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A76C3" w:rsidRPr="0003748B" w14:paraId="75FE8518" w14:textId="77777777" w:rsidTr="00D40E5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6421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89738079"/>
            <w:r w:rsidRPr="0003748B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0800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C2D0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bookmarkEnd w:id="0"/>
      <w:tr w:rsidR="00CA76C3" w:rsidRPr="0003748B" w14:paraId="54248525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437E08A8" w14:textId="324C4829" w:rsidR="00CA76C3" w:rsidRPr="0003748B" w:rsidRDefault="00AD321B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51EE3C8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D1545D4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A76C3" w:rsidRPr="0003748B" w14:paraId="43C97550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814BFF3" w14:textId="2921BEAD" w:rsidR="00CA76C3" w:rsidRPr="0003748B" w:rsidRDefault="00AD321B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F148924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1DE2F4E" w14:textId="77777777" w:rsidR="00CA76C3" w:rsidRPr="0003748B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07EBD" w:rsidRPr="0003748B" w14:paraId="46FC7146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7006A7D6" w14:textId="6E475DB4" w:rsidR="00D07EBD" w:rsidRPr="0003748B" w:rsidRDefault="00AD321B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A61A57E" w14:textId="77777777" w:rsidR="00D07EBD" w:rsidRPr="0003748B" w:rsidRDefault="00D07EBD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F16C125" w14:textId="7F014FD2" w:rsidR="00D07EBD" w:rsidRPr="0003748B" w:rsidRDefault="00D07EBD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606DA3"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3A69B6" w:rsidRPr="0003748B" w14:paraId="24CF9CFF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5C93C8F6" w14:textId="77D20EE2" w:rsidR="003A69B6" w:rsidRPr="0003748B" w:rsidRDefault="00AD321B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C916B32" w14:textId="77777777" w:rsidR="003A69B6" w:rsidRPr="0003748B" w:rsidRDefault="003A69B6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1CA313B" w14:textId="6402A85D" w:rsidR="003A69B6" w:rsidRPr="0003748B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960F98" w:rsidRPr="0003748B" w14:paraId="3E0FD0DE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393428BE" w14:textId="7ADF8BDD" w:rsidR="00960F98" w:rsidRPr="0003748B" w:rsidRDefault="00AD321B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10BE0B6" w14:textId="77777777" w:rsidR="00960F98" w:rsidRPr="0003748B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FB857DE" w14:textId="6C031EB1" w:rsidR="00960F98" w:rsidRPr="0003748B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60F98" w:rsidRPr="0003748B" w14:paraId="7946AAB7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5D92532F" w14:textId="361AF468" w:rsidR="00960F98" w:rsidRPr="0003748B" w:rsidRDefault="00AD321B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18E1A39" w14:textId="77777777" w:rsidR="00960F98" w:rsidRPr="0003748B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390E8FA" w14:textId="467BDCFF" w:rsidR="00960F98" w:rsidRPr="0003748B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60F98" w:rsidRPr="0003748B" w14:paraId="77B4197C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27101DE7" w14:textId="5EEC6C7C" w:rsidR="00960F98" w:rsidRPr="0003748B" w:rsidRDefault="00AD321B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057DE4B" w14:textId="77777777" w:rsidR="00960F98" w:rsidRPr="0003748B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5F79FA4" w14:textId="08D98FAF" w:rsidR="00960F98" w:rsidRPr="0003748B" w:rsidRDefault="00091700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ลูกหนี้การค้าและอื่นๆ</w:t>
            </w:r>
          </w:p>
        </w:tc>
      </w:tr>
      <w:tr w:rsidR="00960F98" w:rsidRPr="0003748B" w14:paraId="38897424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5342B21E" w14:textId="29BC30B5" w:rsidR="00960F98" w:rsidRPr="0003748B" w:rsidRDefault="00AD321B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0B7FD58" w14:textId="77777777" w:rsidR="00960F98" w:rsidRPr="0003748B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D7EE7A4" w14:textId="7C3F16EE" w:rsidR="00960F98" w:rsidRPr="0003748B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</w:tr>
      <w:tr w:rsidR="00960F98" w:rsidRPr="0003748B" w14:paraId="6DAC21C8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0C3962C5" w14:textId="06A27FC1" w:rsidR="00960F98" w:rsidRPr="0003748B" w:rsidRDefault="00AD321B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08EE34E" w14:textId="77777777" w:rsidR="00960F98" w:rsidRPr="0003748B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4B2E29A" w14:textId="1B5FAAFD" w:rsidR="00960F98" w:rsidRPr="0003748B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60F98" w:rsidRPr="0003748B" w14:paraId="00D5BF9A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7F98EED0" w14:textId="18732A6E" w:rsidR="00960F98" w:rsidRPr="0003748B" w:rsidRDefault="00AD321B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290E96D4" w14:textId="77777777" w:rsidR="00960F98" w:rsidRPr="0003748B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D00D5" w14:textId="4F78DA90" w:rsidR="00960F98" w:rsidRPr="0003748B" w:rsidRDefault="00D44C5A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D44C5A" w:rsidRPr="0003748B" w14:paraId="64CDFCED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232430B8" w14:textId="355C9962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3E6DB80B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23A61FE" w14:textId="751D2598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D44C5A" w:rsidRPr="0003748B" w14:paraId="74C543A0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4D6CFE04" w14:textId="2BF8C091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6959CB33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4D54503" w14:textId="7A383A9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เงินลงทุนในบริษัทย่อย </w:t>
            </w:r>
          </w:p>
        </w:tc>
      </w:tr>
      <w:tr w:rsidR="00D44C5A" w:rsidRPr="0003748B" w14:paraId="3ABFDF60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4EC05287" w14:textId="0EC364D1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432AD331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CF4E9F2" w14:textId="5A2CB528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D44C5A" w:rsidRPr="0003748B" w14:paraId="72E23417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6DE94661" w14:textId="0B4D5AF7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293DF5A5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9057EE7" w14:textId="002E9494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</w:tr>
      <w:tr w:rsidR="00D44C5A" w:rsidRPr="0003748B" w14:paraId="525E8B3E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6AF53DD4" w14:textId="0CFBA4C7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5D51E85F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A4C762E" w14:textId="1606AB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44C5A" w:rsidRPr="0003748B" w14:paraId="058C8294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0109CC6" w14:textId="17BCA968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685B03D6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6AF1385" w14:textId="18ECA2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D44C5A" w:rsidRPr="0003748B" w14:paraId="13D9958C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7A7A1026" w14:textId="48644B76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14:paraId="37CA7E56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E5D7EE2" w14:textId="492173D9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44C5A" w:rsidRPr="0003748B" w14:paraId="53B1B917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D4ACFA3" w14:textId="667E3B30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5A0C6765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8E77CF6" w14:textId="236615D8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44C5A" w:rsidRPr="0003748B" w14:paraId="744D6D26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64168B62" w14:textId="1609A2F6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4FEE1B3F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C982842" w14:textId="1E60CC7F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D44C5A" w:rsidRPr="0003748B" w14:paraId="6B417BF0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596150B3" w14:textId="5A89AB8E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0561D3A6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5013B02" w14:textId="0291F37D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D44C5A" w:rsidRPr="0003748B" w14:paraId="4BCD08E1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4A3C9994" w14:textId="6D13C64D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11DC921E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5DE4A16" w14:textId="3436C399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D44C5A" w:rsidRPr="0003748B" w14:paraId="3ACA2DC2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3DA863E" w14:textId="0011304C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415CBE95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E082D9A" w14:textId="33FA9F79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D44C5A" w:rsidRPr="0003748B" w14:paraId="71BCDA6B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794A49E2" w14:textId="770CF67A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32015E36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98801E0" w14:textId="30C4BC1A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D44C5A" w:rsidRPr="0003748B" w14:paraId="79F03D6E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75143860" w14:textId="7E174C73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23C39E4F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29CF1AD" w14:textId="0670EE71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สำรองตามกฎหมายและอื่นๆ</w:t>
            </w:r>
          </w:p>
        </w:tc>
      </w:tr>
      <w:tr w:rsidR="00D44C5A" w:rsidRPr="0003748B" w14:paraId="6AE0FEAF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0719F06" w14:textId="1E27F612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71EE589B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FCA31AF" w14:textId="357812FC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44C5A" w:rsidRPr="0003748B" w14:paraId="60D6E017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54975FEE" w14:textId="2A63A84A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4E481E14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FB6BF54" w14:textId="5A7D0E49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D44C5A" w:rsidRPr="0003748B" w14:paraId="266F7DB9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2E5FC5BF" w14:textId="57339DE7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2B31FFBD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82CB6D9" w14:textId="0A99DDF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D44C5A" w:rsidRPr="0003748B" w14:paraId="44CE1249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E36E259" w14:textId="1FE28B76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  <w:vAlign w:val="bottom"/>
          </w:tcPr>
          <w:p w14:paraId="3A963664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16DCD" w14:textId="4BE4FF3B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D44C5A" w:rsidRPr="0003748B" w14:paraId="7C064208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0144D59A" w14:textId="1FF22F8E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48C31F94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09F582C" w14:textId="2B20649C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D44C5A" w:rsidRPr="0003748B" w14:paraId="2C39DDC4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30A058EE" w14:textId="55214E62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12807735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69F070" w14:textId="14C076E9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D44C5A" w:rsidRPr="0003748B" w14:paraId="1DDBB144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42FD8351" w14:textId="6ACB4EBB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lastRenderedPageBreak/>
              <w:t>31</w:t>
            </w:r>
          </w:p>
        </w:tc>
        <w:tc>
          <w:tcPr>
            <w:tcW w:w="270" w:type="dxa"/>
            <w:vAlign w:val="bottom"/>
          </w:tcPr>
          <w:p w14:paraId="12A38F79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7C3CEA7" w14:textId="369E9200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44C5A" w:rsidRPr="0003748B" w14:paraId="5867B900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102C33F4" w14:textId="33D15F5D" w:rsidR="00D44C5A" w:rsidRPr="0003748B" w:rsidRDefault="00AD321B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70" w:type="dxa"/>
            <w:vAlign w:val="bottom"/>
          </w:tcPr>
          <w:p w14:paraId="0AD1DE9A" w14:textId="77777777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56DF2" w14:textId="7C53DD2B" w:rsidR="00D44C5A" w:rsidRPr="0003748B" w:rsidRDefault="00D44C5A" w:rsidP="00D44C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800B0" w:rsidRPr="0003748B" w14:paraId="1CFC7E3A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791D3E3C" w14:textId="53AD0990" w:rsidR="006800B0" w:rsidRPr="0003748B" w:rsidRDefault="00AD321B" w:rsidP="006800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14:paraId="71E97D8D" w14:textId="77777777" w:rsidR="006800B0" w:rsidRPr="0003748B" w:rsidRDefault="006800B0" w:rsidP="006800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58290DF" w14:textId="6E238E48" w:rsidR="006800B0" w:rsidRPr="0003748B" w:rsidRDefault="006800B0" w:rsidP="006800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6800B0" w:rsidRPr="0003748B" w14:paraId="468519AD" w14:textId="77777777" w:rsidTr="00D40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1278" w:type="dxa"/>
            <w:vAlign w:val="bottom"/>
          </w:tcPr>
          <w:p w14:paraId="2B329171" w14:textId="57E3BAB0" w:rsidR="006800B0" w:rsidRPr="0003748B" w:rsidRDefault="00AD321B" w:rsidP="006800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32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270" w:type="dxa"/>
            <w:vAlign w:val="bottom"/>
          </w:tcPr>
          <w:p w14:paraId="4E026388" w14:textId="77777777" w:rsidR="006800B0" w:rsidRPr="0003748B" w:rsidRDefault="006800B0" w:rsidP="006800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CB13D2F" w14:textId="1E9198AE" w:rsidR="006800B0" w:rsidRPr="0003748B" w:rsidRDefault="006800B0" w:rsidP="006800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37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1461B49" w14:textId="77777777" w:rsidR="00A35291" w:rsidRPr="0003748B" w:rsidRDefault="00A35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/>
          <w:sz w:val="30"/>
          <w:szCs w:val="30"/>
          <w:cs/>
        </w:rPr>
        <w:br w:type="page"/>
      </w:r>
    </w:p>
    <w:p w14:paraId="05121F2E" w14:textId="7A52B065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50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342E12F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57C587C3" w14:textId="77027511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D07EBD"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="00E97168" w:rsidRPr="0003748B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E97168"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2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="008F2F2D" w:rsidRPr="0003748B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8</w:t>
      </w:r>
    </w:p>
    <w:p w14:paraId="4FF62CD0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22213C3" w14:textId="77777777" w:rsidR="001924CD" w:rsidRPr="0003748B" w:rsidRDefault="001924CD" w:rsidP="00FE3F8B">
      <w:pPr>
        <w:pStyle w:val="Style1"/>
        <w:rPr>
          <w:b/>
          <w:bCs/>
          <w:cs/>
        </w:rPr>
      </w:pPr>
      <w:r w:rsidRPr="0003748B">
        <w:rPr>
          <w:rFonts w:hint="cs"/>
          <w:b/>
          <w:bCs/>
          <w:cs/>
        </w:rPr>
        <w:t>ข้อมูลทั่วไป</w:t>
      </w:r>
    </w:p>
    <w:p w14:paraId="605CDE67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</w:p>
    <w:p w14:paraId="65CD08F5" w14:textId="020AD5F8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บริษัท ล็อกซเล่ย์ จำกัด </w:t>
      </w: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มหาชน</w:t>
      </w:r>
      <w:r w:rsidRPr="0003748B">
        <w:rPr>
          <w:rFonts w:ascii="Angsana New" w:hAnsi="Angsana New" w:hint="cs"/>
          <w:sz w:val="30"/>
          <w:szCs w:val="30"/>
        </w:rPr>
        <w:t>) “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sz w:val="30"/>
          <w:szCs w:val="30"/>
        </w:rPr>
        <w:t xml:space="preserve">” </w:t>
      </w:r>
      <w:r w:rsidRPr="0003748B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FB5823" w:rsidRPr="0003748B">
        <w:rPr>
          <w:rFonts w:ascii="Angsana New" w:hAnsi="Angsana New" w:hint="cs"/>
          <w:sz w:val="30"/>
          <w:szCs w:val="30"/>
        </w:rPr>
        <w:t xml:space="preserve"> </w:t>
      </w:r>
      <w:r w:rsidR="00FB5823" w:rsidRPr="0003748B">
        <w:rPr>
          <w:rFonts w:ascii="Angsana New" w:hAnsi="Angsana New" w:hint="cs"/>
          <w:sz w:val="30"/>
          <w:szCs w:val="30"/>
          <w:cs/>
        </w:rPr>
        <w:t>และจดทะเบียนกับ</w:t>
      </w:r>
      <w:r w:rsidR="00FB5823" w:rsidRPr="0003748B">
        <w:rPr>
          <w:rFonts w:ascii="Angsana New" w:hAnsi="Angsana New" w:hint="cs"/>
          <w:sz w:val="30"/>
          <w:szCs w:val="30"/>
          <w:cs/>
        </w:rPr>
        <w:br/>
        <w:t>ตลาดหลักทรัพย์แห่งประเทศไทยเมื่อ</w:t>
      </w:r>
      <w:r w:rsidR="009067BD" w:rsidRPr="0003748B">
        <w:rPr>
          <w:rFonts w:ascii="Angsana New" w:hAnsi="Angsana New" w:hint="cs"/>
          <w:sz w:val="30"/>
          <w:szCs w:val="30"/>
          <w:cs/>
        </w:rPr>
        <w:t xml:space="preserve">เดือนมกราคม </w:t>
      </w:r>
      <w:r w:rsidR="00AD321B" w:rsidRPr="00AD321B">
        <w:rPr>
          <w:rFonts w:ascii="Angsana New" w:hAnsi="Angsana New" w:hint="cs"/>
          <w:sz w:val="30"/>
          <w:szCs w:val="30"/>
        </w:rPr>
        <w:t>2537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FB5823" w:rsidRPr="0003748B">
        <w:rPr>
          <w:rFonts w:ascii="Angsana New" w:hAnsi="Angsana New" w:hint="cs"/>
          <w:sz w:val="30"/>
          <w:szCs w:val="30"/>
          <w:cs/>
        </w:rPr>
        <w:t>โดย</w:t>
      </w:r>
      <w:r w:rsidRPr="0003748B">
        <w:rPr>
          <w:rFonts w:ascii="Angsana New" w:hAnsi="Angsana New" w:hint="cs"/>
          <w:sz w:val="30"/>
          <w:szCs w:val="30"/>
          <w:cs/>
        </w:rPr>
        <w:t>มีที่อยู่จดทะเบียน</w:t>
      </w:r>
      <w:r w:rsidR="00FB5823" w:rsidRPr="0003748B">
        <w:rPr>
          <w:rFonts w:ascii="Angsana New" w:hAnsi="Angsana New" w:hint="cs"/>
          <w:sz w:val="30"/>
          <w:szCs w:val="30"/>
          <w:cs/>
        </w:rPr>
        <w:t>ของบริษัท</w:t>
      </w:r>
      <w:r w:rsidRPr="0003748B">
        <w:rPr>
          <w:rFonts w:ascii="Angsana New" w:hAnsi="Angsana New" w:hint="cs"/>
          <w:sz w:val="30"/>
          <w:szCs w:val="30"/>
          <w:cs/>
        </w:rPr>
        <w:t xml:space="preserve">ตั้งอยู่เลขที่ </w:t>
      </w:r>
      <w:r w:rsidR="00AD321B" w:rsidRPr="00AD321B">
        <w:rPr>
          <w:rFonts w:ascii="Angsana New" w:hAnsi="Angsana New" w:hint="cs"/>
          <w:sz w:val="30"/>
          <w:szCs w:val="30"/>
        </w:rPr>
        <w:t>102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9067BD" w:rsidRPr="0003748B">
        <w:rPr>
          <w:rFonts w:ascii="Angsana New" w:hAnsi="Angsana New" w:hint="cs"/>
          <w:sz w:val="30"/>
          <w:szCs w:val="30"/>
          <w:cs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 xml:space="preserve">ถนน ณ ระนอง แขวงคลองเตย เขตคลองเตย จังหวัดกรุงเทพมหานคร </w:t>
      </w:r>
      <w:r w:rsidR="00AD321B" w:rsidRPr="00AD321B">
        <w:rPr>
          <w:rFonts w:ascii="Angsana New" w:hAnsi="Angsana New" w:hint="cs"/>
          <w:sz w:val="30"/>
          <w:szCs w:val="30"/>
        </w:rPr>
        <w:t>10110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ประเทศไทย</w:t>
      </w:r>
    </w:p>
    <w:p w14:paraId="05DD7C4B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1CF60232" w14:textId="42EFD41B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3748B">
        <w:rPr>
          <w:rFonts w:ascii="Angsana New" w:hAnsi="Angsana New" w:hint="cs"/>
          <w:spacing w:val="-6"/>
          <w:sz w:val="30"/>
          <w:szCs w:val="30"/>
          <w:cs/>
        </w:rPr>
        <w:t>ผู้ถือหุ้นรายใหญ่ในระหว่างปี</w:t>
      </w:r>
      <w:r w:rsidR="0079525B" w:rsidRPr="0003748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6"/>
          <w:sz w:val="30"/>
          <w:szCs w:val="30"/>
          <w:cs/>
        </w:rPr>
        <w:t>ได้แก่ บริษัท เอกภาวี</w:t>
      </w:r>
      <w:r w:rsidRPr="0003748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6"/>
          <w:sz w:val="30"/>
          <w:szCs w:val="30"/>
          <w:cs/>
        </w:rPr>
        <w:t xml:space="preserve">จำกัด (ถือหุ้นร้อยละ </w:t>
      </w:r>
      <w:r w:rsidR="00AD321B" w:rsidRPr="00AD321B">
        <w:rPr>
          <w:rFonts w:ascii="Angsana New" w:hAnsi="Angsana New" w:hint="cs"/>
          <w:spacing w:val="-6"/>
          <w:sz w:val="30"/>
          <w:szCs w:val="30"/>
        </w:rPr>
        <w:t>2</w:t>
      </w:r>
      <w:r w:rsidR="00AD321B" w:rsidRPr="00AD321B">
        <w:rPr>
          <w:rFonts w:ascii="Angsana New" w:hAnsi="Angsana New"/>
          <w:spacing w:val="-6"/>
          <w:sz w:val="30"/>
          <w:szCs w:val="30"/>
        </w:rPr>
        <w:t>7</w:t>
      </w:r>
      <w:r w:rsidRPr="0003748B">
        <w:rPr>
          <w:rFonts w:ascii="Angsana New" w:hAnsi="Angsana New" w:hint="cs"/>
          <w:spacing w:val="-6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4BEED71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</w:p>
    <w:p w14:paraId="4BA7C125" w14:textId="3CADD041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บริษัทดำเนินธุรกิจหลักเกี่ยวกับการซื้อมาขายไป รวมทั้ง</w:t>
      </w:r>
      <w:r w:rsidR="002D56C8" w:rsidRPr="0003748B">
        <w:rPr>
          <w:rFonts w:ascii="Angsana New" w:hAnsi="Angsana New" w:hint="cs"/>
          <w:sz w:val="30"/>
          <w:szCs w:val="30"/>
          <w:cs/>
        </w:rPr>
        <w:t xml:space="preserve">งานขายอุปกรณ์ระบบสื่อสารโทรคมนาคม งานวิศวกรรมระบบขนส่งทางราง </w:t>
      </w:r>
      <w:r w:rsidRPr="0003748B">
        <w:rPr>
          <w:rFonts w:ascii="Angsana New" w:hAnsi="Angsana New" w:hint="cs"/>
          <w:sz w:val="30"/>
          <w:szCs w:val="30"/>
          <w:cs/>
        </w:rPr>
        <w:t>และระบบอื่นๆ พร้อมติดตั้ง</w:t>
      </w:r>
      <w:r w:rsidR="00A3198D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บริษัทย่อยดำเนินธุรกิจหลักในด้านการซื้อมาขายไป การขายและให้บริการ</w:t>
      </w:r>
      <w:r w:rsidR="002D56C8" w:rsidRPr="0003748B">
        <w:rPr>
          <w:rFonts w:ascii="Angsana New" w:hAnsi="Angsana New" w:hint="cs"/>
          <w:sz w:val="30"/>
          <w:szCs w:val="30"/>
          <w:cs/>
        </w:rPr>
        <w:t>ด้านระบบเทคโนโลยีสารสนเทศและระบบเครื่องให้บริการลูกค้าอัตโนมัติในการทำธุรกรรมทางการเงิน</w:t>
      </w:r>
      <w:r w:rsidRPr="0003748B">
        <w:rPr>
          <w:rFonts w:ascii="Angsana New" w:hAnsi="Angsana New" w:hint="cs"/>
          <w:sz w:val="30"/>
          <w:szCs w:val="30"/>
          <w:cs/>
        </w:rPr>
        <w:t xml:space="preserve"> การจำหน่ายสินค้าอุปโภคบริโภค </w:t>
      </w:r>
      <w:r w:rsidR="00A3198D" w:rsidRPr="0003748B">
        <w:rPr>
          <w:rFonts w:ascii="Angsana New" w:hAnsi="Angsana New" w:hint="cs"/>
          <w:sz w:val="30"/>
          <w:szCs w:val="30"/>
          <w:cs/>
        </w:rPr>
        <w:t xml:space="preserve">ธุรกิจบริการด้านอาหาร </w:t>
      </w:r>
      <w:r w:rsidRPr="0003748B">
        <w:rPr>
          <w:rFonts w:ascii="Angsana New" w:hAnsi="Angsana New" w:hint="cs"/>
          <w:sz w:val="30"/>
          <w:szCs w:val="30"/>
          <w:cs/>
        </w:rPr>
        <w:t xml:space="preserve">และการให้บริการอื่นๆ </w:t>
      </w:r>
      <w:r w:rsidR="00FB5823" w:rsidRPr="0003748B">
        <w:rPr>
          <w:rFonts w:ascii="Angsana New" w:hAnsi="Angsana New" w:hint="cs"/>
          <w:sz w:val="30"/>
          <w:szCs w:val="30"/>
          <w:cs/>
        </w:rPr>
        <w:t>โดย</w:t>
      </w:r>
      <w:r w:rsidRPr="0003748B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</w:t>
      </w:r>
      <w:r w:rsidR="002D56C8" w:rsidRPr="0003748B">
        <w:rPr>
          <w:rFonts w:ascii="Angsana New" w:hAnsi="Angsana New" w:hint="cs"/>
          <w:sz w:val="30"/>
          <w:szCs w:val="30"/>
          <w:cs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ณ</w:t>
      </w:r>
      <w:r w:rsidR="002D56C8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="008E5708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6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FB5823" w:rsidRPr="0003748B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AD321B" w:rsidRPr="00AD321B">
        <w:rPr>
          <w:rFonts w:ascii="Angsana New" w:hAnsi="Angsana New" w:hint="cs"/>
          <w:sz w:val="30"/>
          <w:szCs w:val="30"/>
        </w:rPr>
        <w:t>12</w:t>
      </w:r>
    </w:p>
    <w:p w14:paraId="7DA99203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6D537AAB" w14:textId="77777777" w:rsidR="001924CD" w:rsidRPr="0003748B" w:rsidRDefault="001924CD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เกณฑ์การจัดทำงบการเงิน</w:t>
      </w:r>
    </w:p>
    <w:p w14:paraId="08162ED8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75647ECF" w14:textId="0715F980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72C37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br/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D18C5" w:rsidRPr="0003748B">
        <w:rPr>
          <w:rFonts w:ascii="Angsana New" w:eastAsia="MS Mincho" w:hAnsi="Angsana New" w:hint="cs"/>
          <w:sz w:val="30"/>
          <w:szCs w:val="30"/>
          <w:lang w:val="en-GB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งบการเงินนี้</w:t>
      </w:r>
      <w:r w:rsidR="00E70A00" w:rsidRPr="0003748B">
        <w:rPr>
          <w:rFonts w:ascii="Angsana New" w:hAnsi="Angsana New" w:hint="cs"/>
          <w:sz w:val="30"/>
          <w:szCs w:val="30"/>
          <w:cs/>
        </w:rPr>
        <w:t>นำเสนอ</w:t>
      </w:r>
      <w:r w:rsidRPr="0003748B">
        <w:rPr>
          <w:rFonts w:ascii="Angsana New" w:hAnsi="Angsana New" w:hint="cs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ข้อมูลทางการเงินทั้งหมดมีการ</w:t>
      </w:r>
      <w:r w:rsidR="0079525B" w:rsidRPr="0003748B">
        <w:rPr>
          <w:rFonts w:ascii="Angsana New" w:hAnsi="Angsana New" w:hint="cs"/>
          <w:sz w:val="30"/>
          <w:szCs w:val="30"/>
          <w:cs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47C69133" w14:textId="77777777" w:rsidR="00CD18C5" w:rsidRPr="0003748B" w:rsidRDefault="00CD18C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0631BCE4" w14:textId="04C17E16" w:rsidR="00CD18C5" w:rsidRPr="0003748B" w:rsidRDefault="00CD18C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ซึ่งมีผลกระทบต่อการปฏิบัติตามนโยบายการบัญชีของกลุ่มบริษัท/บริษัท</w:t>
      </w:r>
      <w:r w:rsidR="00261C7F"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36A9BD35" w14:textId="3CACE2F7" w:rsidR="001924CD" w:rsidRPr="0003748B" w:rsidRDefault="00987774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cs/>
        </w:rPr>
        <w:br w:type="page"/>
      </w:r>
      <w:r w:rsidR="001924CD" w:rsidRPr="0003748B">
        <w:rPr>
          <w:rFonts w:hint="cs"/>
          <w:b/>
          <w:bCs/>
          <w:cs/>
        </w:rPr>
        <w:lastRenderedPageBreak/>
        <w:t>นโยบายการบัญชีที่</w:t>
      </w:r>
      <w:r w:rsidR="000E0E5C" w:rsidRPr="0003748B">
        <w:rPr>
          <w:rFonts w:hint="cs"/>
          <w:b/>
          <w:bCs/>
          <w:cs/>
          <w:lang w:val="en-US"/>
        </w:rPr>
        <w:t>มีสาระ</w:t>
      </w:r>
      <w:r w:rsidR="001924CD" w:rsidRPr="0003748B">
        <w:rPr>
          <w:rFonts w:hint="cs"/>
          <w:b/>
          <w:bCs/>
          <w:cs/>
        </w:rPr>
        <w:t xml:space="preserve">สำคัญ </w:t>
      </w:r>
    </w:p>
    <w:p w14:paraId="28CC699B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4FC207F" w14:textId="484D2B6D" w:rsidR="001924CD" w:rsidRPr="0003748B" w:rsidRDefault="001924CD" w:rsidP="00FE3F8B">
      <w:pPr>
        <w:pStyle w:val="AccPolicyalternative"/>
        <w:ind w:right="0"/>
      </w:pPr>
      <w:r w:rsidRPr="0003748B">
        <w:rPr>
          <w:rFonts w:hint="cs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17778307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5EEA63AE" w14:textId="77777777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เกณฑ์ในการจัดทำงบการเงินรวม</w:t>
      </w:r>
    </w:p>
    <w:p w14:paraId="60FEF6A1" w14:textId="77777777" w:rsidR="001924CD" w:rsidRPr="0003748B" w:rsidRDefault="001924CD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p w14:paraId="30487853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 w:eastAsia="th-TH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 xml:space="preserve">งบการเงินรวมประกอบด้วยงบการเงินของบริษัท </w:t>
      </w:r>
      <w:r w:rsidRPr="0003748B">
        <w:rPr>
          <w:rFonts w:ascii="Angsana New" w:eastAsia="MS Mincho" w:hAnsi="Angsana New" w:hint="cs"/>
          <w:sz w:val="30"/>
          <w:szCs w:val="30"/>
          <w:cs/>
          <w:lang w:eastAsia="th-TH"/>
        </w:rPr>
        <w:t>และ</w:t>
      </w: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บริษัทย่อย</w:t>
      </w:r>
      <w:r w:rsidR="004C4D75"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 xml:space="preserve">(รวมกันเรียกว่า </w:t>
      </w:r>
      <w:r w:rsidRPr="0003748B">
        <w:rPr>
          <w:rFonts w:ascii="Angsana New" w:eastAsia="MS Mincho" w:hAnsi="Angsana New" w:hint="cs"/>
          <w:sz w:val="30"/>
          <w:szCs w:val="30"/>
          <w:lang w:val="en-GB" w:eastAsia="th-TH"/>
        </w:rPr>
        <w:t>“</w:t>
      </w: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กลุ่มบริษัท</w:t>
      </w:r>
      <w:r w:rsidRPr="0003748B">
        <w:rPr>
          <w:rFonts w:ascii="Angsana New" w:eastAsia="MS Mincho" w:hAnsi="Angsana New" w:hint="cs"/>
          <w:sz w:val="30"/>
          <w:szCs w:val="30"/>
          <w:lang w:val="en-GB" w:eastAsia="th-TH"/>
        </w:rPr>
        <w:t>”</w:t>
      </w: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)</w:t>
      </w:r>
      <w:r w:rsidRPr="0003748B">
        <w:rPr>
          <w:rFonts w:ascii="Angsana New" w:eastAsia="MS Mincho" w:hAnsi="Angsana New" w:hint="cs"/>
          <w:sz w:val="30"/>
          <w:szCs w:val="30"/>
          <w:lang w:val="en-GB" w:eastAsia="th-TH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และส่วนได้เสียของกลุ่มบริษัทในบริษัทร่วม และ</w:t>
      </w:r>
      <w:r w:rsidR="004C4D75" w:rsidRPr="0003748B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การร่วมค้า</w:t>
      </w:r>
    </w:p>
    <w:p w14:paraId="673CC8F7" w14:textId="77777777" w:rsidR="00AC5702" w:rsidRPr="0003748B" w:rsidRDefault="00AC5702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5CAA7850" w14:textId="11C58298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288854C9" w14:textId="77777777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24"/>
          <w:szCs w:val="24"/>
          <w:lang w:val="en-GB"/>
        </w:rPr>
      </w:pPr>
    </w:p>
    <w:p w14:paraId="79C84B30" w14:textId="08665B59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</w:t>
      </w:r>
      <w:r w:rsidR="005078F2" w:rsidRPr="0003748B">
        <w:rPr>
          <w:rFonts w:ascii="Angsana New" w:hAnsi="Angsana New" w:hint="cs"/>
          <w:sz w:val="30"/>
          <w:szCs w:val="30"/>
          <w:cs/>
        </w:rPr>
        <w:t>สุทธิที่ระบุได้</w:t>
      </w:r>
      <w:r w:rsidRPr="0003748B">
        <w:rPr>
          <w:rFonts w:ascii="Angsana New" w:hAnsi="Angsana New" w:hint="cs"/>
          <w:sz w:val="30"/>
          <w:szCs w:val="30"/>
          <w:cs/>
        </w:rPr>
        <w:t>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ส่วนต่ำกว่าทุนอื่นในส่วนของเจ้าของ</w:t>
      </w:r>
    </w:p>
    <w:p w14:paraId="7C213E33" w14:textId="77777777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28"/>
          <w:szCs w:val="28"/>
          <w:lang w:val="en-GB"/>
        </w:rPr>
      </w:pPr>
    </w:p>
    <w:p w14:paraId="0A8537FD" w14:textId="79DE4F18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03748B">
        <w:rPr>
          <w:rFonts w:ascii="Angsana New" w:eastAsia="MS Mincho" w:hAnsi="Angsana New" w:hint="cs"/>
          <w:sz w:val="30"/>
          <w:szCs w:val="30"/>
          <w:cs/>
        </w:rPr>
        <w:t>ผล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62EEB50" w14:textId="41063BBF" w:rsidR="00836E1F" w:rsidRPr="0003748B" w:rsidRDefault="00836E1F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4D4DADB7" w14:textId="49D62393" w:rsidR="00836E1F" w:rsidRPr="0003748B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71F9937" w14:textId="77777777" w:rsidR="00705B54" w:rsidRPr="0003748B" w:rsidRDefault="00705B54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6A748C13" w14:textId="77777777" w:rsidR="00654BD4" w:rsidRPr="0003748B" w:rsidRDefault="00705B54" w:rsidP="00654BD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กลุ่มบริษัทรับรู้เงินลงทุนใน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บริษัทร่วมและการร่วมค้า</w:t>
      </w:r>
      <w:r w:rsidR="00A13FA4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ในงบการเงินรวมด้วย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="00A13FA4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เงินปันผล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</w:t>
      </w:r>
      <w:r w:rsidRPr="0003748B">
        <w:rPr>
          <w:rFonts w:ascii="Angsana New" w:hAnsi="Angsana New" w:hint="cs"/>
          <w:sz w:val="30"/>
          <w:szCs w:val="30"/>
          <w:cs/>
        </w:rPr>
        <w:t>ลง</w:t>
      </w:r>
    </w:p>
    <w:p w14:paraId="1F690597" w14:textId="4EA6A77F" w:rsidR="00705B54" w:rsidRPr="0003748B" w:rsidRDefault="00705B54" w:rsidP="00654BD4">
      <w:pPr>
        <w:pStyle w:val="BodyText"/>
        <w:spacing w:after="0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lastRenderedPageBreak/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0D390DC" w14:textId="77777777" w:rsidR="00705B54" w:rsidRPr="0003748B" w:rsidRDefault="00705B54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3EFFA3C" w14:textId="35575205" w:rsidR="009A6453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03748B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การรวมธุรกิจ</w:t>
      </w:r>
      <w:r w:rsidRPr="0003748B">
        <w:rPr>
          <w:rFonts w:ascii="Angsana New" w:eastAsia="MS Mincho" w:hAnsi="Angsana New" w:hint="cs"/>
          <w:i/>
          <w:iCs/>
          <w:sz w:val="30"/>
          <w:szCs w:val="30"/>
        </w:rPr>
        <w:t xml:space="preserve"> </w:t>
      </w:r>
    </w:p>
    <w:p w14:paraId="49B571D6" w14:textId="02646489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>/</w:t>
      </w:r>
      <w:r w:rsidR="00152AB9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8B67B5"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="005E4EEB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</w:t>
      </w:r>
      <w:r w:rsidR="008B67B5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โดยวันที่ซื้อกิจการคือวันที่อำนาจในการควบคุมนั้นได้ถูกโอนมาให้</w:t>
      </w:r>
      <w:r w:rsidR="005E4EEB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="005E4EEB" w:rsidRPr="0003748B">
        <w:rPr>
          <w:rFonts w:ascii="Angsana New" w:eastAsia="MS Mincho" w:hAnsi="Angsana New" w:hint="cs"/>
          <w:sz w:val="30"/>
          <w:szCs w:val="30"/>
          <w:lang w:val="en-GB"/>
        </w:rPr>
        <w:t>/</w:t>
      </w:r>
      <w:r w:rsidR="005E4EEB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</w:t>
      </w:r>
      <w:r w:rsidR="008B67B5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  <w:r w:rsidR="00312883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</w:p>
    <w:p w14:paraId="60719371" w14:textId="00322E53" w:rsidR="005E4EEB" w:rsidRPr="0003748B" w:rsidRDefault="005E4EE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2027C939" w14:textId="42D0F14B" w:rsidR="005E4EEB" w:rsidRPr="0003748B" w:rsidRDefault="005E4EE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>/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บริษัทเลือกใช้วิธีการทดสอบการกระจุกตัว (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concentration test)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0DD03D2" w14:textId="77777777" w:rsidR="001924CD" w:rsidRPr="0003748B" w:rsidRDefault="001924CD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A387CED" w14:textId="171D24DD" w:rsidR="001924CD" w:rsidRPr="0003748B" w:rsidRDefault="0031288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ค่าความนิยม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</w:t>
      </w:r>
      <w:r w:rsidR="00344B9C" w:rsidRPr="0003748B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สุทธิของสินทรัพย์ที่ระบุได้ที่ได้มาและหนี้สินที่รับมาซึ่งวัดมูลค่า ณ วันที่ซื้อ</w:t>
      </w:r>
      <w:r w:rsidR="009D5EBE"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="009D5EBE" w:rsidRPr="0003748B">
        <w:rPr>
          <w:rFonts w:ascii="Angsana New" w:hAnsi="Angsana New" w:hint="cs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41D64D7" w14:textId="77777777" w:rsidR="001924CD" w:rsidRPr="0003748B" w:rsidRDefault="001924CD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6B276A8" w14:textId="6C3EFFEC" w:rsidR="001924CD" w:rsidRPr="0003748B" w:rsidRDefault="0031288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สิ่งตอบแทนที่โอนให้</w:t>
      </w:r>
      <w:r w:rsidR="00A13FA4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รวมถึง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สินทรัพย์ที่โอนไป หนี้สินที่กลุ่มบริษัท</w:t>
      </w:r>
      <w:r w:rsidR="001924CD" w:rsidRPr="0003748B">
        <w:rPr>
          <w:rFonts w:ascii="Angsana New" w:eastAsia="MS Mincho" w:hAnsi="Angsana New" w:hint="cs"/>
          <w:sz w:val="30"/>
          <w:szCs w:val="30"/>
        </w:rPr>
        <w:t>/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บริษัทก่อขึ้นเพื่อจ่ายชำระให้แก่เจ้าของเดิม</w:t>
      </w:r>
      <w:r w:rsidR="00A13FA4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หนี้สินที่อาจเกิดขึ้น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และส่วนได้เสียในส่วนของเจ้าของที่ออกโดยกลุ่มบริษัท</w:t>
      </w:r>
      <w:r w:rsidR="001924CD" w:rsidRPr="0003748B">
        <w:rPr>
          <w:rFonts w:ascii="Angsana New" w:eastAsia="MS Mincho" w:hAnsi="Angsana New" w:hint="cs"/>
          <w:sz w:val="30"/>
          <w:szCs w:val="30"/>
        </w:rPr>
        <w:t>/</w:t>
      </w:r>
      <w:r w:rsidR="001924CD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</w:t>
      </w:r>
    </w:p>
    <w:p w14:paraId="31C69A4F" w14:textId="77777777" w:rsidR="00344B9C" w:rsidRPr="0003748B" w:rsidRDefault="00344B9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560E7F80" w14:textId="6E52CF2E" w:rsidR="00C46D6A" w:rsidRPr="0003748B" w:rsidRDefault="00A4746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1206A1" w:rsidRPr="0003748B">
        <w:rPr>
          <w:rFonts w:ascii="Angsana New" w:eastAsia="MS Mincho" w:hAnsi="Angsana New"/>
          <w:sz w:val="30"/>
          <w:szCs w:val="30"/>
          <w:lang w:val="en-GB"/>
        </w:rPr>
        <w:br/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053E268C" w14:textId="77777777" w:rsidR="00A47469" w:rsidRPr="0003748B" w:rsidRDefault="00A4746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3C59828E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D114B97" w14:textId="51F6F3DE" w:rsidR="00E627D1" w:rsidRPr="0003748B" w:rsidRDefault="00E627D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6C87FCC5" w14:textId="18454428" w:rsidR="00C7746E" w:rsidRPr="0003748B" w:rsidRDefault="00C7746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034B15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หรือกำไรขาดทุนเบ็ดเสร็จอื่น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</w:t>
      </w:r>
      <w:r w:rsidR="00034B15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รับรู้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เสมือนว่าได้ขายเงินลงทุนดังกล่าวออกไป</w:t>
      </w:r>
    </w:p>
    <w:p w14:paraId="6676C38E" w14:textId="724C5BD3" w:rsidR="00C7746E" w:rsidRPr="0003748B" w:rsidRDefault="00C7746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จนถึงวันที่การควบคุมสิ้นสุด</w:t>
      </w:r>
    </w:p>
    <w:p w14:paraId="2636DD0D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21CAFFC2" w14:textId="77777777" w:rsidR="00806039" w:rsidRPr="0003748B" w:rsidRDefault="00806039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เงินลงทุนในบริษัทย่อย บริษัทร่วมและการร่วมค้า</w:t>
      </w:r>
    </w:p>
    <w:p w14:paraId="03C28C9F" w14:textId="77777777" w:rsidR="00806039" w:rsidRPr="0003748B" w:rsidRDefault="0080603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996CC1" w14:textId="685ADB78" w:rsidR="00806039" w:rsidRPr="0003748B" w:rsidRDefault="0080603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</w:t>
      </w:r>
      <w:r w:rsidR="005E272A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br/>
      </w:r>
      <w:r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ค่าเผื่อการด้อยค่า</w:t>
      </w:r>
      <w:r w:rsidR="008732A9" w:rsidRPr="0003748B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="008732A9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A13FA4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="008732A9" w:rsidRPr="0003748B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กำไรหรือขาดทุนจากการขายเงินลงทุนบันทึกในกำไรหรือขาดทุน </w:t>
      </w:r>
    </w:p>
    <w:p w14:paraId="14399A5D" w14:textId="77777777" w:rsidR="00726D49" w:rsidRPr="0003748B" w:rsidRDefault="00726D4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2C88A61D" w14:textId="15F8F073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เงินตราต่างประเทศ</w:t>
      </w:r>
    </w:p>
    <w:p w14:paraId="115971D7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882F623" w14:textId="306D9763" w:rsidR="001924CD" w:rsidRPr="0003748B" w:rsidRDefault="001924CD" w:rsidP="00FE3F8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03748B">
        <w:rPr>
          <w:rFonts w:hint="cs"/>
          <w:cs/>
        </w:rPr>
        <w:t>รายการบัญชีที่เป็นเงินตราต่างประเทศ</w:t>
      </w:r>
      <w:r w:rsidR="004A37F2" w:rsidRPr="0003748B">
        <w:rPr>
          <w:rFonts w:hint="cs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03748B">
        <w:rPr>
          <w:rFonts w:hint="cs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A13FA4" w:rsidRPr="0003748B">
        <w:rPr>
          <w:rFonts w:hint="cs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3046134" w14:textId="77777777" w:rsidR="00431710" w:rsidRPr="0003748B" w:rsidRDefault="0043171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90B22C3" w14:textId="0765F486" w:rsidR="005E272A" w:rsidRPr="0003748B" w:rsidRDefault="005E272A" w:rsidP="00FE3F8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03748B">
        <w:rPr>
          <w:rFonts w:hint="cs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</w:p>
    <w:p w14:paraId="3F15A37B" w14:textId="3AB73E25" w:rsidR="00612D74" w:rsidRPr="0003748B" w:rsidRDefault="00612D7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0B414592" w14:textId="51798CA6" w:rsidR="001924CD" w:rsidRPr="0003748B" w:rsidRDefault="001924CD" w:rsidP="00FE3F8B">
      <w:pPr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หน่วยงานในต่างประเทศ</w:t>
      </w:r>
    </w:p>
    <w:p w14:paraId="6216A464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9AD6C91" w14:textId="685CEFF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03748B">
        <w:rPr>
          <w:rFonts w:ascii="Angsana New" w:hAnsi="Angsana New" w:hint="cs"/>
          <w:sz w:val="30"/>
          <w:szCs w:val="30"/>
          <w:cs/>
          <w:lang w:val="th-TH" w:eastAsia="x-none"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="00A2481B" w:rsidRPr="0003748B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A2481B" w:rsidRPr="0003748B">
        <w:rPr>
          <w:rFonts w:ascii="Angsana New" w:hAnsi="Angsana New" w:hint="cs"/>
          <w:sz w:val="30"/>
          <w:szCs w:val="30"/>
        </w:rPr>
        <w:t xml:space="preserve">  </w:t>
      </w:r>
    </w:p>
    <w:p w14:paraId="1243DE6E" w14:textId="77777777" w:rsidR="00E96F91" w:rsidRPr="0003748B" w:rsidRDefault="00E96F9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9A349D" w14:textId="2A407EC4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A25B32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A2481B" w:rsidRPr="0003748B">
        <w:rPr>
          <w:rFonts w:ascii="Angsana New" w:hAnsi="Angsana New" w:hint="cs"/>
          <w:sz w:val="30"/>
          <w:szCs w:val="30"/>
          <w:cs/>
        </w:rPr>
        <w:t>จะรับรู้</w:t>
      </w:r>
      <w:r w:rsidRPr="0003748B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0E69CD" w:rsidRPr="0003748B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03748B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  <w:r w:rsidR="002C0BCC" w:rsidRPr="0003748B">
        <w:rPr>
          <w:rFonts w:ascii="Angsana New" w:hAnsi="Angsana New" w:hint="cs"/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14:paraId="074BFBF9" w14:textId="77777777" w:rsidR="00154A86" w:rsidRPr="0003748B" w:rsidRDefault="00154A8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F45B63" w14:textId="3A70D3D7" w:rsidR="002C0BCC" w:rsidRPr="0003748B" w:rsidRDefault="002C0BC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956838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="00956838" w:rsidRPr="0003748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EF1B0DB" w14:textId="766BB57F" w:rsidR="00F20805" w:rsidRPr="0003748B" w:rsidRDefault="00F2080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F3E8B00" w14:textId="77777777" w:rsidR="001924CD" w:rsidRPr="0003748B" w:rsidRDefault="00017C4A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-72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เครื่องมือทางการเงิน</w:t>
      </w:r>
    </w:p>
    <w:p w14:paraId="6D6742E2" w14:textId="77777777" w:rsidR="00017C4A" w:rsidRPr="0003748B" w:rsidRDefault="00017C4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9316177" w14:textId="1A21CB84" w:rsidR="00612D74" w:rsidRPr="0003748B" w:rsidRDefault="00E83528" w:rsidP="00654BD4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  <w:bookmarkStart w:id="1" w:name="_Hlk65750396"/>
    </w:p>
    <w:p w14:paraId="61F1CC2F" w14:textId="0057DD3A" w:rsidR="00E83528" w:rsidRPr="0003748B" w:rsidRDefault="005106D5" w:rsidP="001206A1">
      <w:pPr>
        <w:pStyle w:val="BodyText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ตราสารหนี้ที่ออกโดยกลุ่มบริษัท/บริษัทรับรู้รายการเมื่อเริ่มแรกเมื่อมีการออกตราสารหนี้</w:t>
      </w:r>
      <w:r w:rsidRPr="0003748B">
        <w:rPr>
          <w:rFonts w:ascii="Angsana New" w:eastAsia="Times New Roman" w:hAnsi="Angsana New" w:hint="cs"/>
          <w:color w:val="000000"/>
          <w:sz w:val="30"/>
          <w:szCs w:val="30"/>
          <w:lang w:val="en-GB"/>
        </w:rPr>
        <w:t xml:space="preserve"> </w:t>
      </w:r>
      <w:r w:rsidR="00E83528" w:rsidRPr="0003748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AD321B" w:rsidRPr="00AD321B">
        <w:rPr>
          <w:rFonts w:ascii="Angsana New" w:eastAsia="Times New Roman" w:hAnsi="Angsana New" w:hint="cs"/>
          <w:color w:val="000000"/>
          <w:sz w:val="30"/>
          <w:szCs w:val="30"/>
        </w:rPr>
        <w:t>3</w:t>
      </w:r>
      <w:r w:rsidR="00E83528" w:rsidRPr="0003748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 (ฉ)) รับรู้รายการเมื่อเริ่มแรกเมื่อกลุ่มบริษัท/บริษัทเป็นคู่สัญญาตามข้อกำหนดของเครื่องมือทางการเงินนั้น</w:t>
      </w:r>
      <w:r w:rsidR="00E83528" w:rsidRPr="0003748B">
        <w:rPr>
          <w:rFonts w:ascii="Angsana New" w:eastAsia="Times New Roman" w:hAnsi="Angsana New" w:hint="cs"/>
          <w:color w:val="000000"/>
          <w:sz w:val="30"/>
          <w:szCs w:val="30"/>
          <w:lang w:val="en-GB"/>
        </w:rPr>
        <w:t xml:space="preserve"> </w:t>
      </w:r>
      <w:r w:rsidR="00E83528" w:rsidRPr="0003748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และวัดมูลค่า</w:t>
      </w:r>
      <w:bookmarkEnd w:id="1"/>
      <w:r w:rsidRPr="0003748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143307A9" w14:textId="77777777" w:rsidR="00E83528" w:rsidRPr="0003748B" w:rsidRDefault="00E83528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  <w:cs/>
        </w:rPr>
      </w:pPr>
    </w:p>
    <w:p w14:paraId="79009B3D" w14:textId="3F3E33DC" w:rsidR="005106D5" w:rsidRPr="0003748B" w:rsidRDefault="00E83528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58362D7" w14:textId="77777777" w:rsidR="001206A1" w:rsidRPr="0003748B" w:rsidRDefault="001206A1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7595426B" w14:textId="7F66DDC3" w:rsidR="00E83528" w:rsidRPr="0003748B" w:rsidRDefault="00E83528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 </w:t>
      </w:r>
    </w:p>
    <w:p w14:paraId="7A21EAF1" w14:textId="77777777" w:rsidR="00E83528" w:rsidRPr="0003748B" w:rsidRDefault="00E83528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  <w:cs/>
        </w:rPr>
      </w:pPr>
    </w:p>
    <w:p w14:paraId="47982065" w14:textId="3CA6FF17" w:rsidR="00F63849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A545E19" w14:textId="0D2BD0EC" w:rsidR="001206A1" w:rsidRPr="0003748B" w:rsidRDefault="0012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03748B">
        <w:rPr>
          <w:rFonts w:ascii="Angsana New" w:hAnsi="Angsana New"/>
          <w:sz w:val="24"/>
          <w:szCs w:val="24"/>
        </w:rPr>
        <w:br w:type="page"/>
      </w:r>
    </w:p>
    <w:p w14:paraId="25B386F2" w14:textId="157BC097" w:rsidR="008C1B64" w:rsidRPr="0003748B" w:rsidRDefault="008C1B64" w:rsidP="001206A1">
      <w:pPr>
        <w:pStyle w:val="BodyText"/>
        <w:tabs>
          <w:tab w:val="clear" w:pos="907"/>
          <w:tab w:val="left" w:pos="990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144CF753" w14:textId="77777777" w:rsidR="00C7746E" w:rsidRPr="0003748B" w:rsidRDefault="00C7746E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638224AC" w14:textId="6B9892EC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เงินปันผลรับรับรู้เป็นรายได้ในกำไรหรือขาดทุนในวันที่กลุ่มบริษัท/บริษัทมีสิทธิได้รับเงินปันผล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2C5C928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0DD5F9D8" w14:textId="79A721D2" w:rsidR="000E471E" w:rsidRPr="0003748B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9466A5" w14:textId="532EAD90" w:rsidR="008C1B64" w:rsidRPr="0003748B" w:rsidRDefault="008C1B64" w:rsidP="00654BD4">
      <w:pPr>
        <w:pStyle w:val="BodyText"/>
        <w:tabs>
          <w:tab w:val="clear" w:pos="907"/>
          <w:tab w:val="left" w:pos="990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C8295E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</w:t>
      </w:r>
      <w:r w:rsidR="00C8295E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และไม่ได้คงไว้ซึ่งการควบคุมในสินทรัพย์ทางการเงิน</w:t>
      </w:r>
    </w:p>
    <w:p w14:paraId="4232B197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2DD3CC31" w14:textId="274B4A1E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/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46CC5085" w14:textId="6D94D7F7" w:rsidR="000E471E" w:rsidRPr="0003748B" w:rsidRDefault="000E471E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BD99311" w14:textId="64DE7F73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7A5EE96" w14:textId="77777777" w:rsidR="00C7746E" w:rsidRPr="0003748B" w:rsidRDefault="00C7746E" w:rsidP="001206A1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C856F28" w14:textId="4F61B750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03748B">
        <w:rPr>
          <w:rFonts w:ascii="Angsana New" w:hAnsi="Angsana New" w:hint="cs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/บริษัทมีสิทธิบังคับใช้ตามกฎหมายในการหักกลบจำนวนเงินที่รับรู้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36063B2E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6F999A0C" w14:textId="5DD8350A" w:rsidR="000E471E" w:rsidRPr="0003748B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699C0464" w14:textId="2739CDD1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4020DEB" w14:textId="2941B83C" w:rsidR="00654BD4" w:rsidRPr="0003748B" w:rsidRDefault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/>
          <w:sz w:val="30"/>
          <w:szCs w:val="30"/>
        </w:rPr>
        <w:br w:type="page"/>
      </w:r>
    </w:p>
    <w:p w14:paraId="0D02787A" w14:textId="7D6F6088" w:rsidR="000E471E" w:rsidRPr="0003748B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3498DBA3" w14:textId="72B7B75E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672EC26C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  <w:shd w:val="clear" w:color="auto" w:fill="D9D9D9" w:themeFill="background1" w:themeFillShade="D9"/>
        </w:rPr>
      </w:pPr>
    </w:p>
    <w:p w14:paraId="07E58AA5" w14:textId="4E41CD52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กลุ่มบริษัท/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D321B" w:rsidRPr="00AD321B">
        <w:rPr>
          <w:rFonts w:ascii="Angsana New" w:hAnsi="Angsana New" w:hint="cs"/>
          <w:sz w:val="30"/>
          <w:szCs w:val="30"/>
        </w:rPr>
        <w:t>12</w:t>
      </w:r>
      <w:r w:rsidRPr="0003748B">
        <w:rPr>
          <w:rFonts w:ascii="Angsana New" w:hAnsi="Angsana New" w:hint="cs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C049484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6C244C0" w14:textId="11578DA3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5D44774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3BC5EE7B" w14:textId="2961684E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="00F20805" w:rsidRPr="0003748B">
        <w:rPr>
          <w:rFonts w:ascii="Angsana New" w:hAnsi="Angsana New" w:hint="cs"/>
          <w:sz w:val="30"/>
          <w:szCs w:val="30"/>
          <w:cs/>
        </w:rPr>
        <w:t xml:space="preserve"> กลุ่มบริษัท/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D321B" w:rsidRPr="00AD321B">
        <w:rPr>
          <w:rFonts w:ascii="Angsana New" w:hAnsi="Angsana New" w:hint="cs"/>
          <w:sz w:val="30"/>
          <w:szCs w:val="30"/>
        </w:rPr>
        <w:t>12</w:t>
      </w:r>
      <w:r w:rsidR="00F20805" w:rsidRPr="0003748B">
        <w:rPr>
          <w:rFonts w:ascii="Angsana New" w:hAnsi="Angsana New" w:hint="cs"/>
          <w:sz w:val="30"/>
          <w:szCs w:val="30"/>
          <w:cs/>
        </w:rPr>
        <w:t xml:space="preserve"> เดือนข้างหน้า</w:t>
      </w:r>
    </w:p>
    <w:p w14:paraId="22FFAAB6" w14:textId="022E0AEE" w:rsidR="000E471E" w:rsidRPr="0003748B" w:rsidRDefault="000E471E" w:rsidP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37CB14B4" w14:textId="65C23061" w:rsidR="008C1B64" w:rsidRPr="0003748B" w:rsidRDefault="008C1B64" w:rsidP="00B332C6">
      <w:pPr>
        <w:pStyle w:val="BodyText"/>
        <w:tabs>
          <w:tab w:val="clear" w:pos="907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กลุ่มบริษัท/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D321B" w:rsidRPr="00AD321B">
        <w:rPr>
          <w:rFonts w:ascii="Angsana New" w:hAnsi="Angsana New" w:hint="cs"/>
          <w:sz w:val="30"/>
          <w:szCs w:val="30"/>
        </w:rPr>
        <w:t>90</w:t>
      </w:r>
      <w:r w:rsidRPr="0003748B">
        <w:rPr>
          <w:rFonts w:ascii="Angsana New" w:hAnsi="Angsana New" w:hint="cs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/บริษัท</w:t>
      </w:r>
    </w:p>
    <w:p w14:paraId="04E60434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1FCB48F9" w14:textId="33A6980E" w:rsidR="008C1B64" w:rsidRPr="0003748B" w:rsidRDefault="008C1B64" w:rsidP="00FE3525">
      <w:pPr>
        <w:pStyle w:val="BodyText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/บริษัทได้เต็มจำนวน อีกทั้งกลุ่มบริษัท/บริษัทไม่มีสิทธิในการไล่เบี้ย เช่น การยึดหลักประกัน (หากมีการวางหลักประกัน)</w:t>
      </w:r>
    </w:p>
    <w:p w14:paraId="2CD05324" w14:textId="77777777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E27761B" w14:textId="17DC8190" w:rsidR="000E471E" w:rsidRPr="0003748B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การตัดจำหน่าย </w:t>
      </w:r>
    </w:p>
    <w:p w14:paraId="58EDB7C7" w14:textId="51BAEF46" w:rsidR="008C1B64" w:rsidRPr="0003748B" w:rsidRDefault="008C1B64" w:rsidP="00840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/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F43290D" w14:textId="77777777" w:rsidR="00B332C6" w:rsidRPr="0003748B" w:rsidRDefault="00B3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03748B"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571F19FD" w14:textId="5197FFF5" w:rsidR="000E471E" w:rsidRPr="0003748B" w:rsidRDefault="008C1B64" w:rsidP="00FE3525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3748B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 xml:space="preserve">ดอกเบี้ย </w:t>
      </w:r>
    </w:p>
    <w:p w14:paraId="2AF6D3BB" w14:textId="3AEAA740" w:rsidR="008C1B64" w:rsidRPr="0003748B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3683276" w14:textId="77777777" w:rsidR="00F20805" w:rsidRPr="0003748B" w:rsidRDefault="00F2080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00AE7CB2" w14:textId="4A2609A2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เงินสดและรายการเทียบเท่าเงินสด</w:t>
      </w:r>
    </w:p>
    <w:p w14:paraId="40F26ACB" w14:textId="77777777" w:rsidR="001924CD" w:rsidRPr="0003748B" w:rsidRDefault="001924CD" w:rsidP="00FE3F8B">
      <w:pPr>
        <w:pStyle w:val="BodyText2"/>
        <w:tabs>
          <w:tab w:val="left" w:pos="540"/>
        </w:tabs>
        <w:ind w:right="47"/>
        <w:jc w:val="thaiDistribute"/>
        <w:rPr>
          <w:sz w:val="24"/>
          <w:szCs w:val="24"/>
          <w:cs/>
        </w:rPr>
      </w:pPr>
    </w:p>
    <w:p w14:paraId="2EF7B515" w14:textId="0BC947BE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และเงินลงทุนระยะสั้นที่มีสภาพคล่องสูง</w:t>
      </w:r>
      <w:r w:rsidR="00325A06" w:rsidRPr="0003748B">
        <w:rPr>
          <w:rFonts w:ascii="Angsana New" w:hAnsi="Angsana New" w:hint="cs"/>
          <w:sz w:val="30"/>
          <w:szCs w:val="30"/>
          <w:cs/>
        </w:rPr>
        <w:t xml:space="preserve"> 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D7400FF" w14:textId="1B130227" w:rsidR="000E471E" w:rsidRPr="0003748B" w:rsidRDefault="000E471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24"/>
          <w:szCs w:val="24"/>
          <w:cs/>
          <w:lang w:val="en-GB" w:eastAsia="th-TH"/>
        </w:rPr>
      </w:pPr>
    </w:p>
    <w:p w14:paraId="176BA0DF" w14:textId="5F34F3A6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  <w:cs/>
        </w:rPr>
      </w:pPr>
      <w:r w:rsidRPr="0003748B">
        <w:rPr>
          <w:rFonts w:cs="Angsana New" w:hint="cs"/>
          <w:i/>
          <w:iCs/>
          <w:cs/>
        </w:rPr>
        <w:t>ลูกหนี้การค้า</w:t>
      </w:r>
      <w:r w:rsidR="00F9280E" w:rsidRPr="0003748B">
        <w:rPr>
          <w:rFonts w:cs="Angsana New" w:hint="cs"/>
          <w:i/>
          <w:iCs/>
          <w:cs/>
        </w:rPr>
        <w:t>และ</w:t>
      </w:r>
      <w:r w:rsidRPr="0003748B">
        <w:rPr>
          <w:rFonts w:cs="Angsana New" w:hint="cs"/>
          <w:i/>
          <w:iCs/>
          <w:cs/>
        </w:rPr>
        <w:t>ลูกหนี้อื่น</w:t>
      </w:r>
    </w:p>
    <w:p w14:paraId="170738CC" w14:textId="77777777" w:rsidR="001924CD" w:rsidRPr="0003748B" w:rsidRDefault="001924CD" w:rsidP="00FE3F8B">
      <w:pPr>
        <w:pStyle w:val="BodyText2"/>
        <w:tabs>
          <w:tab w:val="left" w:pos="540"/>
        </w:tabs>
        <w:ind w:right="47"/>
        <w:jc w:val="left"/>
        <w:rPr>
          <w:sz w:val="24"/>
          <w:szCs w:val="24"/>
          <w:cs/>
        </w:rPr>
      </w:pPr>
    </w:p>
    <w:p w14:paraId="0B1A9CEA" w14:textId="1AEAEC02" w:rsidR="00722C00" w:rsidRPr="0003748B" w:rsidRDefault="00722C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ลูกหนี้รับรู้เมื่อกลุ่มบริษัท/บริษัทมีสิทธิที่ปราศจากเงื่อนไขในการได้รับสิ่งตอบแทนตามสัญญา </w:t>
      </w:r>
      <w:r w:rsidR="0043474D" w:rsidRPr="0003748B">
        <w:rPr>
          <w:rFonts w:ascii="Angsana New" w:hAnsi="Angsana New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7635AA"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635AA" w:rsidRPr="0003748B">
        <w:rPr>
          <w:rFonts w:ascii="Angsana New" w:hAnsi="Angsana New"/>
          <w:sz w:val="30"/>
          <w:szCs w:val="30"/>
          <w:cs/>
        </w:rPr>
        <w:t>/</w:t>
      </w:r>
      <w:r w:rsidR="007635AA"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="007635AA" w:rsidRPr="0003748B">
        <w:rPr>
          <w:rFonts w:ascii="Angsana New" w:hAnsi="Angsana New"/>
          <w:sz w:val="30"/>
          <w:szCs w:val="30"/>
          <w:cs/>
        </w:rPr>
        <w:br/>
      </w:r>
      <w:r w:rsidR="007635AA" w:rsidRPr="0003748B">
        <w:rPr>
          <w:rFonts w:ascii="Angsana New" w:hAnsi="Angsana New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66B30819" w14:textId="6E7913A4" w:rsidR="00DD4CBB" w:rsidRPr="0003748B" w:rsidRDefault="00DD4CBB" w:rsidP="00FE3F8B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00FFFF"/>
        </w:rPr>
      </w:pPr>
    </w:p>
    <w:p w14:paraId="0BDFED33" w14:textId="57D9F72A" w:rsidR="00DD4CBB" w:rsidRPr="0003748B" w:rsidRDefault="00DD4CBB" w:rsidP="00FE3F8B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color w:val="000000"/>
          <w:sz w:val="30"/>
          <w:szCs w:val="30"/>
        </w:rPr>
        <w:t>/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715A6B6" w14:textId="77777777" w:rsidR="001924CD" w:rsidRPr="0003748B" w:rsidRDefault="001924CD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4A98A80" w14:textId="1647C4AC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  <w:cs/>
        </w:rPr>
      </w:pPr>
      <w:r w:rsidRPr="0003748B">
        <w:rPr>
          <w:rFonts w:cs="Angsana New" w:hint="cs"/>
          <w:i/>
          <w:iCs/>
          <w:cs/>
        </w:rPr>
        <w:t>สินค้าคงเหลือ</w:t>
      </w:r>
    </w:p>
    <w:p w14:paraId="27335068" w14:textId="7F91D654" w:rsidR="001924CD" w:rsidRPr="0003748B" w:rsidRDefault="001924CD" w:rsidP="00FE3525">
      <w:pPr>
        <w:spacing w:line="240" w:lineRule="auto"/>
        <w:ind w:left="540"/>
        <w:jc w:val="both"/>
        <w:rPr>
          <w:sz w:val="24"/>
          <w:szCs w:val="24"/>
          <w:cs/>
        </w:rPr>
      </w:pPr>
    </w:p>
    <w:p w14:paraId="55FED75E" w14:textId="37A042A5" w:rsidR="00861AD9" w:rsidRPr="0003748B" w:rsidRDefault="00861AD9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03748B">
        <w:rPr>
          <w:rFonts w:ascii="Angsana New" w:hAnsi="Angsana New" w:cs="Angsana New" w:hint="cs"/>
          <w:cs/>
        </w:rPr>
        <w:t>สินค้าคงเหลือประกอบด้วยวัตถุดิบ สินค้าที่มีไว้เพื่อขาย และอุปกรณ์งานโครงการ</w:t>
      </w:r>
    </w:p>
    <w:p w14:paraId="00E90684" w14:textId="77777777" w:rsidR="001924CD" w:rsidRPr="0003748B" w:rsidRDefault="001924CD" w:rsidP="00FE3F8B">
      <w:pPr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270E86AC" w14:textId="70C50945" w:rsidR="001924CD" w:rsidRPr="0003748B" w:rsidRDefault="001924CD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03748B">
        <w:rPr>
          <w:rFonts w:ascii="Angsana New" w:hAnsi="Angsana New" w:cs="Angsana New" w:hint="cs"/>
          <w:cs/>
        </w:rPr>
        <w:t>สินค้าคงเหลือ</w:t>
      </w:r>
      <w:r w:rsidR="009A4838" w:rsidRPr="0003748B">
        <w:rPr>
          <w:rFonts w:ascii="Angsana New" w:hAnsi="Angsana New" w:cs="Angsana New" w:hint="cs"/>
          <w:cs/>
        </w:rPr>
        <w:t>วัดมูลค่าด้วย</w:t>
      </w:r>
      <w:r w:rsidRPr="0003748B">
        <w:rPr>
          <w:rFonts w:ascii="Angsana New" w:hAnsi="Angsana New" w:cs="Angsana New" w:hint="cs"/>
          <w:cs/>
        </w:rPr>
        <w:t>ราคาทุนหรือมูลค่าสุทธิที่จะได้รับแล้วแต่ราคาใดจะต่ำกว่</w:t>
      </w:r>
      <w:r w:rsidR="0043474D" w:rsidRPr="0003748B">
        <w:rPr>
          <w:rFonts w:ascii="Angsana New" w:hAnsi="Angsana New" w:cs="Angsana New" w:hint="cs"/>
          <w:cs/>
        </w:rPr>
        <w:t xml:space="preserve">า </w:t>
      </w:r>
      <w:r w:rsidRPr="0003748B">
        <w:rPr>
          <w:rFonts w:ascii="Angsana New" w:hAnsi="Angsana New" w:cs="Angsana New" w:hint="cs"/>
          <w:cs/>
        </w:rPr>
        <w:t>ต้นทุนของ</w:t>
      </w:r>
      <w:r w:rsidR="00861AD9" w:rsidRPr="0003748B">
        <w:rPr>
          <w:rFonts w:ascii="Angsana New" w:hAnsi="Angsana New" w:cs="Angsana New" w:hint="cs"/>
          <w:cs/>
        </w:rPr>
        <w:t>วัตถุดิบ</w:t>
      </w:r>
      <w:r w:rsidRPr="0003748B">
        <w:rPr>
          <w:rFonts w:ascii="Angsana New" w:hAnsi="Angsana New" w:cs="Angsana New" w:hint="cs"/>
          <w:cs/>
        </w:rPr>
        <w:t>คำนวณโดย</w:t>
      </w:r>
      <w:r w:rsidR="00861AD9" w:rsidRPr="0003748B">
        <w:rPr>
          <w:rFonts w:ascii="Angsana New" w:hAnsi="Angsana New" w:cs="Angsana New" w:hint="cs"/>
          <w:cs/>
        </w:rPr>
        <w:t>ใช้วิธีเข้าก่อนออกก่อน</w:t>
      </w:r>
      <w:r w:rsidR="0043474D" w:rsidRPr="0003748B">
        <w:rPr>
          <w:rFonts w:ascii="Angsana New" w:hAnsi="Angsana New" w:cs="Angsana New" w:hint="cs"/>
          <w:cs/>
        </w:rPr>
        <w:t xml:space="preserve"> </w:t>
      </w:r>
      <w:r w:rsidR="00861AD9" w:rsidRPr="0003748B">
        <w:rPr>
          <w:rFonts w:ascii="Angsana New" w:hAnsi="Angsana New" w:cs="Angsana New" w:hint="cs"/>
          <w:cs/>
        </w:rPr>
        <w:t>ต้นทุนของสินค้าที่มีไว้เพื่อขายใช้วิธีเข้าก่อนออกก่อนและ</w:t>
      </w:r>
      <w:r w:rsidRPr="0003748B">
        <w:rPr>
          <w:rFonts w:ascii="Angsana New" w:hAnsi="Angsana New" w:cs="Angsana New" w:hint="cs"/>
          <w:cs/>
        </w:rPr>
        <w:t xml:space="preserve">วิธีราคาทุนถัวเฉลี่ยถ่วงน้ำหนัก </w:t>
      </w:r>
      <w:bookmarkStart w:id="2" w:name="_Hlk96716985"/>
      <w:r w:rsidR="00861AD9" w:rsidRPr="0003748B">
        <w:rPr>
          <w:rFonts w:ascii="Angsana New" w:hAnsi="Angsana New" w:cs="Angsana New" w:hint="cs"/>
          <w:cs/>
        </w:rPr>
        <w:t>และต้นทุนของอุปกรณ์งานโครงการใช้วิธี</w:t>
      </w:r>
      <w:r w:rsidR="00941836" w:rsidRPr="0003748B">
        <w:rPr>
          <w:rFonts w:ascii="Angsana New" w:hAnsi="Angsana New" w:cs="Angsana New" w:hint="cs"/>
          <w:cs/>
        </w:rPr>
        <w:t>ราคาเจาะจงสำหรับแต่ละโครงการ</w:t>
      </w:r>
      <w:r w:rsidRPr="0003748B">
        <w:rPr>
          <w:rFonts w:ascii="Angsana New" w:hAnsi="Angsana New" w:cs="Angsana New" w:hint="cs"/>
          <w:cs/>
        </w:rPr>
        <w:t xml:space="preserve"> </w:t>
      </w:r>
      <w:bookmarkStart w:id="3" w:name="_Hlk96717360"/>
      <w:r w:rsidR="00F20805" w:rsidRPr="0003748B">
        <w:rPr>
          <w:rFonts w:ascii="Angsana New" w:hAnsi="Angsana New" w:cs="Angsana New" w:hint="cs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03748B">
        <w:rPr>
          <w:rFonts w:ascii="Angsana New" w:hAnsi="Angsana New" w:cs="Angsana New" w:hint="cs"/>
          <w:cs/>
        </w:rPr>
        <w:t xml:space="preserve"> </w:t>
      </w:r>
      <w:bookmarkEnd w:id="2"/>
      <w:bookmarkEnd w:id="3"/>
    </w:p>
    <w:p w14:paraId="6243D8B4" w14:textId="77777777" w:rsidR="001924CD" w:rsidRPr="0003748B" w:rsidRDefault="001924CD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03748B">
        <w:rPr>
          <w:rFonts w:ascii="Angsana New" w:hAnsi="Angsana New" w:cs="Angsana New" w:hint="cs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FDD61B5" w14:textId="77777777" w:rsidR="001924CD" w:rsidRPr="0003748B" w:rsidRDefault="001924CD" w:rsidP="00FE3F8B">
      <w:pPr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4AFA414F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กลุ่มบริษัท/บริษัทตั้งค่าเผื่อมูลค่าสินค้าลดลงสำหรับสินค้าบางส่วนที่เสื่อมคุณภาพ เสียหาย ล้าสมัยและค้างนาน</w:t>
      </w:r>
    </w:p>
    <w:p w14:paraId="7DA84465" w14:textId="77777777" w:rsidR="00ED69B4" w:rsidRPr="0003748B" w:rsidRDefault="00ED69B4" w:rsidP="00FE3F8B">
      <w:pPr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B54C895" w14:textId="55D3055A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อสังหาริมทรัพย์เพื่อการลงทุน</w:t>
      </w:r>
    </w:p>
    <w:p w14:paraId="3E9FD991" w14:textId="77777777" w:rsidR="001924CD" w:rsidRPr="0003748B" w:rsidRDefault="001924CD" w:rsidP="00FE3F8B">
      <w:pPr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56A5690" w14:textId="372D7691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132110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A31F88" w:rsidRPr="0003748B">
        <w:rPr>
          <w:rFonts w:ascii="Angsana New" w:hAnsi="Angsana New" w:hint="cs"/>
          <w:sz w:val="30"/>
          <w:szCs w:val="30"/>
          <w:cs/>
        </w:rPr>
        <w:t>ได้แก่</w:t>
      </w:r>
      <w:r w:rsidR="00132110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A31F88" w:rsidRPr="0003748B">
        <w:rPr>
          <w:rFonts w:ascii="Angsana New" w:hAnsi="Angsana New" w:hint="cs"/>
          <w:sz w:val="30"/>
          <w:szCs w:val="30"/>
          <w:cs/>
        </w:rPr>
        <w:t>อสังหาริมทรัพย์ที่ถือไว้เป็นสินทรัพย์สิทธิการใช้และอสังหาริมทรัพย์ที่กลุ่มบริษัท/บริษัท</w:t>
      </w:r>
      <w:r w:rsidRPr="0003748B">
        <w:rPr>
          <w:rFonts w:ascii="Angsana New" w:hAnsi="Angsana New" w:hint="cs"/>
          <w:sz w:val="30"/>
          <w:szCs w:val="30"/>
          <w:cs/>
        </w:rPr>
        <w:t>ถือครองเพื่อหาประโยชน์จากรายได้ค่าเช่าหรือจากมูลค่าที่เพิ่มขึ้น</w:t>
      </w:r>
      <w:r w:rsidR="00454501" w:rsidRPr="0003748B">
        <w:rPr>
          <w:rFonts w:ascii="Angsana New" w:hAnsi="Angsana New" w:hint="cs"/>
          <w:sz w:val="30"/>
          <w:szCs w:val="30"/>
          <w:cs/>
        </w:rPr>
        <w:t xml:space="preserve">หรือทั้งสองอย่าง </w:t>
      </w:r>
      <w:r w:rsidRPr="0003748B">
        <w:rPr>
          <w:rFonts w:ascii="Angsana New" w:hAnsi="Angsana New" w:hint="cs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8251983" w14:textId="77777777" w:rsidR="001D7943" w:rsidRPr="0003748B" w:rsidRDefault="001D794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704AF10" w14:textId="24F505C1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 </w:t>
      </w:r>
      <w:r w:rsidR="008E768E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  <w:r w:rsidR="0043474D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="00E03EB0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 มูลค่ายุติธรรม ณ วันที่มีการจัดประเภทใหม่ถือเป็นราคาทุนของสินทรัพย์ต่อไป</w:t>
      </w:r>
    </w:p>
    <w:p w14:paraId="29BCABB1" w14:textId="77777777" w:rsidR="00132110" w:rsidRPr="0003748B" w:rsidRDefault="00132110" w:rsidP="00FE3F8B">
      <w:pPr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46136597" w14:textId="239454AA" w:rsidR="00132110" w:rsidRPr="0003748B" w:rsidRDefault="0013211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="00993AAA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  <w:cs/>
        </w:rPr>
        <w:t>(ฌ)) จำนวนเงินที่บันทึกอยู่ใน</w:t>
      </w:r>
      <w:r w:rsidR="00844A81" w:rsidRPr="0003748B">
        <w:rPr>
          <w:rFonts w:ascii="Angsana New" w:hAnsi="Angsana New" w:hint="cs"/>
          <w:sz w:val="30"/>
          <w:szCs w:val="30"/>
          <w:cs/>
        </w:rPr>
        <w:t>สำรองจากการตีราคาสินทรัพย์</w:t>
      </w:r>
      <w:r w:rsidRPr="0003748B">
        <w:rPr>
          <w:rFonts w:ascii="Angsana New" w:hAnsi="Angsana New" w:hint="cs"/>
          <w:sz w:val="30"/>
          <w:szCs w:val="30"/>
          <w:cs/>
        </w:rPr>
        <w:t>จะถูกโอนไปยังกำไรสะสม</w:t>
      </w:r>
    </w:p>
    <w:p w14:paraId="55509816" w14:textId="0FE75FB5" w:rsidR="00941836" w:rsidRPr="0003748B" w:rsidRDefault="00941836" w:rsidP="00FE3F8B">
      <w:pPr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5E8022A" w14:textId="77777777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ที่ดิน อาคารและอุปกรณ์</w:t>
      </w:r>
    </w:p>
    <w:p w14:paraId="30A7B656" w14:textId="77777777" w:rsidR="001924CD" w:rsidRPr="0003748B" w:rsidRDefault="001924CD" w:rsidP="00FE3F8B">
      <w:pPr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34BAE1F" w14:textId="1D2A5E9C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9A4838" w:rsidRPr="0003748B">
        <w:rPr>
          <w:rFonts w:ascii="Angsana New" w:hAnsi="Angsana New" w:hint="cs"/>
          <w:sz w:val="30"/>
          <w:szCs w:val="30"/>
          <w:cs/>
        </w:rPr>
        <w:t>วัดมูลค่า</w:t>
      </w:r>
      <w:r w:rsidRPr="0003748B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ยกเว้นที่ดิน</w:t>
      </w:r>
      <w:r w:rsidR="00987116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ที่</w:t>
      </w:r>
      <w:r w:rsidR="009A4838" w:rsidRPr="0003748B">
        <w:rPr>
          <w:rFonts w:ascii="Angsana New" w:hAnsi="Angsana New" w:hint="cs"/>
          <w:sz w:val="30"/>
          <w:szCs w:val="30"/>
          <w:cs/>
        </w:rPr>
        <w:t>วัดมูลค่า</w:t>
      </w:r>
      <w:r w:rsidRPr="0003748B">
        <w:rPr>
          <w:rFonts w:ascii="Angsana New" w:hAnsi="Angsana New" w:hint="cs"/>
          <w:sz w:val="30"/>
          <w:szCs w:val="30"/>
          <w:cs/>
        </w:rPr>
        <w:t>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</w:t>
      </w:r>
      <w:r w:rsidR="00987116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อยู่จริง ณ วันที่มีการตีราคาใหม่หักด้วยค่าเผื่อการด้อยค่าของสินทรัพย์</w:t>
      </w:r>
    </w:p>
    <w:p w14:paraId="7D7C4F6C" w14:textId="77777777" w:rsidR="00F8165C" w:rsidRPr="0003748B" w:rsidRDefault="00F8165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05252E" w14:textId="2BA9680E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E35B98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รวมถึง</w:t>
      </w:r>
      <w:r w:rsidR="0095523C" w:rsidRPr="0003748B">
        <w:rPr>
          <w:rFonts w:ascii="Angsana New" w:hAnsi="Angsana New" w:hint="cs"/>
          <w:sz w:val="30"/>
          <w:szCs w:val="30"/>
          <w:cs/>
        </w:rPr>
        <w:t>ต้นทุนการกู้ยืมและ</w:t>
      </w:r>
      <w:r w:rsidRPr="0003748B">
        <w:rPr>
          <w:rFonts w:ascii="Angsana New" w:hAnsi="Angsana New" w:hint="cs"/>
          <w:sz w:val="30"/>
          <w:szCs w:val="30"/>
          <w:cs/>
        </w:rPr>
        <w:t>ต้นทุนในการรื้อถอน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การขนย้าย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="0095523C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</w:t>
      </w:r>
      <w:r w:rsidR="005344E6" w:rsidRPr="0003748B">
        <w:rPr>
          <w:rFonts w:ascii="Angsana New" w:hAnsi="Angsana New" w:hint="cs"/>
          <w:sz w:val="30"/>
          <w:szCs w:val="30"/>
          <w:cs/>
        </w:rPr>
        <w:t>ถูกโอนจาก</w:t>
      </w:r>
      <w:r w:rsidRPr="0003748B">
        <w:rPr>
          <w:rFonts w:ascii="Angsana New" w:hAnsi="Angsana New" w:hint="cs"/>
          <w:sz w:val="30"/>
          <w:szCs w:val="30"/>
          <w:cs/>
        </w:rPr>
        <w:t>กำไรขาดทุนเบ็ดเสร็จ</w:t>
      </w:r>
      <w:r w:rsidR="0095523C" w:rsidRPr="0003748B">
        <w:rPr>
          <w:rFonts w:ascii="Angsana New" w:hAnsi="Angsana New" w:hint="cs"/>
          <w:sz w:val="30"/>
          <w:szCs w:val="30"/>
          <w:cs/>
        </w:rPr>
        <w:t>อื่น</w:t>
      </w:r>
      <w:r w:rsidRPr="0003748B">
        <w:rPr>
          <w:rFonts w:ascii="Angsana New" w:hAnsi="Angsana New" w:hint="cs"/>
          <w:sz w:val="30"/>
          <w:szCs w:val="30"/>
          <w:cs/>
        </w:rPr>
        <w:t xml:space="preserve">  สำหรับเครื่องมือที่ควบคุมโดยลิขสิทธิ์ซอฟ</w:t>
      </w:r>
      <w:r w:rsidR="00405AA5" w:rsidRPr="0003748B">
        <w:rPr>
          <w:rFonts w:ascii="Angsana New" w:hAnsi="Angsana New" w:hint="cs"/>
          <w:sz w:val="30"/>
          <w:szCs w:val="30"/>
          <w:cs/>
        </w:rPr>
        <w:t>ต์</w:t>
      </w:r>
      <w:r w:rsidRPr="0003748B">
        <w:rPr>
          <w:rFonts w:ascii="Angsana New" w:hAnsi="Angsana New" w:hint="cs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405AA5" w:rsidRPr="0003748B">
        <w:rPr>
          <w:rFonts w:ascii="Angsana New" w:hAnsi="Angsana New" w:hint="cs"/>
          <w:sz w:val="30"/>
          <w:szCs w:val="30"/>
          <w:cs/>
        </w:rPr>
        <w:t>ต์</w:t>
      </w:r>
      <w:r w:rsidRPr="0003748B">
        <w:rPr>
          <w:rFonts w:ascii="Angsana New" w:hAnsi="Angsana New" w:hint="cs"/>
          <w:sz w:val="30"/>
          <w:szCs w:val="30"/>
          <w:cs/>
        </w:rPr>
        <w:t>แวร์นั้นให้ถือว่า ลิขสิทธิ์ซอฟ</w:t>
      </w:r>
      <w:r w:rsidR="00405AA5" w:rsidRPr="0003748B">
        <w:rPr>
          <w:rFonts w:ascii="Angsana New" w:hAnsi="Angsana New" w:hint="cs"/>
          <w:sz w:val="30"/>
          <w:szCs w:val="30"/>
          <w:cs/>
        </w:rPr>
        <w:t>ต์</w:t>
      </w:r>
      <w:r w:rsidRPr="0003748B">
        <w:rPr>
          <w:rFonts w:ascii="Angsana New" w:hAnsi="Angsana New" w:hint="cs"/>
          <w:sz w:val="30"/>
          <w:szCs w:val="30"/>
          <w:cs/>
        </w:rPr>
        <w:t>แวร์ดังกล่าวเป็นส่วนหนึ่งของอุปกรณ์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69EE70A0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>ส่วนประกอบของรายการที่ดิน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อาคาร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15D74413" w14:textId="77777777" w:rsidR="001D7943" w:rsidRPr="0003748B" w:rsidRDefault="001D794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38FD5BFD" w14:textId="6D68CFAB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eastAsia="Calibri" w:hAnsi="Angsana New" w:hint="cs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  <w:r w:rsidRPr="0003748B">
        <w:rPr>
          <w:rFonts w:ascii="Angsana New" w:hAnsi="Angsana New" w:hint="cs"/>
          <w:sz w:val="30"/>
          <w:szCs w:val="30"/>
          <w:cs/>
        </w:rPr>
        <w:t>เมื่อมีการขายสินทรัพย์ที่ตีราคาใหม่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จำนวนเงินที่บันทึกอยู่ใน</w:t>
      </w:r>
      <w:r w:rsidR="00844A81" w:rsidRPr="0003748B">
        <w:rPr>
          <w:rFonts w:ascii="Angsana New" w:hAnsi="Angsana New" w:hint="cs"/>
          <w:sz w:val="30"/>
          <w:szCs w:val="30"/>
          <w:cs/>
        </w:rPr>
        <w:t>สำรองการตีราคา</w:t>
      </w:r>
      <w:r w:rsidRPr="0003748B">
        <w:rPr>
          <w:rFonts w:ascii="Angsana New" w:hAnsi="Angsana New" w:hint="cs"/>
          <w:sz w:val="30"/>
          <w:szCs w:val="30"/>
          <w:cs/>
        </w:rPr>
        <w:t>สินทรัพย์จะถูกโอนไปยังกำไรสะสม</w:t>
      </w:r>
    </w:p>
    <w:p w14:paraId="2A2F5699" w14:textId="43464C2A" w:rsidR="003B6A5C" w:rsidRPr="0003748B" w:rsidRDefault="003B6A5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7E1042CA" w14:textId="0725750E" w:rsidR="003B6A5C" w:rsidRPr="0003748B" w:rsidRDefault="001924CD" w:rsidP="00FE3F8B">
      <w:pPr>
        <w:spacing w:line="240" w:lineRule="auto"/>
        <w:ind w:left="540" w:right="387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สินทรัพย์ที่ตีราคาใหม่</w:t>
      </w:r>
    </w:p>
    <w:p w14:paraId="2B63A0B4" w14:textId="7519E918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การตีราคา</w:t>
      </w:r>
      <w:r w:rsidR="00844A81" w:rsidRPr="0003748B">
        <w:rPr>
          <w:rFonts w:ascii="Angsana New" w:hAnsi="Angsana New" w:hint="cs"/>
          <w:sz w:val="30"/>
          <w:szCs w:val="30"/>
          <w:cs/>
        </w:rPr>
        <w:t>สินทรัพย์</w:t>
      </w:r>
      <w:r w:rsidRPr="0003748B">
        <w:rPr>
          <w:rFonts w:ascii="Angsana New" w:hAnsi="Angsana New" w:hint="cs"/>
          <w:sz w:val="30"/>
          <w:szCs w:val="30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844A81" w:rsidRPr="0003748B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03748B">
        <w:rPr>
          <w:rFonts w:ascii="Angsana New" w:hAnsi="Angsana New" w:hint="cs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03748B">
        <w:rPr>
          <w:rFonts w:ascii="Angsana New" w:hAnsi="Angsana New" w:hint="cs"/>
          <w:sz w:val="30"/>
          <w:szCs w:val="30"/>
        </w:rPr>
        <w:t>“</w:t>
      </w:r>
      <w:r w:rsidR="00006B69" w:rsidRPr="0003748B">
        <w:rPr>
          <w:rFonts w:ascii="Angsana New" w:hAnsi="Angsana New" w:hint="cs"/>
          <w:sz w:val="30"/>
          <w:szCs w:val="30"/>
          <w:cs/>
        </w:rPr>
        <w:t>สำรองการตีราคาสินทรัพย์</w:t>
      </w:r>
      <w:r w:rsidRPr="0003748B">
        <w:rPr>
          <w:rFonts w:ascii="Angsana New" w:hAnsi="Angsana New" w:hint="cs"/>
          <w:sz w:val="30"/>
          <w:szCs w:val="30"/>
        </w:rPr>
        <w:t>”</w:t>
      </w:r>
      <w:r w:rsidRPr="0003748B">
        <w:rPr>
          <w:rFonts w:ascii="Angsana New" w:hAnsi="Angsana New" w:hint="cs"/>
          <w:sz w:val="30"/>
          <w:szCs w:val="30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="00F20805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E971A7" w:rsidRPr="0003748B">
        <w:rPr>
          <w:rFonts w:ascii="Angsana New" w:hAnsi="Angsana New" w:hint="cs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03748B">
        <w:rPr>
          <w:rFonts w:ascii="Angsana New" w:hAnsi="Angsana New" w:hint="cs"/>
          <w:sz w:val="30"/>
          <w:szCs w:val="30"/>
          <w:cs/>
        </w:rPr>
        <w:t xml:space="preserve">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844A81" w:rsidRPr="0003748B">
        <w:rPr>
          <w:rFonts w:ascii="Angsana New" w:hAnsi="Angsana New" w:hint="cs"/>
          <w:sz w:val="30"/>
          <w:szCs w:val="30"/>
          <w:cs/>
        </w:rPr>
        <w:t>สำรองการ</w:t>
      </w:r>
      <w:r w:rsidRPr="0003748B">
        <w:rPr>
          <w:rFonts w:ascii="Angsana New" w:hAnsi="Angsana New" w:hint="cs"/>
          <w:sz w:val="30"/>
          <w:szCs w:val="30"/>
          <w:cs/>
        </w:rPr>
        <w:t xml:space="preserve">ตีราคาสินทรัพย์ที่เคยบันทึกไว้ครั้งก่อนในกำไรขาดทุนเบ็ดเสร็จอื่นของสินทรัพย์ชิ้นเดียวกันนั้น   ในกรณีที่มีการจำหน่ายสินทรัพย์ที่ตีราคาใหม่ </w:t>
      </w:r>
      <w:r w:rsidR="00844A81" w:rsidRPr="0003748B">
        <w:rPr>
          <w:rFonts w:ascii="Angsana New" w:hAnsi="Angsana New" w:hint="cs"/>
          <w:sz w:val="30"/>
          <w:szCs w:val="30"/>
          <w:cs/>
        </w:rPr>
        <w:t>สำรอง</w:t>
      </w:r>
      <w:r w:rsidRPr="0003748B">
        <w:rPr>
          <w:rFonts w:ascii="Angsana New" w:hAnsi="Angsana New" w:hint="cs"/>
          <w:sz w:val="30"/>
          <w:szCs w:val="30"/>
          <w:cs/>
        </w:rPr>
        <w:t>การตีราคาของสินทรัพย์ที่จำหน่ายจะโอ</w:t>
      </w:r>
      <w:r w:rsidR="00844A81" w:rsidRPr="0003748B">
        <w:rPr>
          <w:rFonts w:ascii="Angsana New" w:hAnsi="Angsana New" w:hint="cs"/>
          <w:sz w:val="30"/>
          <w:szCs w:val="30"/>
          <w:cs/>
        </w:rPr>
        <w:t>น</w:t>
      </w:r>
      <w:r w:rsidRPr="0003748B">
        <w:rPr>
          <w:rFonts w:ascii="Angsana New" w:hAnsi="Angsana New" w:hint="cs"/>
          <w:sz w:val="30"/>
          <w:szCs w:val="30"/>
          <w:cs/>
        </w:rPr>
        <w:t>โดยตรงไปยังกำไรสะสมและไม่รวมในการคำนวณกำไรหรือขาดทุนจากการจำหน่ายสินทรัพย์</w:t>
      </w:r>
    </w:p>
    <w:p w14:paraId="2818ED50" w14:textId="77777777" w:rsidR="00152012" w:rsidRPr="0003748B" w:rsidRDefault="0015201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6CC60E42" w14:textId="3514F29D" w:rsidR="003B6A5C" w:rsidRPr="0003748B" w:rsidRDefault="0015201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5C453BC" w14:textId="1D414A24" w:rsidR="00152012" w:rsidRPr="0003748B" w:rsidRDefault="0015201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BB23E0" w:rsidRPr="0003748B">
        <w:rPr>
          <w:rFonts w:ascii="Angsana New" w:hAnsi="Angsana New" w:hint="cs"/>
          <w:sz w:val="30"/>
          <w:szCs w:val="30"/>
          <w:cs/>
        </w:rPr>
        <w:t>ที่วัดมูลค่าด้วยมูลค่ายุติธรรม  กลุ่มบริษัท/บริษัท</w:t>
      </w:r>
      <w:r w:rsidRPr="0003748B">
        <w:rPr>
          <w:rFonts w:ascii="Angsana New" w:hAnsi="Angsana New" w:hint="cs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กำไรส่วนที่เหลือรับรู้ในกำไรขาดทุนเบ็ดเสร็จอื่น  และแสดง</w:t>
      </w:r>
      <w:r w:rsidR="00BB23E0" w:rsidRPr="0003748B">
        <w:rPr>
          <w:rFonts w:ascii="Angsana New" w:hAnsi="Angsana New" w:hint="cs"/>
          <w:sz w:val="30"/>
          <w:szCs w:val="30"/>
          <w:cs/>
        </w:rPr>
        <w:t>เป็น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</w:rPr>
        <w:t>“</w:t>
      </w:r>
      <w:r w:rsidRPr="0003748B">
        <w:rPr>
          <w:rFonts w:ascii="Angsana New" w:hAnsi="Angsana New" w:hint="cs"/>
          <w:sz w:val="30"/>
          <w:szCs w:val="30"/>
          <w:cs/>
        </w:rPr>
        <w:t>ส</w:t>
      </w:r>
      <w:r w:rsidR="00BB23E0" w:rsidRPr="0003748B">
        <w:rPr>
          <w:rFonts w:ascii="Angsana New" w:hAnsi="Angsana New" w:hint="cs"/>
          <w:sz w:val="30"/>
          <w:szCs w:val="30"/>
          <w:cs/>
        </w:rPr>
        <w:t>ำรอง</w:t>
      </w:r>
      <w:r w:rsidRPr="0003748B">
        <w:rPr>
          <w:rFonts w:ascii="Angsana New" w:hAnsi="Angsana New" w:hint="cs"/>
          <w:sz w:val="30"/>
          <w:szCs w:val="30"/>
          <w:cs/>
        </w:rPr>
        <w:t>การตีราคาสินทรัพย์</w:t>
      </w:r>
      <w:r w:rsidRPr="0003748B">
        <w:rPr>
          <w:rFonts w:ascii="Angsana New" w:hAnsi="Angsana New" w:hint="cs"/>
          <w:sz w:val="30"/>
          <w:szCs w:val="30"/>
        </w:rPr>
        <w:t xml:space="preserve">” </w:t>
      </w:r>
      <w:r w:rsidRPr="0003748B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="00F90E76" w:rsidRPr="0003748B">
        <w:rPr>
          <w:rFonts w:ascii="Angsana New" w:hAnsi="Angsana New" w:hint="cs"/>
          <w:sz w:val="30"/>
          <w:szCs w:val="30"/>
          <w:cs/>
        </w:rPr>
        <w:t xml:space="preserve">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</w:t>
      </w:r>
      <w:r w:rsidR="00F20805" w:rsidRPr="0003748B">
        <w:rPr>
          <w:rFonts w:ascii="Angsana New" w:hAnsi="Angsana New" w:hint="cs"/>
          <w:sz w:val="30"/>
          <w:szCs w:val="30"/>
          <w:cs/>
        </w:rPr>
        <w:t>สำรอง</w:t>
      </w:r>
      <w:r w:rsidR="00F90E76" w:rsidRPr="0003748B">
        <w:rPr>
          <w:rFonts w:ascii="Angsana New" w:hAnsi="Angsana New" w:hint="cs"/>
          <w:sz w:val="30"/>
          <w:szCs w:val="30"/>
          <w:cs/>
        </w:rPr>
        <w:t>การตีราคาสินทรัพย์” ในองค์ประกอบอื่นของส่วนของผู้ถือหุ้น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ส่วนที่ลดลงต้องรับรู้ในกำไรขาดทุนเบ็ดเสร็จอื่น  และต้องนำไปลด</w:t>
      </w:r>
      <w:r w:rsidR="00BB23E0" w:rsidRPr="0003748B">
        <w:rPr>
          <w:rFonts w:ascii="Angsana New" w:hAnsi="Angsana New" w:hint="cs"/>
          <w:sz w:val="30"/>
          <w:szCs w:val="30"/>
          <w:cs/>
        </w:rPr>
        <w:t>สำรอง</w:t>
      </w:r>
      <w:r w:rsidRPr="0003748B">
        <w:rPr>
          <w:rFonts w:ascii="Angsana New" w:hAnsi="Angsana New" w:hint="cs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67CD28B7" w14:textId="664735F2" w:rsidR="00654BD4" w:rsidRPr="0003748B" w:rsidRDefault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lang w:eastAsia="en-GB"/>
        </w:rPr>
      </w:pPr>
      <w:r w:rsidRPr="0003748B">
        <w:rPr>
          <w:rFonts w:ascii="Angsana New" w:hAnsi="Angsana New"/>
          <w:color w:val="000000"/>
          <w:sz w:val="30"/>
          <w:szCs w:val="30"/>
          <w:lang w:eastAsia="en-GB"/>
        </w:rPr>
        <w:br w:type="page"/>
      </w:r>
    </w:p>
    <w:p w14:paraId="6789E5AF" w14:textId="5935C036" w:rsidR="003B6A5C" w:rsidRPr="0003748B" w:rsidRDefault="001924CD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DB4F952" w14:textId="051DE940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5"/>
          <w:sz w:val="30"/>
          <w:szCs w:val="30"/>
        </w:rPr>
      </w:pPr>
      <w:r w:rsidRPr="0003748B">
        <w:rPr>
          <w:rFonts w:ascii="Angsana New" w:hAnsi="Angsana New" w:hint="cs"/>
          <w:spacing w:val="-5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3748B">
        <w:rPr>
          <w:rFonts w:ascii="Angsana New" w:hAnsi="Angsana New" w:hint="cs"/>
          <w:spacing w:val="-5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5"/>
          <w:sz w:val="30"/>
          <w:szCs w:val="30"/>
          <w:cs/>
        </w:rPr>
        <w:t xml:space="preserve">อาคารและอุปกรณ์  </w:t>
      </w:r>
      <w:r w:rsidR="00941836" w:rsidRPr="0003748B">
        <w:rPr>
          <w:rFonts w:ascii="Angsana New" w:hAnsi="Angsana New" w:hint="cs"/>
          <w:spacing w:val="-5"/>
          <w:sz w:val="30"/>
          <w:szCs w:val="30"/>
          <w:cs/>
        </w:rPr>
        <w:br/>
      </w:r>
      <w:r w:rsidR="00697FE8" w:rsidRPr="0003748B">
        <w:rPr>
          <w:rFonts w:ascii="Angsana New" w:hAnsi="Angsana New" w:hint="cs"/>
          <w:spacing w:val="-5"/>
          <w:sz w:val="30"/>
          <w:szCs w:val="30"/>
          <w:cs/>
        </w:rPr>
        <w:t>เมื่อ</w:t>
      </w:r>
      <w:r w:rsidRPr="0003748B">
        <w:rPr>
          <w:rFonts w:ascii="Angsana New" w:hAnsi="Angsana New" w:hint="cs"/>
          <w:spacing w:val="-5"/>
          <w:sz w:val="30"/>
          <w:szCs w:val="30"/>
          <w:cs/>
        </w:rPr>
        <w:t>กลุ่มบริษัท/บริษัทจะได้รับประโยชน์เชิงเศรษฐกิจในอนาคตจากรายการนั้น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697FE8" w:rsidRPr="0003748B">
        <w:rPr>
          <w:rFonts w:ascii="Angsana New" w:hAnsi="Angsana New" w:hint="cs"/>
          <w:spacing w:val="-5"/>
          <w:sz w:val="30"/>
          <w:szCs w:val="30"/>
          <w:cs/>
        </w:rPr>
        <w:t>เป็นประจำ</w:t>
      </w:r>
      <w:r w:rsidRPr="0003748B">
        <w:rPr>
          <w:rFonts w:ascii="Angsana New" w:hAnsi="Angsana New" w:hint="cs"/>
          <w:spacing w:val="-5"/>
          <w:sz w:val="30"/>
          <w:szCs w:val="30"/>
          <w:cs/>
        </w:rPr>
        <w:t>ในการซ่อมบำรุงที่ดิน</w:t>
      </w:r>
      <w:r w:rsidRPr="0003748B">
        <w:rPr>
          <w:rFonts w:ascii="Angsana New" w:hAnsi="Angsana New" w:hint="cs"/>
          <w:spacing w:val="-5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5"/>
          <w:sz w:val="30"/>
          <w:szCs w:val="30"/>
          <w:cs/>
        </w:rPr>
        <w:t>อาคารและอุปกรณ์ที่จะรับรู้ในกำไรหรือขาดทุนเมื่อเกิดขึ้น</w:t>
      </w:r>
    </w:p>
    <w:p w14:paraId="3C08AA91" w14:textId="7AE4B15C" w:rsidR="003B6A5C" w:rsidRPr="0003748B" w:rsidRDefault="003B6A5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374201A" w14:textId="3ABD6398" w:rsidR="003B6A5C" w:rsidRPr="0003748B" w:rsidRDefault="001924CD" w:rsidP="00FE3F8B">
      <w:pPr>
        <w:spacing w:line="240" w:lineRule="auto"/>
        <w:ind w:left="540" w:right="-16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439F7312" w14:textId="33843F10" w:rsidR="00531430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5"/>
          <w:sz w:val="30"/>
          <w:szCs w:val="30"/>
        </w:rPr>
      </w:pPr>
      <w:r w:rsidRPr="0003748B">
        <w:rPr>
          <w:rFonts w:ascii="Angsana New" w:hAnsi="Angsana New" w:hint="cs"/>
          <w:spacing w:val="-5"/>
          <w:sz w:val="30"/>
          <w:szCs w:val="30"/>
          <w:cs/>
        </w:rPr>
        <w:t>ค่าเสื่อมราคาคำนวณจาก</w:t>
      </w:r>
      <w:r w:rsidR="00531430" w:rsidRPr="0003748B">
        <w:rPr>
          <w:rFonts w:ascii="Angsana New" w:hAnsi="Angsana New" w:hint="cs"/>
          <w:spacing w:val="-5"/>
          <w:sz w:val="30"/>
          <w:szCs w:val="30"/>
          <w:cs/>
        </w:rPr>
        <w:t>โดย</w:t>
      </w:r>
      <w:r w:rsidR="00697FE8" w:rsidRPr="0003748B">
        <w:rPr>
          <w:rFonts w:ascii="Angsana New" w:hAnsi="Angsana New" w:hint="cs"/>
          <w:spacing w:val="-5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531430" w:rsidRPr="0003748B">
        <w:rPr>
          <w:rFonts w:ascii="Angsana New" w:hAnsi="Angsana New" w:hint="cs"/>
          <w:spacing w:val="-5"/>
          <w:sz w:val="30"/>
          <w:szCs w:val="30"/>
          <w:cs/>
        </w:rPr>
        <w:t>และรับรู้ในกำไรหรือขาดทุน ทั้งนี้ กลุ่มบริษัท/บริษัทไม่คิดค่าเสื่อมราคาสำหรับที่ดินและสินทรัพย์ที่อยู่ระหว่างการก่อสร้าง</w:t>
      </w:r>
    </w:p>
    <w:p w14:paraId="642CE7DF" w14:textId="570E4225" w:rsidR="00697FE8" w:rsidRPr="0003748B" w:rsidRDefault="00697FE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DBEDB8" w14:textId="11903423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83B94E5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</w:p>
    <w:p w14:paraId="00CBF900" w14:textId="175477DE" w:rsidR="001924CD" w:rsidRPr="0003748B" w:rsidRDefault="001924CD" w:rsidP="009C1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03748B">
        <w:rPr>
          <w:rFonts w:ascii="Angsana New" w:hAnsi="Angsana New" w:hint="cs"/>
          <w:sz w:val="30"/>
          <w:szCs w:val="30"/>
          <w:cs/>
        </w:rPr>
        <w:tab/>
      </w:r>
      <w:r w:rsidR="00AD321B" w:rsidRPr="00AD321B">
        <w:rPr>
          <w:rFonts w:ascii="Angsana New" w:hAnsi="Angsana New" w:hint="cs"/>
          <w:sz w:val="30"/>
          <w:szCs w:val="30"/>
        </w:rPr>
        <w:t>2</w:t>
      </w:r>
      <w:r w:rsidRPr="0003748B">
        <w:rPr>
          <w:rFonts w:ascii="Angsana New" w:hAnsi="Angsana New" w:hint="cs"/>
          <w:sz w:val="30"/>
          <w:szCs w:val="30"/>
        </w:rPr>
        <w:t xml:space="preserve"> - </w:t>
      </w:r>
      <w:r w:rsidR="00AD321B" w:rsidRPr="00AD321B">
        <w:rPr>
          <w:rFonts w:ascii="Angsana New" w:hAnsi="Angsana New" w:hint="cs"/>
          <w:sz w:val="30"/>
          <w:szCs w:val="30"/>
        </w:rPr>
        <w:t>25</w:t>
      </w:r>
      <w:r w:rsidRPr="0003748B">
        <w:rPr>
          <w:rFonts w:ascii="Angsana New" w:hAnsi="Angsana New" w:hint="cs"/>
          <w:sz w:val="30"/>
          <w:szCs w:val="30"/>
          <w:cs/>
        </w:rPr>
        <w:tab/>
        <w:t>ปี</w:t>
      </w:r>
    </w:p>
    <w:p w14:paraId="2C1C2661" w14:textId="1906A7A5" w:rsidR="001924CD" w:rsidRPr="0003748B" w:rsidRDefault="001924CD" w:rsidP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เครื่องตกแต่ง ติดตั้งและเครื่องใช้สำนักงาน</w:t>
      </w:r>
      <w:r w:rsidRPr="0003748B">
        <w:rPr>
          <w:rFonts w:ascii="Angsana New" w:hAnsi="Angsana New" w:hint="cs"/>
          <w:sz w:val="30"/>
          <w:szCs w:val="30"/>
        </w:rPr>
        <w:tab/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="003C6628" w:rsidRPr="0003748B">
        <w:rPr>
          <w:rFonts w:ascii="Angsana New" w:hAnsi="Angsana New" w:hint="cs"/>
          <w:sz w:val="30"/>
          <w:szCs w:val="30"/>
          <w:cs/>
        </w:rPr>
        <w:t xml:space="preserve"> - </w:t>
      </w:r>
      <w:r w:rsidR="00AD321B" w:rsidRPr="00AD321B">
        <w:rPr>
          <w:rFonts w:ascii="Angsana New" w:hAnsi="Angsana New" w:hint="cs"/>
          <w:sz w:val="30"/>
          <w:szCs w:val="30"/>
        </w:rPr>
        <w:t>10</w:t>
      </w:r>
      <w:r w:rsidR="003C6628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</w:rPr>
        <w:tab/>
      </w:r>
      <w:r w:rsidRPr="0003748B">
        <w:rPr>
          <w:rFonts w:ascii="Angsana New" w:hAnsi="Angsana New" w:hint="cs"/>
          <w:sz w:val="30"/>
          <w:szCs w:val="30"/>
          <w:cs/>
        </w:rPr>
        <w:t>ปี</w:t>
      </w:r>
    </w:p>
    <w:p w14:paraId="4EF9259D" w14:textId="3102748A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เครื่องมือ</w:t>
      </w:r>
      <w:r w:rsidR="00A25B32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อุปกรณ์</w:t>
      </w:r>
      <w:r w:rsidR="00A25B32" w:rsidRPr="0003748B">
        <w:rPr>
          <w:rFonts w:ascii="Angsana New" w:hAnsi="Angsana New" w:hint="cs"/>
          <w:sz w:val="30"/>
          <w:szCs w:val="30"/>
          <w:cs/>
        </w:rPr>
        <w:t>และอุปกรณ์ให้เช่า</w:t>
      </w:r>
      <w:r w:rsidRPr="0003748B">
        <w:rPr>
          <w:rFonts w:ascii="Angsana New" w:hAnsi="Angsana New" w:hint="cs"/>
          <w:sz w:val="30"/>
          <w:szCs w:val="30"/>
          <w:cs/>
        </w:rPr>
        <w:tab/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  <w:cs/>
        </w:rPr>
        <w:t xml:space="preserve"> - </w:t>
      </w:r>
      <w:r w:rsidR="00AD321B" w:rsidRPr="00AD321B">
        <w:rPr>
          <w:rFonts w:ascii="Angsana New" w:hAnsi="Angsana New" w:hint="cs"/>
          <w:sz w:val="30"/>
          <w:szCs w:val="30"/>
        </w:rPr>
        <w:t>10</w:t>
      </w:r>
      <w:r w:rsidRPr="0003748B">
        <w:rPr>
          <w:rFonts w:ascii="Angsana New" w:hAnsi="Angsana New" w:hint="cs"/>
          <w:sz w:val="30"/>
          <w:szCs w:val="30"/>
          <w:cs/>
        </w:rPr>
        <w:tab/>
        <w:t>ปี</w:t>
      </w:r>
    </w:p>
    <w:p w14:paraId="4724DD3A" w14:textId="46DD6079" w:rsidR="00B93A55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ยานพาหนะ</w:t>
      </w:r>
      <w:r w:rsidRPr="0003748B">
        <w:rPr>
          <w:rFonts w:ascii="Angsana New" w:hAnsi="Angsana New" w:hint="cs"/>
          <w:sz w:val="30"/>
          <w:szCs w:val="30"/>
          <w:cs/>
        </w:rPr>
        <w:tab/>
      </w:r>
      <w:r w:rsidR="00AD321B" w:rsidRPr="00AD321B">
        <w:rPr>
          <w:rFonts w:ascii="Angsana New" w:hAnsi="Angsana New" w:hint="cs"/>
          <w:sz w:val="30"/>
          <w:szCs w:val="30"/>
        </w:rPr>
        <w:t>5</w:t>
      </w:r>
      <w:r w:rsidRPr="0003748B">
        <w:rPr>
          <w:rFonts w:ascii="Angsana New" w:hAnsi="Angsana New" w:hint="cs"/>
          <w:sz w:val="30"/>
          <w:szCs w:val="30"/>
        </w:rPr>
        <w:tab/>
      </w:r>
      <w:r w:rsidRPr="0003748B">
        <w:rPr>
          <w:rFonts w:ascii="Angsana New" w:hAnsi="Angsana New" w:hint="cs"/>
          <w:sz w:val="30"/>
          <w:szCs w:val="30"/>
          <w:cs/>
        </w:rPr>
        <w:t>ปี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0B5A027A" w14:textId="77777777" w:rsidR="00E90900" w:rsidRPr="0003748B" w:rsidRDefault="00E909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</w:p>
    <w:p w14:paraId="7358AB82" w14:textId="4B6711A7" w:rsidR="00531430" w:rsidRPr="0003748B" w:rsidRDefault="00531430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ค่าความนิยม</w:t>
      </w:r>
      <w:r w:rsidR="00B8101A" w:rsidRPr="0003748B">
        <w:rPr>
          <w:rFonts w:cs="Angsana New" w:hint="cs"/>
          <w:i/>
          <w:iCs/>
        </w:rPr>
        <w:br/>
      </w:r>
      <w:r w:rsidR="00B8101A" w:rsidRPr="0003748B">
        <w:rPr>
          <w:rFonts w:cs="Angsana New" w:hint="cs"/>
          <w:i/>
          <w:iCs/>
        </w:rPr>
        <w:br/>
      </w:r>
      <w:r w:rsidRPr="0003748B">
        <w:rPr>
          <w:rFonts w:eastAsia="SimSun" w:cs="Angsana New" w:hint="cs"/>
          <w:b w:val="0"/>
          <w:bCs w:val="0"/>
          <w:cs/>
          <w:lang w:val="en-US" w:eastAsia="en-US"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     ส่วนได้เสียรวมอยู่ในมูลค่าตามบัญชีของเงินลงทุน</w:t>
      </w:r>
      <w:r w:rsidR="00B8101A" w:rsidRPr="0003748B">
        <w:rPr>
          <w:rFonts w:cs="Angsana New" w:hint="cs"/>
          <w:i/>
          <w:iCs/>
        </w:rPr>
        <w:br/>
      </w:r>
    </w:p>
    <w:p w14:paraId="0229B987" w14:textId="7337A780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สินทรัพย์ไม่มีตัวตน</w:t>
      </w:r>
    </w:p>
    <w:p w14:paraId="214AE267" w14:textId="77777777" w:rsidR="005D2E17" w:rsidRPr="0003748B" w:rsidRDefault="005D2E1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C9D2F3" w14:textId="0273CAB1" w:rsidR="00063729" w:rsidRPr="0003748B" w:rsidRDefault="00063729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122C8FF" w14:textId="77777777" w:rsidR="00E32E13" w:rsidRPr="0003748B" w:rsidRDefault="00E32E13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9AF41E" w14:textId="5D83833C" w:rsidR="001924CD" w:rsidRPr="0003748B" w:rsidRDefault="005B4D6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94E8052" w14:textId="77777777" w:rsidR="005B4D6E" w:rsidRPr="0003748B" w:rsidRDefault="005B4D6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940367" w14:textId="475CFCBB" w:rsidR="004361DA" w:rsidRPr="0003748B" w:rsidRDefault="004361D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ค่าลิขสิทธิ์ซอฟต์แวร์และอื่นๆ</w:t>
      </w:r>
      <w:r w:rsidRPr="0003748B">
        <w:rPr>
          <w:rFonts w:ascii="Angsana New" w:hAnsi="Angsana New" w:hint="cs"/>
          <w:sz w:val="30"/>
          <w:szCs w:val="30"/>
          <w:cs/>
        </w:rPr>
        <w:tab/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</w:rPr>
        <w:t xml:space="preserve"> - </w:t>
      </w:r>
      <w:r w:rsidR="00AD321B" w:rsidRPr="00AD321B">
        <w:rPr>
          <w:rFonts w:ascii="Angsana New" w:hAnsi="Angsana New" w:hint="cs"/>
          <w:sz w:val="30"/>
          <w:szCs w:val="30"/>
        </w:rPr>
        <w:t>10</w:t>
      </w:r>
      <w:r w:rsidRPr="0003748B">
        <w:rPr>
          <w:rFonts w:ascii="Angsana New" w:hAnsi="Angsana New" w:hint="cs"/>
          <w:sz w:val="30"/>
          <w:szCs w:val="30"/>
        </w:rPr>
        <w:tab/>
      </w:r>
      <w:r w:rsidRPr="0003748B">
        <w:rPr>
          <w:rFonts w:ascii="Angsana New" w:hAnsi="Angsana New" w:hint="cs"/>
          <w:sz w:val="30"/>
          <w:szCs w:val="30"/>
          <w:cs/>
        </w:rPr>
        <w:t>ปี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4A26F9BB" w14:textId="3FC5D038" w:rsidR="001A5932" w:rsidRPr="0003748B" w:rsidRDefault="001A5932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lastRenderedPageBreak/>
        <w:t>สัญญาเช่า</w:t>
      </w:r>
    </w:p>
    <w:p w14:paraId="54475D3D" w14:textId="77777777" w:rsidR="001A5932" w:rsidRPr="0003748B" w:rsidRDefault="001A5932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DCE655" w14:textId="2186B8B6" w:rsidR="00406A4E" w:rsidRPr="0003748B" w:rsidRDefault="00406A4E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ณ วันเริ่มต้นของสัญญากลุ่มบริษัท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CCCDABD" w14:textId="38934AE2" w:rsidR="002A3070" w:rsidRPr="0003748B" w:rsidRDefault="002A3070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B64AAC8" w14:textId="1DBE68F2" w:rsidR="003B6A5C" w:rsidRPr="0003748B" w:rsidRDefault="001A593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052AE02A" w14:textId="425ED6D6" w:rsidR="001A5932" w:rsidRPr="0003748B" w:rsidRDefault="001A5932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F81C99" w:rsidRPr="0003748B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03748B">
        <w:rPr>
          <w:rFonts w:ascii="Angsana New" w:hAnsi="Angsana New" w:hint="cs"/>
          <w:sz w:val="30"/>
          <w:szCs w:val="30"/>
          <w:cs/>
        </w:rPr>
        <w:t xml:space="preserve"> สำหรับสัญญาเช่าอสังหาริมทรัพย์กลุ่มบริษัท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บริษัทเลือกที่จะไม่แยกส่วนประกอบที่ไม่เป็นการเช่าและส่วนประกอบที่ไม่เป็นการเช่าเป็นสัญญาเช่า</w:t>
      </w:r>
      <w:r w:rsidR="00F81C99" w:rsidRPr="0003748B">
        <w:rPr>
          <w:rFonts w:ascii="Angsana New" w:hAnsi="Angsana New" w:hint="cs"/>
          <w:sz w:val="30"/>
          <w:szCs w:val="30"/>
          <w:cs/>
        </w:rPr>
        <w:t>ทั้งหมด</w:t>
      </w:r>
    </w:p>
    <w:p w14:paraId="58E66B9F" w14:textId="77777777" w:rsidR="001A5932" w:rsidRPr="0003748B" w:rsidRDefault="001A5932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1ABB8DBA" w14:textId="77777777" w:rsidR="001A5932" w:rsidRPr="0003748B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03748B">
        <w:rPr>
          <w:rFonts w:ascii="Angsana New" w:hAnsi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838DFAE" w14:textId="77777777" w:rsidR="001A5932" w:rsidRPr="0003748B" w:rsidRDefault="001A5932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28E9D826" w14:textId="6FF888BB" w:rsidR="001A5932" w:rsidRPr="0003748B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</w:t>
      </w:r>
      <w:r w:rsidR="005179D2" w:rsidRPr="0003748B">
        <w:rPr>
          <w:rFonts w:ascii="Angsana New" w:hAnsi="Angsana New" w:hint="cs"/>
          <w:sz w:val="30"/>
          <w:szCs w:val="30"/>
          <w:cs/>
        </w:rPr>
        <w:t>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674D4D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674D4D" w:rsidRPr="0003748B">
        <w:rPr>
          <w:rFonts w:ascii="Angsana New" w:hAnsi="Angsana New" w:hint="cs"/>
          <w:sz w:val="30"/>
          <w:szCs w:val="30"/>
          <w:cs/>
        </w:rPr>
        <w:t>ที่</w:t>
      </w:r>
      <w:r w:rsidRPr="0003748B">
        <w:rPr>
          <w:rFonts w:ascii="Angsana New" w:hAnsi="Angsana New" w:hint="cs"/>
          <w:sz w:val="30"/>
          <w:szCs w:val="30"/>
          <w:cs/>
        </w:rPr>
        <w:t>โอนกรรมสิทธิ์ในสินทรัพย์ที่เช่าให้กับกลุ่มบริษัท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บริษัทเมื่อสิ้นสุดสัญญาเช่า หรือ</w:t>
      </w:r>
      <w:r w:rsidR="00674D4D"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74D4D" w:rsidRPr="0003748B">
        <w:rPr>
          <w:rFonts w:ascii="Angsana New" w:hAnsi="Angsana New" w:hint="cs"/>
          <w:sz w:val="30"/>
          <w:szCs w:val="30"/>
        </w:rPr>
        <w:t>/</w:t>
      </w:r>
      <w:r w:rsidR="00674D4D" w:rsidRPr="0003748B">
        <w:rPr>
          <w:rFonts w:ascii="Angsana New" w:hAnsi="Angsana New" w:hint="cs"/>
          <w:sz w:val="30"/>
          <w:szCs w:val="30"/>
          <w:cs/>
        </w:rPr>
        <w:t>บริษัทจะ</w:t>
      </w:r>
      <w:r w:rsidRPr="0003748B">
        <w:rPr>
          <w:rFonts w:ascii="Angsana New" w:hAnsi="Angsana New" w:hint="cs"/>
          <w:sz w:val="30"/>
          <w:szCs w:val="30"/>
          <w:cs/>
        </w:rPr>
        <w:t>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CA2521D" w14:textId="77777777" w:rsidR="003B6A5C" w:rsidRPr="0003748B" w:rsidRDefault="003B6A5C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00B7F2" w14:textId="2018BE04" w:rsidR="00674D4D" w:rsidRPr="0003748B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ต้องจ่ายทั้งหมดตามสัญญา</w:t>
      </w:r>
      <w:r w:rsidRPr="0003748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ทั้งนี้</w:t>
      </w:r>
      <w:r w:rsidRPr="0003748B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บริษัทใช้อัตราดอกเบี้ยเงินกู้ยืมส่วนเพิ่มของกลุ่มบริษัท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ในการคิดลดเป็นมูลค่าปัจจุบัน กลุ่มบริษัท</w:t>
      </w:r>
      <w:r w:rsidR="00674D4D" w:rsidRPr="0003748B">
        <w:rPr>
          <w:rFonts w:ascii="Angsana New" w:hAnsi="Angsana New" w:hint="cs"/>
          <w:b/>
          <w:sz w:val="30"/>
          <w:szCs w:val="30"/>
        </w:rPr>
        <w:t>/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E4D3B9F" w14:textId="19E267E2" w:rsidR="001D7943" w:rsidRPr="0003748B" w:rsidRDefault="001D7943" w:rsidP="00654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719B983E" w14:textId="4430DA80" w:rsidR="00F20805" w:rsidRPr="0003748B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วัดมูลค่าใหม่เมื่อมีการเปลี่ยนแปลงอายุสัญญาเช่าหรือ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มี</w:t>
      </w:r>
      <w:r w:rsidRPr="0003748B">
        <w:rPr>
          <w:rFonts w:ascii="Angsana New" w:hAnsi="Angsana New" w:hint="cs"/>
          <w:b/>
          <w:sz w:val="30"/>
          <w:szCs w:val="30"/>
          <w:cs/>
        </w:rPr>
        <w:t>การเปลี่ยนแปลงการประเมินการ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เลือก</w:t>
      </w:r>
      <w:r w:rsidRPr="0003748B">
        <w:rPr>
          <w:rFonts w:ascii="Angsana New" w:hAnsi="Angsana New" w:hint="cs"/>
          <w:b/>
          <w:sz w:val="30"/>
          <w:szCs w:val="30"/>
          <w:cs/>
        </w:rPr>
        <w:t>ใช้สิทธิ</w:t>
      </w:r>
      <w:r w:rsidR="00674D4D" w:rsidRPr="0003748B">
        <w:rPr>
          <w:rFonts w:ascii="Angsana New" w:hAnsi="Angsana New" w:hint="cs"/>
          <w:b/>
          <w:sz w:val="30"/>
          <w:szCs w:val="30"/>
          <w:cs/>
        </w:rPr>
        <w:t>ที่ระบุในสัญญาเช่า</w:t>
      </w:r>
      <w:r w:rsidRPr="0003748B">
        <w:rPr>
          <w:rFonts w:ascii="Angsana New" w:hAnsi="Angsana New" w:hint="cs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5ACC6BBF" w14:textId="4EED7290" w:rsidR="003B6A5C" w:rsidRPr="0003748B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1B7877F9" w14:textId="5C1633C1" w:rsidR="001A5932" w:rsidRPr="0003748B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03748B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eastAsia="Times New Roman" w:hAnsi="Angsana New" w:hint="cs"/>
          <w:sz w:val="30"/>
          <w:szCs w:val="30"/>
        </w:rPr>
        <w:t>/</w:t>
      </w:r>
      <w:r w:rsidRPr="0003748B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779F521D" w14:textId="77777777" w:rsidR="005E272A" w:rsidRPr="0003748B" w:rsidRDefault="005E272A" w:rsidP="00FE3525">
      <w:pPr>
        <w:pStyle w:val="ListParagraph"/>
        <w:tabs>
          <w:tab w:val="clear" w:pos="454"/>
          <w:tab w:val="clear" w:pos="680"/>
          <w:tab w:val="clear" w:pos="907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361E0764" w14:textId="3D2C2F57" w:rsidR="001A5932" w:rsidRPr="0003748B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ณ วันเริ่มต้นของสัญญา</w:t>
      </w:r>
      <w:r w:rsidR="00BC3947" w:rsidRPr="0003748B">
        <w:rPr>
          <w:rFonts w:ascii="Angsana New" w:hAnsi="Angsana New" w:hint="cs"/>
          <w:b/>
          <w:sz w:val="30"/>
          <w:szCs w:val="30"/>
          <w:cs/>
        </w:rPr>
        <w:t>ให้เช่ากลุ่มบริษัท</w:t>
      </w:r>
      <w:r w:rsidR="00BC3947" w:rsidRPr="0003748B">
        <w:rPr>
          <w:rFonts w:ascii="Angsana New" w:hAnsi="Angsana New" w:hint="cs"/>
          <w:b/>
          <w:sz w:val="30"/>
          <w:szCs w:val="30"/>
        </w:rPr>
        <w:t>/</w:t>
      </w:r>
      <w:r w:rsidR="00BC3947" w:rsidRPr="0003748B">
        <w:rPr>
          <w:rFonts w:ascii="Angsana New" w:hAnsi="Angsana New" w:hint="cs"/>
          <w:b/>
          <w:sz w:val="30"/>
          <w:szCs w:val="30"/>
          <w:cs/>
        </w:rPr>
        <w:t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90E4DB0" w14:textId="77777777" w:rsidR="001A5932" w:rsidRPr="0003748B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74C721EA" w14:textId="61EDBFA4" w:rsidR="001A5932" w:rsidRPr="0003748B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เมื่อกลุ่มบริษัท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บริษัทเป็นผู้ให้เช่าช่วง 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BC3947" w:rsidRPr="0003748B">
        <w:rPr>
          <w:rFonts w:ascii="Angsana New" w:hAnsi="Angsana New" w:hint="cs"/>
          <w:b/>
          <w:sz w:val="30"/>
          <w:szCs w:val="30"/>
          <w:cs/>
        </w:rPr>
        <w:t>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166D0B11" w14:textId="35A6523E" w:rsidR="001A5932" w:rsidRPr="0003748B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1C9AA560" w14:textId="576ADD63" w:rsidR="00BC3947" w:rsidRPr="0003748B" w:rsidRDefault="00BC3947" w:rsidP="00FE3F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บริษัทที่ได้จากเงินลงทุนสุทธิคงเหลือตามสัญญาเช่า</w:t>
      </w:r>
    </w:p>
    <w:p w14:paraId="73C702DA" w14:textId="77777777" w:rsidR="00BC3947" w:rsidRPr="0003748B" w:rsidRDefault="00BC394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b/>
          <w:sz w:val="24"/>
          <w:szCs w:val="24"/>
        </w:rPr>
      </w:pPr>
    </w:p>
    <w:p w14:paraId="34C56121" w14:textId="60EA1FB3" w:rsidR="00BC3947" w:rsidRPr="0003748B" w:rsidRDefault="00BC3947" w:rsidP="00FE3F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</w:t>
      </w:r>
      <w:r w:rsidR="00D87724" w:rsidRPr="0003748B">
        <w:rPr>
          <w:rFonts w:ascii="Angsana New" w:hAnsi="Angsana New" w:hint="cs"/>
          <w:b/>
          <w:sz w:val="30"/>
          <w:szCs w:val="30"/>
          <w:cs/>
        </w:rPr>
        <w:t>้จากการขายและการให้บริการ</w:t>
      </w:r>
      <w:r w:rsidR="00D87724"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Pr="0003748B">
        <w:rPr>
          <w:rFonts w:ascii="Angsana New" w:hAnsi="Angsana New" w:hint="cs"/>
          <w:b/>
          <w:sz w:val="30"/>
          <w:szCs w:val="30"/>
          <w:cs/>
        </w:rPr>
        <w:t>ค่าเช่าที่อาจเกิดขึ้นรับรู้เป็น</w:t>
      </w:r>
      <w:r w:rsidR="00D87724" w:rsidRPr="0003748B">
        <w:rPr>
          <w:rFonts w:ascii="Angsana New" w:hAnsi="Angsana New" w:hint="cs"/>
          <w:b/>
          <w:sz w:val="30"/>
          <w:szCs w:val="30"/>
          <w:cs/>
        </w:rPr>
        <w:t>รายได้จากการขายและการให้บริการ</w:t>
      </w:r>
      <w:r w:rsidR="00D87724" w:rsidRPr="0003748B">
        <w:rPr>
          <w:rFonts w:ascii="Angsana New" w:hAnsi="Angsana New" w:hint="cs"/>
          <w:b/>
          <w:sz w:val="30"/>
          <w:szCs w:val="30"/>
        </w:rPr>
        <w:t>/</w:t>
      </w:r>
      <w:r w:rsidR="00D87724" w:rsidRPr="0003748B">
        <w:rPr>
          <w:rFonts w:ascii="Angsana New" w:hAnsi="Angsana New" w:hint="cs"/>
          <w:b/>
          <w:sz w:val="30"/>
          <w:szCs w:val="30"/>
          <w:cs/>
        </w:rPr>
        <w:t>รายได้อื่น</w:t>
      </w:r>
      <w:r w:rsidRPr="0003748B">
        <w:rPr>
          <w:rFonts w:ascii="Angsana New" w:hAnsi="Angsana New" w:hint="cs"/>
          <w:b/>
          <w:sz w:val="30"/>
          <w:szCs w:val="30"/>
          <w:cs/>
        </w:rPr>
        <w:t>ในรอบระยะเวลาบัญชีที่ได้รับ</w:t>
      </w:r>
    </w:p>
    <w:p w14:paraId="10CF1290" w14:textId="77777777" w:rsidR="003B6A5C" w:rsidRPr="0003748B" w:rsidRDefault="003B6A5C" w:rsidP="00FE3F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DBE458A" w14:textId="0BFAC3ED" w:rsidR="008D3AB1" w:rsidRPr="0003748B" w:rsidRDefault="008D3AB1" w:rsidP="00FE3F8B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บริษัทตัดรายการลูกหนี้สัญญาเช่าตามที่เปิดเผยในหมายเหตุข้อ</w:t>
      </w:r>
      <w:r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bCs/>
          <w:sz w:val="30"/>
          <w:szCs w:val="30"/>
        </w:rPr>
        <w:t>3</w:t>
      </w:r>
      <w:r w:rsidRPr="0003748B">
        <w:rPr>
          <w:rFonts w:ascii="Angsana New" w:hAnsi="Angsana New" w:hint="cs"/>
          <w:b/>
          <w:sz w:val="30"/>
          <w:szCs w:val="30"/>
          <w:cs/>
        </w:rPr>
        <w:t xml:space="preserve">(ง) </w:t>
      </w:r>
    </w:p>
    <w:p w14:paraId="19CFBB56" w14:textId="77777777" w:rsidR="00FE3525" w:rsidRPr="0003748B" w:rsidRDefault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 w:eastAsia="th-TH"/>
        </w:rPr>
      </w:pPr>
      <w:r w:rsidRPr="0003748B">
        <w:rPr>
          <w:i/>
          <w:iCs/>
          <w:cs/>
        </w:rPr>
        <w:br w:type="page"/>
      </w:r>
    </w:p>
    <w:p w14:paraId="646673BE" w14:textId="0B280836" w:rsidR="00AB4DA6" w:rsidRPr="0003748B" w:rsidRDefault="009358F1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lastRenderedPageBreak/>
        <w:t>การด้อยค่าสินทรัพย์ที่ไม่ใช่สินทรัพย์ทางการเงิน</w:t>
      </w:r>
    </w:p>
    <w:p w14:paraId="497328B3" w14:textId="77777777" w:rsidR="009358F1" w:rsidRPr="0003748B" w:rsidRDefault="009358F1" w:rsidP="00FE3F8B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ED2B59" w14:textId="77777777" w:rsidR="009358F1" w:rsidRPr="0003748B" w:rsidRDefault="009358F1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62A4EABE" w14:textId="77777777" w:rsidR="00CA238C" w:rsidRPr="0003748B" w:rsidRDefault="00CA238C" w:rsidP="00FE3F8B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CE6D10" w14:textId="2E6A13A4" w:rsidR="009358F1" w:rsidRPr="00BF3C5E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F3C5E">
        <w:rPr>
          <w:rFonts w:ascii="Angsana New" w:hAnsi="Angsana New" w:hint="cs"/>
          <w:spacing w:val="-4"/>
          <w:sz w:val="30"/>
          <w:szCs w:val="30"/>
          <w:cs/>
        </w:rPr>
        <w:t>ขาดทุนจากการด้อยค่ารับรู้</w:t>
      </w:r>
      <w:r w:rsidR="005B4D6E" w:rsidRPr="00BF3C5E">
        <w:rPr>
          <w:rFonts w:ascii="Angsana New" w:hAnsi="Angsana New" w:hint="cs"/>
          <w:spacing w:val="-4"/>
          <w:sz w:val="30"/>
          <w:szCs w:val="30"/>
          <w:cs/>
        </w:rPr>
        <w:t>ในกำไรหรือขาดทุน</w:t>
      </w:r>
      <w:r w:rsidRPr="00BF3C5E">
        <w:rPr>
          <w:rFonts w:ascii="Angsana New" w:hAnsi="Angsana New" w:hint="cs"/>
          <w:spacing w:val="-4"/>
          <w:sz w:val="30"/>
          <w:szCs w:val="30"/>
          <w:cs/>
        </w:rPr>
        <w:t>เมื่อมูลค่าตามบัญชี หรือมูลค่าตามบัญชีของหน่วยสินทรัพย์ที่ก่อให้เกิดเงินสดสูงกว่ามูลค่าที่จะได้รับคืน เว้นแต่เมื่</w:t>
      </w:r>
      <w:r w:rsidR="00AE32F8" w:rsidRPr="00BF3C5E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BF3C5E">
        <w:rPr>
          <w:rFonts w:ascii="Angsana New" w:hAnsi="Angsana New" w:hint="cs"/>
          <w:spacing w:val="-4"/>
          <w:sz w:val="30"/>
          <w:szCs w:val="30"/>
          <w:cs/>
        </w:rPr>
        <w:t>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0AFB9CE3" w14:textId="77777777" w:rsidR="00271EF8" w:rsidRPr="0003748B" w:rsidRDefault="00271EF8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D614B8F" w14:textId="777D4286" w:rsidR="003B6A5C" w:rsidRPr="0003748B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03748B">
        <w:rPr>
          <w:rFonts w:ascii="Angsana New" w:hAnsi="Angsana New" w:hint="cs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542A833" w14:textId="50D3E509" w:rsidR="009358F1" w:rsidRPr="0003748B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EBAC79B" w14:textId="77777777" w:rsidR="009358F1" w:rsidRPr="0003748B" w:rsidRDefault="009358F1" w:rsidP="00FE3F8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E884C44" w14:textId="137B4AC2" w:rsidR="009358F1" w:rsidRPr="0003748B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 </w:t>
      </w:r>
      <w:r w:rsidR="00AE32F8" w:rsidRPr="0003748B">
        <w:rPr>
          <w:rFonts w:ascii="Angsana New" w:hAnsi="Angsana New" w:hint="cs"/>
          <w:sz w:val="3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03748B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6E4DFE75" w14:textId="77777777" w:rsidR="00A60D86" w:rsidRPr="0003748B" w:rsidRDefault="00A60D86" w:rsidP="00FE3F8B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16FB4" w14:textId="156771C9" w:rsidR="00C51046" w:rsidRPr="0003748B" w:rsidRDefault="001924CD" w:rsidP="002B5EEE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ผลประโยชน์พนักงาน</w:t>
      </w:r>
      <w:r w:rsidR="009531E1" w:rsidRPr="0003748B">
        <w:rPr>
          <w:iCs/>
          <w:cs/>
        </w:rPr>
        <w:br/>
      </w:r>
    </w:p>
    <w:p w14:paraId="13CA5C71" w14:textId="0D3359FE" w:rsidR="003B6A5C" w:rsidRPr="0003748B" w:rsidRDefault="000B08BF" w:rsidP="00C5104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03748B">
        <w:rPr>
          <w:rFonts w:ascii="Angsana New" w:hAnsi="Angsana New" w:hint="cs"/>
          <w:iCs/>
          <w:sz w:val="30"/>
          <w:szCs w:val="30"/>
          <w:cs/>
        </w:rPr>
        <w:t>โครงการ</w:t>
      </w:r>
      <w:r w:rsidR="002B5EEE" w:rsidRPr="0003748B">
        <w:rPr>
          <w:rFonts w:ascii="Angsana New" w:hAnsi="Angsana New" w:hint="cs"/>
          <w:iCs/>
          <w:sz w:val="30"/>
          <w:szCs w:val="30"/>
          <w:cs/>
        </w:rPr>
        <w:t>สมทบเงิน</w:t>
      </w:r>
    </w:p>
    <w:p w14:paraId="42AB9AA7" w14:textId="77777777" w:rsidR="002B5EEE" w:rsidRPr="0003748B" w:rsidRDefault="002B5EEE" w:rsidP="002B5E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  <w:r w:rsidRPr="0003748B">
        <w:rPr>
          <w:rFonts w:ascii="Angsana New" w:hAnsi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</w:t>
      </w:r>
      <w:r w:rsidRPr="0003748B">
        <w:rPr>
          <w:rFonts w:ascii="Angsana New" w:hAnsi="Angsana New"/>
          <w:i/>
          <w:sz w:val="30"/>
          <w:szCs w:val="30"/>
          <w:cs/>
        </w:rPr>
        <w:t>/</w:t>
      </w:r>
      <w:r w:rsidRPr="0003748B">
        <w:rPr>
          <w:rFonts w:ascii="Angsana New" w:hAnsi="Angsana New" w:hint="cs"/>
          <w:i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03748B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07B2E9D7" w14:textId="11EBDA34" w:rsidR="00FE3525" w:rsidRPr="0003748B" w:rsidRDefault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 w:rsidRPr="0003748B">
        <w:rPr>
          <w:rFonts w:ascii="Angsana New" w:hAnsi="Angsana New"/>
          <w:i/>
          <w:sz w:val="30"/>
          <w:szCs w:val="30"/>
          <w:cs/>
        </w:rPr>
        <w:br w:type="page"/>
      </w:r>
    </w:p>
    <w:p w14:paraId="5A6F0C0F" w14:textId="79DBF512" w:rsidR="002B5EEE" w:rsidRPr="0003748B" w:rsidRDefault="002B5EEE" w:rsidP="002B5E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03748B">
        <w:rPr>
          <w:rFonts w:ascii="Angsana New" w:hAnsi="Angsana New" w:hint="cs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12E84F2" w14:textId="723D343C" w:rsidR="002B5EEE" w:rsidRPr="0003748B" w:rsidRDefault="002B5EEE" w:rsidP="002B5EEE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3748B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/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โดยวิธีคิดลดแต่ละหน่วยที่ประมาณการไว้</w:t>
      </w:r>
    </w:p>
    <w:p w14:paraId="7250919A" w14:textId="7528C368" w:rsidR="000B08BF" w:rsidRPr="00BF3C5E" w:rsidRDefault="000B08BF" w:rsidP="00FE3F8B">
      <w:pPr>
        <w:spacing w:line="240" w:lineRule="auto"/>
        <w:ind w:left="540"/>
        <w:jc w:val="thaiDistribute"/>
        <w:rPr>
          <w:rFonts w:ascii="Angsana New" w:hAnsi="Angsana New"/>
          <w:i/>
          <w:sz w:val="22"/>
          <w:szCs w:val="22"/>
          <w:cs/>
        </w:rPr>
      </w:pPr>
    </w:p>
    <w:p w14:paraId="3BAB950A" w14:textId="77777777" w:rsidR="000B08BF" w:rsidRPr="0003748B" w:rsidRDefault="000B08BF" w:rsidP="00FE3F8B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03748B">
        <w:rPr>
          <w:rFonts w:ascii="Angsana New" w:eastAsia="Times New Roman" w:hAnsi="Angsana New" w:hint="cs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3748B">
        <w:rPr>
          <w:rFonts w:ascii="Angsana New" w:eastAsia="Times New Roman" w:hAnsi="Angsana New" w:hint="cs"/>
          <w:i/>
          <w:sz w:val="30"/>
          <w:szCs w:val="30"/>
        </w:rPr>
        <w:t xml:space="preserve"> </w:t>
      </w:r>
      <w:r w:rsidRPr="0003748B">
        <w:rPr>
          <w:rFonts w:ascii="Angsana New" w:eastAsia="Times New Roman" w:hAnsi="Angsana New" w:hint="cs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3748B">
        <w:rPr>
          <w:rFonts w:ascii="Angsana New" w:eastAsia="Times New Roman" w:hAnsi="Angsana New" w:hint="cs"/>
          <w:i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sz w:val="30"/>
          <w:szCs w:val="30"/>
          <w:cs/>
        </w:rPr>
        <w:t>กลุ่มบริษัท/บริษัทกำหนดดอกเบี้ยจ่ายของ</w:t>
      </w:r>
      <w:r w:rsidRPr="0003748B">
        <w:rPr>
          <w:rFonts w:ascii="Angsana New" w:eastAsia="Times New Roman" w:hAnsi="Angsana New" w:hint="cs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3748B">
        <w:rPr>
          <w:rFonts w:ascii="Angsana New" w:hAnsi="Angsana New" w:hint="cs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03748B">
        <w:rPr>
          <w:rFonts w:ascii="Angsana New" w:eastAsia="Times New Roman" w:hAnsi="Angsana New" w:hint="cs"/>
          <w:i/>
          <w:sz w:val="30"/>
          <w:szCs w:val="30"/>
          <w:cs/>
        </w:rPr>
        <w:t>รับรู้รายการในกำไรหรือขาดทุน</w:t>
      </w:r>
    </w:p>
    <w:p w14:paraId="40817D18" w14:textId="77777777" w:rsidR="00CC55A9" w:rsidRPr="00BF3C5E" w:rsidRDefault="00CC55A9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2A8E11A" w14:textId="69082E92" w:rsidR="000B08BF" w:rsidRPr="0003748B" w:rsidRDefault="000B08BF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3748B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กำไรหรือขาดทุนจากการลดขนาดโครงการต้องรับรู้ในกำไรหรือขาดทุนทันทีกลุ่มบริษัท/บริษัท รับรู้กำไรและขาดทุนจากการจ่ายชำระผลประโยชน์พนักงานเมื่อเกิดขึ้น</w:t>
      </w:r>
    </w:p>
    <w:p w14:paraId="6423010D" w14:textId="77777777" w:rsidR="001D7943" w:rsidRPr="00BF3C5E" w:rsidRDefault="001D7943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22"/>
          <w:szCs w:val="22"/>
        </w:rPr>
      </w:pPr>
    </w:p>
    <w:p w14:paraId="70C48B6F" w14:textId="7D31DD9D" w:rsidR="003B6A5C" w:rsidRPr="0003748B" w:rsidRDefault="000B08BF" w:rsidP="009531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3748B">
        <w:rPr>
          <w:rFonts w:ascii="Angsana New" w:hAnsi="Angsana New" w:hint="cs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เมื่อกลุ่มบริษัท/บริษัทไม่สามารถยกเลิกข้อเสนอการให้ผลประโยชน์ดังกล่าวได้อีกต่อไป หรือเมื่อกลุ่มบริษัท/บริษัทรับรู้ต้นทุนสำหรับการปรับโครงสร้าง หากระยะเวลาการจ่ายผลประโยชน์เกินกว่า </w:t>
      </w:r>
      <w:r w:rsidR="00AD321B" w:rsidRPr="00AD321B">
        <w:rPr>
          <w:rFonts w:ascii="Angsana New" w:hAnsi="Angsana New" w:hint="cs"/>
          <w:iCs/>
          <w:sz w:val="30"/>
          <w:szCs w:val="30"/>
        </w:rPr>
        <w:t>12</w:t>
      </w:r>
      <w:r w:rsidRPr="0003748B">
        <w:rPr>
          <w:rFonts w:ascii="Angsana New" w:hAnsi="Angsana New" w:hint="cs"/>
          <w:i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799FE78" w14:textId="77777777" w:rsidR="009F0F75" w:rsidRPr="00BF3C5E" w:rsidRDefault="009F0F75" w:rsidP="009531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072A8BF" w14:textId="77777777" w:rsidR="009F0F75" w:rsidRPr="0003748B" w:rsidRDefault="009F0F75" w:rsidP="009F0F7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3748B">
        <w:rPr>
          <w:rFonts w:ascii="Angsana New" w:hAnsi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3748B">
        <w:rPr>
          <w:rFonts w:ascii="Angsana New" w:hAnsi="Angsana New" w:hint="cs"/>
          <w:i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EBFD0B1" w14:textId="77777777" w:rsidR="009531E1" w:rsidRPr="00BF3C5E" w:rsidRDefault="009531E1" w:rsidP="009531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2"/>
          <w:szCs w:val="22"/>
          <w:cs/>
        </w:rPr>
      </w:pPr>
    </w:p>
    <w:p w14:paraId="4BE24C6C" w14:textId="55491C03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ประมาณการหนี้สิน</w:t>
      </w:r>
    </w:p>
    <w:p w14:paraId="439AA3BA" w14:textId="77777777" w:rsidR="001924CD" w:rsidRPr="00BF3C5E" w:rsidRDefault="001924CD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2"/>
          <w:szCs w:val="22"/>
        </w:rPr>
      </w:pPr>
    </w:p>
    <w:p w14:paraId="29813348" w14:textId="70FC6C62" w:rsidR="00990C6B" w:rsidRPr="0003748B" w:rsidRDefault="001924CD" w:rsidP="00F04A1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บริษัทมีภาระ</w:t>
      </w:r>
      <w:r w:rsidR="009A4838" w:rsidRPr="0003748B">
        <w:rPr>
          <w:rFonts w:ascii="Angsana New" w:hAnsi="Angsana New" w:hint="cs"/>
          <w:sz w:val="30"/>
          <w:szCs w:val="30"/>
          <w:cs/>
        </w:rPr>
        <w:t>ผูกพัน</w:t>
      </w:r>
      <w:r w:rsidRPr="0003748B">
        <w:rPr>
          <w:rFonts w:ascii="Angsana New" w:hAnsi="Angsana New" w:hint="cs"/>
          <w:sz w:val="30"/>
          <w:szCs w:val="30"/>
          <w:cs/>
        </w:rPr>
        <w:t>ตามกฎหมาย</w:t>
      </w:r>
      <w:r w:rsidR="009A4838" w:rsidRPr="0003748B">
        <w:rPr>
          <w:rFonts w:ascii="Angsana New" w:hAnsi="Angsana New" w:hint="cs"/>
          <w:sz w:val="30"/>
          <w:szCs w:val="30"/>
          <w:cs/>
        </w:rPr>
        <w:t>หรือ</w:t>
      </w:r>
      <w:r w:rsidR="00C01EE9" w:rsidRPr="0003748B">
        <w:rPr>
          <w:rFonts w:ascii="Angsana New" w:hAnsi="Angsana New" w:hint="cs"/>
          <w:sz w:val="30"/>
          <w:szCs w:val="30"/>
          <w:cs/>
        </w:rPr>
        <w:t>ภาระผูกพันจากการอนุมาน</w:t>
      </w:r>
      <w:r w:rsidRPr="0003748B">
        <w:rPr>
          <w:rFonts w:ascii="Angsana New" w:hAnsi="Angsana New" w:hint="cs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C01EE9" w:rsidRPr="0003748B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03748B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C01EE9" w:rsidRPr="0003748B">
        <w:rPr>
          <w:rFonts w:ascii="Angsana New" w:hAnsi="Angsana New" w:hint="cs"/>
          <w:sz w:val="30"/>
          <w:szCs w:val="30"/>
          <w:cs/>
        </w:rPr>
        <w:t>ผูกพัน</w:t>
      </w:r>
      <w:r w:rsidRPr="0003748B">
        <w:rPr>
          <w:rFonts w:ascii="Angsana New" w:hAnsi="Angsana New" w:hint="cs"/>
          <w:sz w:val="30"/>
          <w:szCs w:val="30"/>
          <w:cs/>
        </w:rPr>
        <w:t>ดังกล่าว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2E160D0" w14:textId="7F4603F6" w:rsidR="003B6A5C" w:rsidRPr="0003748B" w:rsidRDefault="001924CD" w:rsidP="00FE3F8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lastRenderedPageBreak/>
        <w:t>ประมาณการค่าประกันความเสียหาย</w:t>
      </w:r>
    </w:p>
    <w:p w14:paraId="28DD555A" w14:textId="4C80C55D" w:rsidR="009531E1" w:rsidRPr="0003748B" w:rsidRDefault="001924CD" w:rsidP="00840D3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111EA6AF" w14:textId="77777777" w:rsidR="00181D9F" w:rsidRPr="0003748B" w:rsidRDefault="00181D9F" w:rsidP="00FE3F8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990108" w14:textId="1FB61F59" w:rsidR="003B6A5C" w:rsidRPr="0003748B" w:rsidRDefault="008B7BAA" w:rsidP="00FE3F8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0C874071" w14:textId="0B4BCA35" w:rsidR="008B7BAA" w:rsidRPr="0003748B" w:rsidRDefault="008B7BAA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บริษัทจะบันทึกเมื่อประโยชน์ที่</w:t>
      </w:r>
      <w:r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5B1F8729" w14:textId="77777777" w:rsidR="001D7943" w:rsidRPr="0003748B" w:rsidRDefault="001D7943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FD677" w14:textId="77777777" w:rsidR="009F6C15" w:rsidRPr="0003748B" w:rsidRDefault="009F6C15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การวัดมูลค่ายุติธรรม</w:t>
      </w:r>
    </w:p>
    <w:p w14:paraId="49935B89" w14:textId="77777777" w:rsidR="009F6C15" w:rsidRPr="0003748B" w:rsidRDefault="009F6C15" w:rsidP="00FE3F8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52B7B79" w14:textId="77777777" w:rsidR="00D921C1" w:rsidRPr="0003748B" w:rsidRDefault="00D921C1" w:rsidP="00FE3F8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ที่กลุ่มบริษัท/บริษัทสามารถเข้าถึงได้ในวันดังกล่าว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65ED043" w14:textId="5FED36ED" w:rsidR="00B44683" w:rsidRPr="0003748B" w:rsidRDefault="00B44683" w:rsidP="00FE352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pacing w:val="-8"/>
          <w:sz w:val="30"/>
          <w:szCs w:val="30"/>
          <w:cs/>
        </w:rPr>
      </w:pPr>
    </w:p>
    <w:p w14:paraId="2D2C3B37" w14:textId="053019D4" w:rsidR="008C0E54" w:rsidRPr="0003748B" w:rsidRDefault="008C0E54" w:rsidP="00FE3F8B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03748B">
        <w:rPr>
          <w:rFonts w:ascii="Angsana New" w:hAnsi="Angsana New" w:hint="cs"/>
          <w:spacing w:val="-8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3748B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8"/>
          <w:sz w:val="30"/>
          <w:szCs w:val="30"/>
          <w:cs/>
          <w:lang w:val="en-GB"/>
        </w:rPr>
        <w:t>กลุ่มบริษัท</w:t>
      </w:r>
      <w:r w:rsidRPr="0003748B">
        <w:rPr>
          <w:rFonts w:ascii="Angsana New" w:hAnsi="Angsana New" w:hint="cs"/>
          <w:spacing w:val="-8"/>
          <w:sz w:val="30"/>
          <w:szCs w:val="30"/>
          <w:lang w:val="en-GB"/>
        </w:rPr>
        <w:t>/</w:t>
      </w:r>
      <w:r w:rsidRPr="0003748B">
        <w:rPr>
          <w:rFonts w:ascii="Angsana New" w:hAnsi="Angsana New" w:hint="cs"/>
          <w:spacing w:val="-8"/>
          <w:sz w:val="30"/>
          <w:szCs w:val="30"/>
          <w:cs/>
          <w:lang w:val="en-GB"/>
        </w:rPr>
        <w:t>บริษัท</w:t>
      </w:r>
      <w:r w:rsidRPr="0003748B">
        <w:rPr>
          <w:rFonts w:ascii="Angsana New" w:hAnsi="Angsana New" w:hint="cs"/>
          <w:spacing w:val="-8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3748B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8"/>
          <w:sz w:val="30"/>
          <w:szCs w:val="30"/>
          <w:cs/>
        </w:rPr>
        <w:t xml:space="preserve">ดังนี้ </w:t>
      </w:r>
    </w:p>
    <w:p w14:paraId="215B8E65" w14:textId="77777777" w:rsidR="00D41147" w:rsidRPr="0003748B" w:rsidRDefault="00D41147" w:rsidP="00FE352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pacing w:val="-8"/>
          <w:sz w:val="30"/>
          <w:szCs w:val="30"/>
        </w:rPr>
      </w:pPr>
    </w:p>
    <w:p w14:paraId="14E889E5" w14:textId="695EB99B" w:rsidR="008C0E54" w:rsidRPr="0003748B" w:rsidRDefault="008C0E54" w:rsidP="00FE3F8B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AD321B" w:rsidRPr="00AD321B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03748B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7FED2A9" w14:textId="62E563A2" w:rsidR="008C0E54" w:rsidRPr="0003748B" w:rsidRDefault="008C0E54" w:rsidP="00FE3F8B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D321B" w:rsidRPr="00AD321B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45E46746" w14:textId="2D656FA6" w:rsidR="008C0E54" w:rsidRPr="0003748B" w:rsidRDefault="008C0E54" w:rsidP="00FE3F8B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07BA17E" w14:textId="52348DCA" w:rsidR="00FE3525" w:rsidRPr="0003748B" w:rsidRDefault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54C33ED" w14:textId="50726AE5" w:rsidR="00456073" w:rsidRPr="0003748B" w:rsidRDefault="00456073" w:rsidP="00FE3F8B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 w:rsidDel="001A6CC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 w:rsidDel="001A6CC8">
        <w:rPr>
          <w:rFonts w:ascii="Angsana New" w:hAnsi="Angsana New" w:hint="cs"/>
          <w:sz w:val="30"/>
          <w:szCs w:val="30"/>
        </w:rPr>
        <w:t>/</w:t>
      </w:r>
      <w:r w:rsidRPr="0003748B" w:rsidDel="001A6CC8">
        <w:rPr>
          <w:rFonts w:ascii="Angsana New" w:hAnsi="Angsana New" w:hint="cs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2243D8" w14:textId="77777777" w:rsidR="00596798" w:rsidRPr="0003748B" w:rsidRDefault="00596798" w:rsidP="00FE3F8B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04DD2B" w14:textId="2FCB93F9" w:rsidR="00596798" w:rsidRPr="0003748B" w:rsidRDefault="00596798" w:rsidP="004C322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กลุ่มบริษัท/บริษัทวัดมูลค่าสินทรัพย์และสถานการณ์เป็นสินทรัพย์ด้วยราคาเสนอซื้อ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BA574C3" w14:textId="5F1E271D" w:rsidR="00596798" w:rsidRPr="0003748B" w:rsidRDefault="00596798" w:rsidP="00FE3F8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หากกลุ่มบริษัท/บริษัทพิจารณาว่ามูลค่ายุติธรรม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Pr="0003748B">
        <w:rPr>
          <w:rFonts w:ascii="Angsana New" w:hAnsi="Angsana New" w:hint="cs"/>
          <w:sz w:val="30"/>
          <w:szCs w:val="30"/>
          <w:lang w:bidi="th-TH"/>
        </w:rPr>
        <w:br/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456073" w:rsidRPr="0003748B" w:rsidDel="001A6CC8">
        <w:rPr>
          <w:rFonts w:ascii="Angsana New" w:hAnsi="Angsana New" w:hint="cs"/>
          <w:sz w:val="30"/>
          <w:szCs w:val="30"/>
          <w:cs/>
          <w:lang w:bidi="th-TH"/>
        </w:rPr>
        <w:t>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8BFB496" w14:textId="77777777" w:rsidR="008C0E54" w:rsidRPr="0003748B" w:rsidRDefault="008C0E54" w:rsidP="00FE3F8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D7F9916" w14:textId="56F4A583" w:rsidR="00B212CE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รายได้</w:t>
      </w:r>
      <w:r w:rsidR="00456073" w:rsidRPr="0003748B">
        <w:rPr>
          <w:rFonts w:cs="Angsana New" w:hint="cs"/>
          <w:i/>
          <w:iCs/>
          <w:cs/>
        </w:rPr>
        <w:t>จากสัญญาที่ทำกับลูกค้า</w:t>
      </w:r>
    </w:p>
    <w:p w14:paraId="6320BC7A" w14:textId="4EA4104A" w:rsidR="00C03C77" w:rsidRPr="0003748B" w:rsidRDefault="00C03C7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4907529" w14:textId="60B3D11F" w:rsidR="003B6A5C" w:rsidRPr="0003748B" w:rsidRDefault="00456073" w:rsidP="00FE3F8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การรับรู้รายได้</w:t>
      </w:r>
    </w:p>
    <w:p w14:paraId="79EB8C34" w14:textId="09C98F70" w:rsidR="00C03C77" w:rsidRPr="0003748B" w:rsidRDefault="00C03C7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/บริษัทคาดว่าจะมีสิทธิได้รับซึ่งไม่รวมจำนวนเงินที่เก็บแทนบุคคลที่สาม </w:t>
      </w:r>
      <w:r w:rsidR="00FF43DE" w:rsidRPr="0003748B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03748B">
        <w:rPr>
          <w:rFonts w:ascii="Angsana New" w:hAnsi="Angsana New" w:hint="cs"/>
          <w:sz w:val="30"/>
          <w:szCs w:val="30"/>
          <w:cs/>
        </w:rPr>
        <w:t>ภาษีมูลค่าเพิ่ม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82DEB96" w14:textId="77777777" w:rsidR="00C03C77" w:rsidRPr="0003748B" w:rsidRDefault="00C03C7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64B38207" w14:textId="1EFE17BC" w:rsidR="00C03C77" w:rsidRPr="0003748B" w:rsidRDefault="00C03C77" w:rsidP="000E49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</w:t>
      </w:r>
      <w:r w:rsidR="00FF43DE" w:rsidRPr="0003748B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03748B">
        <w:rPr>
          <w:rFonts w:ascii="Angsana New" w:hAnsi="Angsana New" w:hint="cs"/>
          <w:sz w:val="30"/>
          <w:szCs w:val="30"/>
          <w:cs/>
        </w:rPr>
        <w:t>มีการส่งมอบสินค้าให้กับลูกค้า</w:t>
      </w:r>
      <w:r w:rsidR="00FF43DE" w:rsidRPr="0003748B">
        <w:rPr>
          <w:rFonts w:ascii="Angsana New" w:hAnsi="Angsana New" w:hint="cs"/>
          <w:sz w:val="30"/>
          <w:szCs w:val="30"/>
          <w:cs/>
        </w:rPr>
        <w:t xml:space="preserve"> สำหรับการขายที่ให้สิทธิลูกค้าในการคืนสินค้า กลุ่มบริษัท/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bookmarkStart w:id="4" w:name="_Hlk108774250"/>
      <w:r w:rsidR="005106D5" w:rsidRPr="0003748B">
        <w:rPr>
          <w:rFonts w:ascii="Angsana New" w:hAnsi="Angsana New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  <w:bookmarkEnd w:id="4"/>
    </w:p>
    <w:p w14:paraId="74E4B9E5" w14:textId="77777777" w:rsidR="00D67ADF" w:rsidRPr="0003748B" w:rsidRDefault="00D67ADF" w:rsidP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16C0EF8F" w14:textId="77777777" w:rsidR="00C03C77" w:rsidRPr="0003748B" w:rsidRDefault="00C03C77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 xml:space="preserve">เมื่อได้ให้บริการ </w:t>
      </w:r>
      <w:r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02B2FED8" w14:textId="4530572C" w:rsidR="00FE3525" w:rsidRPr="0003748B" w:rsidRDefault="00F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E7594C" w14:textId="7CB03DDD" w:rsidR="00C03C77" w:rsidRPr="0003748B" w:rsidRDefault="00C03C77" w:rsidP="00FE3F8B">
      <w:pPr>
        <w:tabs>
          <w:tab w:val="clear" w:pos="454"/>
          <w:tab w:val="clear" w:pos="907"/>
          <w:tab w:val="left" w:pos="900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="00FF43DE" w:rsidRPr="0003748B">
        <w:rPr>
          <w:rFonts w:ascii="Angsana New" w:hAnsi="Angsana New" w:hint="cs"/>
          <w:sz w:val="30"/>
          <w:szCs w:val="30"/>
          <w:cs/>
        </w:rPr>
        <w:t>รับรู้รายได้จากการขาย</w:t>
      </w:r>
      <w:r w:rsidR="00FF43DE" w:rsidRPr="0003748B">
        <w:rPr>
          <w:rFonts w:ascii="Angsana New" w:hAnsi="Angsana New" w:hint="cs"/>
          <w:sz w:val="30"/>
          <w:szCs w:val="30"/>
          <w:cs/>
          <w:lang w:val="en-GB"/>
        </w:rPr>
        <w:t>สินค้าและการให้บริการแยกจากกัน หาก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03748B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03748B">
        <w:rPr>
          <w:rFonts w:ascii="Angsana New" w:hAnsi="Angsana New" w:hint="cs"/>
          <w:sz w:val="30"/>
          <w:szCs w:val="30"/>
          <w:cs/>
        </w:rPr>
        <w:t>ของ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10424684" w14:textId="5997F9E9" w:rsidR="00493B2B" w:rsidRPr="0003748B" w:rsidRDefault="00493B2B" w:rsidP="00FE3F8B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1991C29" w14:textId="77777777" w:rsidR="00BF3C5E" w:rsidRDefault="00BF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55A4EE1A" w14:textId="6A8D1630" w:rsidR="003B6A5C" w:rsidRPr="0003748B" w:rsidRDefault="00493B2B" w:rsidP="00FE3F8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ยอดคงเหลือของสัญญา</w:t>
      </w:r>
    </w:p>
    <w:p w14:paraId="27C1A75C" w14:textId="04EB6596" w:rsidR="00493B2B" w:rsidRPr="0003748B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ที่เกิดจากสัญญารับรู้เมื่อกลุ่มบริษัท/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บริษัทคาดว่าจะได้รับหัก      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/บริษัทมีสิทธิที่ปราศจากเงื่อนไขในการได้รับสิ่งตอบแทน</w:t>
      </w:r>
    </w:p>
    <w:p w14:paraId="4B3E38AE" w14:textId="77777777" w:rsidR="00493B2B" w:rsidRPr="0003748B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22"/>
          <w:szCs w:val="22"/>
        </w:rPr>
      </w:pPr>
    </w:p>
    <w:p w14:paraId="2D115742" w14:textId="44AE085C" w:rsidR="00493B2B" w:rsidRPr="0003748B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 xml:space="preserve">บริษัทรับรู้รายได้ที่เกี่ยวข้อง </w:t>
      </w:r>
    </w:p>
    <w:p w14:paraId="6A42C318" w14:textId="77777777" w:rsidR="00181D9F" w:rsidRPr="0003748B" w:rsidRDefault="00181D9F" w:rsidP="000E4964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7C4383" w14:textId="69231A41" w:rsidR="003B6A5C" w:rsidRPr="0003748B" w:rsidRDefault="00493B2B" w:rsidP="00FE3F8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สินทรัพย์ต้นทุนของสัญญา</w:t>
      </w:r>
    </w:p>
    <w:p w14:paraId="1103E858" w14:textId="334F47A5" w:rsidR="00493B2B" w:rsidRPr="0003748B" w:rsidRDefault="00493B2B" w:rsidP="00FE3F8B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บริษัทคาดว่าจะสามารถเรียกเก็บต้นทุนดังกล่าวได้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5DF52AC5" w14:textId="77777777" w:rsidR="00493B2B" w:rsidRPr="0003748B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  <w:cs/>
        </w:rPr>
      </w:pPr>
    </w:p>
    <w:p w14:paraId="365B562F" w14:textId="3220C01F" w:rsidR="00493B2B" w:rsidRPr="0003748B" w:rsidRDefault="00493B2B" w:rsidP="00FE3F8B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1596E42" w14:textId="77777777" w:rsidR="00540F88" w:rsidRPr="0003748B" w:rsidRDefault="00540F88" w:rsidP="00FE3F8B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shd w:val="clear" w:color="auto" w:fill="D9D9D9"/>
        </w:rPr>
      </w:pPr>
    </w:p>
    <w:p w14:paraId="3D2A32D7" w14:textId="79AE9533" w:rsidR="000E4964" w:rsidRPr="0003748B" w:rsidRDefault="00421B26" w:rsidP="000E4964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>รายได้อื่น</w:t>
      </w:r>
    </w:p>
    <w:p w14:paraId="174BB457" w14:textId="77777777" w:rsidR="000E4964" w:rsidRPr="0003748B" w:rsidRDefault="000E4964" w:rsidP="000E4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28F6817" w14:textId="171D3751" w:rsidR="00F20805" w:rsidRDefault="00421B26" w:rsidP="00840D3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3748B">
        <w:rPr>
          <w:rFonts w:ascii="Angsana New" w:hAnsi="Angsana New" w:hint="cs"/>
          <w:sz w:val="30"/>
          <w:szCs w:val="30"/>
          <w:cs/>
          <w:lang w:val="en-GB"/>
        </w:rPr>
        <w:t>รายได้อื่น</w:t>
      </w:r>
      <w:r w:rsidR="00FF43DE" w:rsidRPr="0003748B">
        <w:rPr>
          <w:rFonts w:ascii="Angsana New" w:hAnsi="Angsana New" w:hint="cs"/>
          <w:sz w:val="30"/>
          <w:szCs w:val="30"/>
          <w:cs/>
          <w:lang w:val="en-GB"/>
        </w:rPr>
        <w:t>ซึ่ง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ประกอบด้วยเงินปันผล ดอกเบี้ยรับและอื่นๆ </w:t>
      </w:r>
      <w:r w:rsidR="00FF43DE" w:rsidRPr="0003748B">
        <w:rPr>
          <w:rFonts w:ascii="Angsana New" w:hAnsi="Angsana New" w:hint="cs"/>
          <w:i/>
          <w:sz w:val="30"/>
          <w:szCs w:val="30"/>
          <w:cs/>
        </w:rPr>
        <w:t>โดยทั่วไปบันทึกด้วยเกณฑ์คงค้าง ยกเว้น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เงินปันผลรับบันทึกในกำไรหรือขาดทุนในวันที่กลุ่มบริษัท/บริษัทมีสิทธิได้รับเงินปันผ</w:t>
      </w:r>
      <w:r w:rsidR="00DA277D" w:rsidRPr="0003748B">
        <w:rPr>
          <w:rFonts w:ascii="Angsana New" w:hAnsi="Angsana New" w:hint="cs"/>
          <w:sz w:val="30"/>
          <w:szCs w:val="30"/>
          <w:cs/>
          <w:lang w:val="en-GB"/>
        </w:rPr>
        <w:t>ล</w:t>
      </w:r>
    </w:p>
    <w:p w14:paraId="5123B24D" w14:textId="77777777" w:rsidR="00BF3C5E" w:rsidRPr="0003748B" w:rsidRDefault="00BF3C5E" w:rsidP="00840D31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B651D6D" w14:textId="03F0ACAE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 xml:space="preserve">ภาษีเงินได้ </w:t>
      </w:r>
    </w:p>
    <w:p w14:paraId="3126B7EA" w14:textId="77777777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56A5344" w14:textId="774CEF46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FF43DE" w:rsidRPr="0003748B">
        <w:rPr>
          <w:rFonts w:ascii="Angsana New" w:hAnsi="Angsana New" w:hint="cs"/>
          <w:sz w:val="30"/>
          <w:szCs w:val="30"/>
          <w:cs/>
        </w:rPr>
        <w:t>ซึ่ง</w:t>
      </w:r>
      <w:r w:rsidRPr="0003748B">
        <w:rPr>
          <w:rFonts w:ascii="Angsana New" w:hAnsi="Angsana New" w:hint="cs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D844EC2" w14:textId="77777777" w:rsidR="003B4D08" w:rsidRPr="0003748B" w:rsidRDefault="003B4D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B092794" w14:textId="595A312F" w:rsidR="001924CD" w:rsidRPr="0003748B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FF43DE" w:rsidRPr="0003748B">
        <w:rPr>
          <w:rFonts w:ascii="Angsana New" w:hAnsi="Angsana New" w:hint="cs"/>
          <w:sz w:val="30"/>
          <w:szCs w:val="30"/>
          <w:cs/>
        </w:rPr>
        <w:t>บันทึก</w:t>
      </w:r>
      <w:r w:rsidRPr="0003748B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940245E" w14:textId="77777777" w:rsidR="00932E75" w:rsidRPr="0003748B" w:rsidRDefault="00932E7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C00E8D" w14:textId="6B4E586A" w:rsidR="001924CD" w:rsidRPr="0003748B" w:rsidRDefault="001924CD" w:rsidP="00BB393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FF43DE" w:rsidRPr="0003748B">
        <w:rPr>
          <w:rFonts w:ascii="Angsana New" w:hAnsi="Angsana New" w:hint="cs"/>
          <w:sz w:val="30"/>
          <w:szCs w:val="30"/>
          <w:cs/>
        </w:rPr>
        <w:t>สำหรับ</w:t>
      </w:r>
      <w:r w:rsidR="00F90E76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BB393E" w:rsidRPr="0003748B">
        <w:rPr>
          <w:rFonts w:ascii="Angsana New" w:hAnsi="Angsana New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BB393E" w:rsidRPr="0003748B">
        <w:rPr>
          <w:rFonts w:ascii="Angsana New" w:hAnsi="Angsana New"/>
          <w:sz w:val="30"/>
          <w:szCs w:val="30"/>
          <w:cs/>
        </w:rPr>
        <w:t xml:space="preserve"> </w:t>
      </w:r>
      <w:r w:rsidR="00BB393E" w:rsidRPr="0003748B">
        <w:rPr>
          <w:rFonts w:ascii="Angsana New" w:hAnsi="Angsana New" w:hint="cs"/>
          <w:sz w:val="30"/>
          <w:szCs w:val="30"/>
          <w:cs/>
        </w:rPr>
        <w:t>ณ</w:t>
      </w:r>
      <w:r w:rsidR="00BB393E" w:rsidRPr="0003748B">
        <w:rPr>
          <w:rFonts w:ascii="Angsana New" w:hAnsi="Angsana New"/>
          <w:sz w:val="30"/>
          <w:szCs w:val="30"/>
          <w:cs/>
        </w:rPr>
        <w:t xml:space="preserve"> </w:t>
      </w:r>
      <w:r w:rsidR="00BB393E" w:rsidRPr="0003748B">
        <w:rPr>
          <w:rFonts w:ascii="Angsana New" w:hAnsi="Angsana New" w:hint="cs"/>
          <w:sz w:val="30"/>
          <w:szCs w:val="30"/>
          <w:cs/>
        </w:rPr>
        <w:t>วันที่เกิดรายการนั้น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BB393E" w:rsidRPr="0003748B">
        <w:rPr>
          <w:rFonts w:ascii="Angsana New" w:hAnsi="Angsana New"/>
          <w:sz w:val="30"/>
          <w:szCs w:val="30"/>
          <w:cs/>
        </w:rPr>
        <w:t xml:space="preserve"> </w:t>
      </w:r>
      <w:r w:rsidR="00BB393E" w:rsidRPr="0003748B">
        <w:rPr>
          <w:rFonts w:ascii="Angsana New" w:hAnsi="Angsana New" w:hint="cs"/>
          <w:sz w:val="30"/>
          <w:szCs w:val="30"/>
          <w:cs/>
        </w:rPr>
        <w:t>ณ</w:t>
      </w:r>
      <w:r w:rsidR="00BB393E" w:rsidRPr="0003748B">
        <w:rPr>
          <w:rFonts w:ascii="Angsana New" w:hAnsi="Angsana New"/>
          <w:sz w:val="30"/>
          <w:szCs w:val="30"/>
          <w:cs/>
        </w:rPr>
        <w:t xml:space="preserve"> </w:t>
      </w:r>
      <w:r w:rsidR="00BB393E" w:rsidRPr="0003748B">
        <w:rPr>
          <w:rFonts w:ascii="Angsana New" w:hAnsi="Angsana New" w:hint="cs"/>
          <w:sz w:val="30"/>
          <w:szCs w:val="30"/>
          <w:cs/>
        </w:rPr>
        <w:t xml:space="preserve">วันที่เกิดรายการนั้น </w:t>
      </w:r>
      <w:r w:rsidRPr="0003748B">
        <w:rPr>
          <w:rFonts w:ascii="Angsana New" w:hAnsi="Angsana New" w:hint="cs"/>
          <w:sz w:val="30"/>
          <w:szCs w:val="30"/>
          <w:cs/>
        </w:rPr>
        <w:t>และผลแตกต่างที่เกี่ยวข้</w:t>
      </w:r>
      <w:r w:rsidR="00FA687D" w:rsidRPr="0003748B">
        <w:rPr>
          <w:rFonts w:ascii="Angsana New" w:hAnsi="Angsana New" w:hint="cs"/>
          <w:sz w:val="30"/>
          <w:szCs w:val="30"/>
          <w:cs/>
        </w:rPr>
        <w:t>องกับเงินลงทุนในบริษัทย่อย</w:t>
      </w:r>
      <w:r w:rsidR="00EB3703" w:rsidRPr="0003748B">
        <w:rPr>
          <w:rFonts w:ascii="Angsana New" w:hAnsi="Angsana New" w:hint="cs"/>
          <w:sz w:val="30"/>
          <w:szCs w:val="30"/>
          <w:cs/>
        </w:rPr>
        <w:t xml:space="preserve"> บริษัทร่วม </w:t>
      </w:r>
      <w:r w:rsidR="00FA687D" w:rsidRPr="0003748B">
        <w:rPr>
          <w:rFonts w:ascii="Angsana New" w:hAnsi="Angsana New" w:hint="cs"/>
          <w:sz w:val="30"/>
          <w:szCs w:val="30"/>
          <w:cs/>
        </w:rPr>
        <w:t>และ</w:t>
      </w:r>
      <w:r w:rsidRPr="0003748B">
        <w:rPr>
          <w:rFonts w:ascii="Angsana New" w:hAnsi="Angsana New" w:hint="cs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1EFB2059" w14:textId="77777777" w:rsidR="001924CD" w:rsidRPr="0003748B" w:rsidRDefault="001924CD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4CA2E" w14:textId="2795A97E" w:rsidR="001924CD" w:rsidRPr="0003748B" w:rsidRDefault="001924CD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FF43DE" w:rsidRPr="0003748B">
        <w:rPr>
          <w:rFonts w:ascii="Angsana New" w:hAnsi="Angsana New" w:hint="cs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</w:t>
      </w:r>
      <w:r w:rsidR="00FF43DE" w:rsidRPr="0003748B">
        <w:rPr>
          <w:rFonts w:ascii="Angsana New" w:hAnsi="Angsana New" w:hint="cs"/>
          <w:sz w:val="30"/>
          <w:szCs w:val="30"/>
        </w:rPr>
        <w:t xml:space="preserve"> </w:t>
      </w:r>
      <w:r w:rsidR="00FF43DE" w:rsidRPr="0003748B">
        <w:rPr>
          <w:rFonts w:ascii="Angsana New" w:hAnsi="Angsana New" w:hint="cs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F9D0400" w14:textId="77777777" w:rsidR="001924CD" w:rsidRPr="0003748B" w:rsidRDefault="001924CD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B7DDE9" w14:textId="76A964BD" w:rsidR="001D7943" w:rsidRPr="0003748B" w:rsidRDefault="003B4D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3E32E687" w14:textId="77777777" w:rsidR="00F039BD" w:rsidRPr="0003748B" w:rsidRDefault="00F039BD" w:rsidP="000E496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C2A2F5" w14:textId="77777777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t xml:space="preserve">กำไรต่อหุ้น </w:t>
      </w:r>
    </w:p>
    <w:p w14:paraId="62F269A4" w14:textId="77777777" w:rsidR="001924CD" w:rsidRPr="0003748B" w:rsidRDefault="001924CD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1A84E42" w14:textId="12B4F3C9" w:rsidR="0034678A" w:rsidRDefault="00E1673F" w:rsidP="00840D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b/>
          <w:sz w:val="30"/>
          <w:szCs w:val="30"/>
          <w:cs/>
        </w:rPr>
        <w:t xml:space="preserve"> ด้วยจำนวนหุ้นสามัญ</w:t>
      </w:r>
      <w:r w:rsidR="00272C9B" w:rsidRPr="0003748B">
        <w:rPr>
          <w:rFonts w:ascii="Angsana New" w:hAnsi="Angsana New" w:hint="cs"/>
          <w:b/>
          <w:sz w:val="30"/>
          <w:szCs w:val="30"/>
          <w:cs/>
        </w:rPr>
        <w:br/>
      </w:r>
      <w:r w:rsidRPr="0003748B">
        <w:rPr>
          <w:rFonts w:ascii="Angsana New" w:hAnsi="Angsana New" w:hint="cs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Pr="0003748B">
        <w:rPr>
          <w:rFonts w:ascii="Angsana New" w:hAnsi="Angsana New" w:hint="cs"/>
          <w:b/>
          <w:sz w:val="30"/>
          <w:szCs w:val="30"/>
          <w:cs/>
        </w:rPr>
        <w:t>กำไรต่อหุ้นปรับลด</w:t>
      </w:r>
      <w:r w:rsidR="003B4D08" w:rsidRPr="0003748B">
        <w:rPr>
          <w:rFonts w:ascii="Angsana New" w:hAnsi="Angsana New" w:hint="cs"/>
          <w:b/>
          <w:sz w:val="30"/>
          <w:szCs w:val="30"/>
          <w:cs/>
        </w:rPr>
        <w:t>สำหรับหุ้นสามัญ</w:t>
      </w:r>
      <w:r w:rsidRPr="0003748B">
        <w:rPr>
          <w:rFonts w:ascii="Angsana New" w:hAnsi="Angsana New" w:hint="cs"/>
          <w:b/>
          <w:sz w:val="30"/>
          <w:szCs w:val="30"/>
          <w:cs/>
        </w:rPr>
        <w:t>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3B4D08" w:rsidRPr="0003748B">
        <w:rPr>
          <w:rFonts w:ascii="Angsana New" w:hAnsi="Angsana New" w:hint="cs"/>
          <w:b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</w:t>
      </w:r>
    </w:p>
    <w:p w14:paraId="5FC59068" w14:textId="77777777" w:rsidR="00123463" w:rsidRPr="0003748B" w:rsidRDefault="00123463" w:rsidP="00840D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23A50E94" w14:textId="77777777" w:rsidR="00271335" w:rsidRPr="0003748B" w:rsidRDefault="00271335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  <w:cs/>
        </w:rPr>
      </w:pPr>
      <w:r w:rsidRPr="0003748B">
        <w:rPr>
          <w:rFonts w:cs="Angsana New" w:hint="cs"/>
          <w:i/>
          <w:iCs/>
          <w:cs/>
        </w:rPr>
        <w:t>บุคคลหรือกิจการที่เกี่ยวข้องกัน</w:t>
      </w:r>
    </w:p>
    <w:p w14:paraId="0E2CFB24" w14:textId="77777777" w:rsidR="00271335" w:rsidRPr="0003748B" w:rsidRDefault="00271335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EAB5078" w14:textId="4CA4944E" w:rsidR="00271335" w:rsidRPr="0003748B" w:rsidRDefault="00271335" w:rsidP="00FE3F8B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 หรือกลุ่มบริษัท</w:t>
      </w:r>
      <w:r w:rsidRPr="0003748B">
        <w:rPr>
          <w:rFonts w:ascii="Angsana New" w:hAnsi="Angsana New" w:hint="cs"/>
          <w:b/>
          <w:sz w:val="30"/>
          <w:szCs w:val="30"/>
        </w:rPr>
        <w:t>/</w:t>
      </w:r>
      <w:r w:rsidRPr="0003748B">
        <w:rPr>
          <w:rFonts w:ascii="Angsana New" w:hAnsi="Angsana New" w:hint="cs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0DA6254" w14:textId="77777777" w:rsidR="00C54148" w:rsidRPr="0003748B" w:rsidRDefault="00C54148" w:rsidP="00FE3F8B">
      <w:pPr>
        <w:spacing w:line="240" w:lineRule="auto"/>
        <w:ind w:left="540" w:right="-108"/>
        <w:jc w:val="thaiDistribute"/>
        <w:rPr>
          <w:rFonts w:ascii="Angsana New" w:hAnsi="Angsana New"/>
          <w:bCs/>
          <w:sz w:val="22"/>
          <w:szCs w:val="22"/>
          <w:shd w:val="clear" w:color="auto" w:fill="D9D9D9"/>
        </w:rPr>
      </w:pPr>
    </w:p>
    <w:p w14:paraId="19D0CA6F" w14:textId="617C226A" w:rsidR="001924CD" w:rsidRPr="0003748B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03748B">
        <w:rPr>
          <w:rFonts w:cs="Angsana New" w:hint="cs"/>
          <w:i/>
          <w:iCs/>
          <w:cs/>
        </w:rPr>
        <w:lastRenderedPageBreak/>
        <w:t>รายงานทางการเงินจำแนกตามส่วนงาน</w:t>
      </w:r>
    </w:p>
    <w:p w14:paraId="79F2B95F" w14:textId="77777777" w:rsidR="001924CD" w:rsidRPr="0003748B" w:rsidRDefault="001924CD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  <w:cs/>
        </w:rPr>
      </w:pPr>
    </w:p>
    <w:p w14:paraId="6FBE626D" w14:textId="71C17E70" w:rsidR="001924CD" w:rsidRPr="0003748B" w:rsidRDefault="001924CD" w:rsidP="00FE3F8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="00F20805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F20805" w:rsidRPr="0003748B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03748B">
        <w:rPr>
          <w:rFonts w:ascii="Angsana New" w:hAnsi="Angsana New" w:hint="cs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กำไรจากการขายเงินลงทุน ส่วนแบ่งกำไรจากเงินลงทุนใน</w:t>
      </w:r>
      <w:r w:rsidR="00907DA4" w:rsidRPr="0003748B">
        <w:rPr>
          <w:rFonts w:ascii="Angsana New" w:hAnsi="Angsana New" w:hint="cs"/>
          <w:sz w:val="30"/>
          <w:szCs w:val="30"/>
          <w:cs/>
        </w:rPr>
        <w:t>บริษัทร่วมและการร่วมค้า</w:t>
      </w:r>
      <w:r w:rsidRPr="0003748B">
        <w:rPr>
          <w:rFonts w:ascii="Angsana New" w:hAnsi="Angsana New" w:hint="cs"/>
          <w:sz w:val="30"/>
          <w:szCs w:val="30"/>
          <w:cs/>
        </w:rPr>
        <w:t>ซึ่งบันทึกบัญชีตามวิธีส่วนได้เสีย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 เงินปันผลรับและค่าใช้จ่ายส่วนกลาง </w:t>
      </w:r>
    </w:p>
    <w:p w14:paraId="3C34302C" w14:textId="6C297F29" w:rsidR="004557E6" w:rsidRPr="0003748B" w:rsidRDefault="004557E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690ACCA5" w14:textId="061B8F6C" w:rsidR="007470B9" w:rsidRPr="0003748B" w:rsidRDefault="007470B9" w:rsidP="00C6290A">
      <w:pPr>
        <w:pStyle w:val="Style1"/>
        <w:spacing w:line="240" w:lineRule="auto"/>
        <w:ind w:left="540" w:hanging="540"/>
        <w:rPr>
          <w:b/>
          <w:bCs/>
        </w:rPr>
      </w:pPr>
      <w:r w:rsidRPr="0003748B">
        <w:rPr>
          <w:rFonts w:hint="cs"/>
          <w:b/>
          <w:bCs/>
          <w:cs/>
        </w:rPr>
        <w:t>การซื้อบริษัทย่อย</w:t>
      </w:r>
    </w:p>
    <w:p w14:paraId="1B9093BC" w14:textId="77777777" w:rsidR="00F03E10" w:rsidRPr="0003748B" w:rsidRDefault="00F03E10" w:rsidP="00F03E10">
      <w:pPr>
        <w:pStyle w:val="Style1"/>
        <w:numPr>
          <w:ilvl w:val="0"/>
          <w:numId w:val="0"/>
        </w:numPr>
        <w:spacing w:line="240" w:lineRule="auto"/>
        <w:ind w:left="540"/>
        <w:rPr>
          <w:b/>
          <w:bCs/>
          <w:sz w:val="18"/>
          <w:szCs w:val="18"/>
          <w:cs/>
        </w:rPr>
      </w:pPr>
    </w:p>
    <w:p w14:paraId="3B89E253" w14:textId="44E71059" w:rsidR="00CB706C" w:rsidRPr="0003748B" w:rsidRDefault="00D51975" w:rsidP="00826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7E6CC8"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เพิ่มทุนใน</w:t>
      </w: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</w:t>
      </w:r>
    </w:p>
    <w:p w14:paraId="6C28A3E6" w14:textId="77777777" w:rsidR="0011484B" w:rsidRPr="0003748B" w:rsidRDefault="0011484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02F79137" w14:textId="7055C662" w:rsidR="00282EDC" w:rsidRPr="0003748B" w:rsidRDefault="00AD32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u w:val="single"/>
        </w:rPr>
      </w:pPr>
      <w:r w:rsidRPr="00AD321B">
        <w:rPr>
          <w:rFonts w:ascii="Angsana New" w:hAnsi="Angsana New" w:hint="cs"/>
          <w:b/>
          <w:bCs/>
          <w:i/>
          <w:iCs/>
          <w:sz w:val="30"/>
          <w:szCs w:val="30"/>
          <w:u w:val="single"/>
        </w:rPr>
        <w:t>256</w:t>
      </w:r>
      <w:r w:rsidRPr="00AD321B">
        <w:rPr>
          <w:rFonts w:ascii="Angsana New" w:hAnsi="Angsana New"/>
          <w:b/>
          <w:bCs/>
          <w:i/>
          <w:iCs/>
          <w:sz w:val="30"/>
          <w:szCs w:val="30"/>
          <w:u w:val="single"/>
        </w:rPr>
        <w:t>7</w:t>
      </w:r>
    </w:p>
    <w:p w14:paraId="0B3267E2" w14:textId="3E7F7020" w:rsidR="00282EDC" w:rsidRPr="0003748B" w:rsidRDefault="00282ED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C8DCF4F" w14:textId="2AFB4D80" w:rsidR="0002461F" w:rsidRPr="0003748B" w:rsidRDefault="0002461F" w:rsidP="0002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748B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03748B">
        <w:rPr>
          <w:rFonts w:asciiTheme="majorBidi" w:hAnsiTheme="majorBidi" w:hint="cs"/>
          <w:sz w:val="30"/>
          <w:szCs w:val="30"/>
          <w:cs/>
        </w:rPr>
        <w:t>มีนาคม</w:t>
      </w:r>
      <w:r w:rsidRPr="0003748B">
        <w:rPr>
          <w:rFonts w:asciiTheme="majorBidi" w:hAnsiTheme="majorBidi"/>
          <w:sz w:val="30"/>
          <w:szCs w:val="30"/>
        </w:rPr>
        <w:t xml:space="preserve"> </w:t>
      </w:r>
      <w:r w:rsidR="00AD321B" w:rsidRPr="00AD321B">
        <w:rPr>
          <w:rFonts w:asciiTheme="majorBidi" w:hAnsiTheme="majorBidi" w:cstheme="majorBidi"/>
          <w:sz w:val="30"/>
          <w:szCs w:val="30"/>
        </w:rPr>
        <w:t>2567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3748B">
        <w:rPr>
          <w:rFonts w:asciiTheme="majorBidi" w:hAnsiTheme="majorBidi" w:hint="cs"/>
          <w:sz w:val="30"/>
          <w:szCs w:val="30"/>
          <w:cs/>
        </w:rPr>
        <w:t>ล็อกซเล่ย์</w:t>
      </w:r>
      <w:r w:rsidRPr="0003748B">
        <w:rPr>
          <w:rFonts w:asciiTheme="majorBidi" w:hAnsi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hint="cs"/>
          <w:sz w:val="30"/>
          <w:szCs w:val="30"/>
          <w:cs/>
        </w:rPr>
        <w:t>ซิสเต็ม</w:t>
      </w:r>
      <w:r w:rsidRPr="0003748B">
        <w:rPr>
          <w:rFonts w:asciiTheme="majorBidi" w:hAnsi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hint="cs"/>
          <w:sz w:val="30"/>
          <w:szCs w:val="30"/>
          <w:cs/>
        </w:rPr>
        <w:t>อินทิเกรเตอร์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AD321B" w:rsidRPr="00AD321B">
        <w:rPr>
          <w:rFonts w:asciiTheme="majorBidi" w:hAnsiTheme="majorBidi" w:cstheme="majorBidi"/>
          <w:sz w:val="30"/>
          <w:szCs w:val="30"/>
        </w:rPr>
        <w:t>40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AD321B" w:rsidRPr="00AD321B">
        <w:rPr>
          <w:rFonts w:asciiTheme="majorBidi" w:hAnsiTheme="majorBidi" w:cstheme="majorBidi"/>
          <w:sz w:val="30"/>
          <w:szCs w:val="30"/>
        </w:rPr>
        <w:t>100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321B" w:rsidRPr="00AD321B">
        <w:rPr>
          <w:rFonts w:asciiTheme="majorBidi" w:hAnsiTheme="majorBidi" w:cstheme="majorBidi"/>
          <w:sz w:val="30"/>
          <w:szCs w:val="30"/>
        </w:rPr>
        <w:t>99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321B" w:rsidRPr="00AD321B">
        <w:rPr>
          <w:rFonts w:asciiTheme="majorBidi" w:hAnsiTheme="majorBidi" w:cstheme="majorBidi"/>
          <w:sz w:val="30"/>
          <w:szCs w:val="30"/>
        </w:rPr>
        <w:t>60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A980E00" w14:textId="77777777" w:rsidR="00282EDC" w:rsidRPr="0003748B" w:rsidRDefault="00282EDC" w:rsidP="00FE3F8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6CBF9007" w14:textId="2CEF98D4" w:rsidR="0002461F" w:rsidRPr="0003748B" w:rsidRDefault="0002461F" w:rsidP="0002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03748B">
        <w:rPr>
          <w:rFonts w:ascii="Angsana New" w:hAnsi="Angsana New" w:hint="cs"/>
          <w:spacing w:val="-2"/>
          <w:sz w:val="30"/>
          <w:szCs w:val="30"/>
          <w:cs/>
        </w:rPr>
        <w:t>ในเดือนเมษายน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pacing w:val="-2"/>
          <w:sz w:val="30"/>
          <w:szCs w:val="30"/>
        </w:rPr>
        <w:t>2567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ล็อกซเล่ย์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อีโวลูชั่น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เทคโนโลยี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ซึ่งเป็นบริษัทย่อยของบริษัท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ได้เพิ่มทุนจดทะเบียนจากจำนวน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pacing w:val="-2"/>
          <w:sz w:val="30"/>
          <w:szCs w:val="30"/>
        </w:rPr>
        <w:t>50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pacing w:val="-2"/>
          <w:sz w:val="30"/>
          <w:szCs w:val="30"/>
        </w:rPr>
        <w:t>60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และเรียกชำระแล้วทั้งจำนวน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บริษัทซื้อหุ้นเพิ่มทุนดังกล่าวทั้งจำนวน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pacing w:val="-2"/>
          <w:sz w:val="30"/>
          <w:szCs w:val="30"/>
        </w:rPr>
        <w:t>80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เป็นร้อยละ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pacing w:val="-2"/>
          <w:sz w:val="30"/>
          <w:szCs w:val="30"/>
        </w:rPr>
        <w:t>83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กลุ่มบริษัทมีกำไรจากการเปลี่ยนสัดส่วนจำนวน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pacing w:val="-2"/>
          <w:sz w:val="30"/>
          <w:szCs w:val="30"/>
        </w:rPr>
        <w:t>1</w:t>
      </w:r>
      <w:r w:rsidRPr="0003748B">
        <w:rPr>
          <w:rFonts w:ascii="Angsana New" w:hAnsi="Angsana New"/>
          <w:spacing w:val="-2"/>
          <w:sz w:val="30"/>
          <w:szCs w:val="30"/>
        </w:rPr>
        <w:t>.</w:t>
      </w:r>
      <w:r w:rsidR="00AD321B" w:rsidRPr="00AD321B">
        <w:rPr>
          <w:rFonts w:ascii="Angsana New" w:hAnsi="Angsana New"/>
          <w:spacing w:val="-2"/>
          <w:sz w:val="30"/>
          <w:szCs w:val="30"/>
        </w:rPr>
        <w:t>3</w:t>
      </w:r>
      <w:r w:rsidRPr="0003748B">
        <w:rPr>
          <w:rFonts w:ascii="Angsana New" w:hAnsi="Angsana New"/>
          <w:spacing w:val="-2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ซึ่งบันทึกอยู่ภายใต้บัญชี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“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การเปลี่ยนแปลงสัดส่วนการถือหุ้นในบริษัทย่อย</w:t>
      </w:r>
      <w:r w:rsidRPr="0003748B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037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>ในส่วนเกินทุนอื่นของส่วนของผู้ถือหุ้น</w:t>
      </w:r>
    </w:p>
    <w:p w14:paraId="4CCA086B" w14:textId="77777777" w:rsidR="0002461F" w:rsidRPr="0003748B" w:rsidRDefault="0002461F" w:rsidP="0002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63FDA5C" w14:textId="044CB7C2" w:rsidR="00001D35" w:rsidRDefault="0002461F" w:rsidP="0002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748B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03748B">
        <w:rPr>
          <w:rFonts w:asciiTheme="majorBidi" w:hAnsiTheme="majorBidi" w:hint="cs"/>
          <w:sz w:val="30"/>
          <w:szCs w:val="30"/>
          <w:cs/>
        </w:rPr>
        <w:t>พฤษภาคม</w:t>
      </w:r>
      <w:r w:rsidRPr="0003748B">
        <w:rPr>
          <w:rFonts w:asciiTheme="majorBidi" w:hAnsiTheme="majorBidi"/>
          <w:sz w:val="30"/>
          <w:szCs w:val="30"/>
        </w:rPr>
        <w:t xml:space="preserve"> </w:t>
      </w:r>
      <w:r w:rsidR="00AD321B" w:rsidRPr="00AD321B">
        <w:rPr>
          <w:rFonts w:asciiTheme="majorBidi" w:hAnsiTheme="majorBidi" w:cstheme="majorBidi"/>
          <w:sz w:val="30"/>
          <w:szCs w:val="30"/>
        </w:rPr>
        <w:t>2567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3748B">
        <w:rPr>
          <w:rFonts w:asciiTheme="majorBidi" w:hAnsiTheme="majorBidi" w:hint="cs"/>
          <w:sz w:val="30"/>
          <w:szCs w:val="30"/>
          <w:cs/>
        </w:rPr>
        <w:t>ล็อกซเล่ย์</w:t>
      </w:r>
      <w:r w:rsidRPr="0003748B">
        <w:rPr>
          <w:rFonts w:asciiTheme="majorBidi" w:hAnsi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hint="cs"/>
          <w:sz w:val="30"/>
          <w:szCs w:val="30"/>
          <w:cs/>
        </w:rPr>
        <w:t>บิซิเนส</w:t>
      </w:r>
      <w:r w:rsidRPr="0003748B">
        <w:rPr>
          <w:rFonts w:asciiTheme="majorBidi" w:hAnsi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hint="cs"/>
          <w:sz w:val="30"/>
          <w:szCs w:val="30"/>
          <w:cs/>
        </w:rPr>
        <w:t>อินโนเวชั่น</w:t>
      </w:r>
      <w:r w:rsidRPr="0003748B">
        <w:rPr>
          <w:rFonts w:asciiTheme="majorBidi" w:hAnsi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AD321B" w:rsidRPr="00AD321B">
        <w:rPr>
          <w:rFonts w:asciiTheme="majorBidi" w:hAnsiTheme="majorBidi" w:cstheme="majorBidi"/>
          <w:sz w:val="30"/>
          <w:szCs w:val="30"/>
        </w:rPr>
        <w:t>10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AD321B" w:rsidRPr="00AD321B">
        <w:rPr>
          <w:rFonts w:asciiTheme="majorBidi" w:hAnsiTheme="majorBidi" w:cstheme="majorBidi"/>
          <w:sz w:val="30"/>
          <w:szCs w:val="30"/>
        </w:rPr>
        <w:t>20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321B" w:rsidRPr="00AD321B">
        <w:rPr>
          <w:rFonts w:asciiTheme="majorBidi" w:hAnsiTheme="majorBidi" w:cstheme="majorBidi"/>
          <w:sz w:val="30"/>
          <w:szCs w:val="30"/>
        </w:rPr>
        <w:t>99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321B" w:rsidRPr="00AD321B">
        <w:rPr>
          <w:rFonts w:asciiTheme="majorBidi" w:hAnsiTheme="majorBidi" w:cstheme="majorBidi"/>
          <w:sz w:val="30"/>
          <w:szCs w:val="30"/>
        </w:rPr>
        <w:t>10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7837AA3" w14:textId="77777777" w:rsidR="008C7EF1" w:rsidRPr="0003748B" w:rsidRDefault="008C7EF1" w:rsidP="0002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A7C73" w14:textId="3AC16D7E" w:rsidR="00001D35" w:rsidRPr="0003748B" w:rsidRDefault="00001D35" w:rsidP="00BC3AE1">
      <w:pPr>
        <w:pStyle w:val="a"/>
        <w:tabs>
          <w:tab w:val="left" w:pos="7650"/>
        </w:tabs>
        <w:ind w:left="540"/>
        <w:jc w:val="thaiDistribute"/>
        <w:rPr>
          <w:rFonts w:asciiTheme="majorBidi" w:hAnsiTheme="majorBidi" w:cs="Angsana New"/>
          <w:spacing w:val="-2"/>
          <w:lang w:val="en-US"/>
        </w:rPr>
      </w:pPr>
      <w:bookmarkStart w:id="5" w:name="_Hlk189738379"/>
      <w:r w:rsidRPr="0003748B">
        <w:rPr>
          <w:rFonts w:asciiTheme="majorBidi" w:hAnsiTheme="majorBidi" w:cstheme="majorBidi" w:hint="cs"/>
          <w:spacing w:val="-2"/>
          <w:cs/>
          <w:lang w:val="en-US"/>
        </w:rPr>
        <w:t>ในเดือนกรกฎาคม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AD321B" w:rsidRPr="00AD321B">
        <w:rPr>
          <w:rFonts w:asciiTheme="majorBidi" w:hAnsiTheme="majorBidi" w:cstheme="majorBidi"/>
          <w:spacing w:val="-2"/>
          <w:lang w:val="en-US"/>
        </w:rPr>
        <w:t>2567</w:t>
      </w:r>
      <w:r w:rsidRPr="0003748B">
        <w:rPr>
          <w:rFonts w:asciiTheme="majorBidi" w:hAnsiTheme="majorBidi" w:cstheme="majorBidi"/>
          <w:spacing w:val="-2"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บริษัทย่อยแห่งหนึ่งได้ลงทุนในบริษัท</w:t>
      </w:r>
      <w:r w:rsidR="00DE68F8" w:rsidRPr="0003748B">
        <w:rPr>
          <w:rFonts w:asciiTheme="majorBidi" w:hAnsiTheme="majorBidi" w:cstheme="majorBidi"/>
          <w:spacing w:val="-2"/>
          <w:lang w:val="en-US"/>
        </w:rPr>
        <w:t xml:space="preserve"> </w:t>
      </w:r>
      <w:r w:rsidR="00DE68F8" w:rsidRPr="0003748B">
        <w:rPr>
          <w:rFonts w:asciiTheme="majorBidi" w:hAnsiTheme="majorBidi" w:cstheme="majorBidi" w:hint="cs"/>
          <w:spacing w:val="-2"/>
          <w:cs/>
          <w:lang w:val="en-US"/>
        </w:rPr>
        <w:t xml:space="preserve">พราวฟ้า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จำกัด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บริษัทดังกล่าว</w:t>
      </w:r>
      <w:r w:rsidRPr="0003748B">
        <w:rPr>
          <w:rFonts w:asciiTheme="majorBidi" w:hAnsiTheme="majorBidi" w:cs="Angsana New" w:hint="cs"/>
          <w:spacing w:val="-2"/>
          <w:cs/>
          <w:lang w:val="en-US"/>
        </w:rPr>
        <w:t>ประกอบกิจการ</w:t>
      </w:r>
      <w:r w:rsidR="00631B29" w:rsidRPr="0003748B">
        <w:rPr>
          <w:rFonts w:asciiTheme="majorBidi" w:hAnsiTheme="majorBidi" w:cs="Angsana New" w:hint="cs"/>
          <w:spacing w:val="-2"/>
          <w:cs/>
          <w:lang w:val="en-US"/>
        </w:rPr>
        <w:t>จำ</w:t>
      </w:r>
      <w:r w:rsidR="00631B29" w:rsidRPr="0003748B">
        <w:rPr>
          <w:rFonts w:cs="Angsana New"/>
          <w:cs/>
        </w:rPr>
        <w:t xml:space="preserve">หน่าย </w:t>
      </w:r>
      <w:r w:rsidR="006617B4" w:rsidRPr="0003748B">
        <w:rPr>
          <w:rFonts w:cs="Angsana New" w:hint="cs"/>
          <w:cs/>
        </w:rPr>
        <w:t>ผลิตภัณฑ์อาหาร</w:t>
      </w:r>
      <w:r w:rsidR="00631B29" w:rsidRPr="0003748B">
        <w:rPr>
          <w:rFonts w:cs="Angsana New"/>
          <w:cs/>
        </w:rPr>
        <w:t>และธุรกิจโฆษณาเผยแพร่สินค้า</w:t>
      </w:r>
      <w:r w:rsidR="006617B4" w:rsidRPr="0003748B">
        <w:rPr>
          <w:rFonts w:cs="Angsana New" w:hint="cs"/>
          <w:cs/>
        </w:rPr>
        <w:t>ทางสื่อต่าง ๆ</w:t>
      </w:r>
      <w:r w:rsidR="00631B29" w:rsidRPr="0003748B">
        <w:rPr>
          <w:rFonts w:cs="Angsana New"/>
          <w:cs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โดยมีทุนจดทะเบียน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AD321B" w:rsidRPr="00AD321B">
        <w:rPr>
          <w:rFonts w:asciiTheme="majorBidi" w:hAnsiTheme="majorBidi" w:cstheme="majorBidi"/>
          <w:spacing w:val="-2"/>
          <w:lang w:val="en-US"/>
        </w:rPr>
        <w:t>5</w:t>
      </w:r>
      <w:r w:rsidRPr="0003748B">
        <w:rPr>
          <w:rFonts w:asciiTheme="majorBidi" w:hAnsiTheme="majorBidi" w:cstheme="majorBidi"/>
          <w:spacing w:val="-2"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ล้า</w:t>
      </w:r>
      <w:r w:rsidR="00BC3AE1" w:rsidRPr="0003748B">
        <w:rPr>
          <w:rFonts w:asciiTheme="majorBidi" w:hAnsiTheme="majorBidi" w:cstheme="majorBidi" w:hint="cs"/>
          <w:spacing w:val="-2"/>
          <w:cs/>
          <w:lang w:val="en-US"/>
        </w:rPr>
        <w:t>น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บาท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และมีทุนชำระแล้วทั้งจำนวน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บริษัทย่อยได้ถือหุ้นและมีสิทธิออกเสียงในบริษัทย่อยทางอ้อมดังกล่าวร้อ</w:t>
      </w:r>
      <w:r w:rsidR="00BC3AE1" w:rsidRPr="0003748B">
        <w:rPr>
          <w:rFonts w:asciiTheme="majorBidi" w:hAnsiTheme="majorBidi" w:cstheme="majorBidi" w:hint="cs"/>
          <w:spacing w:val="-2"/>
          <w:cs/>
          <w:lang w:val="en-US"/>
        </w:rPr>
        <w:t>ย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ละ</w:t>
      </w:r>
      <w:r w:rsidRPr="0003748B">
        <w:rPr>
          <w:rFonts w:asciiTheme="majorBidi" w:hAnsiTheme="majorBidi" w:cstheme="majorBidi"/>
          <w:spacing w:val="-2"/>
          <w:lang w:val="en-US"/>
        </w:rPr>
        <w:t xml:space="preserve"> </w:t>
      </w:r>
      <w:r w:rsidR="00AD321B" w:rsidRPr="00AD321B">
        <w:rPr>
          <w:rFonts w:asciiTheme="majorBidi" w:hAnsiTheme="majorBidi" w:cstheme="majorBidi"/>
          <w:spacing w:val="-2"/>
          <w:lang w:val="en-US"/>
        </w:rPr>
        <w:t>99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(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สัดส่วนการถือหุ้นทางอ้อมของกลุ่มบริษัทร้อยละ</w:t>
      </w:r>
      <w:r w:rsidRPr="0003748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AD321B" w:rsidRPr="00AD321B">
        <w:rPr>
          <w:rFonts w:asciiTheme="majorBidi" w:hAnsiTheme="majorBidi" w:cstheme="majorBidi"/>
          <w:spacing w:val="-2"/>
          <w:lang w:val="en-US"/>
        </w:rPr>
        <w:t>50</w:t>
      </w:r>
      <w:r w:rsidRPr="0003748B">
        <w:rPr>
          <w:rFonts w:asciiTheme="majorBidi" w:hAnsiTheme="majorBidi" w:cstheme="majorBidi"/>
          <w:spacing w:val="-2"/>
          <w:lang w:val="en-US"/>
        </w:rPr>
        <w:t xml:space="preserve">) 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>กลุ่มบริษัทได้นำบริษัทย่อยทางอ้อมดังกล่าวมาจัดทำง</w:t>
      </w:r>
      <w:r w:rsidR="00BC3AE1" w:rsidRPr="0003748B">
        <w:rPr>
          <w:rFonts w:asciiTheme="majorBidi" w:hAnsiTheme="majorBidi" w:cstheme="majorBidi" w:hint="cs"/>
          <w:spacing w:val="-2"/>
          <w:cs/>
          <w:lang w:val="en-US"/>
        </w:rPr>
        <w:t>บ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 xml:space="preserve">การเงินรวมสำหรับปีสิ้นสุดวันที่ </w:t>
      </w:r>
      <w:r w:rsidR="00AD321B" w:rsidRPr="00AD321B">
        <w:rPr>
          <w:rFonts w:asciiTheme="majorBidi" w:hAnsiTheme="majorBidi" w:cstheme="majorBidi"/>
          <w:spacing w:val="-2"/>
          <w:lang w:val="en-US"/>
        </w:rPr>
        <w:t>31</w:t>
      </w:r>
      <w:r w:rsidRPr="0003748B">
        <w:rPr>
          <w:rFonts w:asciiTheme="majorBidi" w:hAnsiTheme="majorBidi" w:cstheme="majorBidi"/>
          <w:spacing w:val="-2"/>
          <w:lang w:val="en-US"/>
        </w:rPr>
        <w:t xml:space="preserve"> 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 xml:space="preserve">ธันวาคม </w:t>
      </w:r>
      <w:r w:rsidR="00AD321B" w:rsidRPr="00AD321B">
        <w:rPr>
          <w:rFonts w:asciiTheme="majorBidi" w:hAnsiTheme="majorBidi" w:cstheme="majorBidi"/>
          <w:spacing w:val="-2"/>
          <w:lang w:val="en-US"/>
        </w:rPr>
        <w:t>2567</w:t>
      </w:r>
      <w:r w:rsidRPr="0003748B">
        <w:rPr>
          <w:rFonts w:asciiTheme="majorBidi" w:hAnsiTheme="majorBidi" w:cstheme="majorBidi" w:hint="cs"/>
          <w:spacing w:val="-2"/>
          <w:cs/>
          <w:lang w:val="en-US"/>
        </w:rPr>
        <w:t xml:space="preserve"> การนำงบการเงินของบริษัทดังกล่าวมาจัดทำงบการเงินรวมไม่มีผลกระทบที่เป็นสาระสำคัญกับงบการเงินรวม</w:t>
      </w:r>
    </w:p>
    <w:bookmarkEnd w:id="5"/>
    <w:p w14:paraId="54E7D373" w14:textId="0263F950" w:rsidR="00A934BA" w:rsidRPr="0003748B" w:rsidRDefault="00A934BA" w:rsidP="00FE3F8B">
      <w:pPr>
        <w:pStyle w:val="a"/>
        <w:tabs>
          <w:tab w:val="clear" w:pos="1080"/>
          <w:tab w:val="left" w:pos="7650"/>
        </w:tabs>
        <w:jc w:val="thaiDistribute"/>
        <w:rPr>
          <w:rFonts w:ascii="Angsana New" w:hAnsi="Angsana New" w:cs="Angsana New"/>
          <w:lang w:val="en-US"/>
        </w:rPr>
      </w:pPr>
    </w:p>
    <w:p w14:paraId="2FB26C96" w14:textId="5318995F" w:rsidR="000D1494" w:rsidRPr="0003748B" w:rsidRDefault="000D1494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บุคคลหรือกิจการที่เกี่ยวข้องกัน</w:t>
      </w:r>
    </w:p>
    <w:p w14:paraId="6AFC7069" w14:textId="77777777" w:rsidR="000D1494" w:rsidRPr="0003748B" w:rsidRDefault="000D1494" w:rsidP="00FE3F8B">
      <w:pPr>
        <w:spacing w:line="240" w:lineRule="auto"/>
        <w:ind w:left="518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717155A4" w14:textId="15DF8D41" w:rsidR="00F754AA" w:rsidRPr="0003748B" w:rsidRDefault="00F754AA" w:rsidP="00FE3F8B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ความสัมพันธ์ที่</w:t>
      </w:r>
      <w:r w:rsidR="00F61190" w:rsidRPr="0003748B">
        <w:rPr>
          <w:rFonts w:ascii="Angsana New" w:hAnsi="Angsana New" w:hint="cs"/>
          <w:b/>
          <w:sz w:val="30"/>
          <w:szCs w:val="30"/>
          <w:cs/>
        </w:rPr>
        <w:t>มี</w:t>
      </w:r>
      <w:r w:rsidR="002C6641" w:rsidRPr="0003748B">
        <w:rPr>
          <w:rFonts w:ascii="Angsana New" w:hAnsi="Angsana New" w:hint="cs"/>
          <w:b/>
          <w:sz w:val="30"/>
          <w:szCs w:val="30"/>
          <w:cs/>
        </w:rPr>
        <w:t>กับ</w:t>
      </w:r>
      <w:r w:rsidR="00F61190" w:rsidRPr="0003748B">
        <w:rPr>
          <w:rFonts w:ascii="Angsana New" w:hAnsi="Angsana New" w:hint="cs"/>
          <w:b/>
          <w:sz w:val="30"/>
          <w:szCs w:val="30"/>
          <w:cs/>
        </w:rPr>
        <w:t>บริษัทย่อย บริษัทร่วมและการร่วมค้าได้เปิดเผยในหมายเหตุข้อ</w:t>
      </w:r>
      <w:r w:rsidR="00F61190" w:rsidRPr="0003748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 w:hint="cs"/>
          <w:bCs/>
          <w:sz w:val="30"/>
          <w:szCs w:val="30"/>
        </w:rPr>
        <w:t>1</w:t>
      </w:r>
      <w:r w:rsidR="00AD321B" w:rsidRPr="00AD321B">
        <w:rPr>
          <w:rFonts w:ascii="Angsana New" w:hAnsi="Angsana New"/>
          <w:bCs/>
          <w:sz w:val="30"/>
          <w:szCs w:val="30"/>
        </w:rPr>
        <w:t>1</w:t>
      </w:r>
      <w:r w:rsidR="00F61190"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="00F61190" w:rsidRPr="0003748B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AD321B" w:rsidRPr="00AD321B">
        <w:rPr>
          <w:rFonts w:ascii="Angsana New" w:hAnsi="Angsana New" w:hint="cs"/>
          <w:bCs/>
          <w:sz w:val="30"/>
          <w:szCs w:val="30"/>
        </w:rPr>
        <w:t>1</w:t>
      </w:r>
      <w:r w:rsidR="00AD321B" w:rsidRPr="00AD321B">
        <w:rPr>
          <w:rFonts w:ascii="Angsana New" w:hAnsi="Angsana New"/>
          <w:bCs/>
          <w:sz w:val="30"/>
          <w:szCs w:val="30"/>
        </w:rPr>
        <w:t>2</w:t>
      </w:r>
      <w:r w:rsidR="00F61190"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="007B6FB4" w:rsidRPr="0003748B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4168F2" w:rsidRPr="0003748B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ในระหว่างปีมีดังต่อไปนี้</w:t>
      </w:r>
    </w:p>
    <w:p w14:paraId="23EF6B31" w14:textId="77777777" w:rsidR="00F754AA" w:rsidRPr="0003748B" w:rsidRDefault="00F754AA" w:rsidP="00FE3F8B">
      <w:pPr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5220"/>
      </w:tblGrid>
      <w:tr w:rsidR="00F754AA" w:rsidRPr="0003748B" w14:paraId="060D1372" w14:textId="77777777" w:rsidTr="00207CAC">
        <w:trPr>
          <w:cantSplit/>
          <w:trHeight w:val="20"/>
          <w:tblHeader/>
        </w:trPr>
        <w:tc>
          <w:tcPr>
            <w:tcW w:w="4050" w:type="dxa"/>
          </w:tcPr>
          <w:p w14:paraId="32EFFEF5" w14:textId="77777777" w:rsidR="00F754AA" w:rsidRPr="0003748B" w:rsidRDefault="00F754AA" w:rsidP="00FE3F8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220" w:type="dxa"/>
          </w:tcPr>
          <w:p w14:paraId="3C14D3C5" w14:textId="77777777" w:rsidR="00F754AA" w:rsidRPr="0003748B" w:rsidRDefault="00F754AA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754AA" w:rsidRPr="0003748B" w14:paraId="07061EEB" w14:textId="77777777" w:rsidTr="00207CAC">
        <w:trPr>
          <w:cantSplit/>
          <w:trHeight w:val="20"/>
        </w:trPr>
        <w:tc>
          <w:tcPr>
            <w:tcW w:w="4050" w:type="dxa"/>
          </w:tcPr>
          <w:p w14:paraId="3EAFBEF3" w14:textId="77777777" w:rsidR="00F754AA" w:rsidRPr="0003748B" w:rsidRDefault="00F754AA" w:rsidP="00FE3F8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220" w:type="dxa"/>
          </w:tcPr>
          <w:p w14:paraId="773D5581" w14:textId="77777777" w:rsidR="00F754AA" w:rsidRPr="0003748B" w:rsidRDefault="00F754AA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54AA" w:rsidRPr="0003748B" w14:paraId="10FC9710" w14:textId="77777777" w:rsidTr="000E4964">
        <w:trPr>
          <w:cantSplit/>
          <w:trHeight w:val="299"/>
        </w:trPr>
        <w:tc>
          <w:tcPr>
            <w:tcW w:w="4050" w:type="dxa"/>
          </w:tcPr>
          <w:p w14:paraId="10DCC3F6" w14:textId="77777777" w:rsidR="00F754AA" w:rsidRPr="0003748B" w:rsidRDefault="00F754AA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เอกภาวี จำกัด</w:t>
            </w:r>
          </w:p>
        </w:tc>
        <w:tc>
          <w:tcPr>
            <w:tcW w:w="5220" w:type="dxa"/>
          </w:tcPr>
          <w:p w14:paraId="00567CC1" w14:textId="391E2F17" w:rsidR="00E12256" w:rsidRPr="0003748B" w:rsidRDefault="00F754AA" w:rsidP="000E4964">
            <w:pPr>
              <w:tabs>
                <w:tab w:val="clear" w:pos="227"/>
              </w:tabs>
              <w:spacing w:line="240" w:lineRule="auto"/>
              <w:ind w:left="180" w:right="-18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7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ในบริษัท</w:t>
            </w:r>
            <w:r w:rsidR="00E472A5"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624D57" w:rsidRPr="0003748B" w14:paraId="0D18E537" w14:textId="77777777" w:rsidTr="00207CAC">
        <w:trPr>
          <w:cantSplit/>
          <w:trHeight w:val="20"/>
        </w:trPr>
        <w:tc>
          <w:tcPr>
            <w:tcW w:w="4050" w:type="dxa"/>
          </w:tcPr>
          <w:p w14:paraId="453BF4F7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283179C3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4D57" w:rsidRPr="0003748B" w14:paraId="459EE130" w14:textId="77777777" w:rsidTr="000E4964">
        <w:trPr>
          <w:cantSplit/>
          <w:trHeight w:val="1631"/>
        </w:trPr>
        <w:tc>
          <w:tcPr>
            <w:tcW w:w="4050" w:type="dxa"/>
          </w:tcPr>
          <w:p w14:paraId="0F1E2B60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1372C4CA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</w:t>
            </w:r>
          </w:p>
          <w:p w14:paraId="34F434BA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31F5D" w:rsidRPr="0003748B">
              <w:rPr>
                <w:rFonts w:ascii="Angsana New" w:hAnsi="Angsana New" w:hint="cs"/>
                <w:sz w:val="30"/>
                <w:szCs w:val="30"/>
                <w:cs/>
              </w:rPr>
              <w:t>ควบคุมกิจกรรมต่าง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</w:t>
            </w:r>
          </w:p>
          <w:p w14:paraId="17979804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ทั้งนี้ รวมถึงกรรมการของกิจการ (ไม่ว่าจะทำหน้าที่ในระดับ</w:t>
            </w:r>
          </w:p>
          <w:p w14:paraId="2DAFA021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บริหารหรือไม่)</w:t>
            </w:r>
          </w:p>
        </w:tc>
      </w:tr>
      <w:tr w:rsidR="00624D57" w:rsidRPr="0003748B" w14:paraId="55ECFA06" w14:textId="77777777" w:rsidTr="00207CAC">
        <w:trPr>
          <w:cantSplit/>
          <w:trHeight w:val="20"/>
        </w:trPr>
        <w:tc>
          <w:tcPr>
            <w:tcW w:w="4050" w:type="dxa"/>
          </w:tcPr>
          <w:p w14:paraId="7B31C80C" w14:textId="77777777" w:rsidR="00624D57" w:rsidRPr="0003748B" w:rsidRDefault="00437BBC" w:rsidP="00FE3F8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624D57"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20" w:type="dxa"/>
          </w:tcPr>
          <w:p w14:paraId="3FD47DDA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4D57" w:rsidRPr="0003748B" w14:paraId="5CB1BDF4" w14:textId="77777777" w:rsidTr="00207CAC">
        <w:trPr>
          <w:cantSplit/>
          <w:trHeight w:val="20"/>
        </w:trPr>
        <w:tc>
          <w:tcPr>
            <w:tcW w:w="4050" w:type="dxa"/>
          </w:tcPr>
          <w:p w14:paraId="7F408C3F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ธนากรผลิตภัณฑ์น้ำมันพืช จำกัด</w:t>
            </w:r>
          </w:p>
        </w:tc>
        <w:tc>
          <w:tcPr>
            <w:tcW w:w="5220" w:type="dxa"/>
          </w:tcPr>
          <w:p w14:paraId="6A514572" w14:textId="5E6CE7B2" w:rsidR="00E472A5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750246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</w:t>
            </w:r>
          </w:p>
          <w:p w14:paraId="4AE20A4B" w14:textId="77777777" w:rsidR="00624D57" w:rsidRPr="0003748B" w:rsidRDefault="00E472A5" w:rsidP="00FE3F8B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624D57" w:rsidRPr="0003748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  <w:r w:rsidR="00624D57" w:rsidRPr="0003748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624D57" w:rsidRPr="0003748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624D57" w:rsidRPr="0003748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624D57" w:rsidRPr="0003748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624D57" w:rsidRPr="0003748B" w14:paraId="69C16635" w14:textId="77777777" w:rsidTr="00207CAC">
        <w:trPr>
          <w:cantSplit/>
          <w:trHeight w:val="20"/>
        </w:trPr>
        <w:tc>
          <w:tcPr>
            <w:tcW w:w="4050" w:type="dxa"/>
          </w:tcPr>
          <w:p w14:paraId="29D12A42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สินเสือป่า จำกัด</w:t>
            </w:r>
          </w:p>
        </w:tc>
        <w:tc>
          <w:tcPr>
            <w:tcW w:w="5220" w:type="dxa"/>
          </w:tcPr>
          <w:p w14:paraId="584F000A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624D57" w:rsidRPr="0003748B" w14:paraId="6C9D0E5C" w14:textId="77777777" w:rsidTr="00207CAC">
        <w:trPr>
          <w:cantSplit/>
          <w:trHeight w:val="20"/>
        </w:trPr>
        <w:tc>
          <w:tcPr>
            <w:tcW w:w="4050" w:type="dxa"/>
          </w:tcPr>
          <w:p w14:paraId="3B7AF2A5" w14:textId="77777777" w:rsidR="00E472A5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แอล บิสซิเนส โปรเซส เอ๊าท์ซอร์สซิ่ง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76BB734A" w14:textId="77777777" w:rsidR="00624D57" w:rsidRPr="0003748B" w:rsidRDefault="00E472A5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624D57" w:rsidRPr="000374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20" w:type="dxa"/>
          </w:tcPr>
          <w:p w14:paraId="1042C570" w14:textId="12305302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</w:p>
        </w:tc>
      </w:tr>
      <w:tr w:rsidR="00624D57" w:rsidRPr="0003748B" w14:paraId="2DF01068" w14:textId="77777777" w:rsidTr="00207CAC">
        <w:trPr>
          <w:cantSplit/>
          <w:trHeight w:val="20"/>
        </w:trPr>
        <w:tc>
          <w:tcPr>
            <w:tcW w:w="4050" w:type="dxa"/>
          </w:tcPr>
          <w:p w14:paraId="603CD3DC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ล็อกซเล่ย์ อินเตอร์เนชั่นแนล จำกัด</w:t>
            </w:r>
          </w:p>
        </w:tc>
        <w:tc>
          <w:tcPr>
            <w:tcW w:w="5220" w:type="dxa"/>
          </w:tcPr>
          <w:p w14:paraId="18988341" w14:textId="0F82A6B7" w:rsidR="00361690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ถือหุ้นโดยกรรมการของบริษัท</w:t>
            </w:r>
            <w:r w:rsidR="00E472A5"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910C0F" w:rsidRPr="0003748B" w14:paraId="0637DF3B" w14:textId="77777777" w:rsidTr="00207CAC">
        <w:trPr>
          <w:cantSplit/>
          <w:trHeight w:val="20"/>
        </w:trPr>
        <w:tc>
          <w:tcPr>
            <w:tcW w:w="4050" w:type="dxa"/>
          </w:tcPr>
          <w:p w14:paraId="1A46E6E4" w14:textId="77777777" w:rsidR="00910C0F" w:rsidRPr="0003748B" w:rsidRDefault="00910C0F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220" w:type="dxa"/>
          </w:tcPr>
          <w:p w14:paraId="2D147E23" w14:textId="77777777" w:rsidR="00910C0F" w:rsidRPr="0003748B" w:rsidRDefault="00910C0F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24D57" w:rsidRPr="0003748B" w14:paraId="4FDC5633" w14:textId="77777777" w:rsidTr="00207CAC">
        <w:trPr>
          <w:cantSplit/>
          <w:trHeight w:val="20"/>
        </w:trPr>
        <w:tc>
          <w:tcPr>
            <w:tcW w:w="4050" w:type="dxa"/>
          </w:tcPr>
          <w:p w14:paraId="287B9E18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ล่ำซำ จำกัด</w:t>
            </w:r>
          </w:p>
        </w:tc>
        <w:tc>
          <w:tcPr>
            <w:tcW w:w="5220" w:type="dxa"/>
          </w:tcPr>
          <w:p w14:paraId="296CD962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ถือหุ้นโดยกรรมการของบริษัท และมีกรรมการร่วมกัน</w:t>
            </w:r>
          </w:p>
        </w:tc>
      </w:tr>
      <w:tr w:rsidR="00624D57" w:rsidRPr="0003748B" w14:paraId="479BE581" w14:textId="77777777" w:rsidTr="00207CAC">
        <w:trPr>
          <w:cantSplit/>
          <w:trHeight w:val="20"/>
        </w:trPr>
        <w:tc>
          <w:tcPr>
            <w:tcW w:w="4050" w:type="dxa"/>
          </w:tcPr>
          <w:p w14:paraId="52E3B4F3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รักษาความปลอดภัยและบริการ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  <w:t xml:space="preserve">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เมนสเตย์ พร็อพเพอร์ตี้ โซลูชั่น จำกัด </w:t>
            </w:r>
          </w:p>
        </w:tc>
        <w:tc>
          <w:tcPr>
            <w:tcW w:w="5220" w:type="dxa"/>
          </w:tcPr>
          <w:p w14:paraId="04A1A0A1" w14:textId="62ED2733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624D57" w:rsidRPr="0003748B" w14:paraId="3EDE804A" w14:textId="77777777" w:rsidTr="00207CAC">
        <w:trPr>
          <w:cantSplit/>
          <w:trHeight w:val="20"/>
        </w:trPr>
        <w:tc>
          <w:tcPr>
            <w:tcW w:w="4050" w:type="dxa"/>
          </w:tcPr>
          <w:p w14:paraId="42C0555D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ภัทรลิสซิ่ง จํากัด (มหาชน)</w:t>
            </w:r>
          </w:p>
        </w:tc>
        <w:tc>
          <w:tcPr>
            <w:tcW w:w="5220" w:type="dxa"/>
          </w:tcPr>
          <w:p w14:paraId="67979FE8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24D57" w:rsidRPr="0003748B" w14:paraId="28F4ADA2" w14:textId="77777777" w:rsidTr="00207CAC">
        <w:trPr>
          <w:cantSplit/>
          <w:trHeight w:val="20"/>
        </w:trPr>
        <w:tc>
          <w:tcPr>
            <w:tcW w:w="4050" w:type="dxa"/>
          </w:tcPr>
          <w:p w14:paraId="78EC7E21" w14:textId="77777777" w:rsidR="00624D57" w:rsidRPr="0003748B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ภูเก็ต สมาร์ท บัส จำกัด</w:t>
            </w:r>
          </w:p>
        </w:tc>
        <w:tc>
          <w:tcPr>
            <w:tcW w:w="5220" w:type="dxa"/>
          </w:tcPr>
          <w:p w14:paraId="23AFC3BB" w14:textId="77777777" w:rsidR="00624D57" w:rsidRPr="0003748B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</w:t>
            </w:r>
            <w:r w:rsidR="00E472A5"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B60ECC" w:rsidRPr="0003748B" w14:paraId="12930D65" w14:textId="77777777" w:rsidTr="00207CAC">
        <w:trPr>
          <w:cantSplit/>
          <w:trHeight w:val="20"/>
        </w:trPr>
        <w:tc>
          <w:tcPr>
            <w:tcW w:w="4050" w:type="dxa"/>
          </w:tcPr>
          <w:p w14:paraId="41E4CA36" w14:textId="77777777" w:rsidR="00B60ECC" w:rsidRPr="0003748B" w:rsidRDefault="00B60ECC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ธนาคารกสิกรไทย จำกัด (มหาชน)</w:t>
            </w:r>
          </w:p>
          <w:p w14:paraId="790E46E3" w14:textId="77777777" w:rsidR="00B60ECC" w:rsidRPr="0003748B" w:rsidRDefault="00B60ECC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(เป็นกิจการที่เกี่ยวข้องกันจนถึงเดือน</w:t>
            </w:r>
          </w:p>
          <w:p w14:paraId="7808CC65" w14:textId="0B778C51" w:rsidR="00B60ECC" w:rsidRPr="0003748B" w:rsidRDefault="00B60ECC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เมษายน 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2567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220" w:type="dxa"/>
          </w:tcPr>
          <w:p w14:paraId="04963C46" w14:textId="714F3548" w:rsidR="00B60ECC" w:rsidRPr="0003748B" w:rsidRDefault="00B60ECC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28C08D55" w14:textId="77777777" w:rsidR="000C1D52" w:rsidRPr="0003748B" w:rsidRDefault="000C1D5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7DFAAFB8" w14:textId="149E1398" w:rsidR="00CD3C40" w:rsidRPr="0003748B" w:rsidRDefault="00CD3C4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บุคคลและกิจการที่เกี่ยวข้องกันดังกล่าวข้างต้นจัดตั้งขึ้นในประเทศไทย </w:t>
      </w:r>
    </w:p>
    <w:p w14:paraId="1CEA3294" w14:textId="64EAB065" w:rsidR="00750246" w:rsidRPr="0003748B" w:rsidRDefault="0075024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987"/>
      </w:tblGrid>
      <w:tr w:rsidR="00F754AA" w:rsidRPr="0003748B" w14:paraId="62FEF537" w14:textId="77777777" w:rsidTr="000C2910">
        <w:trPr>
          <w:tblHeader/>
        </w:trPr>
        <w:tc>
          <w:tcPr>
            <w:tcW w:w="4140" w:type="dxa"/>
            <w:shd w:val="clear" w:color="auto" w:fill="auto"/>
          </w:tcPr>
          <w:p w14:paraId="1D044E06" w14:textId="2610BF10" w:rsidR="00F754AA" w:rsidRPr="0003748B" w:rsidRDefault="007B6FB4" w:rsidP="00FE3F8B">
            <w:pPr>
              <w:pStyle w:val="ASSETS"/>
              <w:tabs>
                <w:tab w:val="left" w:pos="252"/>
              </w:tabs>
              <w:spacing w:line="240" w:lineRule="atLeast"/>
              <w:ind w:right="-283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  <w:lang w:val="en-US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4931EDEF" w14:textId="77777777" w:rsidR="00F754AA" w:rsidRPr="0003748B" w:rsidRDefault="00F754AA" w:rsidP="00FE3F8B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81B4AE" w14:textId="77777777" w:rsidR="00F754AA" w:rsidRPr="0003748B" w:rsidRDefault="00F754AA" w:rsidP="00FE3F8B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  <w:shd w:val="clear" w:color="auto" w:fill="auto"/>
          </w:tcPr>
          <w:p w14:paraId="59FD3C4B" w14:textId="77777777" w:rsidR="00F754AA" w:rsidRPr="0003748B" w:rsidRDefault="00F754AA" w:rsidP="00FE3F8B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829" w:rsidRPr="0003748B" w14:paraId="39A19178" w14:textId="77777777" w:rsidTr="000C2910">
        <w:trPr>
          <w:trHeight w:val="164"/>
          <w:tblHeader/>
        </w:trPr>
        <w:tc>
          <w:tcPr>
            <w:tcW w:w="4140" w:type="dxa"/>
            <w:shd w:val="clear" w:color="auto" w:fill="auto"/>
          </w:tcPr>
          <w:p w14:paraId="6A12355D" w14:textId="157E03A3" w:rsidR="00DB7829" w:rsidRPr="0003748B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579630B0" w14:textId="5B0F6FA1" w:rsidR="00DB7829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7D6AC1A" w14:textId="77777777" w:rsidR="00DB7829" w:rsidRPr="0003748B" w:rsidRDefault="00DB7829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9524F5" w14:textId="460F81EA" w:rsidR="00DB7829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1B797BC" w14:textId="77777777" w:rsidR="00DB7829" w:rsidRPr="0003748B" w:rsidRDefault="00DB7829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44BAC6" w14:textId="2DD451BA" w:rsidR="00DB7829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6BE0F9A" w14:textId="77777777" w:rsidR="00DB7829" w:rsidRPr="0003748B" w:rsidRDefault="00DB7829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4696055" w14:textId="13EAF870" w:rsidR="00DB7829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B6A5C" w:rsidRPr="0003748B" w14:paraId="2E282595" w14:textId="77777777" w:rsidTr="000C2910">
        <w:trPr>
          <w:trHeight w:val="344"/>
          <w:tblHeader/>
        </w:trPr>
        <w:tc>
          <w:tcPr>
            <w:tcW w:w="4140" w:type="dxa"/>
            <w:shd w:val="clear" w:color="auto" w:fill="auto"/>
          </w:tcPr>
          <w:p w14:paraId="0656745A" w14:textId="77777777" w:rsidR="003B6A5C" w:rsidRPr="0003748B" w:rsidRDefault="003B6A5C" w:rsidP="00FE3F8B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947" w:type="dxa"/>
            <w:gridSpan w:val="7"/>
            <w:shd w:val="clear" w:color="auto" w:fill="auto"/>
          </w:tcPr>
          <w:p w14:paraId="3DBA464F" w14:textId="77777777" w:rsidR="003B6A5C" w:rsidRPr="0003748B" w:rsidRDefault="003B6A5C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3B6A5C" w:rsidRPr="0003748B" w14:paraId="2C9B1A1E" w14:textId="77777777" w:rsidTr="000C2910">
        <w:tc>
          <w:tcPr>
            <w:tcW w:w="4140" w:type="dxa"/>
            <w:shd w:val="clear" w:color="auto" w:fill="auto"/>
          </w:tcPr>
          <w:p w14:paraId="553699A6" w14:textId="77777777" w:rsidR="003B6A5C" w:rsidRPr="0003748B" w:rsidRDefault="003B6A5C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AB14AF3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95175A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ADD80C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46240A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E1921C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AF2D63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86D1A6A" w14:textId="77777777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7829" w:rsidRPr="0003748B" w14:paraId="69F6AB95" w14:textId="77777777" w:rsidTr="000C2910">
        <w:tc>
          <w:tcPr>
            <w:tcW w:w="4140" w:type="dxa"/>
            <w:shd w:val="clear" w:color="auto" w:fill="auto"/>
          </w:tcPr>
          <w:p w14:paraId="5545C0EC" w14:textId="77777777" w:rsidR="00DB7829" w:rsidRPr="0003748B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7006F745" w14:textId="7146571B" w:rsidR="00DB7829" w:rsidRPr="0003748B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491497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A7CEE1" w14:textId="27A0B3AB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86866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8A0904" w14:textId="03D689FD" w:rsidR="00DB7829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2F88B0E0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29F653B9" w14:textId="7AF97317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DB7829" w:rsidRPr="0003748B" w14:paraId="14DD24C9" w14:textId="77777777" w:rsidTr="000C2910">
        <w:tc>
          <w:tcPr>
            <w:tcW w:w="4140" w:type="dxa"/>
            <w:shd w:val="clear" w:color="auto" w:fill="auto"/>
          </w:tcPr>
          <w:p w14:paraId="372168FE" w14:textId="77777777" w:rsidR="00DB7829" w:rsidRPr="0003748B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17C5A767" w14:textId="2F047E37" w:rsidR="00DB7829" w:rsidRPr="0003748B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B3C6B4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DAA847" w14:textId="7B3EBD01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6912D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AC159B" w14:textId="0B79EA8A" w:rsidR="00DB7829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09C5C63C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352A6FF" w14:textId="2B4A4B86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DB7829" w:rsidRPr="0003748B" w14:paraId="5E5D7BD9" w14:textId="77777777" w:rsidTr="000C2910">
        <w:tc>
          <w:tcPr>
            <w:tcW w:w="4140" w:type="dxa"/>
            <w:shd w:val="clear" w:color="auto" w:fill="auto"/>
          </w:tcPr>
          <w:p w14:paraId="02D8E394" w14:textId="77777777" w:rsidR="00DB7829" w:rsidRPr="0003748B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 </w:t>
            </w:r>
          </w:p>
        </w:tc>
        <w:tc>
          <w:tcPr>
            <w:tcW w:w="1080" w:type="dxa"/>
            <w:shd w:val="clear" w:color="auto" w:fill="auto"/>
          </w:tcPr>
          <w:p w14:paraId="559F63DB" w14:textId="29146AC8" w:rsidR="00DB7829" w:rsidRPr="0003748B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C6A027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FACF9D" w14:textId="78FD1A94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B6C8A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7FADF1" w14:textId="03A3FAAD" w:rsidR="00DB7829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2940DF27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8BDA486" w14:textId="2766127A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</w:p>
        </w:tc>
      </w:tr>
      <w:tr w:rsidR="00DB7829" w:rsidRPr="0003748B" w14:paraId="6C52F14E" w14:textId="77777777" w:rsidTr="000C2910">
        <w:tc>
          <w:tcPr>
            <w:tcW w:w="4140" w:type="dxa"/>
            <w:shd w:val="clear" w:color="auto" w:fill="auto"/>
          </w:tcPr>
          <w:p w14:paraId="43652580" w14:textId="77777777" w:rsidR="00DB7829" w:rsidRPr="0003748B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A5C6809" w14:textId="7123875F" w:rsidR="00DB7829" w:rsidRPr="0003748B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FCE26" w14:textId="77777777" w:rsidR="00DB7829" w:rsidRPr="0003748B" w:rsidRDefault="00DB7829" w:rsidP="00FE3F8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648071" w14:textId="6F0330BD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03376" w14:textId="77777777" w:rsidR="00DB7829" w:rsidRPr="0003748B" w:rsidRDefault="00DB7829" w:rsidP="00FE3F8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E3097C" w14:textId="071D76A4" w:rsidR="00DB7829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69EFCF28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2FEB2E10" w14:textId="6074B1F9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DB7829" w:rsidRPr="0003748B" w14:paraId="2F21DB63" w14:textId="77777777" w:rsidTr="000C2910">
        <w:tc>
          <w:tcPr>
            <w:tcW w:w="4140" w:type="dxa"/>
            <w:shd w:val="clear" w:color="auto" w:fill="auto"/>
          </w:tcPr>
          <w:p w14:paraId="450020D7" w14:textId="77777777" w:rsidR="00DB7829" w:rsidRPr="0003748B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30F8BA56" w14:textId="3A83BC0B" w:rsidR="00DB7829" w:rsidRPr="0003748B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11541A" w14:textId="77777777" w:rsidR="00DB7829" w:rsidRPr="0003748B" w:rsidRDefault="00DB7829" w:rsidP="00FE3F8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D441A3" w14:textId="6ED78F68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6DC0A" w14:textId="77777777" w:rsidR="00DB7829" w:rsidRPr="0003748B" w:rsidRDefault="00DB7829" w:rsidP="00FE3F8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942C98" w14:textId="018898D4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77FAF90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287F1A54" w14:textId="7A5278F0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</w:tr>
      <w:tr w:rsidR="00DB7829" w:rsidRPr="0003748B" w14:paraId="52C5DDCD" w14:textId="77777777" w:rsidTr="000C2910">
        <w:tc>
          <w:tcPr>
            <w:tcW w:w="4140" w:type="dxa"/>
            <w:shd w:val="clear" w:color="auto" w:fill="auto"/>
          </w:tcPr>
          <w:p w14:paraId="40EA3AC2" w14:textId="77777777" w:rsidR="00DB7829" w:rsidRPr="0003748B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74DCFD7D" w14:textId="1E612A1F" w:rsidR="00DB7829" w:rsidRPr="0003748B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F59C85" w14:textId="77777777" w:rsidR="00DB7829" w:rsidRPr="0003748B" w:rsidRDefault="00DB7829" w:rsidP="00FE3F8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827AC0" w14:textId="0E1DAD8A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ABE8D3" w14:textId="77777777" w:rsidR="00DB7829" w:rsidRPr="0003748B" w:rsidRDefault="00DB7829" w:rsidP="00FE3F8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0FAEA9" w14:textId="2392EEE1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2BAC523A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0CDB43D4" w14:textId="5B42717E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36</w:t>
            </w:r>
          </w:p>
        </w:tc>
      </w:tr>
      <w:tr w:rsidR="00DB7829" w:rsidRPr="0003748B" w14:paraId="63CF1B01" w14:textId="77777777" w:rsidTr="000C2910">
        <w:tc>
          <w:tcPr>
            <w:tcW w:w="4140" w:type="dxa"/>
            <w:shd w:val="clear" w:color="auto" w:fill="auto"/>
          </w:tcPr>
          <w:p w14:paraId="0BDAEDBF" w14:textId="77777777" w:rsidR="00DB7829" w:rsidRPr="0003748B" w:rsidRDefault="00DB782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8DF7DEB" w14:textId="35DF7B90" w:rsidR="00DB7829" w:rsidRPr="0003748B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EE8FCA" w14:textId="77777777" w:rsidR="00DB7829" w:rsidRPr="0003748B" w:rsidRDefault="00DB7829" w:rsidP="00FE3F8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0F160B" w14:textId="7A6B72F4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D7FC8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C090E" w14:textId="587A4F75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CE4190F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75A2060D" w14:textId="317D6442" w:rsidR="00DB7829" w:rsidRPr="0003748B" w:rsidRDefault="00AD321B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A288B" w:rsidRPr="0003748B" w14:paraId="6E01732F" w14:textId="77777777" w:rsidTr="000C2910">
        <w:tc>
          <w:tcPr>
            <w:tcW w:w="4140" w:type="dxa"/>
            <w:shd w:val="clear" w:color="auto" w:fill="auto"/>
          </w:tcPr>
          <w:p w14:paraId="399D29ED" w14:textId="77777777" w:rsidR="00CA288B" w:rsidRPr="0003748B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5E3958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CAD36B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1D594F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F7F057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CBEC68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393177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B2B7A59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CA288B" w:rsidRPr="0003748B" w14:paraId="35E906D8" w14:textId="77777777" w:rsidTr="000C2910">
        <w:tc>
          <w:tcPr>
            <w:tcW w:w="4140" w:type="dxa"/>
            <w:shd w:val="clear" w:color="auto" w:fill="auto"/>
          </w:tcPr>
          <w:p w14:paraId="1B4BDFFD" w14:textId="77777777" w:rsidR="00CA288B" w:rsidRPr="0003748B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8DCB298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BC4836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2B1509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D2D6CF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878330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C0A6EC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7D08773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7829" w:rsidRPr="0003748B" w14:paraId="3686B82D" w14:textId="77777777" w:rsidTr="000C2910">
        <w:tc>
          <w:tcPr>
            <w:tcW w:w="4140" w:type="dxa"/>
            <w:shd w:val="clear" w:color="auto" w:fill="auto"/>
          </w:tcPr>
          <w:p w14:paraId="47B84B8F" w14:textId="77777777" w:rsidR="00DB7829" w:rsidRPr="0003748B" w:rsidRDefault="00DB7829" w:rsidP="00FE3F8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0437848B" w14:textId="35B40367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0E488EF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661AC2" w14:textId="4C7AB6F7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7A1D4776" w14:textId="77777777" w:rsidR="00DB7829" w:rsidRPr="0003748B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4B628B" w14:textId="66C26591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77103EE4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549AD36" w14:textId="247D4716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B7829" w:rsidRPr="0003748B" w14:paraId="406CC3CE" w14:textId="77777777" w:rsidTr="000C2910">
        <w:tc>
          <w:tcPr>
            <w:tcW w:w="4140" w:type="dxa"/>
            <w:shd w:val="clear" w:color="auto" w:fill="auto"/>
          </w:tcPr>
          <w:p w14:paraId="69545BBB" w14:textId="77777777" w:rsidR="00DB7829" w:rsidRPr="0003748B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44FF66A" w14:textId="29F12710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AAD2668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A76530" w14:textId="590FBB46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3E18A27" w14:textId="77777777" w:rsidR="00DB7829" w:rsidRPr="0003748B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7DB7FC" w14:textId="3D1BF6B8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80812C4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8C4C956" w14:textId="709B00B5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DB7829" w:rsidRPr="0003748B" w14:paraId="02DECFBD" w14:textId="77777777" w:rsidTr="000C2910">
        <w:tc>
          <w:tcPr>
            <w:tcW w:w="4140" w:type="dxa"/>
            <w:shd w:val="clear" w:color="auto" w:fill="auto"/>
          </w:tcPr>
          <w:p w14:paraId="27A08E54" w14:textId="77777777" w:rsidR="00DB7829" w:rsidRPr="0003748B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580F3D9" w14:textId="5DCD8B4E" w:rsidR="00DB7829" w:rsidRPr="0003748B" w:rsidRDefault="00DC5144" w:rsidP="00FE3F8B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7A2AC" w14:textId="77777777" w:rsidR="00DB7829" w:rsidRPr="0003748B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C88E54" w14:textId="7F411228" w:rsidR="00DB7829" w:rsidRPr="0003748B" w:rsidRDefault="00DB7829" w:rsidP="00FE3F8B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9114C" w14:textId="77777777" w:rsidR="00DB7829" w:rsidRPr="0003748B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E94FD9" w14:textId="422978C2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70" w:type="dxa"/>
            <w:shd w:val="clear" w:color="auto" w:fill="auto"/>
          </w:tcPr>
          <w:p w14:paraId="58A91D5C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AD8310E" w14:textId="7B6879C4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</w:tr>
      <w:tr w:rsidR="00DB7829" w:rsidRPr="0003748B" w14:paraId="258B86BA" w14:textId="77777777" w:rsidTr="000C2910">
        <w:tc>
          <w:tcPr>
            <w:tcW w:w="4140" w:type="dxa"/>
            <w:shd w:val="clear" w:color="auto" w:fill="auto"/>
          </w:tcPr>
          <w:p w14:paraId="38D43DA2" w14:textId="77777777" w:rsidR="00DB7829" w:rsidRPr="0003748B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414D3DA1" w14:textId="1DF3B250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4B4228CC" w14:textId="77777777" w:rsidR="00DB7829" w:rsidRPr="0003748B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23F5BF" w14:textId="7558EECB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32977FD9" w14:textId="77777777" w:rsidR="00DB7829" w:rsidRPr="0003748B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106B0A" w14:textId="09222168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05E75C37" w14:textId="77777777" w:rsidR="00DB7829" w:rsidRPr="0003748B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7C96DF1" w14:textId="445447C9" w:rsidR="00DB7829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</w:tr>
      <w:tr w:rsidR="00CA288B" w:rsidRPr="0003748B" w14:paraId="6D5259BD" w14:textId="77777777" w:rsidTr="000E4964">
        <w:trPr>
          <w:trHeight w:val="164"/>
        </w:trPr>
        <w:tc>
          <w:tcPr>
            <w:tcW w:w="4140" w:type="dxa"/>
            <w:shd w:val="clear" w:color="auto" w:fill="auto"/>
          </w:tcPr>
          <w:p w14:paraId="45A97B4D" w14:textId="59AC0C57" w:rsidR="00CF3C3B" w:rsidRPr="0003748B" w:rsidRDefault="00CF3C3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EC07BA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F11A60" w14:textId="77777777" w:rsidR="00CA288B" w:rsidRPr="0003748B" w:rsidRDefault="00CA288B" w:rsidP="00FE3F8B">
            <w:pPr>
              <w:pStyle w:val="a1"/>
              <w:ind w:right="7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8DAA5F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CDBBA6" w14:textId="77777777" w:rsidR="00CA288B" w:rsidRPr="0003748B" w:rsidRDefault="00CA288B" w:rsidP="00FE3F8B">
            <w:pPr>
              <w:pStyle w:val="a1"/>
              <w:ind w:right="7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A4D7E7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FB717E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93DA792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CA288B" w:rsidRPr="0003748B" w14:paraId="2355CF4A" w14:textId="77777777" w:rsidTr="009B1964">
        <w:tc>
          <w:tcPr>
            <w:tcW w:w="4140" w:type="dxa"/>
            <w:shd w:val="clear" w:color="auto" w:fill="auto"/>
          </w:tcPr>
          <w:p w14:paraId="2E855637" w14:textId="77777777" w:rsidR="00CA288B" w:rsidRPr="0003748B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4950CD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AD93A0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054216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C4FB1E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E27F6D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3F1DB1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C62BF67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53F6" w:rsidRPr="0003748B" w14:paraId="0541A799" w14:textId="77777777" w:rsidTr="009B1964">
        <w:tc>
          <w:tcPr>
            <w:tcW w:w="4140" w:type="dxa"/>
            <w:shd w:val="clear" w:color="auto" w:fill="auto"/>
          </w:tcPr>
          <w:p w14:paraId="2DFE054D" w14:textId="77777777" w:rsidR="000C53F6" w:rsidRPr="0003748B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051E3664" w14:textId="1089B072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73193E84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8043E4" w14:textId="63EE514F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15B95813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48701" w14:textId="4FB3F982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B6BEA62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60B9437" w14:textId="553183B0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53F6" w:rsidRPr="0003748B" w14:paraId="1C350D56" w14:textId="77777777" w:rsidTr="009B1964">
        <w:tc>
          <w:tcPr>
            <w:tcW w:w="4140" w:type="dxa"/>
            <w:shd w:val="clear" w:color="auto" w:fill="auto"/>
          </w:tcPr>
          <w:p w14:paraId="42C7531A" w14:textId="77777777" w:rsidR="000C53F6" w:rsidRPr="0003748B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3CBE0F6" w14:textId="10403DCE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F82395F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DFE306" w14:textId="7999B269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156493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C03DF0" w14:textId="26E61D25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A14CE32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B371BDF" w14:textId="38DAF65D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C53F6" w:rsidRPr="0003748B" w14:paraId="0FFDF8C4" w14:textId="77777777" w:rsidTr="009B1964">
        <w:tc>
          <w:tcPr>
            <w:tcW w:w="4140" w:type="dxa"/>
            <w:shd w:val="clear" w:color="auto" w:fill="auto"/>
          </w:tcPr>
          <w:p w14:paraId="3A4D4F1F" w14:textId="77777777" w:rsidR="000C53F6" w:rsidRPr="0003748B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42E1188D" w14:textId="2F6821B6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5077AD37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3D0893" w14:textId="05BC8DB4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327EB0F7" w14:textId="77777777" w:rsidR="000C53F6" w:rsidRPr="0003748B" w:rsidRDefault="000C53F6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57CB19" w14:textId="46121280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174FFA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7964181D" w14:textId="7EA39994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0C53F6" w:rsidRPr="0003748B" w14:paraId="779906A0" w14:textId="77777777" w:rsidTr="009B1964">
        <w:tc>
          <w:tcPr>
            <w:tcW w:w="4140" w:type="dxa"/>
            <w:shd w:val="clear" w:color="auto" w:fill="auto"/>
          </w:tcPr>
          <w:p w14:paraId="1D3D1DCB" w14:textId="6BAC911B" w:rsidR="000C53F6" w:rsidRPr="0003748B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4CACBD20" w14:textId="7B259024" w:rsidR="000C53F6" w:rsidRPr="0003748B" w:rsidRDefault="00AD321B" w:rsidP="00FE3F8B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E97168"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249</w:t>
            </w:r>
            <w:r w:rsidRPr="00AD321B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E0604D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DB1E1F" w14:textId="4F6DFC6D" w:rsidR="000C53F6" w:rsidRPr="0003748B" w:rsidRDefault="00AD321B" w:rsidP="00FE3F8B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C53F6"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080</w:t>
            </w:r>
            <w:r w:rsidRPr="00AD321B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1F754A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E34C2E" w14:textId="43AF11C1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BEE78AB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69830E7" w14:textId="7D17F7EF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C53F6" w:rsidRPr="0003748B" w14:paraId="7B8D133A" w14:textId="77777777" w:rsidTr="009B1964">
        <w:tc>
          <w:tcPr>
            <w:tcW w:w="4140" w:type="dxa"/>
            <w:shd w:val="clear" w:color="auto" w:fill="auto"/>
          </w:tcPr>
          <w:p w14:paraId="1D5ED38D" w14:textId="3EBD521E" w:rsidR="000C53F6" w:rsidRPr="0003748B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59E68F8E" w14:textId="0C37DF78" w:rsidR="000C53F6" w:rsidRPr="0003748B" w:rsidRDefault="00AD321B" w:rsidP="00FE3F8B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1E116D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8F7072" w14:textId="6019CDCC" w:rsidR="000C53F6" w:rsidRPr="0003748B" w:rsidRDefault="00C470D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D983FA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A9015C" w14:textId="2A7CCC39" w:rsidR="000C53F6" w:rsidRPr="0003748B" w:rsidRDefault="00DC5144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A603DC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EEED5CF" w14:textId="2499D1E5" w:rsidR="000C53F6" w:rsidRPr="0003748B" w:rsidRDefault="00C470D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53F6" w:rsidRPr="0003748B" w14:paraId="22151C1F" w14:textId="77777777" w:rsidTr="009B1964">
        <w:tc>
          <w:tcPr>
            <w:tcW w:w="4140" w:type="dxa"/>
            <w:shd w:val="clear" w:color="auto" w:fill="auto"/>
          </w:tcPr>
          <w:p w14:paraId="44A019DE" w14:textId="77777777" w:rsidR="000C53F6" w:rsidRPr="0003748B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4D0D294C" w14:textId="6D94135C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CF625AC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1001E3" w14:textId="745206BC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3254977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803891" w14:textId="6E3EA29D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A06E074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4DD8A72" w14:textId="76CE89FE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53F6" w:rsidRPr="0003748B" w14:paraId="4BB02A59" w14:textId="77777777" w:rsidTr="009B1964">
        <w:tc>
          <w:tcPr>
            <w:tcW w:w="4140" w:type="dxa"/>
            <w:shd w:val="clear" w:color="auto" w:fill="auto"/>
          </w:tcPr>
          <w:p w14:paraId="1EE48989" w14:textId="77777777" w:rsidR="000C53F6" w:rsidRPr="0003748B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07D100E" w14:textId="71F20AA1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8DDC746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328846" w14:textId="72D4135F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0A28F9E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C5DFE" w14:textId="2E471C05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35E9897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F109EFD" w14:textId="3BF24B3D" w:rsidR="000C53F6" w:rsidRPr="0003748B" w:rsidRDefault="00AD321B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C53F6" w:rsidRPr="0003748B" w14:paraId="040BB91D" w14:textId="77777777" w:rsidTr="009B1964">
        <w:tc>
          <w:tcPr>
            <w:tcW w:w="4140" w:type="dxa"/>
            <w:shd w:val="clear" w:color="auto" w:fill="auto"/>
          </w:tcPr>
          <w:p w14:paraId="6659B34B" w14:textId="0BAA1D74" w:rsidR="000C53F6" w:rsidRPr="0003748B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1A40395D" w14:textId="0404FA7F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2CE55497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EAFA59" w14:textId="3E7539A2" w:rsidR="000C53F6" w:rsidRPr="0003748B" w:rsidRDefault="00AD321B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5930BD5" w14:textId="77777777" w:rsidR="000C53F6" w:rsidRPr="0003748B" w:rsidRDefault="000C53F6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39F2FA" w14:textId="4FE65FE1" w:rsidR="000C53F6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B2B1964" w14:textId="77777777" w:rsidR="000C53F6" w:rsidRPr="0003748B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F79F07C" w14:textId="02FC3356" w:rsidR="000C53F6" w:rsidRPr="0003748B" w:rsidRDefault="00AD321B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A288B" w:rsidRPr="0003748B" w14:paraId="51DFBADA" w14:textId="77777777" w:rsidTr="000E4964">
        <w:trPr>
          <w:trHeight w:val="70"/>
        </w:trPr>
        <w:tc>
          <w:tcPr>
            <w:tcW w:w="4140" w:type="dxa"/>
            <w:shd w:val="clear" w:color="auto" w:fill="auto"/>
          </w:tcPr>
          <w:p w14:paraId="2F1AB03C" w14:textId="6D174B2A" w:rsidR="00CA288B" w:rsidRPr="0003748B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E7C3BE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4D109D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83208A" w14:textId="77777777" w:rsidR="00CA288B" w:rsidRPr="0003748B" w:rsidRDefault="00CA288B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842F3D" w14:textId="77777777" w:rsidR="00CA288B" w:rsidRPr="0003748B" w:rsidRDefault="00CA288B" w:rsidP="00FE3F8B">
            <w:pPr>
              <w:pStyle w:val="a1"/>
              <w:ind w:right="7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152096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8FE3C5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521EF22" w14:textId="77777777" w:rsidR="00CA288B" w:rsidRPr="0003748B" w:rsidRDefault="00CA288B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CA288B" w:rsidRPr="0003748B" w14:paraId="124F5117" w14:textId="77777777" w:rsidTr="000C2910">
        <w:tc>
          <w:tcPr>
            <w:tcW w:w="4140" w:type="dxa"/>
            <w:shd w:val="clear" w:color="auto" w:fill="auto"/>
          </w:tcPr>
          <w:p w14:paraId="457ECCB9" w14:textId="77777777" w:rsidR="00CA288B" w:rsidRPr="0003748B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C80BB09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41C56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1007CE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82747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D7A688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1CA425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0D1F922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288B" w:rsidRPr="0003748B" w14:paraId="6F08BF94" w14:textId="77777777" w:rsidTr="000C2910">
        <w:tc>
          <w:tcPr>
            <w:tcW w:w="4140" w:type="dxa"/>
            <w:shd w:val="clear" w:color="auto" w:fill="auto"/>
          </w:tcPr>
          <w:p w14:paraId="07E69AA1" w14:textId="77777777" w:rsidR="00CA288B" w:rsidRPr="0003748B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4C6C51A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8457E4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2C9511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5F770F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6731AC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E9684D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8534EF4" w14:textId="77777777" w:rsidR="00CA288B" w:rsidRPr="0003748B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3614" w:rsidRPr="0003748B" w14:paraId="040DDC9F" w14:textId="77777777" w:rsidTr="000C2910">
        <w:tc>
          <w:tcPr>
            <w:tcW w:w="4140" w:type="dxa"/>
            <w:shd w:val="clear" w:color="auto" w:fill="auto"/>
          </w:tcPr>
          <w:p w14:paraId="3DAA81E8" w14:textId="77777777" w:rsidR="00C43614" w:rsidRPr="0003748B" w:rsidRDefault="00C43614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514685E9" w14:textId="09B3EE02" w:rsidR="00C43614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198C1350" w14:textId="77777777" w:rsidR="00C43614" w:rsidRPr="0003748B" w:rsidRDefault="00C43614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CDAB78" w14:textId="19906976" w:rsidR="00C43614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7F867" w14:textId="77777777" w:rsidR="00C43614" w:rsidRPr="0003748B" w:rsidRDefault="00C43614" w:rsidP="00FE3F8B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417124" w14:textId="04D4FC76" w:rsidR="00C43614" w:rsidRPr="0003748B" w:rsidRDefault="00AD321B" w:rsidP="00FE3F8B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259E573C" w14:textId="77777777" w:rsidR="00C43614" w:rsidRPr="0003748B" w:rsidRDefault="00C43614" w:rsidP="00FE3F8B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68554AA" w14:textId="6287890C" w:rsidR="00C43614" w:rsidRPr="0003748B" w:rsidRDefault="00AD321B" w:rsidP="00FE3F8B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</w:tr>
      <w:tr w:rsidR="00C43614" w:rsidRPr="0003748B" w14:paraId="19C41083" w14:textId="77777777" w:rsidTr="000C2910">
        <w:tc>
          <w:tcPr>
            <w:tcW w:w="4140" w:type="dxa"/>
            <w:shd w:val="clear" w:color="auto" w:fill="auto"/>
          </w:tcPr>
          <w:p w14:paraId="22D57197" w14:textId="77777777" w:rsidR="00C43614" w:rsidRPr="0003748B" w:rsidRDefault="00C43614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71737FAD" w14:textId="0A693E29" w:rsidR="00C43614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F5F72C" w14:textId="77777777" w:rsidR="00C43614" w:rsidRPr="0003748B" w:rsidRDefault="00C43614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183F68" w14:textId="5E48B5BC" w:rsidR="00C43614" w:rsidRPr="0003748B" w:rsidRDefault="00AD321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54C54" w14:textId="77777777" w:rsidR="00C43614" w:rsidRPr="0003748B" w:rsidRDefault="00C43614" w:rsidP="00FE3F8B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8DFA4C" w14:textId="35404302" w:rsidR="00C4361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80FE6" w14:textId="77777777" w:rsidR="00C43614" w:rsidRPr="0003748B" w:rsidRDefault="00C43614" w:rsidP="00FE3F8B">
            <w:pPr>
              <w:pStyle w:val="acctfourfigures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E16BFAD" w14:textId="1E98EAF3" w:rsidR="00C4361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2F16A4" w:rsidRPr="0003748B" w14:paraId="1534174F" w14:textId="77777777" w:rsidTr="000C2910">
        <w:tc>
          <w:tcPr>
            <w:tcW w:w="4140" w:type="dxa"/>
            <w:shd w:val="clear" w:color="auto" w:fill="auto"/>
          </w:tcPr>
          <w:p w14:paraId="1494D31E" w14:textId="77777777" w:rsidR="002F16A4" w:rsidRPr="0003748B" w:rsidRDefault="002F16A4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73D3D5" w14:textId="77777777" w:rsidR="002F16A4" w:rsidRPr="0003748B" w:rsidRDefault="002F16A4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92531D" w14:textId="77777777" w:rsidR="002F16A4" w:rsidRPr="0003748B" w:rsidRDefault="002F16A4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8B7D56" w14:textId="77777777" w:rsidR="002F16A4" w:rsidRPr="0003748B" w:rsidRDefault="002F16A4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544B8B" w14:textId="77777777" w:rsidR="002F16A4" w:rsidRPr="0003748B" w:rsidRDefault="002F16A4" w:rsidP="00FE3F8B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E304B6" w14:textId="77777777" w:rsidR="002F16A4" w:rsidRPr="0003748B" w:rsidRDefault="002F16A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38A5A4" w14:textId="77777777" w:rsidR="002F16A4" w:rsidRPr="0003748B" w:rsidRDefault="002F16A4" w:rsidP="00FE3F8B">
            <w:pPr>
              <w:pStyle w:val="acctfourfigures"/>
              <w:tabs>
                <w:tab w:val="decimal" w:pos="873"/>
              </w:tabs>
              <w:ind w:right="-131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037513A" w14:textId="77777777" w:rsidR="002F16A4" w:rsidRPr="0003748B" w:rsidRDefault="002F16A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</w:rPr>
            </w:pPr>
          </w:p>
        </w:tc>
      </w:tr>
    </w:tbl>
    <w:p w14:paraId="1D1D5EFE" w14:textId="77777777" w:rsidR="00CA288B" w:rsidRPr="0003748B" w:rsidRDefault="00CA288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12"/>
          <w:szCs w:val="12"/>
          <w:vertAlign w:val="superscript"/>
        </w:rPr>
      </w:pPr>
    </w:p>
    <w:p w14:paraId="31853CCD" w14:textId="5F1B3DB8" w:rsidR="00207CAC" w:rsidRPr="0003748B" w:rsidRDefault="00AD32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AD321B">
        <w:rPr>
          <w:rFonts w:ascii="Angsana New" w:hAnsi="Angsana New" w:hint="cs"/>
          <w:sz w:val="36"/>
          <w:szCs w:val="36"/>
          <w:vertAlign w:val="superscript"/>
        </w:rPr>
        <w:lastRenderedPageBreak/>
        <w:t>1</w:t>
      </w:r>
      <w:r w:rsidR="00F754AA" w:rsidRPr="0003748B">
        <w:rPr>
          <w:rFonts w:ascii="Angsana New" w:hAnsi="Angsana New" w:hint="cs"/>
          <w:sz w:val="30"/>
          <w:szCs w:val="30"/>
          <w:vertAlign w:val="superscript"/>
        </w:rPr>
        <w:tab/>
      </w:r>
      <w:r w:rsidR="00F754AA" w:rsidRPr="0003748B">
        <w:rPr>
          <w:rFonts w:ascii="Angsana New" w:hAnsi="Angsana New" w:hint="cs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จำนวน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Pr="00AD321B">
        <w:rPr>
          <w:rFonts w:ascii="Angsana New" w:hAnsi="Angsana New" w:hint="cs"/>
          <w:sz w:val="30"/>
          <w:szCs w:val="30"/>
        </w:rPr>
        <w:t>1</w:t>
      </w:r>
      <w:r w:rsidR="00E97168" w:rsidRPr="0003748B">
        <w:rPr>
          <w:rFonts w:ascii="Angsana New" w:hAnsi="Angsana New" w:hint="cs"/>
          <w:sz w:val="30"/>
          <w:szCs w:val="30"/>
        </w:rPr>
        <w:t>,</w:t>
      </w:r>
      <w:r w:rsidRPr="00AD321B">
        <w:rPr>
          <w:rFonts w:ascii="Angsana New" w:hAnsi="Angsana New"/>
          <w:sz w:val="30"/>
          <w:szCs w:val="30"/>
        </w:rPr>
        <w:t>242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AD321B">
        <w:rPr>
          <w:rFonts w:ascii="Angsana New" w:hAnsi="Angsana New"/>
          <w:sz w:val="30"/>
          <w:szCs w:val="30"/>
        </w:rPr>
        <w:t>1</w:t>
      </w:r>
      <w:r w:rsidR="00271DE1" w:rsidRPr="0003748B">
        <w:rPr>
          <w:rFonts w:ascii="Angsana New" w:hAnsi="Angsana New" w:hint="cs"/>
          <w:sz w:val="30"/>
          <w:szCs w:val="30"/>
        </w:rPr>
        <w:t>,</w:t>
      </w:r>
      <w:r w:rsidRPr="00AD321B">
        <w:rPr>
          <w:rFonts w:ascii="Angsana New" w:hAnsi="Angsana New"/>
          <w:sz w:val="30"/>
          <w:szCs w:val="30"/>
        </w:rPr>
        <w:t>071</w:t>
      </w:r>
      <w:r w:rsidR="00271DE1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 xml:space="preserve">ล้านบาท สำหรับแต่ละปีสิ้นสุดวันที่ </w:t>
      </w:r>
      <w:r w:rsidRPr="00AD321B">
        <w:rPr>
          <w:rFonts w:ascii="Angsana New" w:hAnsi="Angsana New" w:hint="cs"/>
          <w:sz w:val="30"/>
          <w:szCs w:val="30"/>
        </w:rPr>
        <w:t>31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D321B">
        <w:rPr>
          <w:rFonts w:ascii="Angsana New" w:hAnsi="Angsana New" w:hint="cs"/>
          <w:sz w:val="30"/>
          <w:szCs w:val="30"/>
        </w:rPr>
        <w:t>256</w:t>
      </w:r>
      <w:r w:rsidRPr="00AD321B">
        <w:rPr>
          <w:rFonts w:ascii="Angsana New" w:hAnsi="Angsana New"/>
          <w:sz w:val="30"/>
          <w:szCs w:val="30"/>
        </w:rPr>
        <w:t>7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D321B">
        <w:rPr>
          <w:rFonts w:ascii="Angsana New" w:hAnsi="Angsana New" w:hint="cs"/>
          <w:sz w:val="30"/>
          <w:szCs w:val="30"/>
        </w:rPr>
        <w:t>256</w:t>
      </w:r>
      <w:r w:rsidRPr="00AD321B">
        <w:rPr>
          <w:rFonts w:ascii="Angsana New" w:hAnsi="Angsana New"/>
          <w:sz w:val="30"/>
          <w:szCs w:val="30"/>
        </w:rPr>
        <w:t>6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>ของงบการเงินรวม ตามลำดับ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>ซึ่งใช้นโยบายการกำหนดราคาตามราคาซื้อที่ตกลงกันสำหรับตัวแทนจำหน่าย</w:t>
      </w:r>
      <w:r w:rsidR="00F754AA" w:rsidRPr="0003748B">
        <w:rPr>
          <w:rFonts w:ascii="Angsana New" w:hAnsi="Angsana New" w:hint="cs"/>
          <w:sz w:val="30"/>
          <w:szCs w:val="30"/>
        </w:rPr>
        <w:t xml:space="preserve"> </w:t>
      </w:r>
      <w:r w:rsidR="00F754AA" w:rsidRPr="0003748B">
        <w:rPr>
          <w:rFonts w:ascii="Angsana New" w:hAnsi="Angsana New" w:hint="cs"/>
          <w:sz w:val="30"/>
          <w:szCs w:val="30"/>
          <w:cs/>
        </w:rPr>
        <w:t>ซึ่งรับภาระค่าใช้จ่ายในการกระจายสินค้าจากส่วนกลาง</w:t>
      </w:r>
    </w:p>
    <w:p w14:paraId="39836CCF" w14:textId="45E234DE" w:rsidR="00FC7ED4" w:rsidRPr="0003748B" w:rsidRDefault="00FC7ED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7A1D9085" w14:textId="04660A85" w:rsidR="002C7308" w:rsidRPr="0003748B" w:rsidRDefault="002C73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ณ วันที่</w:t>
      </w:r>
      <w:r w:rsidRPr="0003748B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  <w:cs/>
        </w:rPr>
        <w:t xml:space="preserve"> ธันวาคม มีดังนี้</w:t>
      </w:r>
    </w:p>
    <w:p w14:paraId="38679DCD" w14:textId="77777777" w:rsidR="002C7308" w:rsidRPr="0003748B" w:rsidRDefault="002C73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D24B5F" w:rsidRPr="0003748B" w14:paraId="04D694D7" w14:textId="77777777" w:rsidTr="006B26B9">
        <w:trPr>
          <w:tblHeader/>
        </w:trPr>
        <w:tc>
          <w:tcPr>
            <w:tcW w:w="2963" w:type="dxa"/>
          </w:tcPr>
          <w:p w14:paraId="01F21486" w14:textId="0F417276" w:rsidR="00D24B5F" w:rsidRPr="0003748B" w:rsidRDefault="00D24B5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3F0A0B8E" w14:textId="77777777" w:rsidR="00D24B5F" w:rsidRPr="0003748B" w:rsidRDefault="00D24B5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7F6A2D3D" w14:textId="77777777" w:rsidR="00D24B5F" w:rsidRPr="0003748B" w:rsidRDefault="00D24B5F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27566829" w14:textId="77777777" w:rsidR="00D24B5F" w:rsidRPr="0003748B" w:rsidRDefault="00D24B5F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38E6AF0F" w14:textId="77777777" w:rsidR="00D24B5F" w:rsidRPr="0003748B" w:rsidRDefault="00D24B5F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7BC" w:rsidRPr="0003748B" w14:paraId="690337A2" w14:textId="77777777" w:rsidTr="006B26B9">
        <w:trPr>
          <w:tblHeader/>
        </w:trPr>
        <w:tc>
          <w:tcPr>
            <w:tcW w:w="2963" w:type="dxa"/>
          </w:tcPr>
          <w:p w14:paraId="3718AD09" w14:textId="48877A87" w:rsidR="00F767BC" w:rsidRPr="0003748B" w:rsidRDefault="00F767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48B2FD33" w14:textId="559731EA" w:rsidR="00F767BC" w:rsidRPr="0003748B" w:rsidRDefault="00F767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A85995" w14:textId="1E676768" w:rsidR="00F767BC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76816A9D" w14:textId="77777777" w:rsidR="00F767BC" w:rsidRPr="0003748B" w:rsidRDefault="00F767B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5DE3FFCC" w14:textId="2153B17C" w:rsidR="00F767BC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gridSpan w:val="2"/>
          </w:tcPr>
          <w:p w14:paraId="0ED90B35" w14:textId="77777777" w:rsidR="00F767BC" w:rsidRPr="0003748B" w:rsidRDefault="00F767B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378F986B" w14:textId="37B8AAC7" w:rsidR="00F767BC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gridSpan w:val="2"/>
          </w:tcPr>
          <w:p w14:paraId="1AD70223" w14:textId="77777777" w:rsidR="00F767BC" w:rsidRPr="0003748B" w:rsidRDefault="00F767B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4579B435" w14:textId="1A55953D" w:rsidR="00F767BC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B6A5C" w:rsidRPr="0003748B" w14:paraId="48CB9E2F" w14:textId="77777777" w:rsidTr="00B46D64">
        <w:trPr>
          <w:tblHeader/>
        </w:trPr>
        <w:tc>
          <w:tcPr>
            <w:tcW w:w="4212" w:type="dxa"/>
            <w:gridSpan w:val="2"/>
          </w:tcPr>
          <w:p w14:paraId="3B7A2EA6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595C6641" w14:textId="77777777" w:rsidR="003B6A5C" w:rsidRPr="0003748B" w:rsidRDefault="003B6A5C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6D64" w:rsidRPr="0003748B" w14:paraId="43F69B5E" w14:textId="77777777" w:rsidTr="00B46D64">
        <w:trPr>
          <w:cantSplit/>
        </w:trPr>
        <w:tc>
          <w:tcPr>
            <w:tcW w:w="4212" w:type="dxa"/>
            <w:gridSpan w:val="2"/>
          </w:tcPr>
          <w:p w14:paraId="4E775451" w14:textId="6ED66D65" w:rsidR="00B46D64" w:rsidRPr="0003748B" w:rsidRDefault="00B46D64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2EA7FEA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93A21B5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BCD3C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6D3E48" w14:textId="77777777" w:rsidR="00B46D64" w:rsidRPr="0003748B" w:rsidRDefault="00B46D64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EFB0E92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6ADCA4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F651A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6A5C" w:rsidRPr="0003748B" w14:paraId="147E8FB5" w14:textId="77777777" w:rsidTr="00B46D64">
        <w:trPr>
          <w:cantSplit/>
        </w:trPr>
        <w:tc>
          <w:tcPr>
            <w:tcW w:w="4212" w:type="dxa"/>
            <w:gridSpan w:val="2"/>
          </w:tcPr>
          <w:p w14:paraId="4680515B" w14:textId="400C3010" w:rsidR="003B6A5C" w:rsidRPr="0003748B" w:rsidRDefault="003B6A5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BDF98F" w14:textId="47A8E9BC" w:rsidR="003B6A5C" w:rsidRPr="0003748B" w:rsidRDefault="009537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A1BB332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B6739C" w14:textId="3881A7C2" w:rsidR="003B6A5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70" w:type="dxa"/>
            <w:gridSpan w:val="2"/>
          </w:tcPr>
          <w:p w14:paraId="497DF778" w14:textId="77777777" w:rsidR="003B6A5C" w:rsidRPr="0003748B" w:rsidRDefault="003B6A5C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08BA198" w14:textId="24CE8BD2" w:rsidR="003B6A5C" w:rsidRPr="0003748B" w:rsidRDefault="009537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7C30662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D89FFD" w14:textId="46219709" w:rsidR="003B6A5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</w:tbl>
    <w:p w14:paraId="41F25027" w14:textId="4E8156CC" w:rsidR="00037489" w:rsidRPr="0003748B" w:rsidRDefault="0003748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899"/>
        <w:gridCol w:w="1060"/>
        <w:gridCol w:w="18"/>
        <w:gridCol w:w="218"/>
        <w:gridCol w:w="22"/>
        <w:gridCol w:w="12"/>
        <w:gridCol w:w="1078"/>
        <w:gridCol w:w="6"/>
        <w:gridCol w:w="22"/>
        <w:gridCol w:w="242"/>
        <w:gridCol w:w="9"/>
        <w:gridCol w:w="22"/>
        <w:gridCol w:w="1021"/>
        <w:gridCol w:w="27"/>
        <w:gridCol w:w="245"/>
        <w:gridCol w:w="27"/>
        <w:gridCol w:w="1079"/>
        <w:gridCol w:w="27"/>
      </w:tblGrid>
      <w:tr w:rsidR="00B46D64" w:rsidRPr="0003748B" w14:paraId="2CA62DFB" w14:textId="77777777" w:rsidTr="00842341">
        <w:trPr>
          <w:gridAfter w:val="1"/>
          <w:wAfter w:w="27" w:type="dxa"/>
          <w:cantSplit/>
        </w:trPr>
        <w:tc>
          <w:tcPr>
            <w:tcW w:w="4225" w:type="dxa"/>
            <w:gridSpan w:val="2"/>
          </w:tcPr>
          <w:p w14:paraId="4A480B1D" w14:textId="7A0074FB" w:rsidR="00B46D64" w:rsidRPr="0003748B" w:rsidRDefault="00B46D64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0" w:type="dxa"/>
          </w:tcPr>
          <w:p w14:paraId="48DF4528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386CDF68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3C36462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39EEE802" w14:textId="77777777" w:rsidR="00B46D64" w:rsidRPr="0003748B" w:rsidRDefault="00B46D64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14:paraId="1D47577D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4F42A2E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6030366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6A5C" w:rsidRPr="0003748B" w14:paraId="1707AC0A" w14:textId="77777777" w:rsidTr="00EB38F3">
        <w:trPr>
          <w:gridAfter w:val="1"/>
          <w:wAfter w:w="27" w:type="dxa"/>
          <w:cantSplit/>
        </w:trPr>
        <w:tc>
          <w:tcPr>
            <w:tcW w:w="4225" w:type="dxa"/>
            <w:gridSpan w:val="2"/>
          </w:tcPr>
          <w:p w14:paraId="1EDD5CFA" w14:textId="4A733DB4" w:rsidR="003B6A5C" w:rsidRPr="0003748B" w:rsidRDefault="003B6A5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2D44B28C" w14:textId="0B427F42" w:rsidR="003B6A5C" w:rsidRPr="0003748B" w:rsidRDefault="007E16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14:paraId="3F826287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080A9B54" w14:textId="11EFC97D" w:rsidR="003B6A5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3"/>
          </w:tcPr>
          <w:p w14:paraId="19F5A788" w14:textId="77777777" w:rsidR="003B6A5C" w:rsidRPr="0003748B" w:rsidRDefault="003B6A5C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0028C0DC" w14:textId="7FB1CBA4" w:rsidR="003B6A5C" w:rsidRPr="0003748B" w:rsidRDefault="00BB66EE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367B7118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8AE6FE6" w14:textId="30C841B9" w:rsidR="003B6A5C" w:rsidRPr="0003748B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B0620" w:rsidRPr="0003748B" w14:paraId="0482E989" w14:textId="77777777" w:rsidTr="00EB38F3">
        <w:trPr>
          <w:gridAfter w:val="1"/>
          <w:wAfter w:w="27" w:type="dxa"/>
          <w:cantSplit/>
        </w:trPr>
        <w:tc>
          <w:tcPr>
            <w:tcW w:w="4225" w:type="dxa"/>
            <w:gridSpan w:val="2"/>
          </w:tcPr>
          <w:p w14:paraId="4C375D59" w14:textId="77777777" w:rsidR="00CB0620" w:rsidRPr="0003748B" w:rsidRDefault="00CB062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14:paraId="0304FFC5" w14:textId="77777777" w:rsidR="00CB0620" w:rsidRPr="0003748B" w:rsidRDefault="00CB062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71D4D346" w14:textId="77777777" w:rsidR="00CB0620" w:rsidRPr="0003748B" w:rsidRDefault="00CB062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CBA12CE" w14:textId="77777777" w:rsidR="00CB0620" w:rsidRPr="0003748B" w:rsidRDefault="00CB0620" w:rsidP="00CB062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970224E" w14:textId="77777777" w:rsidR="00CB0620" w:rsidRPr="0003748B" w:rsidRDefault="00CB0620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3DE0F064" w14:textId="77777777" w:rsidR="00CB0620" w:rsidRPr="0003748B" w:rsidRDefault="00CB0620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7972EEF0" w14:textId="77777777" w:rsidR="00CB0620" w:rsidRPr="0003748B" w:rsidRDefault="00CB062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49455962" w14:textId="77777777" w:rsidR="00CB0620" w:rsidRPr="0003748B" w:rsidRDefault="00CB0620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F3C3B" w:rsidRPr="0003748B" w14:paraId="766CD4EE" w14:textId="77777777" w:rsidTr="00842341">
        <w:trPr>
          <w:gridAfter w:val="1"/>
          <w:wAfter w:w="27" w:type="dxa"/>
          <w:tblHeader/>
        </w:trPr>
        <w:tc>
          <w:tcPr>
            <w:tcW w:w="3326" w:type="dxa"/>
          </w:tcPr>
          <w:p w14:paraId="73C2D465" w14:textId="77777777" w:rsidR="00CF3C3B" w:rsidRPr="0003748B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14:paraId="145B21E0" w14:textId="77777777" w:rsidR="00CF3C3B" w:rsidRPr="0003748B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4" w:type="dxa"/>
            <w:gridSpan w:val="7"/>
          </w:tcPr>
          <w:p w14:paraId="072F5988" w14:textId="77777777" w:rsidR="00CF3C3B" w:rsidRPr="0003748B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3"/>
          </w:tcPr>
          <w:p w14:paraId="3E8A7100" w14:textId="77777777" w:rsidR="00CF3C3B" w:rsidRPr="0003748B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6"/>
          </w:tcPr>
          <w:p w14:paraId="601DE87C" w14:textId="77777777" w:rsidR="00CF3C3B" w:rsidRPr="0003748B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C3B" w:rsidRPr="0003748B" w14:paraId="7C671833" w14:textId="77777777" w:rsidTr="00842341">
        <w:trPr>
          <w:gridAfter w:val="1"/>
          <w:wAfter w:w="27" w:type="dxa"/>
          <w:tblHeader/>
        </w:trPr>
        <w:tc>
          <w:tcPr>
            <w:tcW w:w="3326" w:type="dxa"/>
          </w:tcPr>
          <w:p w14:paraId="4831A047" w14:textId="77777777" w:rsidR="00CF3C3B" w:rsidRPr="0003748B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32DE9A56" w14:textId="77777777" w:rsidR="00CF3C3B" w:rsidRPr="0003748B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0" w:type="dxa"/>
          </w:tcPr>
          <w:p w14:paraId="20D3A737" w14:textId="38833814" w:rsidR="00CF3C3B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72C2B7E1" w14:textId="77777777" w:rsidR="00CF3C3B" w:rsidRPr="0003748B" w:rsidRDefault="00CF3C3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8" w:type="dxa"/>
            <w:gridSpan w:val="4"/>
          </w:tcPr>
          <w:p w14:paraId="331516D8" w14:textId="1D7AE7C8" w:rsidR="00CF3C3B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gridSpan w:val="3"/>
          </w:tcPr>
          <w:p w14:paraId="4B1A29B8" w14:textId="77777777" w:rsidR="00CF3C3B" w:rsidRPr="0003748B" w:rsidRDefault="00CF3C3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gridSpan w:val="2"/>
          </w:tcPr>
          <w:p w14:paraId="45BF5C19" w14:textId="5139AC8D" w:rsidR="00CF3C3B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gridSpan w:val="2"/>
          </w:tcPr>
          <w:p w14:paraId="593D0645" w14:textId="77777777" w:rsidR="00CF3C3B" w:rsidRPr="0003748B" w:rsidRDefault="00CF3C3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  <w:gridSpan w:val="2"/>
          </w:tcPr>
          <w:p w14:paraId="15266115" w14:textId="6E7C0DD4" w:rsidR="00CF3C3B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F3C3B" w:rsidRPr="0003748B" w14:paraId="2615478C" w14:textId="77777777" w:rsidTr="00842341">
        <w:trPr>
          <w:gridAfter w:val="1"/>
          <w:wAfter w:w="27" w:type="dxa"/>
          <w:tblHeader/>
        </w:trPr>
        <w:tc>
          <w:tcPr>
            <w:tcW w:w="4225" w:type="dxa"/>
            <w:gridSpan w:val="2"/>
          </w:tcPr>
          <w:p w14:paraId="1A1857DD" w14:textId="77777777" w:rsidR="00CF3C3B" w:rsidRPr="0003748B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8" w:type="dxa"/>
            <w:gridSpan w:val="16"/>
          </w:tcPr>
          <w:p w14:paraId="32EF6C2A" w14:textId="77777777" w:rsidR="00CF3C3B" w:rsidRPr="0003748B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6D64" w:rsidRPr="0003748B" w14:paraId="018F4AC8" w14:textId="77777777" w:rsidTr="00842341">
        <w:tc>
          <w:tcPr>
            <w:tcW w:w="4225" w:type="dxa"/>
            <w:gridSpan w:val="2"/>
          </w:tcPr>
          <w:p w14:paraId="6D803F55" w14:textId="1A934D9D" w:rsidR="00B46D64" w:rsidRPr="0003748B" w:rsidRDefault="00B46D64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8" w:type="dxa"/>
            <w:gridSpan w:val="2"/>
          </w:tcPr>
          <w:p w14:paraId="6C0A8016" w14:textId="77777777" w:rsidR="00B46D64" w:rsidRPr="0003748B" w:rsidRDefault="00B46D64" w:rsidP="00FE3F8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</w:tcPr>
          <w:p w14:paraId="69E0AE85" w14:textId="77777777" w:rsidR="00B46D64" w:rsidRPr="0003748B" w:rsidRDefault="00B46D64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shd w:val="clear" w:color="auto" w:fill="auto"/>
          </w:tcPr>
          <w:p w14:paraId="6B941F1F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3"/>
            <w:shd w:val="clear" w:color="auto" w:fill="auto"/>
          </w:tcPr>
          <w:p w14:paraId="2C7ADD4D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088A253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4C80B58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5967E37E" w14:textId="77777777" w:rsidR="00B46D64" w:rsidRPr="0003748B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5DC0" w:rsidRPr="0003748B" w14:paraId="2F8189C7" w14:textId="77777777" w:rsidTr="00842341">
        <w:tc>
          <w:tcPr>
            <w:tcW w:w="4225" w:type="dxa"/>
            <w:gridSpan w:val="2"/>
          </w:tcPr>
          <w:p w14:paraId="2229AE15" w14:textId="77777777" w:rsidR="007B5DC0" w:rsidRPr="0003748B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gridSpan w:val="2"/>
          </w:tcPr>
          <w:p w14:paraId="3408277F" w14:textId="32CC9CD3" w:rsidR="007B5DC0" w:rsidRPr="0003748B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37DFF663" w14:textId="77777777" w:rsidR="007B5DC0" w:rsidRPr="0003748B" w:rsidRDefault="007B5DC0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shd w:val="clear" w:color="auto" w:fill="auto"/>
          </w:tcPr>
          <w:p w14:paraId="25FBFB7C" w14:textId="022787BE" w:rsidR="007B5DC0" w:rsidRPr="0003748B" w:rsidRDefault="007B5DC0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</w:tcPr>
          <w:p w14:paraId="4EEB992A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F5FC749" w14:textId="6A1FB09D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86D0BFE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6A71EC42" w14:textId="682E13BF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7B5DC0" w:rsidRPr="0003748B" w14:paraId="00AD4BE6" w14:textId="77777777" w:rsidTr="00842341">
        <w:tc>
          <w:tcPr>
            <w:tcW w:w="4225" w:type="dxa"/>
            <w:gridSpan w:val="2"/>
          </w:tcPr>
          <w:p w14:paraId="178F5D0E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78" w:type="dxa"/>
            <w:gridSpan w:val="2"/>
          </w:tcPr>
          <w:p w14:paraId="71F199AE" w14:textId="2E3E45E2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40" w:type="dxa"/>
            <w:gridSpan w:val="2"/>
          </w:tcPr>
          <w:p w14:paraId="5CA19FDF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18" w:type="dxa"/>
            <w:gridSpan w:val="4"/>
          </w:tcPr>
          <w:p w14:paraId="3F7F0B00" w14:textId="2404A10C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3" w:type="dxa"/>
            <w:gridSpan w:val="3"/>
          </w:tcPr>
          <w:p w14:paraId="07D5C270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2E910872" w14:textId="7B224E73" w:rsidR="007B5DC0" w:rsidRPr="0003748B" w:rsidRDefault="00AD321B" w:rsidP="0087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2" w:type="dxa"/>
            <w:gridSpan w:val="2"/>
          </w:tcPr>
          <w:p w14:paraId="0CFDDB61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6" w:type="dxa"/>
            <w:gridSpan w:val="2"/>
          </w:tcPr>
          <w:p w14:paraId="01D5C32D" w14:textId="2DBE1080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7B5DC0" w:rsidRPr="0003748B" w14:paraId="5271F4E2" w14:textId="77777777" w:rsidTr="0097509F">
        <w:tc>
          <w:tcPr>
            <w:tcW w:w="4225" w:type="dxa"/>
            <w:gridSpan w:val="2"/>
          </w:tcPr>
          <w:p w14:paraId="13457307" w14:textId="77777777" w:rsidR="007B5DC0" w:rsidRPr="0003748B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6A5A8E0E" w14:textId="6A3193BC" w:rsidR="007B5DC0" w:rsidRPr="0003748B" w:rsidRDefault="00AD321B" w:rsidP="0087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  <w:gridSpan w:val="2"/>
          </w:tcPr>
          <w:p w14:paraId="2F0896D8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tcBorders>
              <w:bottom w:val="single" w:sz="4" w:space="0" w:color="auto"/>
            </w:tcBorders>
          </w:tcPr>
          <w:p w14:paraId="778FADC3" w14:textId="0728DE4C" w:rsidR="007B5DC0" w:rsidRPr="0003748B" w:rsidRDefault="00AD321B" w:rsidP="0087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3" w:type="dxa"/>
            <w:gridSpan w:val="3"/>
          </w:tcPr>
          <w:p w14:paraId="5E0A151D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bottom w:val="single" w:sz="4" w:space="0" w:color="auto"/>
            </w:tcBorders>
          </w:tcPr>
          <w:p w14:paraId="43D8DC5E" w14:textId="632AD43F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  <w:gridSpan w:val="2"/>
          </w:tcPr>
          <w:p w14:paraId="718ACC06" w14:textId="77777777" w:rsidR="007B5DC0" w:rsidRPr="0003748B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14:paraId="74C20620" w14:textId="174BF91B" w:rsidR="007B5DC0" w:rsidRPr="0003748B" w:rsidRDefault="00AD321B" w:rsidP="008760A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B5DC0" w:rsidRPr="0003748B" w14:paraId="522B0E59" w14:textId="77777777" w:rsidTr="00A26887">
        <w:tc>
          <w:tcPr>
            <w:tcW w:w="4225" w:type="dxa"/>
            <w:gridSpan w:val="2"/>
          </w:tcPr>
          <w:p w14:paraId="78CC544B" w14:textId="371820CE" w:rsidR="007B5DC0" w:rsidRPr="0003748B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51CACB6A" w14:textId="12C84146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40" w:type="dxa"/>
            <w:gridSpan w:val="2"/>
          </w:tcPr>
          <w:p w14:paraId="6BEA793F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</w:tcBorders>
          </w:tcPr>
          <w:p w14:paraId="1D3A5AA1" w14:textId="37698F41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3" w:type="dxa"/>
            <w:gridSpan w:val="3"/>
          </w:tcPr>
          <w:p w14:paraId="62B385F6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</w:tcBorders>
          </w:tcPr>
          <w:p w14:paraId="1C272668" w14:textId="18108304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2" w:type="dxa"/>
            <w:gridSpan w:val="2"/>
          </w:tcPr>
          <w:p w14:paraId="24F916CF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</w:tcPr>
          <w:p w14:paraId="02ECD16E" w14:textId="7D46E8AB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  <w:tr w:rsidR="007B5DC0" w:rsidRPr="0003748B" w14:paraId="64E1C371" w14:textId="77777777" w:rsidTr="00A26887">
        <w:trPr>
          <w:trHeight w:val="209"/>
        </w:trPr>
        <w:tc>
          <w:tcPr>
            <w:tcW w:w="4225" w:type="dxa"/>
            <w:gridSpan w:val="2"/>
          </w:tcPr>
          <w:p w14:paraId="1986E45F" w14:textId="42E3AB5E" w:rsidR="007B5DC0" w:rsidRPr="0003748B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344A6933" w14:textId="1087B38E" w:rsidR="007B5DC0" w:rsidRPr="0003748B" w:rsidRDefault="00E9716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167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</w:tcPr>
          <w:p w14:paraId="25B29488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tcBorders>
              <w:bottom w:val="single" w:sz="4" w:space="0" w:color="auto"/>
            </w:tcBorders>
          </w:tcPr>
          <w:p w14:paraId="405F5154" w14:textId="3C302563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6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3" w:type="dxa"/>
            <w:gridSpan w:val="3"/>
          </w:tcPr>
          <w:p w14:paraId="23BFD44A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bottom w:val="single" w:sz="4" w:space="0" w:color="auto"/>
            </w:tcBorders>
          </w:tcPr>
          <w:p w14:paraId="5C827B8D" w14:textId="02EF3D3B" w:rsidR="007B5DC0" w:rsidRPr="0003748B" w:rsidRDefault="00E9716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14CABDD9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14:paraId="330F1693" w14:textId="1350BAFD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40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B5DC0" w:rsidRPr="0003748B" w14:paraId="6995D192" w14:textId="77777777" w:rsidTr="0097509F">
        <w:tc>
          <w:tcPr>
            <w:tcW w:w="4225" w:type="dxa"/>
            <w:gridSpan w:val="2"/>
          </w:tcPr>
          <w:p w14:paraId="4413AF2D" w14:textId="77777777" w:rsidR="007B5DC0" w:rsidRPr="0003748B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34251E" w14:textId="668D6D74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0" w:type="dxa"/>
            <w:gridSpan w:val="2"/>
          </w:tcPr>
          <w:p w14:paraId="6580CC95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935646C" w14:textId="0AEAEA58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3" w:type="dxa"/>
            <w:gridSpan w:val="3"/>
          </w:tcPr>
          <w:p w14:paraId="305A331D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67BC00" w14:textId="36C36CB5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2" w:type="dxa"/>
            <w:gridSpan w:val="2"/>
          </w:tcPr>
          <w:p w14:paraId="19A40506" w14:textId="77777777" w:rsidR="007B5DC0" w:rsidRPr="0003748B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61736C" w14:textId="6505FA15" w:rsidR="007B5DC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</w:tr>
      <w:tr w:rsidR="003B2E26" w:rsidRPr="0003748B" w14:paraId="2588338A" w14:textId="77777777" w:rsidTr="0097509F">
        <w:tc>
          <w:tcPr>
            <w:tcW w:w="3326" w:type="dxa"/>
          </w:tcPr>
          <w:p w14:paraId="692A3E1A" w14:textId="77777777" w:rsidR="003B2E26" w:rsidRPr="0003748B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149D6B5A" w14:textId="77777777" w:rsidR="003B2E26" w:rsidRPr="0003748B" w:rsidRDefault="003B2E26" w:rsidP="00FE3F8B">
            <w:pPr>
              <w:pStyle w:val="a1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</w:tcPr>
          <w:p w14:paraId="762C117E" w14:textId="77777777" w:rsidR="003B2E26" w:rsidRPr="0003748B" w:rsidRDefault="003B2E26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13A7F8A6" w14:textId="77777777" w:rsidR="003B2E26" w:rsidRPr="0003748B" w:rsidRDefault="003B2E2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8" w:type="dxa"/>
            <w:gridSpan w:val="4"/>
            <w:tcBorders>
              <w:top w:val="double" w:sz="4" w:space="0" w:color="auto"/>
            </w:tcBorders>
          </w:tcPr>
          <w:p w14:paraId="2DFAC51C" w14:textId="77777777" w:rsidR="003B2E26" w:rsidRPr="0003748B" w:rsidRDefault="003B2E26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3"/>
          </w:tcPr>
          <w:p w14:paraId="08687D9F" w14:textId="77777777" w:rsidR="003B2E26" w:rsidRPr="0003748B" w:rsidRDefault="003B2E2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8" w:type="dxa"/>
            <w:gridSpan w:val="2"/>
            <w:tcBorders>
              <w:top w:val="double" w:sz="4" w:space="0" w:color="auto"/>
            </w:tcBorders>
          </w:tcPr>
          <w:p w14:paraId="2BA7E3F3" w14:textId="77777777" w:rsidR="003B2E26" w:rsidRPr="0003748B" w:rsidRDefault="003B2E26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62E0BB0A" w14:textId="77777777" w:rsidR="003B2E26" w:rsidRPr="0003748B" w:rsidRDefault="003B2E2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</w:tcPr>
          <w:p w14:paraId="62745FB3" w14:textId="77777777" w:rsidR="003B2E26" w:rsidRPr="0003748B" w:rsidRDefault="003B2E26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5A91" w:rsidRPr="0003748B" w14:paraId="793458A1" w14:textId="77777777" w:rsidTr="00842341">
        <w:tc>
          <w:tcPr>
            <w:tcW w:w="3326" w:type="dxa"/>
          </w:tcPr>
          <w:p w14:paraId="7E92FBEF" w14:textId="6DE71744" w:rsidR="00825A91" w:rsidRPr="0003748B" w:rsidRDefault="00825A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99" w:type="dxa"/>
          </w:tcPr>
          <w:p w14:paraId="67D7ECC5" w14:textId="4CB350EA" w:rsidR="00825A91" w:rsidRPr="0003748B" w:rsidRDefault="00825A91" w:rsidP="00FE3F8B">
            <w:pPr>
              <w:pStyle w:val="a1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gridSpan w:val="2"/>
          </w:tcPr>
          <w:p w14:paraId="61A31F9A" w14:textId="2F90B152" w:rsidR="00825A91" w:rsidRPr="0003748B" w:rsidRDefault="00825A91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4A002F36" w14:textId="77777777" w:rsidR="00825A91" w:rsidRPr="0003748B" w:rsidRDefault="00825A91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8" w:type="dxa"/>
            <w:gridSpan w:val="4"/>
          </w:tcPr>
          <w:p w14:paraId="04200369" w14:textId="4F594AA0" w:rsidR="00825A91" w:rsidRPr="0003748B" w:rsidRDefault="00825A91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3"/>
          </w:tcPr>
          <w:p w14:paraId="5B2F8FFC" w14:textId="77777777" w:rsidR="00825A91" w:rsidRPr="0003748B" w:rsidRDefault="00825A91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8" w:type="dxa"/>
            <w:gridSpan w:val="2"/>
          </w:tcPr>
          <w:p w14:paraId="4AB3A344" w14:textId="4AE1B13D" w:rsidR="00825A91" w:rsidRPr="0003748B" w:rsidRDefault="00825A91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688B570B" w14:textId="77777777" w:rsidR="00825A91" w:rsidRPr="0003748B" w:rsidRDefault="00825A91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  <w:gridSpan w:val="2"/>
          </w:tcPr>
          <w:p w14:paraId="44973E0D" w14:textId="305513B4" w:rsidR="00825A91" w:rsidRPr="0003748B" w:rsidRDefault="00825A91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7716" w:rsidRPr="0003748B" w14:paraId="47BA271B" w14:textId="77777777" w:rsidTr="00842341">
        <w:tc>
          <w:tcPr>
            <w:tcW w:w="3326" w:type="dxa"/>
          </w:tcPr>
          <w:p w14:paraId="18FB5FC3" w14:textId="21261255" w:rsidR="00F27716" w:rsidRPr="0003748B" w:rsidRDefault="00EA7FE9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  <w:r w:rsidR="00F27716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99" w:type="dxa"/>
          </w:tcPr>
          <w:p w14:paraId="7E956FD6" w14:textId="74A09B0E" w:rsidR="00F2771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78" w:type="dxa"/>
            <w:gridSpan w:val="2"/>
          </w:tcPr>
          <w:p w14:paraId="45F06731" w14:textId="11B0A04B" w:rsidR="00F27716" w:rsidRPr="0003748B" w:rsidRDefault="00EA7FE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32B3A5C8" w14:textId="77777777" w:rsidR="00F27716" w:rsidRPr="0003748B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4"/>
          </w:tcPr>
          <w:p w14:paraId="30EBC179" w14:textId="77777777" w:rsidR="00F27716" w:rsidRPr="0003748B" w:rsidRDefault="00F2771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5F6A144C" w14:textId="77777777" w:rsidR="00F27716" w:rsidRPr="0003748B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0399A38B" w14:textId="67AABC80" w:rsidR="00F27716" w:rsidRPr="0003748B" w:rsidRDefault="003475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3823CF9B" w14:textId="77777777" w:rsidR="00F27716" w:rsidRPr="0003748B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</w:tcPr>
          <w:p w14:paraId="50E04B6B" w14:textId="0DD85BC0" w:rsidR="00F27716" w:rsidRPr="0003748B" w:rsidRDefault="0004392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27716" w:rsidRPr="0003748B" w14:paraId="0E6A4F23" w14:textId="77777777" w:rsidTr="00842341">
        <w:tc>
          <w:tcPr>
            <w:tcW w:w="3326" w:type="dxa"/>
          </w:tcPr>
          <w:p w14:paraId="2557EBC0" w14:textId="5FB57D35" w:rsidR="00F27716" w:rsidRPr="0003748B" w:rsidRDefault="00F27716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99" w:type="dxa"/>
          </w:tcPr>
          <w:p w14:paraId="38FBF200" w14:textId="59E190D1" w:rsidR="00F27716" w:rsidRPr="0003748B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47FCE41" w14:textId="5FDC3375" w:rsidR="00F27716" w:rsidRPr="0003748B" w:rsidRDefault="003475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26186ECE" w14:textId="77777777" w:rsidR="00F27716" w:rsidRPr="0003748B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4"/>
          </w:tcPr>
          <w:p w14:paraId="125F8A7D" w14:textId="1173359D" w:rsidR="00F27716" w:rsidRPr="0003748B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30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3" w:type="dxa"/>
            <w:gridSpan w:val="3"/>
          </w:tcPr>
          <w:p w14:paraId="765092FB" w14:textId="77777777" w:rsidR="00F27716" w:rsidRPr="0003748B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0C23A285" w14:textId="70DF9012" w:rsidR="00F27716" w:rsidRPr="0003748B" w:rsidRDefault="003475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4E1E7B31" w14:textId="77777777" w:rsidR="00F27716" w:rsidRPr="0003748B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</w:tcPr>
          <w:p w14:paraId="0268ED75" w14:textId="252D5A3F" w:rsidR="00F27716" w:rsidRPr="0003748B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30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</w:tbl>
    <w:p w14:paraId="4A41B51E" w14:textId="77777777" w:rsidR="00BF3C5E" w:rsidRDefault="00BF3C5E"/>
    <w:p w14:paraId="6692B08A" w14:textId="77777777" w:rsidR="00BF3C5E" w:rsidRDefault="00BF3C5E"/>
    <w:p w14:paraId="60F19FFC" w14:textId="77777777" w:rsidR="00BF3C5E" w:rsidRDefault="00BF3C5E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899"/>
        <w:gridCol w:w="1060"/>
        <w:gridCol w:w="18"/>
        <w:gridCol w:w="218"/>
        <w:gridCol w:w="22"/>
        <w:gridCol w:w="1096"/>
        <w:gridCol w:w="12"/>
        <w:gridCol w:w="10"/>
        <w:gridCol w:w="230"/>
        <w:gridCol w:w="21"/>
        <w:gridCol w:w="22"/>
        <w:gridCol w:w="1021"/>
        <w:gridCol w:w="27"/>
        <w:gridCol w:w="18"/>
        <w:gridCol w:w="227"/>
        <w:gridCol w:w="9"/>
        <w:gridCol w:w="18"/>
        <w:gridCol w:w="1079"/>
        <w:gridCol w:w="27"/>
      </w:tblGrid>
      <w:tr w:rsidR="00BF3C5E" w:rsidRPr="0003748B" w14:paraId="0F834ACA" w14:textId="77777777" w:rsidTr="008B198B">
        <w:trPr>
          <w:gridAfter w:val="1"/>
          <w:wAfter w:w="27" w:type="dxa"/>
          <w:tblHeader/>
        </w:trPr>
        <w:tc>
          <w:tcPr>
            <w:tcW w:w="3326" w:type="dxa"/>
          </w:tcPr>
          <w:p w14:paraId="46E98588" w14:textId="77777777" w:rsidR="00BF3C5E" w:rsidRPr="0003748B" w:rsidRDefault="00BF3C5E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14:paraId="07B47AB7" w14:textId="77777777" w:rsidR="00BF3C5E" w:rsidRPr="0003748B" w:rsidRDefault="00BF3C5E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4" w:type="dxa"/>
            <w:gridSpan w:val="5"/>
          </w:tcPr>
          <w:p w14:paraId="31D47CD2" w14:textId="77777777" w:rsidR="00BF3C5E" w:rsidRPr="0003748B" w:rsidRDefault="00BF3C5E" w:rsidP="008B19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4"/>
          </w:tcPr>
          <w:p w14:paraId="3FC562ED" w14:textId="77777777" w:rsidR="00BF3C5E" w:rsidRPr="0003748B" w:rsidRDefault="00BF3C5E" w:rsidP="008B19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8"/>
          </w:tcPr>
          <w:p w14:paraId="1270E163" w14:textId="77777777" w:rsidR="00BF3C5E" w:rsidRPr="0003748B" w:rsidRDefault="00BF3C5E" w:rsidP="008B19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C5E" w:rsidRPr="0003748B" w14:paraId="51157C69" w14:textId="77777777" w:rsidTr="008B198B">
        <w:trPr>
          <w:gridAfter w:val="1"/>
          <w:wAfter w:w="27" w:type="dxa"/>
          <w:tblHeader/>
        </w:trPr>
        <w:tc>
          <w:tcPr>
            <w:tcW w:w="3326" w:type="dxa"/>
          </w:tcPr>
          <w:p w14:paraId="3AD8E739" w14:textId="77777777" w:rsidR="00BF3C5E" w:rsidRPr="0003748B" w:rsidRDefault="00BF3C5E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2E2B4642" w14:textId="640EE173" w:rsidR="00BF3C5E" w:rsidRPr="0003748B" w:rsidRDefault="00BF3C5E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4D330F91" w14:textId="72F8BCE9" w:rsidR="00BF3C5E" w:rsidRPr="0003748B" w:rsidRDefault="00AD321B" w:rsidP="008B19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3AE9135B" w14:textId="77777777" w:rsidR="00BF3C5E" w:rsidRPr="0003748B" w:rsidRDefault="00BF3C5E" w:rsidP="008B19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8" w:type="dxa"/>
            <w:gridSpan w:val="2"/>
          </w:tcPr>
          <w:p w14:paraId="1A985032" w14:textId="73190D2F" w:rsidR="00BF3C5E" w:rsidRPr="0003748B" w:rsidRDefault="00AD321B" w:rsidP="008B19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gridSpan w:val="4"/>
          </w:tcPr>
          <w:p w14:paraId="6049423D" w14:textId="77777777" w:rsidR="00BF3C5E" w:rsidRPr="0003748B" w:rsidRDefault="00BF3C5E" w:rsidP="008B19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gridSpan w:val="2"/>
          </w:tcPr>
          <w:p w14:paraId="757F0136" w14:textId="43749FA6" w:rsidR="00BF3C5E" w:rsidRPr="0003748B" w:rsidRDefault="00AD321B" w:rsidP="008B19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gridSpan w:val="3"/>
          </w:tcPr>
          <w:p w14:paraId="245E79C4" w14:textId="77777777" w:rsidR="00BF3C5E" w:rsidRPr="0003748B" w:rsidRDefault="00BF3C5E" w:rsidP="008B19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  <w:gridSpan w:val="3"/>
          </w:tcPr>
          <w:p w14:paraId="57722580" w14:textId="58F4CF25" w:rsidR="00BF3C5E" w:rsidRPr="0003748B" w:rsidRDefault="00AD321B" w:rsidP="008B19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F3C5E" w:rsidRPr="0003748B" w14:paraId="4873E116" w14:textId="77777777" w:rsidTr="00701A15">
        <w:trPr>
          <w:gridAfter w:val="1"/>
          <w:wAfter w:w="27" w:type="dxa"/>
          <w:tblHeader/>
        </w:trPr>
        <w:tc>
          <w:tcPr>
            <w:tcW w:w="3326" w:type="dxa"/>
          </w:tcPr>
          <w:p w14:paraId="0480E5C7" w14:textId="77777777" w:rsidR="00BF3C5E" w:rsidRPr="0003748B" w:rsidRDefault="00BF3C5E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5FFBA7EE" w14:textId="77777777" w:rsidR="00BF3C5E" w:rsidRPr="0003748B" w:rsidRDefault="00BF3C5E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8" w:type="dxa"/>
            <w:gridSpan w:val="17"/>
          </w:tcPr>
          <w:p w14:paraId="4EF5D832" w14:textId="6BB8998E" w:rsidR="00BF3C5E" w:rsidRPr="0003748B" w:rsidRDefault="00BF3C5E" w:rsidP="008B19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12104" w:rsidRPr="0003748B" w14:paraId="253D7688" w14:textId="77777777" w:rsidTr="00842341">
        <w:tc>
          <w:tcPr>
            <w:tcW w:w="3326" w:type="dxa"/>
          </w:tcPr>
          <w:p w14:paraId="0ECD6D55" w14:textId="60ABDDC7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899" w:type="dxa"/>
          </w:tcPr>
          <w:p w14:paraId="79E81856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7FA9FDD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</w:tcPr>
          <w:p w14:paraId="44D3CE9B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0CA9EAAD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</w:tcPr>
          <w:p w14:paraId="6D9CA492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2D6257F2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4"/>
          </w:tcPr>
          <w:p w14:paraId="30D4AFC3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</w:tcPr>
          <w:p w14:paraId="6A67A54D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104" w:rsidRPr="0003748B" w14:paraId="114DC830" w14:textId="77777777" w:rsidTr="00842341">
        <w:tc>
          <w:tcPr>
            <w:tcW w:w="3326" w:type="dxa"/>
          </w:tcPr>
          <w:p w14:paraId="3465E3C1" w14:textId="77777777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9" w:type="dxa"/>
          </w:tcPr>
          <w:p w14:paraId="695C4044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3DF2E91" w14:textId="4DB8091A" w:rsidR="00812104" w:rsidRPr="0003748B" w:rsidRDefault="00812104" w:rsidP="00812104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640A4724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79582171" w14:textId="7469CEF3" w:rsidR="00812104" w:rsidRPr="0003748B" w:rsidRDefault="00812104" w:rsidP="00812104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4507E56F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5AF9B70D" w14:textId="72DACACD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2" w:type="dxa"/>
            <w:gridSpan w:val="4"/>
          </w:tcPr>
          <w:p w14:paraId="38F064DC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</w:tcPr>
          <w:p w14:paraId="795A1E6A" w14:textId="3F5D0863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812104" w:rsidRPr="0003748B" w14:paraId="39F33420" w14:textId="77777777" w:rsidTr="00505D8B">
        <w:tc>
          <w:tcPr>
            <w:tcW w:w="3326" w:type="dxa"/>
          </w:tcPr>
          <w:p w14:paraId="158DBC42" w14:textId="72213B6B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899" w:type="dxa"/>
          </w:tcPr>
          <w:p w14:paraId="7855343E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797BFA87" w14:textId="0F6E69BC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0" w:type="dxa"/>
            <w:gridSpan w:val="2"/>
          </w:tcPr>
          <w:p w14:paraId="244702FB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auto"/>
            </w:tcBorders>
          </w:tcPr>
          <w:p w14:paraId="534A2D6D" w14:textId="3BF6AB2B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3" w:type="dxa"/>
            <w:gridSpan w:val="3"/>
          </w:tcPr>
          <w:p w14:paraId="5FBD8B0F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bottom w:val="single" w:sz="4" w:space="0" w:color="auto"/>
            </w:tcBorders>
          </w:tcPr>
          <w:p w14:paraId="058C9DD6" w14:textId="01FCB57C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2" w:type="dxa"/>
            <w:gridSpan w:val="4"/>
          </w:tcPr>
          <w:p w14:paraId="7E8FD6FB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14:paraId="6F375CE2" w14:textId="11D25DB3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12104" w:rsidRPr="0003748B" w14:paraId="277DCF34" w14:textId="77777777" w:rsidTr="00505D8B">
        <w:tc>
          <w:tcPr>
            <w:tcW w:w="3326" w:type="dxa"/>
          </w:tcPr>
          <w:p w14:paraId="677D4239" w14:textId="2D3E7100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dxa"/>
          </w:tcPr>
          <w:p w14:paraId="6C31ADCD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4B6269EF" w14:textId="476F9D63" w:rsidR="00812104" w:rsidRPr="0003748B" w:rsidRDefault="00AD321B" w:rsidP="0050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40" w:type="dxa"/>
            <w:gridSpan w:val="2"/>
          </w:tcPr>
          <w:p w14:paraId="1986DEE0" w14:textId="77777777" w:rsidR="00812104" w:rsidRPr="0003748B" w:rsidRDefault="00812104" w:rsidP="0050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</w:tcBorders>
          </w:tcPr>
          <w:p w14:paraId="6621042D" w14:textId="0958C0D4" w:rsidR="00812104" w:rsidRPr="0003748B" w:rsidRDefault="00AD321B" w:rsidP="0050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  <w:gridSpan w:val="3"/>
          </w:tcPr>
          <w:p w14:paraId="1BAA1328" w14:textId="77777777" w:rsidR="00812104" w:rsidRPr="0003748B" w:rsidRDefault="00812104" w:rsidP="0050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</w:tcBorders>
          </w:tcPr>
          <w:p w14:paraId="66ADB314" w14:textId="5EF6169D" w:rsidR="00812104" w:rsidRPr="0003748B" w:rsidRDefault="00AD321B" w:rsidP="0050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2" w:type="dxa"/>
            <w:gridSpan w:val="4"/>
          </w:tcPr>
          <w:p w14:paraId="30BC0665" w14:textId="77777777" w:rsidR="00812104" w:rsidRPr="0003748B" w:rsidRDefault="00812104" w:rsidP="0050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</w:tcPr>
          <w:p w14:paraId="384E1B65" w14:textId="30AB696A" w:rsidR="00812104" w:rsidRPr="0003748B" w:rsidRDefault="00AD321B" w:rsidP="0050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</w:tr>
      <w:tr w:rsidR="00812104" w:rsidRPr="0003748B" w14:paraId="445F3B87" w14:textId="77777777" w:rsidTr="00505D8B">
        <w:tc>
          <w:tcPr>
            <w:tcW w:w="3326" w:type="dxa"/>
          </w:tcPr>
          <w:p w14:paraId="1651B2EE" w14:textId="77777777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4CF074C" w14:textId="0E4764AE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ind w:right="-3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99" w:type="dxa"/>
          </w:tcPr>
          <w:p w14:paraId="25CE1CBD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232E51C7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4B469D0" w14:textId="1D60E196" w:rsidR="00812104" w:rsidRPr="0003748B" w:rsidRDefault="00812104" w:rsidP="00812104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084C1055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auto"/>
            </w:tcBorders>
          </w:tcPr>
          <w:p w14:paraId="4AE0FC50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310F0CB" w14:textId="343C611B" w:rsidR="00812104" w:rsidRPr="0003748B" w:rsidRDefault="00812104" w:rsidP="00812104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4BF2810C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bottom w:val="single" w:sz="4" w:space="0" w:color="auto"/>
            </w:tcBorders>
          </w:tcPr>
          <w:p w14:paraId="00756907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  <w:p w14:paraId="0901E6EC" w14:textId="332F155A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4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4"/>
          </w:tcPr>
          <w:p w14:paraId="2904A68E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14:paraId="4806409A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  <w:p w14:paraId="023EF590" w14:textId="3232582D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12104" w:rsidRPr="0003748B" w14:paraId="0EDECE8F" w14:textId="77777777" w:rsidTr="00505D8B">
        <w:tc>
          <w:tcPr>
            <w:tcW w:w="3326" w:type="dxa"/>
          </w:tcPr>
          <w:p w14:paraId="147B75F3" w14:textId="77777777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9" w:type="dxa"/>
          </w:tcPr>
          <w:p w14:paraId="530E98D1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68B5D4" w14:textId="510E9634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40" w:type="dxa"/>
            <w:gridSpan w:val="2"/>
          </w:tcPr>
          <w:p w14:paraId="4F147BF4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FE415BB" w14:textId="16277447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  <w:gridSpan w:val="3"/>
          </w:tcPr>
          <w:p w14:paraId="4C229BD2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C0AEEA" w14:textId="44DB5668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2" w:type="dxa"/>
            <w:gridSpan w:val="4"/>
          </w:tcPr>
          <w:p w14:paraId="090328DE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4388AA" w14:textId="74086F75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  <w:tr w:rsidR="00812104" w:rsidRPr="0003748B" w14:paraId="306067B2" w14:textId="77777777" w:rsidTr="00505D8B">
        <w:tc>
          <w:tcPr>
            <w:tcW w:w="3326" w:type="dxa"/>
          </w:tcPr>
          <w:p w14:paraId="34115F5A" w14:textId="77777777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04D44F4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</w:tcPr>
          <w:p w14:paraId="1983BC9D" w14:textId="720977FE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" w:type="dxa"/>
            <w:gridSpan w:val="2"/>
          </w:tcPr>
          <w:p w14:paraId="6DE7A05C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8" w:type="dxa"/>
            <w:gridSpan w:val="3"/>
            <w:tcBorders>
              <w:top w:val="double" w:sz="4" w:space="0" w:color="auto"/>
            </w:tcBorders>
          </w:tcPr>
          <w:p w14:paraId="69FFD4A4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  <w:gridSpan w:val="3"/>
          </w:tcPr>
          <w:p w14:paraId="168D9516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8" w:type="dxa"/>
            <w:gridSpan w:val="2"/>
            <w:tcBorders>
              <w:top w:val="double" w:sz="4" w:space="0" w:color="auto"/>
            </w:tcBorders>
          </w:tcPr>
          <w:p w14:paraId="509D29FC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  <w:gridSpan w:val="4"/>
          </w:tcPr>
          <w:p w14:paraId="38607CD8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</w:tcPr>
          <w:p w14:paraId="68A22B34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2104" w:rsidRPr="0003748B" w14:paraId="1A4EB974" w14:textId="77777777" w:rsidTr="00842341">
        <w:tc>
          <w:tcPr>
            <w:tcW w:w="3326" w:type="dxa"/>
          </w:tcPr>
          <w:p w14:paraId="3F7B0C59" w14:textId="08CC29D3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ind w:right="-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99" w:type="dxa"/>
          </w:tcPr>
          <w:p w14:paraId="4B55E540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</w:tcPr>
          <w:p w14:paraId="6E959AA1" w14:textId="5F5B443E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</w:tcPr>
          <w:p w14:paraId="7C5A0CB1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25A5EC65" w14:textId="56938124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3"/>
          </w:tcPr>
          <w:p w14:paraId="696AAF89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3CDD1A99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4"/>
          </w:tcPr>
          <w:p w14:paraId="095234C7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</w:tcPr>
          <w:p w14:paraId="31BF7DED" w14:textId="53A0B02D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104" w:rsidRPr="0003748B" w14:paraId="5753B474" w14:textId="77777777" w:rsidTr="00842341">
        <w:tc>
          <w:tcPr>
            <w:tcW w:w="3326" w:type="dxa"/>
          </w:tcPr>
          <w:p w14:paraId="309CB0E4" w14:textId="07DBF617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99" w:type="dxa"/>
          </w:tcPr>
          <w:p w14:paraId="11A81118" w14:textId="0D58DBE1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B621CFB" w14:textId="69C48D7A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1DFE9144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0967F280" w14:textId="3562849B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73CEDAA9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6F3958E1" w14:textId="3677CF11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4"/>
          </w:tcPr>
          <w:p w14:paraId="0613AEF8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</w:tcPr>
          <w:p w14:paraId="046FFD43" w14:textId="124D2114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104" w:rsidRPr="0003748B" w14:paraId="00B4D905" w14:textId="77777777" w:rsidTr="00842341">
        <w:trPr>
          <w:trHeight w:val="227"/>
        </w:trPr>
        <w:tc>
          <w:tcPr>
            <w:tcW w:w="3326" w:type="dxa"/>
          </w:tcPr>
          <w:p w14:paraId="17E0C640" w14:textId="77777777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5224CE2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78" w:type="dxa"/>
            <w:gridSpan w:val="2"/>
          </w:tcPr>
          <w:p w14:paraId="2FEC4674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0" w:type="dxa"/>
            <w:gridSpan w:val="2"/>
          </w:tcPr>
          <w:p w14:paraId="1657AD81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8" w:type="dxa"/>
            <w:gridSpan w:val="3"/>
          </w:tcPr>
          <w:p w14:paraId="3CA7EDC7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  <w:gridSpan w:val="3"/>
          </w:tcPr>
          <w:p w14:paraId="1159C2D0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8" w:type="dxa"/>
            <w:gridSpan w:val="2"/>
          </w:tcPr>
          <w:p w14:paraId="3B935F08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  <w:gridSpan w:val="4"/>
          </w:tcPr>
          <w:p w14:paraId="1FB19BF6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</w:tcPr>
          <w:p w14:paraId="7BB8EEFA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2104" w:rsidRPr="0003748B" w14:paraId="0647EF6F" w14:textId="77777777" w:rsidTr="00503249">
        <w:tc>
          <w:tcPr>
            <w:tcW w:w="3326" w:type="dxa"/>
          </w:tcPr>
          <w:p w14:paraId="34F65362" w14:textId="78A15B09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 - เงินมัดจำ</w:t>
            </w:r>
          </w:p>
        </w:tc>
        <w:tc>
          <w:tcPr>
            <w:tcW w:w="899" w:type="dxa"/>
          </w:tcPr>
          <w:p w14:paraId="68E9A3C7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63CF214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</w:tcPr>
          <w:p w14:paraId="4B1FD743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1F91F1B2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</w:tcPr>
          <w:p w14:paraId="3CF1F0A9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28AA69AC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4"/>
          </w:tcPr>
          <w:p w14:paraId="2CA4C301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</w:tcPr>
          <w:p w14:paraId="47D9B6D5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104" w:rsidRPr="0003748B" w14:paraId="420D61AB" w14:textId="77777777" w:rsidTr="00503249">
        <w:tc>
          <w:tcPr>
            <w:tcW w:w="3326" w:type="dxa"/>
          </w:tcPr>
          <w:p w14:paraId="13C5108D" w14:textId="4B0E506C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9" w:type="dxa"/>
          </w:tcPr>
          <w:p w14:paraId="0A18ACF2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</w:tcPr>
          <w:p w14:paraId="6FAF6A79" w14:textId="6CAB458F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37948464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  <w:tcBorders>
              <w:bottom w:val="double" w:sz="4" w:space="0" w:color="auto"/>
            </w:tcBorders>
          </w:tcPr>
          <w:p w14:paraId="57A7C179" w14:textId="7F30182C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59B6344B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163"/>
                <w:tab w:val="decimal" w:pos="790"/>
              </w:tabs>
              <w:spacing w:line="240" w:lineRule="auto"/>
              <w:ind w:left="-108" w:righ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bottom w:val="double" w:sz="4" w:space="0" w:color="auto"/>
            </w:tcBorders>
          </w:tcPr>
          <w:p w14:paraId="3E010C52" w14:textId="3ADD1D1A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  <w:tc>
          <w:tcPr>
            <w:tcW w:w="272" w:type="dxa"/>
            <w:gridSpan w:val="4"/>
          </w:tcPr>
          <w:p w14:paraId="49426EEB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double" w:sz="4" w:space="0" w:color="auto"/>
            </w:tcBorders>
          </w:tcPr>
          <w:p w14:paraId="14A61201" w14:textId="036F8282" w:rsidR="00812104" w:rsidRPr="0003748B" w:rsidRDefault="00AD321B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</w:tr>
      <w:tr w:rsidR="00812104" w:rsidRPr="0003748B" w14:paraId="31BD3DD8" w14:textId="77777777" w:rsidTr="00EC71B0">
        <w:tc>
          <w:tcPr>
            <w:tcW w:w="3326" w:type="dxa"/>
          </w:tcPr>
          <w:p w14:paraId="1668A488" w14:textId="77777777" w:rsidR="00812104" w:rsidRPr="0003748B" w:rsidRDefault="00812104" w:rsidP="00812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77CACDA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</w:tcPr>
          <w:p w14:paraId="150010EC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0" w:type="dxa"/>
            <w:gridSpan w:val="2"/>
          </w:tcPr>
          <w:p w14:paraId="3E95EC86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8" w:type="dxa"/>
            <w:gridSpan w:val="3"/>
            <w:tcBorders>
              <w:top w:val="double" w:sz="4" w:space="0" w:color="auto"/>
            </w:tcBorders>
          </w:tcPr>
          <w:p w14:paraId="189FB2C3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  <w:gridSpan w:val="3"/>
          </w:tcPr>
          <w:p w14:paraId="4199B3C3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8" w:type="dxa"/>
            <w:gridSpan w:val="2"/>
            <w:tcBorders>
              <w:top w:val="double" w:sz="4" w:space="0" w:color="auto"/>
            </w:tcBorders>
          </w:tcPr>
          <w:p w14:paraId="40922046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  <w:gridSpan w:val="4"/>
          </w:tcPr>
          <w:p w14:paraId="40ECEE81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</w:tcPr>
          <w:p w14:paraId="5C8692DE" w14:textId="77777777" w:rsidR="00812104" w:rsidRPr="0003748B" w:rsidRDefault="00812104" w:rsidP="0081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6B84" w:rsidRPr="0003748B" w14:paraId="586D05CA" w14:textId="77777777" w:rsidTr="00842341">
        <w:tblPrEx>
          <w:tblLook w:val="04A0" w:firstRow="1" w:lastRow="0" w:firstColumn="1" w:lastColumn="0" w:noHBand="0" w:noVBand="1"/>
        </w:tblPrEx>
        <w:tc>
          <w:tcPr>
            <w:tcW w:w="3326" w:type="dxa"/>
            <w:shd w:val="clear" w:color="auto" w:fill="auto"/>
            <w:vAlign w:val="bottom"/>
          </w:tcPr>
          <w:p w14:paraId="7166E6A7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13AB9B18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6"/>
            <w:shd w:val="clear" w:color="auto" w:fill="auto"/>
            <w:vAlign w:val="bottom"/>
          </w:tcPr>
          <w:p w14:paraId="3969961A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2B027A2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10"/>
            <w:shd w:val="clear" w:color="auto" w:fill="auto"/>
            <w:vAlign w:val="bottom"/>
          </w:tcPr>
          <w:p w14:paraId="5AED3091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5661" w:rsidRPr="0003748B" w14:paraId="416C5A15" w14:textId="77777777" w:rsidTr="00842341">
        <w:tblPrEx>
          <w:tblLook w:val="04A0" w:firstRow="1" w:lastRow="0" w:firstColumn="1" w:lastColumn="0" w:noHBand="0" w:noVBand="1"/>
        </w:tblPrEx>
        <w:tc>
          <w:tcPr>
            <w:tcW w:w="3326" w:type="dxa"/>
            <w:shd w:val="clear" w:color="auto" w:fill="auto"/>
            <w:vAlign w:val="bottom"/>
          </w:tcPr>
          <w:p w14:paraId="6983EB6D" w14:textId="77777777" w:rsidR="00FF5661" w:rsidRPr="0003748B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04EB94A9" w14:textId="66C090CC" w:rsidR="00FF5661" w:rsidRPr="0003748B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5CB2C5A0" w14:textId="22270A55" w:rsidR="00FF56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gridSpan w:val="2"/>
          </w:tcPr>
          <w:p w14:paraId="515467BC" w14:textId="77777777" w:rsidR="00FF5661" w:rsidRPr="0003748B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2E1C849E" w14:textId="023B642F" w:rsidR="00FF56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7187BC4" w14:textId="77777777" w:rsidR="00FF5661" w:rsidRPr="0003748B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shd w:val="clear" w:color="auto" w:fill="auto"/>
          </w:tcPr>
          <w:p w14:paraId="2150C3EE" w14:textId="54EC9F9E" w:rsidR="00FF56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793E01" w14:textId="77777777" w:rsidR="00FF5661" w:rsidRPr="0003748B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shd w:val="clear" w:color="auto" w:fill="auto"/>
          </w:tcPr>
          <w:p w14:paraId="704C7D35" w14:textId="3F4AA132" w:rsidR="00FF56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86B84" w:rsidRPr="0003748B" w14:paraId="03AD531F" w14:textId="77777777" w:rsidTr="00842341">
        <w:tblPrEx>
          <w:tblLook w:val="04A0" w:firstRow="1" w:lastRow="0" w:firstColumn="1" w:lastColumn="0" w:noHBand="0" w:noVBand="1"/>
        </w:tblPrEx>
        <w:tc>
          <w:tcPr>
            <w:tcW w:w="3326" w:type="dxa"/>
            <w:shd w:val="clear" w:color="auto" w:fill="auto"/>
          </w:tcPr>
          <w:p w14:paraId="74C8ACF8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14:paraId="51A0A206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6"/>
            <w:shd w:val="clear" w:color="auto" w:fill="auto"/>
          </w:tcPr>
          <w:p w14:paraId="1A74AACE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8C96686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10"/>
            <w:shd w:val="clear" w:color="auto" w:fill="auto"/>
          </w:tcPr>
          <w:p w14:paraId="316ED34F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6B84" w:rsidRPr="0003748B" w14:paraId="78223EAF" w14:textId="77777777" w:rsidTr="00842341">
        <w:tblPrEx>
          <w:tblLook w:val="04A0" w:firstRow="1" w:lastRow="0" w:firstColumn="1" w:lastColumn="0" w:noHBand="0" w:noVBand="1"/>
        </w:tblPrEx>
        <w:tc>
          <w:tcPr>
            <w:tcW w:w="3326" w:type="dxa"/>
            <w:shd w:val="clear" w:color="auto" w:fill="auto"/>
          </w:tcPr>
          <w:p w14:paraId="2B5A8270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99" w:type="dxa"/>
          </w:tcPr>
          <w:p w14:paraId="4A4AC2AD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311B4555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7E3FA996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6B59EC48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3CA6BAE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shd w:val="clear" w:color="auto" w:fill="auto"/>
          </w:tcPr>
          <w:p w14:paraId="3791F736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5C595FA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shd w:val="clear" w:color="auto" w:fill="auto"/>
          </w:tcPr>
          <w:p w14:paraId="38177CF9" w14:textId="77777777" w:rsidR="00F86B84" w:rsidRPr="0003748B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6C9B" w:rsidRPr="0003748B" w14:paraId="0489502B" w14:textId="77777777" w:rsidTr="00842341">
        <w:tblPrEx>
          <w:tblLook w:val="04A0" w:firstRow="1" w:lastRow="0" w:firstColumn="1" w:lastColumn="0" w:noHBand="0" w:noVBand="1"/>
        </w:tblPrEx>
        <w:tc>
          <w:tcPr>
            <w:tcW w:w="3326" w:type="dxa"/>
            <w:shd w:val="clear" w:color="auto" w:fill="auto"/>
          </w:tcPr>
          <w:p w14:paraId="54CBC4CC" w14:textId="77777777" w:rsidR="004F6C9B" w:rsidRPr="0003748B" w:rsidRDefault="004F6C9B" w:rsidP="004F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899" w:type="dxa"/>
          </w:tcPr>
          <w:p w14:paraId="28499E74" w14:textId="77777777" w:rsidR="004F6C9B" w:rsidRPr="0003748B" w:rsidRDefault="004F6C9B" w:rsidP="004F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2B50818A" w14:textId="56C77F5F" w:rsidR="004F6C9B" w:rsidRPr="0003748B" w:rsidRDefault="00AD321B" w:rsidP="004F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  <w:r w:rsidR="004F6C9B" w:rsidRPr="0003748B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D321B">
              <w:rPr>
                <w:rFonts w:ascii="Angsana New" w:hAnsi="Angsana New"/>
                <w:sz w:val="30"/>
                <w:szCs w:val="30"/>
              </w:rPr>
              <w:t>0</w:t>
            </w:r>
            <w:r w:rsidR="004F6C9B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F6C9B"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  <w:r w:rsidR="004F6C9B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D321B">
              <w:rPr>
                <w:rFonts w:ascii="Angsana New" w:hAnsi="Angsana New"/>
                <w:sz w:val="30"/>
                <w:szCs w:val="30"/>
              </w:rPr>
              <w:t>5</w:t>
            </w:r>
            <w:r w:rsidR="004F6C9B" w:rsidRPr="0003748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D321B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40" w:type="dxa"/>
            <w:gridSpan w:val="2"/>
          </w:tcPr>
          <w:p w14:paraId="4A8643DA" w14:textId="77777777" w:rsidR="004F6C9B" w:rsidRPr="0003748B" w:rsidRDefault="004F6C9B" w:rsidP="004F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1BE5EF4B" w14:textId="24B22DD8" w:rsidR="004F6C9B" w:rsidRPr="0003748B" w:rsidRDefault="00AD321B" w:rsidP="004F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  <w:r w:rsidR="004F6C9B" w:rsidRPr="0003748B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D321B">
              <w:rPr>
                <w:rFonts w:ascii="Angsana New" w:hAnsi="Angsana New"/>
                <w:sz w:val="30"/>
                <w:szCs w:val="30"/>
              </w:rPr>
              <w:t>0</w:t>
            </w:r>
            <w:r w:rsidR="004F6C9B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F6C9B"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  <w:r w:rsidR="004F6C9B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  <w:r w:rsidR="004F6C9B" w:rsidRPr="0003748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D321B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5F19D5B4" w14:textId="77777777" w:rsidR="004F6C9B" w:rsidRPr="0003748B" w:rsidRDefault="004F6C9B" w:rsidP="004F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shd w:val="clear" w:color="auto" w:fill="auto"/>
          </w:tcPr>
          <w:p w14:paraId="7D2842D6" w14:textId="096D3743" w:rsidR="004F6C9B" w:rsidRPr="0003748B" w:rsidRDefault="00AD321B" w:rsidP="004F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AD321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9913E4" w14:textId="77777777" w:rsidR="004F6C9B" w:rsidRPr="0003748B" w:rsidRDefault="004F6C9B" w:rsidP="004F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shd w:val="clear" w:color="auto" w:fill="auto"/>
          </w:tcPr>
          <w:p w14:paraId="679CC6F3" w14:textId="61B8B40A" w:rsidR="004F6C9B" w:rsidRPr="0003748B" w:rsidRDefault="00AD321B" w:rsidP="0069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193</w:t>
            </w:r>
          </w:p>
        </w:tc>
      </w:tr>
      <w:tr w:rsidR="007E6AA2" w:rsidRPr="0003748B" w14:paraId="7E9E0F24" w14:textId="77777777" w:rsidTr="00842341">
        <w:tblPrEx>
          <w:tblLook w:val="04A0" w:firstRow="1" w:lastRow="0" w:firstColumn="1" w:lastColumn="0" w:noHBand="0" w:noVBand="1"/>
        </w:tblPrEx>
        <w:tc>
          <w:tcPr>
            <w:tcW w:w="3326" w:type="dxa"/>
            <w:shd w:val="clear" w:color="auto" w:fill="auto"/>
          </w:tcPr>
          <w:p w14:paraId="22D526B6" w14:textId="77777777" w:rsidR="007E6AA2" w:rsidRPr="0003748B" w:rsidRDefault="007E6AA2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63AEA95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99" w:type="dxa"/>
          </w:tcPr>
          <w:p w14:paraId="7D46477E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0C31A629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C03042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53084B1D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00366A09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28E8E39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E6F4B2D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  <w:p w14:paraId="0EB9CCFE" w14:textId="7520E95B" w:rsidR="00EA7FE9" w:rsidRPr="0003748B" w:rsidRDefault="00EA7FE9" w:rsidP="0069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13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9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F9F33C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2709A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BF98633" w14:textId="1A8E6503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131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E6AA2" w:rsidRPr="0003748B" w14:paraId="3AACEF82" w14:textId="77777777" w:rsidTr="00842341">
        <w:tblPrEx>
          <w:tblLook w:val="04A0" w:firstRow="1" w:lastRow="0" w:firstColumn="1" w:lastColumn="0" w:noHBand="0" w:noVBand="1"/>
        </w:tblPrEx>
        <w:tc>
          <w:tcPr>
            <w:tcW w:w="3326" w:type="dxa"/>
            <w:shd w:val="clear" w:color="auto" w:fill="auto"/>
          </w:tcPr>
          <w:p w14:paraId="10B7D643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9" w:type="dxa"/>
          </w:tcPr>
          <w:p w14:paraId="77A37751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55255A5B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15083FAF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787FE241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D17D4F8" w14:textId="77777777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20395" w14:textId="0A20EED3" w:rsidR="007E6AA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36074FF" w14:textId="3DE776D6" w:rsidR="007E6AA2" w:rsidRPr="0003748B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53CDE" w14:textId="66C28ACF" w:rsidR="007E6AA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62</w:t>
            </w:r>
          </w:p>
        </w:tc>
      </w:tr>
    </w:tbl>
    <w:p w14:paraId="19E04A78" w14:textId="290599EE" w:rsidR="003B77D5" w:rsidRDefault="003B77D5"/>
    <w:p w14:paraId="56EF14CE" w14:textId="77777777" w:rsidR="003B77D5" w:rsidRDefault="003B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6"/>
        <w:gridCol w:w="899"/>
        <w:gridCol w:w="1078"/>
        <w:gridCol w:w="240"/>
        <w:gridCol w:w="1108"/>
        <w:gridCol w:w="240"/>
        <w:gridCol w:w="1109"/>
        <w:gridCol w:w="236"/>
        <w:gridCol w:w="1124"/>
      </w:tblGrid>
      <w:tr w:rsidR="003B6A5C" w:rsidRPr="0003748B" w14:paraId="57E3946C" w14:textId="77777777" w:rsidTr="00842341">
        <w:tc>
          <w:tcPr>
            <w:tcW w:w="3326" w:type="dxa"/>
            <w:shd w:val="clear" w:color="auto" w:fill="auto"/>
            <w:vAlign w:val="bottom"/>
          </w:tcPr>
          <w:p w14:paraId="1629B0F2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7F4A13D8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  <w:vAlign w:val="bottom"/>
          </w:tcPr>
          <w:p w14:paraId="5875EEBB" w14:textId="7C55B693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546C54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14:paraId="24CC97AD" w14:textId="54FE5524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FC6" w:rsidRPr="0003748B" w14:paraId="4D6F218F" w14:textId="77777777" w:rsidTr="00842341">
        <w:tc>
          <w:tcPr>
            <w:tcW w:w="3326" w:type="dxa"/>
            <w:shd w:val="clear" w:color="auto" w:fill="auto"/>
            <w:vAlign w:val="bottom"/>
          </w:tcPr>
          <w:p w14:paraId="50C1E580" w14:textId="7CF5F51C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034A3A4E" w14:textId="0FC3D626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8E396A" w14:textId="65C43E7B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203D7026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0043712" w14:textId="7A7E59A7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6CC1A280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B83F72B" w14:textId="2A66BE89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0AE1166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60DE5BA8" w14:textId="490DB4B0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B6A5C" w:rsidRPr="0003748B" w14:paraId="3C25BDDC" w14:textId="77777777" w:rsidTr="00842341">
        <w:trPr>
          <w:trHeight w:val="317"/>
        </w:trPr>
        <w:tc>
          <w:tcPr>
            <w:tcW w:w="3326" w:type="dxa"/>
            <w:shd w:val="clear" w:color="auto" w:fill="auto"/>
          </w:tcPr>
          <w:p w14:paraId="3B674982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14:paraId="3BD60717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047BE2E9" w14:textId="51AB8339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1FBCC097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14:paraId="27352052" w14:textId="77777777" w:rsidR="003B6A5C" w:rsidRPr="0003748B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3D1" w:rsidRPr="0003748B" w14:paraId="54B0F4E7" w14:textId="77777777" w:rsidTr="00842341">
        <w:tc>
          <w:tcPr>
            <w:tcW w:w="3326" w:type="dxa"/>
            <w:shd w:val="clear" w:color="auto" w:fill="auto"/>
          </w:tcPr>
          <w:p w14:paraId="4B767F7E" w14:textId="02C93D45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99" w:type="dxa"/>
          </w:tcPr>
          <w:p w14:paraId="1C05E79B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992EF31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4EEE207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B61D4FF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3352C27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9EBB520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90681D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18F6F20F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6FC6" w:rsidRPr="0003748B" w14:paraId="108BD559" w14:textId="77777777" w:rsidTr="00842341">
        <w:tc>
          <w:tcPr>
            <w:tcW w:w="3326" w:type="dxa"/>
            <w:shd w:val="clear" w:color="auto" w:fill="auto"/>
          </w:tcPr>
          <w:p w14:paraId="0386A7D0" w14:textId="3DF89CDD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9" w:type="dxa"/>
          </w:tcPr>
          <w:p w14:paraId="0ECF9542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FE08C36" w14:textId="5519A0BE" w:rsidR="00396FC6" w:rsidRPr="0003748B" w:rsidRDefault="0081246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25FC37F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5DCEE93" w14:textId="0EE01FFB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  <w:r w:rsidR="00043928" w:rsidRPr="0003748B">
              <w:rPr>
                <w:rFonts w:ascii="Angsana New" w:hAnsi="Angsana New"/>
                <w:sz w:val="30"/>
                <w:szCs w:val="30"/>
              </w:rPr>
              <w:t>.</w:t>
            </w:r>
            <w:r w:rsidRPr="00AD321B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40" w:type="dxa"/>
            <w:shd w:val="clear" w:color="auto" w:fill="auto"/>
          </w:tcPr>
          <w:p w14:paraId="446FCF8E" w14:textId="54BF318E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07A4F8F" w14:textId="1D2B49F0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F4AD3AD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34A76C90" w14:textId="0855F9E8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D321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396FC6" w:rsidRPr="0003748B" w14:paraId="7E92E727" w14:textId="77777777" w:rsidTr="00842341">
        <w:tc>
          <w:tcPr>
            <w:tcW w:w="3326" w:type="dxa"/>
            <w:shd w:val="clear" w:color="auto" w:fill="auto"/>
          </w:tcPr>
          <w:p w14:paraId="5F847C1D" w14:textId="05A6AB8C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899" w:type="dxa"/>
          </w:tcPr>
          <w:p w14:paraId="5B01BD11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89A5AFE" w14:textId="363F899B" w:rsidR="00396FC6" w:rsidRPr="0003748B" w:rsidRDefault="0081246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1B83970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2D320D3D" w14:textId="38E3BAAE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  <w:r w:rsidR="00043928" w:rsidRPr="0003748B">
              <w:rPr>
                <w:rFonts w:ascii="Angsana New" w:hAnsi="Angsana New"/>
                <w:sz w:val="30"/>
                <w:szCs w:val="30"/>
              </w:rPr>
              <w:t>.</w:t>
            </w:r>
            <w:r w:rsidRPr="00AD321B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40" w:type="dxa"/>
            <w:shd w:val="clear" w:color="auto" w:fill="auto"/>
          </w:tcPr>
          <w:p w14:paraId="54A1C925" w14:textId="47B95D03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DAE687B" w14:textId="3F603932" w:rsidR="00396FC6" w:rsidRPr="0003748B" w:rsidRDefault="00812466" w:rsidP="0069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EB20F0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055B3A08" w14:textId="4F8AB524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  <w:tr w:rsidR="00396FC6" w:rsidRPr="0003748B" w14:paraId="74E92251" w14:textId="77777777" w:rsidTr="00842341">
        <w:tc>
          <w:tcPr>
            <w:tcW w:w="3326" w:type="dxa"/>
            <w:shd w:val="clear" w:color="auto" w:fill="auto"/>
          </w:tcPr>
          <w:p w14:paraId="53359728" w14:textId="308D12A6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dxa"/>
          </w:tcPr>
          <w:p w14:paraId="7CF42CFA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9F4AC54" w14:textId="6CBF2B7C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0FC5B8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7027F6C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83E157" w14:textId="7432AC22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95E8166" w14:textId="53B7F104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996E393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69322E00" w14:textId="0B237C57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396FC6" w:rsidRPr="0003748B" w14:paraId="5F83164E" w14:textId="77777777" w:rsidTr="00842341">
        <w:tc>
          <w:tcPr>
            <w:tcW w:w="3326" w:type="dxa"/>
            <w:shd w:val="clear" w:color="auto" w:fill="auto"/>
          </w:tcPr>
          <w:p w14:paraId="20C77C03" w14:textId="77777777" w:rsidR="00396FC6" w:rsidRPr="0003748B" w:rsidRDefault="00396FC6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2ED66A86" w14:textId="1FED4C0B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99" w:type="dxa"/>
          </w:tcPr>
          <w:p w14:paraId="2F3C738C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2C15C23" w14:textId="3E6E799E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72CBA33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30EC4112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EF89329" w14:textId="15DF41CE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BB5C84D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1329431" w14:textId="47D0131D" w:rsidR="00EA7FE9" w:rsidRPr="0003748B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6BDEDD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503FB115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1518D91" w14:textId="2A8E30A9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6FC6" w:rsidRPr="0003748B" w14:paraId="1AA20D99" w14:textId="77777777" w:rsidTr="00842341">
        <w:tc>
          <w:tcPr>
            <w:tcW w:w="3326" w:type="dxa"/>
            <w:shd w:val="clear" w:color="auto" w:fill="auto"/>
          </w:tcPr>
          <w:p w14:paraId="05A62996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9" w:type="dxa"/>
          </w:tcPr>
          <w:p w14:paraId="7EA62673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296112B" w14:textId="3D2990D6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21D88DE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22189C38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2DD594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7624F" w14:textId="29BBD5A2" w:rsidR="00396FC6" w:rsidRPr="0003748B" w:rsidRDefault="0081246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335ED9" w14:textId="77777777" w:rsidR="00396FC6" w:rsidRPr="0003748B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A5EC3" w14:textId="3DE259A4" w:rsidR="00396FC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42FB973C" w14:textId="5CA5C449" w:rsidR="00E862EF" w:rsidRPr="003B77D5" w:rsidRDefault="00E862EF" w:rsidP="00676D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835996" w:rsidRPr="0003748B" w14:paraId="7C35D819" w14:textId="77777777" w:rsidTr="00BF38F8">
        <w:tc>
          <w:tcPr>
            <w:tcW w:w="3330" w:type="dxa"/>
            <w:shd w:val="clear" w:color="auto" w:fill="auto"/>
          </w:tcPr>
          <w:p w14:paraId="457A4168" w14:textId="77777777" w:rsidR="00835996" w:rsidRPr="0003748B" w:rsidRDefault="00835996" w:rsidP="00E5302D">
            <w:pPr>
              <w:tabs>
                <w:tab w:val="left" w:pos="342"/>
              </w:tabs>
              <w:spacing w:line="240" w:lineRule="auto"/>
              <w:ind w:right="-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E2C0B0B" w14:textId="77777777" w:rsidR="00835996" w:rsidRPr="0003748B" w:rsidRDefault="00835996" w:rsidP="00E53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2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CB2FE65" w14:textId="7158A235" w:rsidR="00835996" w:rsidRPr="0003748B" w:rsidRDefault="00835996" w:rsidP="00E53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09D63486" w14:textId="77777777" w:rsidR="00835996" w:rsidRPr="0003748B" w:rsidRDefault="00835996" w:rsidP="00E53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79A9A542" w14:textId="7116D81C" w:rsidR="00835996" w:rsidRPr="0003748B" w:rsidRDefault="00835996" w:rsidP="00E53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996" w:rsidRPr="0003748B" w14:paraId="364972B1" w14:textId="77777777" w:rsidTr="00E5302D">
        <w:tc>
          <w:tcPr>
            <w:tcW w:w="3330" w:type="dxa"/>
            <w:shd w:val="clear" w:color="auto" w:fill="auto"/>
          </w:tcPr>
          <w:p w14:paraId="38B0327D" w14:textId="77777777" w:rsidR="00835996" w:rsidRPr="0003748B" w:rsidRDefault="00835996" w:rsidP="00835996">
            <w:pPr>
              <w:tabs>
                <w:tab w:val="left" w:pos="342"/>
              </w:tabs>
              <w:spacing w:line="240" w:lineRule="auto"/>
              <w:ind w:right="-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5A8DC58B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2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E04110" w14:textId="207B4718" w:rsidR="00835996" w:rsidRPr="0003748B" w:rsidRDefault="00AD321B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352CB4F1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0F2648E3" w14:textId="1BA51CF6" w:rsidR="00835996" w:rsidRPr="0003748B" w:rsidRDefault="00AD321B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4AC6DCF1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A16F765" w14:textId="5D2F34C7" w:rsidR="00835996" w:rsidRPr="0003748B" w:rsidRDefault="00AD321B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E1DC278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6BA5B33" w14:textId="62674864" w:rsidR="00835996" w:rsidRPr="0003748B" w:rsidRDefault="00AD321B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35996" w:rsidRPr="0003748B" w14:paraId="249F4073" w14:textId="77777777" w:rsidTr="006A2636">
        <w:tc>
          <w:tcPr>
            <w:tcW w:w="3330" w:type="dxa"/>
            <w:shd w:val="clear" w:color="auto" w:fill="auto"/>
          </w:tcPr>
          <w:p w14:paraId="3AC1CEDC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829B09A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BD20F3B" w14:textId="1190B8A4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5996" w:rsidRPr="0003748B" w14:paraId="185257DC" w14:textId="77777777" w:rsidTr="00E5302D">
        <w:tc>
          <w:tcPr>
            <w:tcW w:w="3330" w:type="dxa"/>
            <w:shd w:val="clear" w:color="auto" w:fill="auto"/>
          </w:tcPr>
          <w:p w14:paraId="0C78327A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A353CB9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676D35" w14:textId="12035A2E" w:rsidR="00835996" w:rsidRPr="0003748B" w:rsidRDefault="00AD321B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05D56898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71A36A1" w14:textId="1601E289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3AEAD28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F35BC3D" w14:textId="309DA846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83286F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1B2ED9D" w14:textId="77777777" w:rsidR="00835996" w:rsidRPr="0003748B" w:rsidRDefault="00835996" w:rsidP="008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1E910CE3" w14:textId="77777777" w:rsidR="00C5447D" w:rsidRPr="003B77D5" w:rsidRDefault="00C5447D" w:rsidP="00C5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39223F06" w14:textId="71D8A078" w:rsidR="00C5447D" w:rsidRPr="0003748B" w:rsidRDefault="00C5447D" w:rsidP="00C5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357B7274" w14:textId="77777777" w:rsidR="003B2E26" w:rsidRPr="003B77D5" w:rsidRDefault="003B2E26" w:rsidP="0067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080"/>
        <w:gridCol w:w="239"/>
        <w:gridCol w:w="1111"/>
        <w:gridCol w:w="236"/>
        <w:gridCol w:w="1114"/>
        <w:gridCol w:w="236"/>
        <w:gridCol w:w="1116"/>
      </w:tblGrid>
      <w:tr w:rsidR="00F91471" w:rsidRPr="0003748B" w14:paraId="3BA9647D" w14:textId="77777777" w:rsidTr="00E72BC2">
        <w:tc>
          <w:tcPr>
            <w:tcW w:w="4228" w:type="dxa"/>
            <w:shd w:val="clear" w:color="auto" w:fill="auto"/>
            <w:vAlign w:val="bottom"/>
          </w:tcPr>
          <w:p w14:paraId="1846A7E5" w14:textId="77777777" w:rsidR="00F91471" w:rsidRPr="0003748B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A2DA42B" w14:textId="5603E35D" w:rsidR="00F91471" w:rsidRPr="0003748B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FFF292" w14:textId="77777777" w:rsidR="00F91471" w:rsidRPr="0003748B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7006AC9C" w14:textId="18632D38" w:rsidR="00F91471" w:rsidRPr="0003748B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141" w:rsidRPr="0003748B" w14:paraId="451F26BD" w14:textId="77777777" w:rsidTr="00E72BC2">
        <w:tc>
          <w:tcPr>
            <w:tcW w:w="4228" w:type="dxa"/>
            <w:shd w:val="clear" w:color="auto" w:fill="auto"/>
            <w:vAlign w:val="bottom"/>
          </w:tcPr>
          <w:p w14:paraId="4AD5E6F3" w14:textId="642BB786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09DCC2" w14:textId="1F0CB456" w:rsidR="00BE014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1466C836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1B68E7" w14:textId="1CFF2D0E" w:rsidR="00BE014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49442FB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A6196" w14:textId="4F1C24ED" w:rsidR="00BE014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62DE9F7E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199831C" w14:textId="7AE49D7E" w:rsidR="00BE014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501261" w:rsidRPr="0003748B" w14:paraId="382786BF" w14:textId="77777777" w:rsidTr="00F91471">
        <w:tc>
          <w:tcPr>
            <w:tcW w:w="4228" w:type="dxa"/>
            <w:shd w:val="clear" w:color="auto" w:fill="auto"/>
          </w:tcPr>
          <w:p w14:paraId="784B9789" w14:textId="5F692966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7BB8089" w14:textId="1078ECA1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F3ED039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391A9459" w14:textId="5FB7B1DB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3D1" w:rsidRPr="0003748B" w14:paraId="531D455C" w14:textId="77777777" w:rsidTr="00BA5C2C">
        <w:tc>
          <w:tcPr>
            <w:tcW w:w="4228" w:type="dxa"/>
            <w:shd w:val="clear" w:color="auto" w:fill="auto"/>
          </w:tcPr>
          <w:p w14:paraId="278BC48A" w14:textId="7C2C8E61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37FF9E3A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465E478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3FAC1C9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E90EF7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8EFF67E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D014AB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1B5B63F" w14:textId="77777777" w:rsidR="002D53D1" w:rsidRPr="0003748B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685" w:rsidRPr="0003748B" w14:paraId="0EEA665F" w14:textId="77777777" w:rsidTr="00380570">
        <w:tc>
          <w:tcPr>
            <w:tcW w:w="4228" w:type="dxa"/>
            <w:shd w:val="clear" w:color="auto" w:fill="auto"/>
          </w:tcPr>
          <w:p w14:paraId="15999555" w14:textId="77777777" w:rsidR="002D5685" w:rsidRPr="0003748B" w:rsidRDefault="002D5685" w:rsidP="002D5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002A6A2" w14:textId="0E4F9307" w:rsidR="002D5685" w:rsidRPr="0003748B" w:rsidRDefault="00AD321B" w:rsidP="002D5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5</w:t>
            </w:r>
            <w:r w:rsidR="002D5685" w:rsidRPr="0003748B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D321B">
              <w:rPr>
                <w:rFonts w:ascii="Angsana New" w:hAnsi="Angsana New"/>
                <w:sz w:val="30"/>
                <w:szCs w:val="30"/>
              </w:rPr>
              <w:t>0</w:t>
            </w:r>
            <w:r w:rsidR="002D5685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D5685"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  <w:r w:rsidR="002D5685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  <w:r w:rsidR="002D5685" w:rsidRPr="0003748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D321B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9" w:type="dxa"/>
            <w:shd w:val="clear" w:color="auto" w:fill="auto"/>
          </w:tcPr>
          <w:p w14:paraId="40BF7D01" w14:textId="77777777" w:rsidR="002D5685" w:rsidRPr="0003748B" w:rsidRDefault="002D5685" w:rsidP="002D5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2B5546" w14:textId="6635A97F" w:rsidR="002D5685" w:rsidRPr="0003748B" w:rsidRDefault="00AD321B" w:rsidP="002D5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  <w:r w:rsidR="002D5685" w:rsidRPr="0003748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D321B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527323F6" w14:textId="77777777" w:rsidR="002D5685" w:rsidRPr="0003748B" w:rsidRDefault="002D5685" w:rsidP="002D5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63783CA" w14:textId="2891D9C9" w:rsidR="002D5685" w:rsidRPr="0003748B" w:rsidRDefault="00AD321B" w:rsidP="002D5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6" w:type="dxa"/>
            <w:shd w:val="clear" w:color="auto" w:fill="auto"/>
          </w:tcPr>
          <w:p w14:paraId="3AC793AE" w14:textId="77777777" w:rsidR="002D5685" w:rsidRPr="0003748B" w:rsidRDefault="002D5685" w:rsidP="002D5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5795600" w14:textId="1DDBA4DA" w:rsidR="002D5685" w:rsidRPr="0003748B" w:rsidRDefault="00AD321B" w:rsidP="007C6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</w:tr>
      <w:tr w:rsidR="00BA5C2C" w:rsidRPr="0003748B" w14:paraId="6488F301" w14:textId="77777777" w:rsidTr="00380570">
        <w:tc>
          <w:tcPr>
            <w:tcW w:w="4228" w:type="dxa"/>
            <w:shd w:val="clear" w:color="auto" w:fill="auto"/>
          </w:tcPr>
          <w:p w14:paraId="50A9CF4C" w14:textId="77777777" w:rsidR="00BA5C2C" w:rsidRPr="0003748B" w:rsidRDefault="00BA5C2C" w:rsidP="00BA5C2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  <w:p w14:paraId="328D39C6" w14:textId="1D828967" w:rsidR="00BA5C2C" w:rsidRPr="0003748B" w:rsidRDefault="00BA5C2C" w:rsidP="00BA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6EEE2E8E" w14:textId="77777777" w:rsidR="00BA5C2C" w:rsidRPr="0003748B" w:rsidRDefault="00BA5C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27CDE52" w14:textId="77777777" w:rsidR="00BA5C2C" w:rsidRPr="0003748B" w:rsidRDefault="00BA5C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B69B672" w14:textId="77777777" w:rsidR="00BA5C2C" w:rsidRPr="0003748B" w:rsidRDefault="00BA5C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891845" w14:textId="77777777" w:rsidR="00BA5C2C" w:rsidRPr="0003748B" w:rsidRDefault="00BA5C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5C9E8E1" w14:textId="77777777" w:rsidR="00BA5C2C" w:rsidRPr="0003748B" w:rsidRDefault="00BA5C2C" w:rsidP="0038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374D545" w14:textId="44617B7F" w:rsidR="00380570" w:rsidRPr="0003748B" w:rsidRDefault="00380570" w:rsidP="0038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16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26BFD6" w14:textId="77777777" w:rsidR="00BA5C2C" w:rsidRPr="0003748B" w:rsidRDefault="00BA5C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ACF3811" w14:textId="77777777" w:rsidR="00BA5C2C" w:rsidRPr="0003748B" w:rsidRDefault="00BA5C2C" w:rsidP="0038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9A53AD" w14:textId="1AA6AFEE" w:rsidR="00380570" w:rsidRPr="0003748B" w:rsidRDefault="00380570" w:rsidP="0038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C2C" w:rsidRPr="0003748B" w14:paraId="386B190C" w14:textId="77777777" w:rsidTr="00380570">
        <w:tc>
          <w:tcPr>
            <w:tcW w:w="4228" w:type="dxa"/>
            <w:shd w:val="clear" w:color="auto" w:fill="auto"/>
          </w:tcPr>
          <w:p w14:paraId="2E6579DE" w14:textId="2EA0995E" w:rsidR="00BA5C2C" w:rsidRPr="0003748B" w:rsidRDefault="00BA5C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06011703" w14:textId="77777777" w:rsidR="00BA5C2C" w:rsidRPr="0003748B" w:rsidRDefault="00BA5C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DC8E00" w14:textId="77777777" w:rsidR="00BA5C2C" w:rsidRPr="0003748B" w:rsidRDefault="00BA5C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24093E2" w14:textId="77777777" w:rsidR="00BA5C2C" w:rsidRPr="0003748B" w:rsidRDefault="00BA5C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75FE92" w14:textId="77777777" w:rsidR="00BA5C2C" w:rsidRPr="0003748B" w:rsidRDefault="00BA5C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40D18" w14:textId="308FCEF2" w:rsidR="00BA5C2C" w:rsidRPr="0003748B" w:rsidRDefault="00AD321B" w:rsidP="0008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7D671454" w14:textId="77777777" w:rsidR="00BA5C2C" w:rsidRPr="0003748B" w:rsidRDefault="00BA5C2C" w:rsidP="0008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3C6B6" w14:textId="41236941" w:rsidR="00BA5C2C" w:rsidRPr="0003748B" w:rsidRDefault="00AD321B" w:rsidP="0008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BE0141" w:rsidRPr="003B77D5" w14:paraId="3C9C3ADD" w14:textId="77777777" w:rsidTr="005C3481">
        <w:tc>
          <w:tcPr>
            <w:tcW w:w="4228" w:type="dxa"/>
            <w:shd w:val="clear" w:color="auto" w:fill="auto"/>
          </w:tcPr>
          <w:p w14:paraId="056C9D68" w14:textId="77777777" w:rsidR="00BE0141" w:rsidRPr="003B77D5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DF4E36" w14:textId="77777777" w:rsidR="00BE0141" w:rsidRPr="003B77D5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BC846A2" w14:textId="77777777" w:rsidR="00BE0141" w:rsidRPr="003B77D5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0D4A869A" w14:textId="77777777" w:rsidR="00BE0141" w:rsidRPr="003B77D5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1A7BF0" w14:textId="77777777" w:rsidR="00BE0141" w:rsidRPr="003B77D5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14:paraId="361196A8" w14:textId="77777777" w:rsidR="00BE0141" w:rsidRPr="003B77D5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BCD773B" w14:textId="77777777" w:rsidR="00BE0141" w:rsidRPr="003B77D5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</w:tcPr>
          <w:p w14:paraId="74640838" w14:textId="77777777" w:rsidR="00BE0141" w:rsidRPr="003B77D5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0141" w:rsidRPr="0003748B" w14:paraId="60118DF8" w14:textId="77777777" w:rsidTr="005C3481">
        <w:tc>
          <w:tcPr>
            <w:tcW w:w="4228" w:type="dxa"/>
            <w:shd w:val="clear" w:color="auto" w:fill="auto"/>
          </w:tcPr>
          <w:p w14:paraId="692C142D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B0EFFA0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97191F0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4F884D8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0D3873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F3B4F6B" w14:textId="2001076C" w:rsidR="00BE0141" w:rsidRPr="0003748B" w:rsidRDefault="00AD321B" w:rsidP="0087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3162AC31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17491FE" w14:textId="6548AD01" w:rsidR="00BE0141" w:rsidRPr="0003748B" w:rsidRDefault="00AD321B" w:rsidP="0087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E0141" w:rsidRPr="0003748B" w14:paraId="2D902A1E" w14:textId="77777777" w:rsidTr="005C3481">
        <w:trPr>
          <w:trHeight w:val="353"/>
        </w:trPr>
        <w:tc>
          <w:tcPr>
            <w:tcW w:w="4228" w:type="dxa"/>
            <w:shd w:val="clear" w:color="auto" w:fill="auto"/>
          </w:tcPr>
          <w:p w14:paraId="1C8054FD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024924FD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B1C9E6E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3F6B55C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985B45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1F23F88" w14:textId="33BFCE21" w:rsidR="00BE0141" w:rsidRPr="0003748B" w:rsidRDefault="00AD321B" w:rsidP="0087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557C1999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4EEF094" w14:textId="5ED77AFD" w:rsidR="00BE0141" w:rsidRPr="0003748B" w:rsidRDefault="00AD321B" w:rsidP="0087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</w:tr>
      <w:tr w:rsidR="00BE0141" w:rsidRPr="0003748B" w14:paraId="79835E43" w14:textId="77777777" w:rsidTr="005C3481">
        <w:trPr>
          <w:trHeight w:val="353"/>
        </w:trPr>
        <w:tc>
          <w:tcPr>
            <w:tcW w:w="4228" w:type="dxa"/>
            <w:shd w:val="clear" w:color="auto" w:fill="auto"/>
          </w:tcPr>
          <w:p w14:paraId="0EAC9E43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F403042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C880522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939A2D2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283858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64ABB" w14:textId="6EAD6D30" w:rsidR="00BE0141" w:rsidRPr="0003748B" w:rsidRDefault="00AD321B" w:rsidP="0087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716DBBB3" w14:textId="77777777" w:rsidR="00BE0141" w:rsidRPr="0003748B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6C514" w14:textId="30A1A724" w:rsidR="00BE0141" w:rsidRPr="0003748B" w:rsidRDefault="00AD321B" w:rsidP="0087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38</w:t>
            </w:r>
          </w:p>
        </w:tc>
      </w:tr>
    </w:tbl>
    <w:p w14:paraId="04DF2D4D" w14:textId="77777777" w:rsidR="0074179F" w:rsidRPr="0003748B" w:rsidRDefault="0074179F" w:rsidP="00AC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131349" w:rsidRPr="0003748B" w14:paraId="00BE7AD2" w14:textId="77777777" w:rsidTr="00F012E1">
        <w:tc>
          <w:tcPr>
            <w:tcW w:w="3330" w:type="dxa"/>
            <w:shd w:val="clear" w:color="auto" w:fill="auto"/>
          </w:tcPr>
          <w:p w14:paraId="1F71BC66" w14:textId="6A082324" w:rsidR="00131349" w:rsidRPr="0003748B" w:rsidRDefault="00131349" w:rsidP="00131349">
            <w:pPr>
              <w:tabs>
                <w:tab w:val="left" w:pos="342"/>
              </w:tabs>
              <w:spacing w:line="240" w:lineRule="auto"/>
              <w:ind w:right="-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69554D66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2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8732AD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5AFCA8C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03FA4371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2F9ECB7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8FAF7D5" w14:textId="7896BAC1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026792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A4C0090" w14:textId="52F9E680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349" w:rsidRPr="0003748B" w14:paraId="16FB1358" w14:textId="77777777" w:rsidTr="00F012E1">
        <w:tc>
          <w:tcPr>
            <w:tcW w:w="3330" w:type="dxa"/>
            <w:shd w:val="clear" w:color="auto" w:fill="auto"/>
          </w:tcPr>
          <w:p w14:paraId="71AD98F2" w14:textId="7CDEB229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BD1814A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59B3A6" w14:textId="2EEDB609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F4DB0E2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287B62D" w14:textId="3F294FF8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B64C1A6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365ED53" w14:textId="1987E482" w:rsidR="00131349" w:rsidRPr="0003748B" w:rsidRDefault="00AD321B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384E51D5" w14:textId="77777777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FA63990" w14:textId="7B9A7CF5" w:rsidR="00131349" w:rsidRPr="0003748B" w:rsidRDefault="00131349" w:rsidP="0013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71E4083D" w14:textId="01B82554" w:rsidR="00D549CA" w:rsidRPr="0003748B" w:rsidRDefault="00E565E0" w:rsidP="0024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03748B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บริษัทได้ทำสัญญาเงินให้กู้ยืมระยะยาวกับบริษัทย่อย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สองแห่ง 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มีระยะเวลา </w:t>
      </w:r>
      <w:r w:rsidR="00AD321B" w:rsidRPr="00AD321B">
        <w:rPr>
          <w:rFonts w:asciiTheme="majorBidi" w:hAnsiTheme="majorBidi" w:cstheme="majorBidi"/>
          <w:sz w:val="30"/>
          <w:szCs w:val="30"/>
        </w:rPr>
        <w:t>1</w:t>
      </w:r>
      <w:r w:rsidRPr="0003748B">
        <w:rPr>
          <w:rFonts w:asciiTheme="majorBidi" w:hAnsiTheme="majorBidi" w:cstheme="majorBidi"/>
          <w:sz w:val="30"/>
          <w:szCs w:val="30"/>
        </w:rPr>
        <w:t xml:space="preserve"> - </w:t>
      </w:r>
      <w:r w:rsidR="00AD321B" w:rsidRPr="00AD321B">
        <w:rPr>
          <w:rFonts w:asciiTheme="majorBidi" w:hAnsiTheme="majorBidi" w:cstheme="majorBidi"/>
          <w:sz w:val="30"/>
          <w:szCs w:val="30"/>
        </w:rPr>
        <w:t>12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037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321B" w:rsidRPr="00AD321B">
        <w:rPr>
          <w:rFonts w:asciiTheme="majorBidi" w:hAnsiTheme="majorBidi" w:cstheme="majorBidi"/>
          <w:sz w:val="30"/>
          <w:szCs w:val="30"/>
        </w:rPr>
        <w:t>2568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-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="00AD321B" w:rsidRPr="00AD321B">
        <w:rPr>
          <w:rFonts w:asciiTheme="majorBidi" w:hAnsiTheme="majorBidi" w:cstheme="majorBidi"/>
          <w:sz w:val="30"/>
          <w:szCs w:val="30"/>
        </w:rPr>
        <w:t>2579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เป็นรายเดือนและรายปี </w:t>
      </w:r>
      <w:r w:rsidRPr="0003748B">
        <w:rPr>
          <w:rFonts w:asciiTheme="majorBidi" w:hAnsiTheme="majorBidi" w:hint="cs"/>
          <w:sz w:val="30"/>
          <w:szCs w:val="30"/>
          <w:cs/>
        </w:rPr>
        <w:t>รวมถึงการปฏิบัติตามเงื่อนไขตามที่ระบุไว้ในสัญญา</w:t>
      </w:r>
    </w:p>
    <w:p w14:paraId="23C04DC4" w14:textId="77777777" w:rsidR="00842341" w:rsidRPr="003B77D5" w:rsidRDefault="0084234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F754AA" w:rsidRPr="0003748B" w14:paraId="29F60426" w14:textId="77777777" w:rsidTr="004D5331">
        <w:trPr>
          <w:cantSplit/>
          <w:tblHeader/>
        </w:trPr>
        <w:tc>
          <w:tcPr>
            <w:tcW w:w="4228" w:type="dxa"/>
          </w:tcPr>
          <w:p w14:paraId="1500EFDD" w14:textId="77777777" w:rsidR="00F754AA" w:rsidRPr="0003748B" w:rsidRDefault="00F754AA" w:rsidP="00FE3F8B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FFEADE7" w14:textId="77777777" w:rsidR="00F754AA" w:rsidRPr="0003748B" w:rsidRDefault="00F754AA" w:rsidP="00FE3F8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624EBC" w14:textId="77777777" w:rsidR="00F754AA" w:rsidRPr="0003748B" w:rsidRDefault="00F754A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7357A3" w14:textId="77777777" w:rsidR="00F754AA" w:rsidRPr="0003748B" w:rsidRDefault="00F754AA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05EF" w:rsidRPr="0003748B" w14:paraId="74E51D49" w14:textId="77777777" w:rsidTr="004D5331">
        <w:trPr>
          <w:cantSplit/>
          <w:tblHeader/>
        </w:trPr>
        <w:tc>
          <w:tcPr>
            <w:tcW w:w="4228" w:type="dxa"/>
          </w:tcPr>
          <w:p w14:paraId="5E09EA10" w14:textId="03E60C41" w:rsidR="004405EF" w:rsidRPr="0003748B" w:rsidRDefault="004405EF" w:rsidP="00FE3F8B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3D6553DC" w14:textId="3C9CBCB3" w:rsidR="004405EF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34EF5E9" w14:textId="77777777" w:rsidR="004405EF" w:rsidRPr="0003748B" w:rsidRDefault="004405EF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73CE76D" w14:textId="04C9F4A5" w:rsidR="004405EF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6871D23" w14:textId="77777777" w:rsidR="004405EF" w:rsidRPr="0003748B" w:rsidRDefault="004405EF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7587B3" w14:textId="6E06ADCD" w:rsidR="004405EF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FE3E2E0" w14:textId="77777777" w:rsidR="004405EF" w:rsidRPr="0003748B" w:rsidRDefault="004405EF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838729" w14:textId="50A6AACA" w:rsidR="004405EF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501261" w:rsidRPr="0003748B" w14:paraId="4105F111" w14:textId="77777777" w:rsidTr="004D5331">
        <w:trPr>
          <w:cantSplit/>
          <w:tblHeader/>
        </w:trPr>
        <w:tc>
          <w:tcPr>
            <w:tcW w:w="4228" w:type="dxa"/>
          </w:tcPr>
          <w:p w14:paraId="14A18138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12E6F306" w14:textId="77777777" w:rsidR="00501261" w:rsidRPr="0003748B" w:rsidRDefault="00501261" w:rsidP="00FE3F8B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0C48" w:rsidRPr="0003748B" w14:paraId="075E8EE7" w14:textId="77777777" w:rsidTr="004D5331">
        <w:trPr>
          <w:cantSplit/>
        </w:trPr>
        <w:tc>
          <w:tcPr>
            <w:tcW w:w="4228" w:type="dxa"/>
          </w:tcPr>
          <w:p w14:paraId="3845A1E1" w14:textId="2B70D808" w:rsidR="001F0C48" w:rsidRPr="0003748B" w:rsidRDefault="001F0C48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62600A9B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3BC4B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B56DF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089BF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12B0C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D29D9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B5667" w14:textId="77777777" w:rsidR="001F0C48" w:rsidRPr="0003748B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5EF" w:rsidRPr="0003748B" w14:paraId="6E06F5CD" w14:textId="77777777" w:rsidTr="004D5331">
        <w:trPr>
          <w:cantSplit/>
        </w:trPr>
        <w:tc>
          <w:tcPr>
            <w:tcW w:w="4228" w:type="dxa"/>
          </w:tcPr>
          <w:p w14:paraId="1BFDE262" w14:textId="77777777" w:rsidR="004405EF" w:rsidRPr="0003748B" w:rsidRDefault="004405E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75E28ED5" w14:textId="12438FE3" w:rsidR="004405EF" w:rsidRPr="0003748B" w:rsidRDefault="005C34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E7B4A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C8DBD" w14:textId="6FE4D382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66CEB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D445F" w14:textId="734898D0" w:rsidR="004405E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7574B18C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C3B2D" w14:textId="097C4E3C" w:rsidR="004405E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4405EF" w:rsidRPr="0003748B" w14:paraId="0DCF62AB" w14:textId="77777777" w:rsidTr="004D5331">
        <w:trPr>
          <w:cantSplit/>
        </w:trPr>
        <w:tc>
          <w:tcPr>
            <w:tcW w:w="4228" w:type="dxa"/>
          </w:tcPr>
          <w:p w14:paraId="1C10AC1E" w14:textId="77777777" w:rsidR="004405EF" w:rsidRPr="0003748B" w:rsidRDefault="004405E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46A7AB14" w14:textId="07F915D3" w:rsidR="004405EF" w:rsidRPr="0003748B" w:rsidRDefault="00AD321B" w:rsidP="0087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295AF03D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F2310" w14:textId="11B5C94B" w:rsidR="004405E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5FB0DA8D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D46D7" w14:textId="5E30E444" w:rsidR="004405E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5E5363FF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008D3" w14:textId="5633D783" w:rsidR="004405E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</w:tr>
      <w:tr w:rsidR="004405EF" w:rsidRPr="0003748B" w14:paraId="2F7E4BDC" w14:textId="77777777" w:rsidTr="004D5331">
        <w:trPr>
          <w:cantSplit/>
          <w:trHeight w:val="389"/>
        </w:trPr>
        <w:tc>
          <w:tcPr>
            <w:tcW w:w="4228" w:type="dxa"/>
          </w:tcPr>
          <w:p w14:paraId="6808EFB1" w14:textId="77777777" w:rsidR="004405EF" w:rsidRPr="0003748B" w:rsidRDefault="004405E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39E054A2" w14:textId="277DB5E8" w:rsidR="004405E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6E1BA3F0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D2D44" w14:textId="576D8714" w:rsidR="004405E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386E65F1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99907" w14:textId="59588E25" w:rsidR="004405EF" w:rsidRPr="0003748B" w:rsidRDefault="005C34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809082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4CBE1" w14:textId="3077D20F" w:rsidR="004405EF" w:rsidRPr="0003748B" w:rsidRDefault="0041601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405EF" w:rsidRPr="0003748B" w14:paraId="64EB1ADC" w14:textId="77777777" w:rsidTr="004D5331">
        <w:trPr>
          <w:cantSplit/>
          <w:trHeight w:val="70"/>
        </w:trPr>
        <w:tc>
          <w:tcPr>
            <w:tcW w:w="4228" w:type="dxa"/>
          </w:tcPr>
          <w:p w14:paraId="1B30F796" w14:textId="77777777" w:rsidR="004405EF" w:rsidRPr="0003748B" w:rsidRDefault="004405E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09705F7" w14:textId="11F7FDEF" w:rsidR="004405E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7CCCB1B7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CAA347" w14:textId="75AD82BC" w:rsidR="004405E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14:paraId="1FE6C6EB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9DCF7" w14:textId="243F0F9A" w:rsidR="004405E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3F4EE764" w14:textId="77777777" w:rsidR="004405EF" w:rsidRPr="0003748B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FC450" w14:textId="1DF2FEDF" w:rsidR="004405E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69</w:t>
            </w:r>
          </w:p>
        </w:tc>
      </w:tr>
    </w:tbl>
    <w:p w14:paraId="32763345" w14:textId="77777777" w:rsidR="00F5318E" w:rsidRPr="003B77D5" w:rsidRDefault="00F5318E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172C62" w:rsidRPr="0003748B" w14:paraId="23CEE83C" w14:textId="77777777" w:rsidTr="00DF4687">
        <w:trPr>
          <w:cantSplit/>
        </w:trPr>
        <w:tc>
          <w:tcPr>
            <w:tcW w:w="4228" w:type="dxa"/>
          </w:tcPr>
          <w:p w14:paraId="012B1C11" w14:textId="24D9F9D6" w:rsidR="00172C62" w:rsidRPr="0003748B" w:rsidRDefault="00172C62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EB39CC8" w14:textId="13A4A1BD" w:rsidR="00172C62" w:rsidRPr="0003748B" w:rsidRDefault="00172C62" w:rsidP="00172C6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925643" w14:textId="77777777" w:rsidR="00172C62" w:rsidRPr="0003748B" w:rsidRDefault="00172C6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E75AF33" w14:textId="6383E536" w:rsidR="00172C62" w:rsidRPr="0003748B" w:rsidRDefault="00172C62" w:rsidP="00172C6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C62" w:rsidRPr="0003748B" w14:paraId="2E00C1A8" w14:textId="77777777" w:rsidTr="00AA6F22">
        <w:trPr>
          <w:cantSplit/>
        </w:trPr>
        <w:tc>
          <w:tcPr>
            <w:tcW w:w="4228" w:type="dxa"/>
          </w:tcPr>
          <w:p w14:paraId="1F0B57AD" w14:textId="77777777" w:rsidR="00172C62" w:rsidRPr="0003748B" w:rsidRDefault="00172C62" w:rsidP="00172C6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112F58A0" w14:textId="58C5C8D2" w:rsidR="00172C62" w:rsidRPr="0003748B" w:rsidRDefault="00AD321B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0679E42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F234C" w14:textId="55144841" w:rsidR="00172C62" w:rsidRPr="0003748B" w:rsidRDefault="00AD321B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569BB80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B13BE" w14:textId="00DBD80C" w:rsidR="00172C62" w:rsidRPr="0003748B" w:rsidRDefault="00AD321B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F411C43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E6380B" w14:textId="5D181164" w:rsidR="00172C62" w:rsidRPr="0003748B" w:rsidRDefault="00AD321B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172C62" w:rsidRPr="0003748B" w14:paraId="5D49B0E5" w14:textId="77777777" w:rsidTr="00B41F26">
        <w:trPr>
          <w:cantSplit/>
        </w:trPr>
        <w:tc>
          <w:tcPr>
            <w:tcW w:w="4228" w:type="dxa"/>
          </w:tcPr>
          <w:p w14:paraId="006251DD" w14:textId="77777777" w:rsidR="00172C62" w:rsidRPr="0003748B" w:rsidRDefault="00172C62" w:rsidP="00172C6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607E0319" w14:textId="2E5861A2" w:rsidR="00172C62" w:rsidRPr="0003748B" w:rsidRDefault="00172C62" w:rsidP="00172C62">
            <w:pPr>
              <w:ind w:left="-18" w:right="72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2C62" w:rsidRPr="0003748B" w14:paraId="43F9336B" w14:textId="77777777" w:rsidTr="00AA6F22">
        <w:trPr>
          <w:cantSplit/>
        </w:trPr>
        <w:tc>
          <w:tcPr>
            <w:tcW w:w="4228" w:type="dxa"/>
          </w:tcPr>
          <w:p w14:paraId="686BA060" w14:textId="09BCA386" w:rsidR="00172C62" w:rsidRPr="0003748B" w:rsidRDefault="00172C62" w:rsidP="00172C6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1082" w:type="dxa"/>
          </w:tcPr>
          <w:p w14:paraId="03F46795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67766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F6DB5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07094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B9D9C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A13DA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89C83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2C62" w:rsidRPr="0003748B" w14:paraId="7CE279E6" w14:textId="77777777" w:rsidTr="001B20D8">
        <w:trPr>
          <w:cantSplit/>
        </w:trPr>
        <w:tc>
          <w:tcPr>
            <w:tcW w:w="4228" w:type="dxa"/>
          </w:tcPr>
          <w:p w14:paraId="631145DD" w14:textId="2E59C9BD" w:rsidR="00172C62" w:rsidRPr="0003748B" w:rsidRDefault="00172C62" w:rsidP="00172C6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28B216D6" w14:textId="0E7E631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22EAA1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008FD" w14:textId="79DAB3C9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5BE56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3966C" w14:textId="3B9BA4AE" w:rsidR="00172C62" w:rsidRPr="0003748B" w:rsidRDefault="00AD321B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BE9B61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BB2AD" w14:textId="6EE89B5E" w:rsidR="00172C62" w:rsidRPr="0003748B" w:rsidRDefault="00AD321B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72C62" w:rsidRPr="0003748B" w14:paraId="0B78E7AB" w14:textId="77777777" w:rsidTr="00732ACB">
        <w:trPr>
          <w:cantSplit/>
        </w:trPr>
        <w:tc>
          <w:tcPr>
            <w:tcW w:w="4228" w:type="dxa"/>
          </w:tcPr>
          <w:p w14:paraId="5D8C919B" w14:textId="5157BB36" w:rsidR="00172C62" w:rsidRPr="0003748B" w:rsidRDefault="00172C62" w:rsidP="00172C6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4BAD586" w14:textId="208F6D7A" w:rsidR="00172C62" w:rsidRPr="0003748B" w:rsidRDefault="00AD321B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9E7D4D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9C41E" w14:textId="563028FE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5A83E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B3F0DF" w14:textId="58A9C66A" w:rsidR="00172C62" w:rsidRPr="0003748B" w:rsidRDefault="00AD321B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2C6424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0AAC18" w14:textId="5BAECDD6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2C62" w:rsidRPr="0003748B" w14:paraId="7B672DF7" w14:textId="77777777" w:rsidTr="001B20D8">
        <w:trPr>
          <w:cantSplit/>
          <w:trHeight w:val="389"/>
        </w:trPr>
        <w:tc>
          <w:tcPr>
            <w:tcW w:w="4228" w:type="dxa"/>
          </w:tcPr>
          <w:p w14:paraId="0658C56D" w14:textId="0C8EC1D5" w:rsidR="00172C62" w:rsidRPr="0003748B" w:rsidRDefault="00172C62" w:rsidP="00172C6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69AA9A9" w14:textId="687F57E5" w:rsidR="00172C62" w:rsidRPr="0003748B" w:rsidRDefault="00AD321B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6B81AD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5A960D" w14:textId="6C71AFC9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3B4026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18B9F6" w14:textId="7FD69DE1" w:rsidR="00172C62" w:rsidRPr="0003748B" w:rsidRDefault="00AD321B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A2E923" w14:textId="77777777" w:rsidR="00172C62" w:rsidRPr="0003748B" w:rsidRDefault="00172C62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6A43B" w14:textId="6860B7D3" w:rsidR="00172C62" w:rsidRPr="0003748B" w:rsidRDefault="00AD321B" w:rsidP="0017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</w:tr>
    </w:tbl>
    <w:p w14:paraId="2B6789C0" w14:textId="77777777" w:rsidR="00AC3D9C" w:rsidRPr="003B77D5" w:rsidRDefault="00AC3D9C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B60A7F" w:rsidRPr="0003748B" w14:paraId="38A41D4E" w14:textId="77777777" w:rsidTr="004A4F7C">
        <w:trPr>
          <w:cantSplit/>
          <w:trHeight w:val="389"/>
        </w:trPr>
        <w:tc>
          <w:tcPr>
            <w:tcW w:w="4228" w:type="dxa"/>
          </w:tcPr>
          <w:p w14:paraId="528ECFE6" w14:textId="4703D8B2" w:rsidR="00B60A7F" w:rsidRPr="0003748B" w:rsidRDefault="00B60A7F" w:rsidP="00B60A7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4BCA7DF3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EB37D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87E95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CC822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06AE6B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5E388F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C78D4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A7F" w:rsidRPr="0003748B" w14:paraId="61B5C90A" w14:textId="77777777" w:rsidTr="004A4F7C">
        <w:trPr>
          <w:cantSplit/>
          <w:trHeight w:val="389"/>
        </w:trPr>
        <w:tc>
          <w:tcPr>
            <w:tcW w:w="4228" w:type="dxa"/>
          </w:tcPr>
          <w:p w14:paraId="6F4AC00A" w14:textId="77777777" w:rsidR="00B60A7F" w:rsidRPr="0003748B" w:rsidRDefault="00B60A7F" w:rsidP="00B60A7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1B644C8" w14:textId="5025D73E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8797DF4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E1D68E" w14:textId="20C281AB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4DF0C20D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515CF8" w14:textId="3F16DBE9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54684D51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6AF13F" w14:textId="3940769B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143</w:t>
            </w:r>
          </w:p>
        </w:tc>
      </w:tr>
      <w:tr w:rsidR="00B60A7F" w:rsidRPr="003B77D5" w14:paraId="19DCD116" w14:textId="77777777" w:rsidTr="005213E8">
        <w:trPr>
          <w:cantSplit/>
          <w:trHeight w:val="89"/>
        </w:trPr>
        <w:tc>
          <w:tcPr>
            <w:tcW w:w="4228" w:type="dxa"/>
          </w:tcPr>
          <w:p w14:paraId="7151EB20" w14:textId="77777777" w:rsidR="00B60A7F" w:rsidRPr="003B77D5" w:rsidRDefault="00B60A7F" w:rsidP="00B60A7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6EB61A0A" w14:textId="77777777" w:rsidR="00B60A7F" w:rsidRPr="003B77D5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B11F5BB" w14:textId="77777777" w:rsidR="00B60A7F" w:rsidRPr="003B77D5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0CE9C3" w14:textId="77777777" w:rsidR="00B60A7F" w:rsidRPr="003B77D5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970CE16" w14:textId="77777777" w:rsidR="00B60A7F" w:rsidRPr="003B77D5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9ED938" w14:textId="77777777" w:rsidR="00B60A7F" w:rsidRPr="003B77D5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3FFE7CD" w14:textId="77777777" w:rsidR="00B60A7F" w:rsidRPr="003B77D5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6C6EA0" w14:textId="77777777" w:rsidR="00B60A7F" w:rsidRPr="003B77D5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60A7F" w:rsidRPr="0003748B" w14:paraId="4009A1F2" w14:textId="77777777" w:rsidTr="00C34360">
        <w:trPr>
          <w:cantSplit/>
          <w:trHeight w:val="389"/>
        </w:trPr>
        <w:tc>
          <w:tcPr>
            <w:tcW w:w="4228" w:type="dxa"/>
          </w:tcPr>
          <w:p w14:paraId="4B386CBD" w14:textId="46DD1CDD" w:rsidR="00B60A7F" w:rsidRPr="0003748B" w:rsidRDefault="00B60A7F" w:rsidP="00B60A7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EB06979" w14:textId="30E44EA4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0CB267D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079F3" w14:textId="7A7015C3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DA358BC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00F11" w14:textId="6B396C6E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779EF93B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C4897" w14:textId="00B272B0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</w:tr>
      <w:tr w:rsidR="00B60A7F" w:rsidRPr="0003748B" w14:paraId="07AF3EDD" w14:textId="77777777" w:rsidTr="00C34360">
        <w:trPr>
          <w:cantSplit/>
          <w:trHeight w:val="389"/>
        </w:trPr>
        <w:tc>
          <w:tcPr>
            <w:tcW w:w="4228" w:type="dxa"/>
          </w:tcPr>
          <w:p w14:paraId="62A631D5" w14:textId="2BA92B65" w:rsidR="00B60A7F" w:rsidRPr="0003748B" w:rsidRDefault="00B60A7F" w:rsidP="00B60A7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CD2B4EA" w14:textId="6695B0D6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A732423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E3639" w14:textId="1B20C067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3B2E494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F7BA44" w14:textId="1C46AA1E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3AB17488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0573B" w14:textId="5E6D32EB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86</w:t>
            </w:r>
          </w:p>
        </w:tc>
      </w:tr>
      <w:tr w:rsidR="00B60A7F" w:rsidRPr="0003748B" w14:paraId="29A5B254" w14:textId="77777777" w:rsidTr="00C34360">
        <w:trPr>
          <w:cantSplit/>
          <w:trHeight w:val="389"/>
        </w:trPr>
        <w:tc>
          <w:tcPr>
            <w:tcW w:w="4228" w:type="dxa"/>
          </w:tcPr>
          <w:p w14:paraId="3455701B" w14:textId="13F284C1" w:rsidR="00B60A7F" w:rsidRPr="0003748B" w:rsidRDefault="00B60A7F" w:rsidP="00B60A7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CBA84CA" w14:textId="32EEF69C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2A851014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688CF" w14:textId="4253E259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47B5A38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0FB33" w14:textId="5E6C6227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26F199BD" w14:textId="77777777" w:rsidR="00B60A7F" w:rsidRPr="0003748B" w:rsidRDefault="00B60A7F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A3A2B5" w14:textId="3F2B3E9E" w:rsidR="00B60A7F" w:rsidRPr="0003748B" w:rsidRDefault="00AD321B" w:rsidP="00B6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143</w:t>
            </w:r>
          </w:p>
        </w:tc>
      </w:tr>
    </w:tbl>
    <w:p w14:paraId="120B1F7E" w14:textId="77777777" w:rsidR="00A7588F" w:rsidRPr="003B77D5" w:rsidRDefault="00A7588F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20"/>
          <w:szCs w:val="20"/>
        </w:rPr>
      </w:pPr>
    </w:p>
    <w:p w14:paraId="1BF9408F" w14:textId="2EBCEC86" w:rsidR="00C34360" w:rsidRPr="0003748B" w:rsidRDefault="00475178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กลุ่มบริษัท/บริษัทเช่</w:t>
      </w:r>
      <w:r w:rsidR="00DF7EC9" w:rsidRPr="0003748B">
        <w:rPr>
          <w:rFonts w:ascii="Angsana New" w:hAnsi="Angsana New" w:hint="cs"/>
          <w:sz w:val="30"/>
          <w:szCs w:val="30"/>
          <w:cs/>
        </w:rPr>
        <w:t>าที่ดิน อาคารและส่วนปรับปรุงและยานพาหนะ</w:t>
      </w:r>
      <w:r w:rsidR="003224AB" w:rsidRPr="0003748B">
        <w:rPr>
          <w:rFonts w:ascii="Angsana New" w:hAnsi="Angsana New" w:hint="cs"/>
          <w:sz w:val="30"/>
          <w:szCs w:val="30"/>
          <w:cs/>
        </w:rPr>
        <w:t xml:space="preserve">จากบุคคลหรือกิจการอื่นที่เกี่ยวข้องกัน สัญญาดังกล่าวมีระยะเวลาเช่า </w:t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r w:rsidR="004A4F7C" w:rsidRPr="0003748B">
        <w:rPr>
          <w:rFonts w:ascii="Angsana New" w:hAnsi="Angsana New" w:hint="cs"/>
          <w:sz w:val="30"/>
          <w:szCs w:val="30"/>
        </w:rPr>
        <w:t xml:space="preserve"> - </w:t>
      </w:r>
      <w:r w:rsidR="00AD321B" w:rsidRPr="00AD321B">
        <w:rPr>
          <w:rFonts w:ascii="Angsana New" w:hAnsi="Angsana New" w:hint="cs"/>
          <w:sz w:val="30"/>
          <w:szCs w:val="30"/>
        </w:rPr>
        <w:t>5</w:t>
      </w:r>
      <w:r w:rsidR="004A4F7C" w:rsidRPr="0003748B">
        <w:rPr>
          <w:rFonts w:ascii="Angsana New" w:hAnsi="Angsana New" w:hint="cs"/>
          <w:sz w:val="30"/>
          <w:szCs w:val="30"/>
        </w:rPr>
        <w:t xml:space="preserve"> </w:t>
      </w:r>
      <w:r w:rsidR="003224AB" w:rsidRPr="0003748B">
        <w:rPr>
          <w:rFonts w:ascii="Angsana New" w:hAnsi="Angsana New" w:hint="cs"/>
          <w:sz w:val="30"/>
          <w:szCs w:val="30"/>
          <w:cs/>
        </w:rPr>
        <w:t xml:space="preserve">ปี สิ้นสุดระหว่างปี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8</w:t>
      </w:r>
      <w:r w:rsidR="004A4F7C" w:rsidRPr="0003748B">
        <w:rPr>
          <w:rFonts w:ascii="Angsana New" w:hAnsi="Angsana New" w:hint="cs"/>
          <w:sz w:val="30"/>
          <w:szCs w:val="30"/>
        </w:rPr>
        <w:t xml:space="preserve"> - </w:t>
      </w:r>
      <w:r w:rsidR="00AD321B" w:rsidRPr="00AD321B">
        <w:rPr>
          <w:rFonts w:ascii="Angsana New" w:hAnsi="Angsana New" w:hint="cs"/>
          <w:sz w:val="30"/>
          <w:szCs w:val="30"/>
        </w:rPr>
        <w:t>257</w:t>
      </w:r>
      <w:r w:rsidR="00AD321B" w:rsidRPr="00AD321B">
        <w:rPr>
          <w:rFonts w:ascii="Angsana New" w:hAnsi="Angsana New"/>
          <w:sz w:val="30"/>
          <w:szCs w:val="30"/>
        </w:rPr>
        <w:t>2</w:t>
      </w:r>
    </w:p>
    <w:p w14:paraId="0E16327B" w14:textId="77777777" w:rsidR="00FA00A5" w:rsidRPr="003B77D5" w:rsidRDefault="00FA00A5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20"/>
          <w:szCs w:val="20"/>
        </w:rPr>
      </w:pPr>
    </w:p>
    <w:p w14:paraId="43D02D79" w14:textId="256ABB83" w:rsidR="00F86B84" w:rsidRPr="0003748B" w:rsidRDefault="009C7C91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งสัญญาดังกล่าวมีระยะเวลาเช่า 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  <w:cs/>
        </w:rPr>
        <w:t xml:space="preserve"> ปี สิ้นสุดวันที่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</w:t>
      </w:r>
      <w:r w:rsidR="00AD321B" w:rsidRPr="00AD321B">
        <w:rPr>
          <w:rFonts w:ascii="Angsana New" w:hAnsi="Angsana New"/>
          <w:sz w:val="30"/>
          <w:szCs w:val="30"/>
        </w:rPr>
        <w:t>70</w:t>
      </w:r>
    </w:p>
    <w:p w14:paraId="0E92E0DB" w14:textId="77777777" w:rsidR="00FA00A5" w:rsidRPr="0003748B" w:rsidRDefault="00FA00A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0A49DA" w:rsidRPr="0003748B" w14:paraId="5D8DC320" w14:textId="77777777" w:rsidTr="000A49DA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E6C42F6" w14:textId="77777777" w:rsidR="000A49DA" w:rsidRPr="0003748B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02EE0D3" w14:textId="2A26117B" w:rsidR="000A49DA" w:rsidRPr="0003748B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3D3EB" w14:textId="77777777" w:rsidR="000A49DA" w:rsidRPr="0003748B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4D3DC9B1" w14:textId="01DB4A76" w:rsidR="000A49DA" w:rsidRPr="0003748B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53CB" w:rsidRPr="0003748B" w14:paraId="2E7F916A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61FD9646" w14:textId="20AF3301" w:rsidR="00CF53CB" w:rsidRPr="0003748B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7ADC50" w14:textId="58B0FB20" w:rsidR="00CF53C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7C62BD94" w14:textId="77777777" w:rsidR="00CF53CB" w:rsidRPr="0003748B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30FD2C5" w14:textId="33B2683C" w:rsidR="00CF53C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115C115" w14:textId="77777777" w:rsidR="00CF53CB" w:rsidRPr="0003748B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A9D23A8" w14:textId="23C7A2AF" w:rsidR="00CF53C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96DECD9" w14:textId="77777777" w:rsidR="00CF53CB" w:rsidRPr="0003748B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2434C0" w14:textId="1FA3AD0A" w:rsidR="00CF53C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501261" w:rsidRPr="0003748B" w14:paraId="58BF7A37" w14:textId="77777777" w:rsidTr="000A49DA">
        <w:tc>
          <w:tcPr>
            <w:tcW w:w="4230" w:type="dxa"/>
            <w:shd w:val="clear" w:color="auto" w:fill="auto"/>
          </w:tcPr>
          <w:p w14:paraId="3B248E9D" w14:textId="44C069AB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B9949B2" w14:textId="1B2245A6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2ACED9B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57ED3C37" w14:textId="37F2DDCB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5A47" w:rsidRPr="0003748B" w14:paraId="737DE460" w14:textId="77777777" w:rsidTr="00855A47">
        <w:tc>
          <w:tcPr>
            <w:tcW w:w="4230" w:type="dxa"/>
            <w:shd w:val="clear" w:color="auto" w:fill="auto"/>
          </w:tcPr>
          <w:p w14:paraId="31656E35" w14:textId="7C4465C8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1B41C7EA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59F1B9F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3F384C6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394386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FE029DF" w14:textId="77777777" w:rsidR="00855A47" w:rsidRPr="0003748B" w:rsidRDefault="00855A47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B320B5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AB1A4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A47" w:rsidRPr="0003748B" w14:paraId="7B5434E7" w14:textId="77777777" w:rsidTr="00855A47">
        <w:tc>
          <w:tcPr>
            <w:tcW w:w="4230" w:type="dxa"/>
            <w:shd w:val="clear" w:color="auto" w:fill="auto"/>
          </w:tcPr>
          <w:p w14:paraId="39E2E36C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03B80AC" w14:textId="1A2D7E94" w:rsidR="00855A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15C4298B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17A71EB" w14:textId="4AA37EA9" w:rsidR="00855A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1711597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A563E2A" w14:textId="41EBA0B3" w:rsidR="00855A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9B91EB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39DB35" w14:textId="745425E7" w:rsidR="00855A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</w:tbl>
    <w:p w14:paraId="7E416499" w14:textId="77777777" w:rsidR="00F46C7C" w:rsidRPr="0003748B" w:rsidRDefault="00F46C7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6BF107" w14:textId="0AC9D633" w:rsidR="00BF4C52" w:rsidRPr="0003748B" w:rsidRDefault="004A4F7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เงินกู้ยืมระยะสั้นจากบุคคลหรือกิจการอื่นที่เกี่ยวข้องกันดังกล่าวมีกำหนดชำระคืนเมื่อทวงถาม</w:t>
      </w:r>
    </w:p>
    <w:p w14:paraId="20FAE1E6" w14:textId="7DB8F43B" w:rsidR="00072741" w:rsidRPr="0003748B" w:rsidRDefault="0007274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F12DF6" w:rsidRPr="0003748B" w14:paraId="3CEF3D31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103C36F" w14:textId="77777777" w:rsidR="00F12DF6" w:rsidRPr="0003748B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86D4214" w14:textId="77777777" w:rsidR="00F12DF6" w:rsidRPr="0003748B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CE16B" w14:textId="77777777" w:rsidR="00F12DF6" w:rsidRPr="0003748B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11B08BC8" w14:textId="77777777" w:rsidR="00F12DF6" w:rsidRPr="0003748B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466A" w:rsidRPr="0003748B" w14:paraId="7BB0630D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10B49DB" w14:textId="2C041D96" w:rsidR="00BA466A" w:rsidRPr="0003748B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1D3437" w14:textId="1B0EC8FD" w:rsidR="00BA46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20692422" w14:textId="77777777" w:rsidR="00BA466A" w:rsidRPr="0003748B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C9BF361" w14:textId="555F2941" w:rsidR="00BA46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5D4D7F0" w14:textId="77777777" w:rsidR="00BA466A" w:rsidRPr="0003748B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16CC3DD" w14:textId="608B5313" w:rsidR="00BA46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4A2DF88" w14:textId="77777777" w:rsidR="00BA466A" w:rsidRPr="0003748B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6653FA" w14:textId="084B736B" w:rsidR="00BA46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501261" w:rsidRPr="0003748B" w14:paraId="72EB4964" w14:textId="77777777" w:rsidTr="00434D07">
        <w:tc>
          <w:tcPr>
            <w:tcW w:w="4230" w:type="dxa"/>
            <w:shd w:val="clear" w:color="auto" w:fill="auto"/>
          </w:tcPr>
          <w:p w14:paraId="38D4E3A2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2D85B5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F6F5203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0CAA0E17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5A47" w:rsidRPr="0003748B" w14:paraId="79041F91" w14:textId="77777777" w:rsidTr="005C3481">
        <w:tc>
          <w:tcPr>
            <w:tcW w:w="4230" w:type="dxa"/>
            <w:shd w:val="clear" w:color="auto" w:fill="auto"/>
            <w:vAlign w:val="bottom"/>
          </w:tcPr>
          <w:p w14:paraId="5CDEBC9B" w14:textId="2CB4B803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67F67B6C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E9BFDD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3727520" w14:textId="77777777" w:rsidR="00855A47" w:rsidRPr="0003748B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01261" w:rsidRPr="0003748B" w14:paraId="7A21A0DD" w14:textId="77777777" w:rsidTr="008A2090">
        <w:tc>
          <w:tcPr>
            <w:tcW w:w="4230" w:type="dxa"/>
            <w:shd w:val="clear" w:color="auto" w:fill="auto"/>
          </w:tcPr>
          <w:p w14:paraId="476B74A5" w14:textId="061D45CE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0066A667" w14:textId="7EBE5760" w:rsidR="005012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D0A6354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2918A47" w14:textId="7625E53C" w:rsidR="005012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47271EC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65896A69" w14:textId="77B4CA66" w:rsidR="005012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3C42BC3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7CFCE13" w14:textId="549265ED" w:rsidR="005012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</w:tr>
    </w:tbl>
    <w:p w14:paraId="405B935E" w14:textId="77777777" w:rsidR="001D7943" w:rsidRPr="0003748B" w:rsidRDefault="001D794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000D7859" w14:textId="7C7D3CFB" w:rsidR="00245A66" w:rsidRPr="0003748B" w:rsidRDefault="0081782C" w:rsidP="00A75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เงินกู้ยืมระยะยาวจาก</w:t>
      </w:r>
      <w:r w:rsidR="00CB3463" w:rsidRPr="0003748B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Pr="0003748B">
        <w:rPr>
          <w:rFonts w:ascii="Angsana New" w:hAnsi="Angsana New" w:hint="cs"/>
          <w:sz w:val="30"/>
          <w:szCs w:val="30"/>
          <w:cs/>
        </w:rPr>
        <w:t>ดังกล่าวมีกำหนดชำระคืนใน</w:t>
      </w:r>
      <w:r w:rsidR="009C7C91" w:rsidRPr="0003748B">
        <w:rPr>
          <w:rFonts w:ascii="Angsana New" w:hAnsi="Angsana New" w:hint="cs"/>
          <w:sz w:val="30"/>
          <w:szCs w:val="30"/>
          <w:cs/>
        </w:rPr>
        <w:t>เดือน</w:t>
      </w:r>
      <w:r w:rsidRPr="0003748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D321B" w:rsidRPr="00AD321B">
        <w:rPr>
          <w:rFonts w:ascii="Angsana New" w:hAnsi="Angsana New" w:hint="cs"/>
          <w:sz w:val="30"/>
          <w:szCs w:val="30"/>
        </w:rPr>
        <w:t>2569</w:t>
      </w:r>
    </w:p>
    <w:p w14:paraId="5345300C" w14:textId="77777777" w:rsidR="00F5318E" w:rsidRPr="0003748B" w:rsidRDefault="00F5318E" w:rsidP="00A75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68584B" w:rsidRPr="0003748B" w14:paraId="7B0F95F4" w14:textId="77777777" w:rsidTr="00D67C3A">
        <w:trPr>
          <w:tblHeader/>
        </w:trPr>
        <w:tc>
          <w:tcPr>
            <w:tcW w:w="2963" w:type="dxa"/>
          </w:tcPr>
          <w:p w14:paraId="322DE98A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26652269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10E5D05E" w14:textId="77777777" w:rsidR="0068584B" w:rsidRPr="0003748B" w:rsidRDefault="0068584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5B775ECB" w14:textId="77777777" w:rsidR="0068584B" w:rsidRPr="0003748B" w:rsidRDefault="0068584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0D7C77E0" w14:textId="77777777" w:rsidR="0068584B" w:rsidRPr="0003748B" w:rsidRDefault="0068584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84B" w:rsidRPr="0003748B" w14:paraId="10531FDD" w14:textId="77777777" w:rsidTr="00D67C3A">
        <w:trPr>
          <w:tblHeader/>
        </w:trPr>
        <w:tc>
          <w:tcPr>
            <w:tcW w:w="2963" w:type="dxa"/>
          </w:tcPr>
          <w:p w14:paraId="1FF899B8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1F2DE6DC" w14:textId="0F771FEE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FE568C" w14:textId="5D136740" w:rsidR="0068584B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3E4AFD6B" w14:textId="77777777" w:rsidR="0068584B" w:rsidRPr="0003748B" w:rsidRDefault="0068584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5DE8D36D" w14:textId="605BD5C8" w:rsidR="0068584B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3" w:type="dxa"/>
            <w:gridSpan w:val="2"/>
          </w:tcPr>
          <w:p w14:paraId="4803E978" w14:textId="77777777" w:rsidR="0068584B" w:rsidRPr="0003748B" w:rsidRDefault="0068584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59207782" w14:textId="0B3522A3" w:rsidR="0068584B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2" w:type="dxa"/>
            <w:gridSpan w:val="2"/>
          </w:tcPr>
          <w:p w14:paraId="4D95AB0A" w14:textId="77777777" w:rsidR="0068584B" w:rsidRPr="0003748B" w:rsidRDefault="0068584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01CF7F4B" w14:textId="42E63108" w:rsidR="0068584B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68584B" w:rsidRPr="0003748B" w14:paraId="166D5F5D" w14:textId="77777777" w:rsidTr="00D67C3A">
        <w:trPr>
          <w:tblHeader/>
        </w:trPr>
        <w:tc>
          <w:tcPr>
            <w:tcW w:w="4212" w:type="dxa"/>
            <w:gridSpan w:val="2"/>
          </w:tcPr>
          <w:p w14:paraId="5FFA1CEE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1934B76C" w14:textId="77777777" w:rsidR="0068584B" w:rsidRPr="0003748B" w:rsidRDefault="0068584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584B" w:rsidRPr="0003748B" w14:paraId="789B0476" w14:textId="77777777" w:rsidTr="00D67C3A">
        <w:trPr>
          <w:cantSplit/>
        </w:trPr>
        <w:tc>
          <w:tcPr>
            <w:tcW w:w="4212" w:type="dxa"/>
            <w:gridSpan w:val="2"/>
          </w:tcPr>
          <w:p w14:paraId="43E42EAA" w14:textId="77777777" w:rsidR="0068584B" w:rsidRPr="0003748B" w:rsidRDefault="0068584B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  <w:p w14:paraId="23DF1955" w14:textId="77777777" w:rsidR="0068584B" w:rsidRPr="0003748B" w:rsidRDefault="0068584B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 (การปฏิบัติตาม</w:t>
            </w:r>
          </w:p>
          <w:p w14:paraId="7CF01DF1" w14:textId="40DBA919" w:rsidR="0068584B" w:rsidRPr="0003748B" w:rsidRDefault="0068584B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เงื่อนไขของงานโครงการ การประมูลงานกับลูกค้า)</w:t>
            </w:r>
          </w:p>
        </w:tc>
        <w:tc>
          <w:tcPr>
            <w:tcW w:w="1080" w:type="dxa"/>
          </w:tcPr>
          <w:p w14:paraId="22B9985E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51724B1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76C46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318855" w14:textId="77777777" w:rsidR="0068584B" w:rsidRPr="0003748B" w:rsidRDefault="0068584B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747E2A0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BCDBB03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C54B8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584B" w:rsidRPr="0003748B" w14:paraId="5FE473BA" w14:textId="77777777" w:rsidTr="00D67C3A">
        <w:trPr>
          <w:cantSplit/>
        </w:trPr>
        <w:tc>
          <w:tcPr>
            <w:tcW w:w="4212" w:type="dxa"/>
            <w:gridSpan w:val="2"/>
          </w:tcPr>
          <w:p w14:paraId="6E07191A" w14:textId="77777777" w:rsidR="0068584B" w:rsidRPr="0003748B" w:rsidRDefault="0068584B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5AEC90" w14:textId="24CC1F31" w:rsidR="0068584B" w:rsidRPr="0003748B" w:rsidRDefault="002337F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8321C5E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7703A2" w14:textId="60D67738" w:rsidR="0068584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476</w:t>
            </w:r>
          </w:p>
        </w:tc>
        <w:tc>
          <w:tcPr>
            <w:tcW w:w="270" w:type="dxa"/>
            <w:gridSpan w:val="2"/>
          </w:tcPr>
          <w:p w14:paraId="71D3549C" w14:textId="77777777" w:rsidR="0068584B" w:rsidRPr="0003748B" w:rsidRDefault="0068584B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361E120" w14:textId="7AB11D45" w:rsidR="0068584B" w:rsidRPr="0003748B" w:rsidRDefault="002337F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067D96" w14:textId="77777777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0CD216" w14:textId="429C5675" w:rsidR="0068584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127</w:t>
            </w:r>
          </w:p>
        </w:tc>
      </w:tr>
    </w:tbl>
    <w:p w14:paraId="423E525C" w14:textId="77777777" w:rsidR="00842341" w:rsidRPr="0003748B" w:rsidRDefault="0084234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F259488" w14:textId="77777777" w:rsidR="003B77D5" w:rsidRDefault="003B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7BCBC826" w14:textId="44CF48B8" w:rsidR="000D1494" w:rsidRPr="0003748B" w:rsidRDefault="000D1494" w:rsidP="00FE3F8B">
      <w:pPr>
        <w:pStyle w:val="Style1"/>
        <w:tabs>
          <w:tab w:val="clear" w:pos="518"/>
        </w:tabs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เงินสดและรายการเทียบเท่าเงินสด</w:t>
      </w:r>
    </w:p>
    <w:p w14:paraId="53CA659F" w14:textId="77777777" w:rsidR="000D1494" w:rsidRPr="0003748B" w:rsidRDefault="000D14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52"/>
        <w:gridCol w:w="267"/>
        <w:gridCol w:w="1035"/>
        <w:gridCol w:w="267"/>
        <w:gridCol w:w="1093"/>
      </w:tblGrid>
      <w:tr w:rsidR="000D1494" w:rsidRPr="0003748B" w14:paraId="1C55D1F7" w14:textId="77777777" w:rsidTr="002B6F8D">
        <w:tc>
          <w:tcPr>
            <w:tcW w:w="4230" w:type="dxa"/>
            <w:shd w:val="clear" w:color="auto" w:fill="auto"/>
          </w:tcPr>
          <w:p w14:paraId="16A95C81" w14:textId="77777777" w:rsidR="000D1494" w:rsidRPr="0003748B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7A4E8F3C" w14:textId="77777777" w:rsidR="000D1494" w:rsidRPr="0003748B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32D9F0DA" w14:textId="77777777" w:rsidR="000D1494" w:rsidRPr="0003748B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shd w:val="clear" w:color="auto" w:fill="auto"/>
          </w:tcPr>
          <w:p w14:paraId="6DF99F01" w14:textId="77777777" w:rsidR="000D1494" w:rsidRPr="0003748B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AAC" w:rsidRPr="0003748B" w14:paraId="6645DEB8" w14:textId="77777777" w:rsidTr="002B6F8D">
        <w:tc>
          <w:tcPr>
            <w:tcW w:w="4230" w:type="dxa"/>
            <w:shd w:val="clear" w:color="auto" w:fill="auto"/>
          </w:tcPr>
          <w:p w14:paraId="2364BA16" w14:textId="77777777" w:rsidR="00B86AAC" w:rsidRPr="0003748B" w:rsidRDefault="00B86AAC" w:rsidP="00FE3F8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43B129" w14:textId="5BC76C4D" w:rsidR="00B86AAC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1F06390" w14:textId="77777777" w:rsidR="00B86AAC" w:rsidRPr="0003748B" w:rsidRDefault="00B86AA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E2853D8" w14:textId="63252EC2" w:rsidR="00B86AAC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</w:tcPr>
          <w:p w14:paraId="2C2558B7" w14:textId="77777777" w:rsidR="00B86AAC" w:rsidRPr="0003748B" w:rsidRDefault="00B86AA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2FC936C1" w14:textId="718DE5C7" w:rsidR="00B86AAC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14:paraId="55464E86" w14:textId="77777777" w:rsidR="00B86AAC" w:rsidRPr="0003748B" w:rsidRDefault="00B86AA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053F3E4E" w14:textId="3E920671" w:rsidR="00B86AAC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01261" w:rsidRPr="0003748B" w14:paraId="0286EEA8" w14:textId="77777777" w:rsidTr="002B6F8D">
        <w:tc>
          <w:tcPr>
            <w:tcW w:w="4230" w:type="dxa"/>
            <w:shd w:val="clear" w:color="auto" w:fill="auto"/>
          </w:tcPr>
          <w:p w14:paraId="217E3560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1D2795F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791F" w:rsidRPr="0003748B" w14:paraId="1A068569" w14:textId="77777777" w:rsidTr="002B6F8D">
        <w:tc>
          <w:tcPr>
            <w:tcW w:w="4230" w:type="dxa"/>
            <w:shd w:val="clear" w:color="auto" w:fill="auto"/>
          </w:tcPr>
          <w:p w14:paraId="0D7E5EE8" w14:textId="77777777" w:rsidR="0034791F" w:rsidRPr="0003748B" w:rsidRDefault="0034791F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เงินสดในมือและเงินฝากประเภทกระแสรายวัน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440B936A" w14:textId="0012DEDD" w:rsidR="0034791F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14:paraId="0B231103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B5056A3" w14:textId="48442BD4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67" w:type="dxa"/>
            <w:shd w:val="clear" w:color="auto" w:fill="auto"/>
          </w:tcPr>
          <w:p w14:paraId="34188E0C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D0E2C3D" w14:textId="61FA1C9C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13C3FDC0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0EA5D34" w14:textId="424F49E3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4791F" w:rsidRPr="0003748B" w14:paraId="1E02574B" w14:textId="77777777" w:rsidTr="002B6F8D">
        <w:tc>
          <w:tcPr>
            <w:tcW w:w="4230" w:type="dxa"/>
            <w:shd w:val="clear" w:color="auto" w:fill="auto"/>
          </w:tcPr>
          <w:p w14:paraId="0738C7BE" w14:textId="77777777" w:rsidR="0034791F" w:rsidRPr="0003748B" w:rsidRDefault="0034791F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28537926" w14:textId="06ABF166" w:rsidR="0034791F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68584B"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255B7854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123F9F8" w14:textId="7E7DCCEC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4791F"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267" w:type="dxa"/>
            <w:shd w:val="clear" w:color="auto" w:fill="auto"/>
          </w:tcPr>
          <w:p w14:paraId="1C397590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35FE050" w14:textId="1B0DDC25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67" w:type="dxa"/>
            <w:shd w:val="clear" w:color="auto" w:fill="auto"/>
          </w:tcPr>
          <w:p w14:paraId="702D5672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65A3726" w14:textId="47D5D70E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370</w:t>
            </w:r>
          </w:p>
        </w:tc>
      </w:tr>
      <w:tr w:rsidR="0034791F" w:rsidRPr="0003748B" w14:paraId="57231627" w14:textId="77777777" w:rsidTr="002B6F8D">
        <w:tc>
          <w:tcPr>
            <w:tcW w:w="4230" w:type="dxa"/>
            <w:shd w:val="clear" w:color="auto" w:fill="auto"/>
          </w:tcPr>
          <w:p w14:paraId="5ADB8B59" w14:textId="77777777" w:rsidR="0034791F" w:rsidRPr="0003748B" w:rsidRDefault="0034791F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shd w:val="clear" w:color="auto" w:fill="auto"/>
          </w:tcPr>
          <w:p w14:paraId="337DAA87" w14:textId="25E414B2" w:rsidR="0034791F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32E24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7703C4AC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69CED33" w14:textId="0A0A3605" w:rsidR="0034791F" w:rsidRPr="0003748B" w:rsidRDefault="00AD321B" w:rsidP="00BB1D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  <w:tc>
          <w:tcPr>
            <w:tcW w:w="267" w:type="dxa"/>
            <w:shd w:val="clear" w:color="auto" w:fill="auto"/>
          </w:tcPr>
          <w:p w14:paraId="2D449AF7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BF9BC9D" w14:textId="33326E5A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67" w:type="dxa"/>
            <w:shd w:val="clear" w:color="auto" w:fill="auto"/>
          </w:tcPr>
          <w:p w14:paraId="76C5A66D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78EAA2C" w14:textId="18C4653B" w:rsidR="0034791F" w:rsidRPr="0003748B" w:rsidRDefault="00AD321B" w:rsidP="00BB1D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</w:tr>
      <w:tr w:rsidR="0034791F" w:rsidRPr="0003748B" w14:paraId="7FDFA193" w14:textId="77777777" w:rsidTr="002B6F8D">
        <w:tc>
          <w:tcPr>
            <w:tcW w:w="4230" w:type="dxa"/>
            <w:shd w:val="clear" w:color="auto" w:fill="auto"/>
          </w:tcPr>
          <w:p w14:paraId="7815AA89" w14:textId="77777777" w:rsidR="0034791F" w:rsidRPr="0003748B" w:rsidRDefault="0034791F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080" w:type="dxa"/>
            <w:shd w:val="clear" w:color="auto" w:fill="auto"/>
          </w:tcPr>
          <w:p w14:paraId="723C37D6" w14:textId="3B694A41" w:rsidR="0034791F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B370681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013CC8" w14:textId="783BC366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67" w:type="dxa"/>
            <w:shd w:val="clear" w:color="auto" w:fill="auto"/>
          </w:tcPr>
          <w:p w14:paraId="1F85AE28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67704C7" w14:textId="38262891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14:paraId="7EFF34BC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F970676" w14:textId="2BC7E39C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34791F" w:rsidRPr="0003748B" w14:paraId="0F843D43" w14:textId="77777777" w:rsidTr="002B6F8D">
        <w:tc>
          <w:tcPr>
            <w:tcW w:w="4230" w:type="dxa"/>
            <w:shd w:val="clear" w:color="auto" w:fill="auto"/>
          </w:tcPr>
          <w:p w14:paraId="414673E5" w14:textId="77777777" w:rsidR="0034791F" w:rsidRPr="0003748B" w:rsidRDefault="0034791F" w:rsidP="00FE3F8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8FCD2" w14:textId="463F13C8" w:rsidR="0034791F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68584B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36" w:type="dxa"/>
            <w:shd w:val="clear" w:color="auto" w:fill="auto"/>
          </w:tcPr>
          <w:p w14:paraId="0D67DBF5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E0D69" w14:textId="59A453B4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34791F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67" w:type="dxa"/>
            <w:shd w:val="clear" w:color="auto" w:fill="auto"/>
          </w:tcPr>
          <w:p w14:paraId="6D0552F4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C445E" w14:textId="26DA7AF9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67" w:type="dxa"/>
            <w:shd w:val="clear" w:color="auto" w:fill="auto"/>
          </w:tcPr>
          <w:p w14:paraId="08E78904" w14:textId="77777777" w:rsidR="0034791F" w:rsidRPr="0003748B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02124" w14:textId="125C4115" w:rsidR="0034791F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731</w:t>
            </w:r>
          </w:p>
        </w:tc>
      </w:tr>
    </w:tbl>
    <w:p w14:paraId="5F2ED9B4" w14:textId="77777777" w:rsidR="00820D9B" w:rsidRPr="0003748B" w:rsidRDefault="000D14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th-TH"/>
        </w:rPr>
      </w:pPr>
      <w:r w:rsidRPr="0003748B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  <w:r w:rsidR="00C51E3E" w:rsidRPr="0003748B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</w:p>
    <w:p w14:paraId="476B1A42" w14:textId="04E23ECA" w:rsidR="00C63A9B" w:rsidRPr="0003748B" w:rsidRDefault="000D1494" w:rsidP="00D549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3748B">
        <w:rPr>
          <w:rFonts w:ascii="Angsana New" w:hAnsi="Angsana New" w:hint="cs"/>
          <w:b/>
          <w:sz w:val="30"/>
          <w:szCs w:val="30"/>
          <w:cs/>
        </w:rPr>
        <w:t>เงิ</w:t>
      </w:r>
      <w:r w:rsidR="00CA3F52" w:rsidRPr="0003748B">
        <w:rPr>
          <w:rFonts w:ascii="Angsana New" w:hAnsi="Angsana New" w:hint="cs"/>
          <w:b/>
          <w:sz w:val="30"/>
          <w:szCs w:val="30"/>
          <w:cs/>
        </w:rPr>
        <w:t>นลงทุนระยะสั้นที่มีสภาพคล่องสูง</w:t>
      </w:r>
      <w:r w:rsidRPr="0003748B">
        <w:rPr>
          <w:rFonts w:ascii="Angsana New" w:hAnsi="Angsana New" w:hint="cs"/>
          <w:b/>
          <w:sz w:val="30"/>
          <w:szCs w:val="30"/>
          <w:cs/>
        </w:rPr>
        <w:t>ประกอบด้วย ตั๋วสัญญาเงิ</w:t>
      </w:r>
      <w:r w:rsidR="00DA200A" w:rsidRPr="0003748B">
        <w:rPr>
          <w:rFonts w:ascii="Angsana New" w:hAnsi="Angsana New" w:hint="cs"/>
          <w:b/>
          <w:sz w:val="30"/>
          <w:szCs w:val="30"/>
          <w:cs/>
        </w:rPr>
        <w:t>นฝาก เงินฝากประจำธนาคาร และอื่น</w:t>
      </w:r>
      <w:r w:rsidRPr="0003748B">
        <w:rPr>
          <w:rFonts w:ascii="Angsana New" w:hAnsi="Angsana New" w:hint="cs"/>
          <w:b/>
          <w:sz w:val="30"/>
          <w:szCs w:val="30"/>
          <w:cs/>
        </w:rPr>
        <w:t>ๆ</w:t>
      </w:r>
      <w:r w:rsidR="00191CD7"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="00191CD7" w:rsidRPr="0003748B">
        <w:rPr>
          <w:rFonts w:ascii="Angsana New" w:hAnsi="Angsana New" w:hint="cs"/>
          <w:b/>
          <w:sz w:val="30"/>
          <w:szCs w:val="30"/>
          <w:cs/>
        </w:rPr>
        <w:t>ซึ่งมีอายุ</w:t>
      </w:r>
      <w:r w:rsidR="006A135F" w:rsidRPr="0003748B">
        <w:rPr>
          <w:rFonts w:ascii="Angsana New" w:hAnsi="Angsana New" w:hint="cs"/>
          <w:b/>
          <w:sz w:val="30"/>
          <w:szCs w:val="30"/>
        </w:rPr>
        <w:br/>
      </w:r>
      <w:r w:rsidR="005406E0" w:rsidRPr="0003748B">
        <w:rPr>
          <w:rFonts w:ascii="Angsana New" w:hAnsi="Angsana New" w:hint="cs"/>
          <w:b/>
          <w:sz w:val="30"/>
          <w:szCs w:val="30"/>
          <w:cs/>
        </w:rPr>
        <w:t xml:space="preserve">ไม่เกิน </w:t>
      </w:r>
      <w:r w:rsidR="00AD321B" w:rsidRPr="00AD321B">
        <w:rPr>
          <w:rFonts w:ascii="Angsana New" w:hAnsi="Angsana New" w:hint="cs"/>
          <w:bCs/>
          <w:sz w:val="30"/>
          <w:szCs w:val="30"/>
        </w:rPr>
        <w:t>3</w:t>
      </w:r>
      <w:r w:rsidR="00191CD7" w:rsidRPr="0003748B">
        <w:rPr>
          <w:rFonts w:ascii="Angsana New" w:hAnsi="Angsana New" w:hint="cs"/>
          <w:b/>
          <w:sz w:val="30"/>
          <w:szCs w:val="30"/>
        </w:rPr>
        <w:t xml:space="preserve"> </w:t>
      </w:r>
      <w:r w:rsidR="00191CD7" w:rsidRPr="0003748B">
        <w:rPr>
          <w:rFonts w:ascii="Angsana New" w:hAnsi="Angsana New" w:hint="cs"/>
          <w:b/>
          <w:sz w:val="30"/>
          <w:szCs w:val="30"/>
          <w:cs/>
        </w:rPr>
        <w:t>เดือนนับจากวันที่ลงทุน</w:t>
      </w:r>
    </w:p>
    <w:p w14:paraId="754882ED" w14:textId="77777777" w:rsidR="00A7588F" w:rsidRPr="0003748B" w:rsidRDefault="00A7588F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ADF0C93" w14:textId="699B38FA" w:rsidR="00DB3000" w:rsidRPr="0003748B" w:rsidRDefault="007D724B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ลู</w:t>
      </w:r>
      <w:r w:rsidR="00091700" w:rsidRPr="0003748B">
        <w:rPr>
          <w:rFonts w:hint="cs"/>
          <w:b/>
          <w:bCs/>
          <w:cs/>
        </w:rPr>
        <w:t>กหนี้การค้าและอื่นๆ</w:t>
      </w:r>
      <w:r w:rsidR="00C52194" w:rsidRPr="0003748B">
        <w:rPr>
          <w:rFonts w:hint="cs"/>
          <w:b/>
          <w:bCs/>
          <w:cs/>
        </w:rPr>
        <w:br/>
      </w: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5"/>
        <w:gridCol w:w="1076"/>
        <w:gridCol w:w="236"/>
        <w:gridCol w:w="1021"/>
        <w:gridCol w:w="240"/>
        <w:gridCol w:w="956"/>
        <w:gridCol w:w="229"/>
        <w:gridCol w:w="940"/>
        <w:gridCol w:w="232"/>
        <w:gridCol w:w="1479"/>
      </w:tblGrid>
      <w:tr w:rsidR="00DB3000" w:rsidRPr="0003748B" w14:paraId="592E91EF" w14:textId="77777777" w:rsidTr="00DB3000">
        <w:trPr>
          <w:trHeight w:val="20"/>
          <w:tblHeader/>
        </w:trPr>
        <w:tc>
          <w:tcPr>
            <w:tcW w:w="2777" w:type="dxa"/>
            <w:shd w:val="clear" w:color="auto" w:fill="auto"/>
            <w:vAlign w:val="bottom"/>
          </w:tcPr>
          <w:p w14:paraId="272DB020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7" w:type="dxa"/>
            <w:gridSpan w:val="9"/>
            <w:vAlign w:val="bottom"/>
          </w:tcPr>
          <w:p w14:paraId="1ECA7D1D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3000" w:rsidRPr="0003748B" w14:paraId="3FCBBA68" w14:textId="77777777" w:rsidTr="00DB3000">
        <w:trPr>
          <w:trHeight w:val="20"/>
          <w:tblHeader/>
        </w:trPr>
        <w:tc>
          <w:tcPr>
            <w:tcW w:w="2777" w:type="dxa"/>
            <w:shd w:val="clear" w:color="auto" w:fill="auto"/>
            <w:vAlign w:val="bottom"/>
          </w:tcPr>
          <w:p w14:paraId="6AA153D7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4A1A4D06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6E09CAED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8BAC795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00875EBF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644A8107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>ที่เกิดจากสัญญา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29" w:type="dxa"/>
            <w:vAlign w:val="bottom"/>
          </w:tcPr>
          <w:p w14:paraId="1944D9DD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0166BCF2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  <w:p w14:paraId="5D6B323B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7472E29D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766C9CE3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B3000" w:rsidRPr="0003748B" w14:paraId="73256B30" w14:textId="77777777" w:rsidTr="00DB3000">
        <w:trPr>
          <w:trHeight w:val="164"/>
          <w:tblHeader/>
        </w:trPr>
        <w:tc>
          <w:tcPr>
            <w:tcW w:w="2777" w:type="dxa"/>
          </w:tcPr>
          <w:p w14:paraId="05BB110F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07" w:type="dxa"/>
            <w:gridSpan w:val="9"/>
          </w:tcPr>
          <w:p w14:paraId="748A27CA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3000" w:rsidRPr="0003748B" w14:paraId="659FE756" w14:textId="77777777" w:rsidTr="00DB3000">
        <w:trPr>
          <w:trHeight w:val="20"/>
        </w:trPr>
        <w:tc>
          <w:tcPr>
            <w:tcW w:w="2777" w:type="dxa"/>
            <w:vAlign w:val="bottom"/>
          </w:tcPr>
          <w:p w14:paraId="7D8E058C" w14:textId="4E55486A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76" w:type="dxa"/>
          </w:tcPr>
          <w:p w14:paraId="4C77C877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259C5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44A9A8E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D181812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10604641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" w:type="dxa"/>
          </w:tcPr>
          <w:p w14:paraId="5873EBAD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7225314C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17E12E91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34C43131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3000" w:rsidRPr="0003748B" w14:paraId="6461BAC0" w14:textId="77777777" w:rsidTr="00DB3000">
        <w:trPr>
          <w:trHeight w:val="20"/>
        </w:trPr>
        <w:tc>
          <w:tcPr>
            <w:tcW w:w="2777" w:type="dxa"/>
          </w:tcPr>
          <w:p w14:paraId="427AB378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6" w:type="dxa"/>
          </w:tcPr>
          <w:p w14:paraId="7843EBA4" w14:textId="02E372D5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68584B" w:rsidRPr="0003748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21B">
              <w:rPr>
                <w:rFonts w:ascii="Angsana New" w:hAnsi="Angsana New" w:hint="cs"/>
                <w:sz w:val="28"/>
                <w:szCs w:val="28"/>
              </w:rPr>
              <w:t>305</w:t>
            </w:r>
          </w:p>
        </w:tc>
        <w:tc>
          <w:tcPr>
            <w:tcW w:w="236" w:type="dxa"/>
          </w:tcPr>
          <w:p w14:paraId="60B3E5BE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0818AE7" w14:textId="3D079C62" w:rsidR="00DB3000" w:rsidRPr="0003748B" w:rsidRDefault="00AD321B" w:rsidP="00DC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98</w:t>
            </w:r>
          </w:p>
        </w:tc>
        <w:tc>
          <w:tcPr>
            <w:tcW w:w="240" w:type="dxa"/>
          </w:tcPr>
          <w:p w14:paraId="34BABACD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7A9D201D" w14:textId="780FDC6B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68584B" w:rsidRPr="0003748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21B">
              <w:rPr>
                <w:rFonts w:ascii="Angsana New" w:hAnsi="Angsana New" w:hint="cs"/>
                <w:sz w:val="28"/>
                <w:szCs w:val="28"/>
              </w:rPr>
              <w:t>13</w:t>
            </w:r>
            <w:r w:rsidRPr="00AD321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9" w:type="dxa"/>
          </w:tcPr>
          <w:p w14:paraId="78E5E9F9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274DF5F6" w14:textId="535F9A92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</w:t>
            </w:r>
            <w:r w:rsidR="007C62A3" w:rsidRPr="0003748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232" w:type="dxa"/>
          </w:tcPr>
          <w:p w14:paraId="74E1A59F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0F9BBB00" w14:textId="66090D97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B3000" w:rsidRPr="0003748B" w14:paraId="320511AC" w14:textId="77777777" w:rsidTr="00DB3000">
        <w:trPr>
          <w:trHeight w:val="20"/>
        </w:trPr>
        <w:tc>
          <w:tcPr>
            <w:tcW w:w="2777" w:type="dxa"/>
          </w:tcPr>
          <w:p w14:paraId="14464A18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6" w:type="dxa"/>
          </w:tcPr>
          <w:p w14:paraId="6795353C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2839AD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C399DDB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969A5A4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35043834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" w:type="dxa"/>
          </w:tcPr>
          <w:p w14:paraId="7DED027F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0885B9A7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0D2FE45C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015842BE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3000" w:rsidRPr="0003748B" w14:paraId="0700BA6C" w14:textId="77777777" w:rsidTr="00DB3000">
        <w:trPr>
          <w:trHeight w:val="20"/>
        </w:trPr>
        <w:tc>
          <w:tcPr>
            <w:tcW w:w="2777" w:type="dxa"/>
          </w:tcPr>
          <w:p w14:paraId="0783B221" w14:textId="1F7FF6F6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62555545" w14:textId="3D4A9DC3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557</w:t>
            </w:r>
          </w:p>
        </w:tc>
        <w:tc>
          <w:tcPr>
            <w:tcW w:w="236" w:type="dxa"/>
          </w:tcPr>
          <w:p w14:paraId="7EB51FE0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594DACD" w14:textId="618B24A2" w:rsidR="00DB3000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A9A98DB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57E6CDBE" w14:textId="089D518E" w:rsidR="00DB3000" w:rsidRPr="0003748B" w:rsidRDefault="0068584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4C6FD71A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799BDB8E" w14:textId="11462C20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32" w:type="dxa"/>
          </w:tcPr>
          <w:p w14:paraId="6B42D1FE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7D7EDD67" w14:textId="7E4E4D81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B3000" w:rsidRPr="0003748B" w14:paraId="194937D3" w14:textId="77777777" w:rsidTr="00DB3000">
        <w:trPr>
          <w:trHeight w:val="20"/>
        </w:trPr>
        <w:tc>
          <w:tcPr>
            <w:tcW w:w="2777" w:type="dxa"/>
          </w:tcPr>
          <w:p w14:paraId="41FC7A68" w14:textId="089E388B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0DF0B1F7" w14:textId="47686B6B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65E7FD76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FF38291" w14:textId="0C4CB326" w:rsidR="00DB3000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BE4C155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61D98662" w14:textId="2FA73CBD" w:rsidR="00DB3000" w:rsidRPr="0003748B" w:rsidRDefault="0068584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710559C1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7551407D" w14:textId="3EF14AED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2" w:type="dxa"/>
          </w:tcPr>
          <w:p w14:paraId="4923F385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034215C1" w14:textId="5C4A58F7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B3000" w:rsidRPr="0003748B" w14:paraId="076C6C69" w14:textId="77777777" w:rsidTr="00DB3000">
        <w:trPr>
          <w:trHeight w:val="20"/>
        </w:trPr>
        <w:tc>
          <w:tcPr>
            <w:tcW w:w="2777" w:type="dxa"/>
          </w:tcPr>
          <w:p w14:paraId="28EF61AA" w14:textId="4CC27C34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0282703B" w14:textId="302CEF02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6118471F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B6D593C" w14:textId="2B047E8F" w:rsidR="00DB3000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D0555FF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40C0F393" w14:textId="351F019C" w:rsidR="00DB3000" w:rsidRPr="0003748B" w:rsidRDefault="0068584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454D235F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3B52CC9A" w14:textId="33C95B87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32" w:type="dxa"/>
          </w:tcPr>
          <w:p w14:paraId="728008A8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34D917A2" w14:textId="0F3940D2" w:rsidR="00DB3000" w:rsidRPr="0003748B" w:rsidRDefault="00BB24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3000" w:rsidRPr="0003748B" w14:paraId="6EEA8005" w14:textId="77777777" w:rsidTr="00DB3000">
        <w:trPr>
          <w:trHeight w:val="20"/>
        </w:trPr>
        <w:tc>
          <w:tcPr>
            <w:tcW w:w="2777" w:type="dxa"/>
          </w:tcPr>
          <w:p w14:paraId="6587A15A" w14:textId="51E1371C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F45F627" w14:textId="285368E4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525</w:t>
            </w:r>
          </w:p>
        </w:tc>
        <w:tc>
          <w:tcPr>
            <w:tcW w:w="236" w:type="dxa"/>
          </w:tcPr>
          <w:p w14:paraId="5A0104B1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41DE1EC" w14:textId="69DAAC57" w:rsidR="00DB3000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97122F4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4456CD2C" w14:textId="457D422A" w:rsidR="00DB3000" w:rsidRPr="0003748B" w:rsidRDefault="0068584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5109E55A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3B09BC5" w14:textId="37ACD7C5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D321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2" w:type="dxa"/>
          </w:tcPr>
          <w:p w14:paraId="29548186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29F9CAEC" w14:textId="3EFF41E8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AD321B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DB3000" w:rsidRPr="0003748B" w14:paraId="1131E997" w14:textId="77777777" w:rsidTr="00DB3000">
        <w:trPr>
          <w:trHeight w:val="20"/>
        </w:trPr>
        <w:tc>
          <w:tcPr>
            <w:tcW w:w="2777" w:type="dxa"/>
          </w:tcPr>
          <w:p w14:paraId="353E3A2D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F4A9BA7" w14:textId="5F6D6745" w:rsidR="00DB3000" w:rsidRPr="0003748B" w:rsidRDefault="00AD321B" w:rsidP="00DC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545F6A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236" w:type="dxa"/>
          </w:tcPr>
          <w:p w14:paraId="5C421E32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6F8D5DC5" w14:textId="7002F590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40" w:type="dxa"/>
          </w:tcPr>
          <w:p w14:paraId="1D534734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EDF5A74" w14:textId="0049E658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68584B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13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9" w:type="dxa"/>
          </w:tcPr>
          <w:p w14:paraId="799DCF55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627DCC0" w14:textId="33F63F09" w:rsidR="00DB3000" w:rsidRPr="0003748B" w:rsidRDefault="00AD321B" w:rsidP="00DC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7C62A3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232" w:type="dxa"/>
          </w:tcPr>
          <w:p w14:paraId="324C88BE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3D26B671" w14:textId="2C0E2AFB" w:rsidR="00DB3000" w:rsidRPr="0003748B" w:rsidRDefault="00AD321B" w:rsidP="00DC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</w:p>
        </w:tc>
      </w:tr>
      <w:tr w:rsidR="00DB3000" w:rsidRPr="0003748B" w14:paraId="5216EA86" w14:textId="77777777" w:rsidTr="00DB3000">
        <w:trPr>
          <w:trHeight w:val="20"/>
        </w:trPr>
        <w:tc>
          <w:tcPr>
            <w:tcW w:w="2777" w:type="dxa"/>
          </w:tcPr>
          <w:p w14:paraId="42DB05D8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677C0DF4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8ADBD7A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D30255B" w14:textId="2116CAD8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484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B15D41F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CE60343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778EB6" w14:textId="6254575A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8AADA12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F867E05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D7CCB6B" w14:textId="74B4ABE1" w:rsidR="0068584B" w:rsidRPr="0003748B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27948A69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F6B44D9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088E9D03" w14:textId="5898F61B" w:rsidR="007C62A3" w:rsidRPr="0003748B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4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91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622A3EC6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09B72519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3000" w:rsidRPr="0003748B" w14:paraId="1EA1DD44" w14:textId="77777777" w:rsidTr="00F46C7C">
        <w:trPr>
          <w:trHeight w:val="20"/>
        </w:trPr>
        <w:tc>
          <w:tcPr>
            <w:tcW w:w="2777" w:type="dxa"/>
          </w:tcPr>
          <w:p w14:paraId="54300A98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21342FB" w14:textId="7B769808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68584B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965</w:t>
            </w:r>
          </w:p>
        </w:tc>
        <w:tc>
          <w:tcPr>
            <w:tcW w:w="236" w:type="dxa"/>
          </w:tcPr>
          <w:p w14:paraId="47FD8840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460DCC2" w14:textId="70A82859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40" w:type="dxa"/>
          </w:tcPr>
          <w:p w14:paraId="7301F2B0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CC83F94" w14:textId="43DB806A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68584B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13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9" w:type="dxa"/>
          </w:tcPr>
          <w:p w14:paraId="193BCB23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5ECC44D" w14:textId="4C317485" w:rsidR="00DB30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7C62A3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232" w:type="dxa"/>
          </w:tcPr>
          <w:p w14:paraId="07337580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5C2F5377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3000" w:rsidRPr="0003748B" w14:paraId="2A01383A" w14:textId="77777777" w:rsidTr="00F46C7C">
        <w:trPr>
          <w:trHeight w:val="20"/>
        </w:trPr>
        <w:tc>
          <w:tcPr>
            <w:tcW w:w="2777" w:type="dxa"/>
          </w:tcPr>
          <w:p w14:paraId="42B235CC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49C6A083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88D6A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372614D1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AF972B0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5EB19ED4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5F272380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B89C255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6EF1391A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37288EF6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3000" w:rsidRPr="0003748B" w14:paraId="4204E261" w14:textId="77777777" w:rsidTr="00DB3000">
        <w:trPr>
          <w:trHeight w:val="20"/>
        </w:trPr>
        <w:tc>
          <w:tcPr>
            <w:tcW w:w="2777" w:type="dxa"/>
            <w:vAlign w:val="bottom"/>
          </w:tcPr>
          <w:p w14:paraId="585260C5" w14:textId="760C483A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76" w:type="dxa"/>
          </w:tcPr>
          <w:p w14:paraId="6B574D1D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652CA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3212CF99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16B2ED9C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69524905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14C82C5F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5E5AED09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614458C5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160E69FE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5C6B" w:rsidRPr="0003748B" w14:paraId="75664AE9" w14:textId="77777777" w:rsidTr="00DB3000">
        <w:trPr>
          <w:trHeight w:val="20"/>
        </w:trPr>
        <w:tc>
          <w:tcPr>
            <w:tcW w:w="2777" w:type="dxa"/>
          </w:tcPr>
          <w:p w14:paraId="506D8A6A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6" w:type="dxa"/>
          </w:tcPr>
          <w:p w14:paraId="1563E2EC" w14:textId="38036B19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665C6B" w:rsidRPr="0003748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236" w:type="dxa"/>
          </w:tcPr>
          <w:p w14:paraId="3405261E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44941115" w14:textId="39844C4A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40" w:type="dxa"/>
          </w:tcPr>
          <w:p w14:paraId="7F6037B4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2945F5DE" w14:textId="2A850FCB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665C6B" w:rsidRPr="0003748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29" w:type="dxa"/>
          </w:tcPr>
          <w:p w14:paraId="7BF61AB0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2B6AD85C" w14:textId="583C43BB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</w:t>
            </w:r>
            <w:r w:rsidR="00C63A9B" w:rsidRPr="0003748B">
              <w:rPr>
                <w:rFonts w:ascii="Angsana New" w:hAnsi="Angsana New"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232" w:type="dxa"/>
          </w:tcPr>
          <w:p w14:paraId="3CFB162B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078E33CF" w14:textId="5450A596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65C6B" w:rsidRPr="0003748B" w14:paraId="5EAB4F94" w14:textId="77777777" w:rsidTr="00DB3000">
        <w:trPr>
          <w:trHeight w:val="20"/>
        </w:trPr>
        <w:tc>
          <w:tcPr>
            <w:tcW w:w="2777" w:type="dxa"/>
          </w:tcPr>
          <w:p w14:paraId="7054CE1E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6" w:type="dxa"/>
          </w:tcPr>
          <w:p w14:paraId="0074504F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9A079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02CDF729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28F9D86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4A9AF3A9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358288A7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BC14030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6FC86340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75948B27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5C6B" w:rsidRPr="0003748B" w14:paraId="44C98078" w14:textId="77777777" w:rsidTr="00DB3000">
        <w:trPr>
          <w:trHeight w:val="20"/>
        </w:trPr>
        <w:tc>
          <w:tcPr>
            <w:tcW w:w="2777" w:type="dxa"/>
          </w:tcPr>
          <w:p w14:paraId="6D18B6B5" w14:textId="7D2C3070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682624B4" w14:textId="0E419747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236" w:type="dxa"/>
          </w:tcPr>
          <w:p w14:paraId="1A5AFD69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2FB86DD4" w14:textId="3F278A7B" w:rsidR="00665C6B" w:rsidRPr="0003748B" w:rsidRDefault="00C63A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15A18D5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087793C6" w14:textId="67682A6F" w:rsidR="00665C6B" w:rsidRPr="0003748B" w:rsidRDefault="00665C6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6E6CD816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0AAB6EE" w14:textId="311D0B3D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232" w:type="dxa"/>
          </w:tcPr>
          <w:p w14:paraId="1038BAE1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6B660B39" w14:textId="1822D0F5" w:rsidR="00665C6B" w:rsidRPr="0003748B" w:rsidRDefault="00AD321B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665C6B" w:rsidRPr="0003748B" w14:paraId="4406132F" w14:textId="77777777" w:rsidTr="00DB3000">
        <w:trPr>
          <w:trHeight w:val="20"/>
        </w:trPr>
        <w:tc>
          <w:tcPr>
            <w:tcW w:w="2777" w:type="dxa"/>
          </w:tcPr>
          <w:p w14:paraId="015251B1" w14:textId="6A464AB5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4E149B76" w14:textId="488F38D5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079CE57F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291D0018" w14:textId="21F12173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8997315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11E0C8B8" w14:textId="34B54208" w:rsidR="00665C6B" w:rsidRPr="0003748B" w:rsidRDefault="00665C6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7780F762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299F61D0" w14:textId="1C75DE1D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32" w:type="dxa"/>
          </w:tcPr>
          <w:p w14:paraId="6278421A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3A8CBB9C" w14:textId="0F86F97C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65C6B" w:rsidRPr="0003748B" w14:paraId="6D3A4DE3" w14:textId="77777777" w:rsidTr="00DB3000">
        <w:trPr>
          <w:trHeight w:val="20"/>
        </w:trPr>
        <w:tc>
          <w:tcPr>
            <w:tcW w:w="2777" w:type="dxa"/>
          </w:tcPr>
          <w:p w14:paraId="381ABECD" w14:textId="75375374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7516984F" w14:textId="1F56993F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7EDE06BB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B533D7" w14:textId="05B4C2D0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09274FB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5D9E8BA9" w14:textId="28615044" w:rsidR="00665C6B" w:rsidRPr="0003748B" w:rsidRDefault="00665C6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2660C15D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8E6E6FF" w14:textId="6D906986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32" w:type="dxa"/>
          </w:tcPr>
          <w:p w14:paraId="7D38B926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0423D1F5" w14:textId="69CE2F6C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65C6B" w:rsidRPr="0003748B" w14:paraId="3EC1BF44" w14:textId="77777777" w:rsidTr="00DB3000">
        <w:trPr>
          <w:trHeight w:val="20"/>
        </w:trPr>
        <w:tc>
          <w:tcPr>
            <w:tcW w:w="2777" w:type="dxa"/>
          </w:tcPr>
          <w:p w14:paraId="70CAEBE8" w14:textId="49B0597D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3C91998" w14:textId="55BCD6C4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236" w:type="dxa"/>
          </w:tcPr>
          <w:p w14:paraId="44E7AEDD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72C3B8A" w14:textId="01FB6D1E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6F4DC26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AAE6E6E" w14:textId="7C4C4EB4" w:rsidR="00665C6B" w:rsidRPr="0003748B" w:rsidRDefault="00665C6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50CF3685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86B6DE0" w14:textId="26C368A4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232" w:type="dxa"/>
          </w:tcPr>
          <w:p w14:paraId="0C62F0E3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4ABFE505" w14:textId="457DC5AE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461</w:t>
            </w:r>
          </w:p>
        </w:tc>
      </w:tr>
      <w:tr w:rsidR="00665C6B" w:rsidRPr="0003748B" w14:paraId="7A65374B" w14:textId="77777777" w:rsidTr="00DB3000">
        <w:trPr>
          <w:trHeight w:val="20"/>
        </w:trPr>
        <w:tc>
          <w:tcPr>
            <w:tcW w:w="2777" w:type="dxa"/>
          </w:tcPr>
          <w:p w14:paraId="29D3745D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023D367" w14:textId="4DF323EF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665C6B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6971D20F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4E9479C4" w14:textId="0A39DE17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40" w:type="dxa"/>
          </w:tcPr>
          <w:p w14:paraId="311038C2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65E3B2C" w14:textId="4BC878B7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665C6B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345</w:t>
            </w:r>
          </w:p>
        </w:tc>
        <w:tc>
          <w:tcPr>
            <w:tcW w:w="229" w:type="dxa"/>
          </w:tcPr>
          <w:p w14:paraId="7810F8DF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E2886D0" w14:textId="23ED7D84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63A9B" w:rsidRPr="0003748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818</w:t>
            </w:r>
          </w:p>
        </w:tc>
        <w:tc>
          <w:tcPr>
            <w:tcW w:w="232" w:type="dxa"/>
          </w:tcPr>
          <w:p w14:paraId="33C8A085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32C2E8AE" w14:textId="171CD3ED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484</w:t>
            </w:r>
          </w:p>
        </w:tc>
      </w:tr>
      <w:tr w:rsidR="00665C6B" w:rsidRPr="0003748B" w14:paraId="3E31A975" w14:textId="77777777" w:rsidTr="00DB3000">
        <w:trPr>
          <w:trHeight w:val="20"/>
        </w:trPr>
        <w:tc>
          <w:tcPr>
            <w:tcW w:w="2777" w:type="dxa"/>
          </w:tcPr>
          <w:p w14:paraId="18074184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696935CC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E73B21B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461661" w14:textId="01AED73F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4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78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7D5753B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0AF9752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F2CE2B" w14:textId="5B4CE5AD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  <w:tab w:val="decimal" w:pos="425"/>
                <w:tab w:val="decimal" w:pos="4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BDC0789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0ACC98B2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43DD25B" w14:textId="472FAA18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52BBACBF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40AE436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7AB7299D" w14:textId="0AEFEAEE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4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84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5FC47753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0F229EC5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5C6B" w:rsidRPr="0003748B" w14:paraId="7577D80A" w14:textId="77777777" w:rsidTr="00DB3000">
        <w:trPr>
          <w:trHeight w:val="20"/>
        </w:trPr>
        <w:tc>
          <w:tcPr>
            <w:tcW w:w="2777" w:type="dxa"/>
          </w:tcPr>
          <w:p w14:paraId="123EC8B2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A60A51" w14:textId="360BD101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63A9B" w:rsidRPr="0003748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236" w:type="dxa"/>
          </w:tcPr>
          <w:p w14:paraId="35E67B00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60983F7" w14:textId="70E0DDE9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40" w:type="dxa"/>
          </w:tcPr>
          <w:p w14:paraId="16189A30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8DFD5CA" w14:textId="1C337E2C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665C6B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229" w:type="dxa"/>
          </w:tcPr>
          <w:p w14:paraId="4E19829E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3B4D83E" w14:textId="71B61E8A" w:rsidR="00665C6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665C6B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32" w:type="dxa"/>
          </w:tcPr>
          <w:p w14:paraId="0BD88B22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0D5E4B35" w14:textId="77777777" w:rsidR="00665C6B" w:rsidRPr="0003748B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1A7E2C9" w14:textId="77777777" w:rsidR="00DB3000" w:rsidRPr="0003748B" w:rsidRDefault="00DB3000" w:rsidP="00FE3F8B">
      <w:pPr>
        <w:rPr>
          <w:rFonts w:ascii="Angsana New" w:hAnsi="Angsana New"/>
          <w:sz w:val="6"/>
          <w:szCs w:val="6"/>
        </w:rPr>
      </w:pPr>
    </w:p>
    <w:tbl>
      <w:tblPr>
        <w:tblStyle w:val="TableGrid"/>
        <w:tblW w:w="92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270"/>
        <w:gridCol w:w="1260"/>
        <w:gridCol w:w="270"/>
        <w:gridCol w:w="1371"/>
        <w:gridCol w:w="273"/>
        <w:gridCol w:w="1712"/>
      </w:tblGrid>
      <w:tr w:rsidR="00A934BA" w:rsidRPr="0003748B" w14:paraId="4382DB6D" w14:textId="77777777" w:rsidTr="00A934BA">
        <w:trPr>
          <w:cantSplit/>
          <w:trHeight w:val="19"/>
          <w:tblHeader/>
        </w:trPr>
        <w:tc>
          <w:tcPr>
            <w:tcW w:w="2790" w:type="dxa"/>
            <w:shd w:val="clear" w:color="auto" w:fill="auto"/>
            <w:vAlign w:val="bottom"/>
          </w:tcPr>
          <w:p w14:paraId="69BE3FA7" w14:textId="77777777" w:rsidR="00A934BA" w:rsidRPr="0003748B" w:rsidRDefault="00A934B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  <w:vAlign w:val="bottom"/>
          </w:tcPr>
          <w:p w14:paraId="641CE4D0" w14:textId="32BCA0C0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34BA" w:rsidRPr="0003748B" w14:paraId="66D16D69" w14:textId="77777777" w:rsidTr="00A934BA">
        <w:trPr>
          <w:cantSplit/>
          <w:trHeight w:val="19"/>
          <w:tblHeader/>
        </w:trPr>
        <w:tc>
          <w:tcPr>
            <w:tcW w:w="2790" w:type="dxa"/>
            <w:shd w:val="clear" w:color="auto" w:fill="auto"/>
            <w:vAlign w:val="bottom"/>
          </w:tcPr>
          <w:p w14:paraId="54FEB7DE" w14:textId="77777777" w:rsidR="00A934BA" w:rsidRPr="0003748B" w:rsidRDefault="00A934B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E0A015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266A16B4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CF139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>ที่เกิดจากสัญญา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31ED97F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18AA30C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  <w:p w14:paraId="5E9DC8E4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3" w:type="dxa"/>
            <w:vAlign w:val="bottom"/>
          </w:tcPr>
          <w:p w14:paraId="6630C23F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7798C88B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B527EA6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ว่าจะเกิดขึ้น</w:t>
            </w:r>
          </w:p>
        </w:tc>
      </w:tr>
      <w:tr w:rsidR="00A934BA" w:rsidRPr="0003748B" w14:paraId="44246116" w14:textId="77777777" w:rsidTr="00A934BA">
        <w:trPr>
          <w:cantSplit/>
          <w:trHeight w:val="19"/>
          <w:tblHeader/>
        </w:trPr>
        <w:tc>
          <w:tcPr>
            <w:tcW w:w="2790" w:type="dxa"/>
          </w:tcPr>
          <w:p w14:paraId="4DE0D6A2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</w:tcPr>
          <w:p w14:paraId="743F86D4" w14:textId="6C184C06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934BA" w:rsidRPr="0003748B" w14:paraId="5414E3FD" w14:textId="77777777" w:rsidTr="00A934BA">
        <w:trPr>
          <w:trHeight w:val="19"/>
        </w:trPr>
        <w:tc>
          <w:tcPr>
            <w:tcW w:w="2790" w:type="dxa"/>
          </w:tcPr>
          <w:p w14:paraId="71FA7DA7" w14:textId="1545D8E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1B36CA6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5BF53F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312FE4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070D7B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79CDE61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80C2001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6434AE70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34BA" w:rsidRPr="0003748B" w14:paraId="2EE44780" w14:textId="77777777" w:rsidTr="00A934BA">
        <w:trPr>
          <w:trHeight w:val="19"/>
        </w:trPr>
        <w:tc>
          <w:tcPr>
            <w:tcW w:w="2790" w:type="dxa"/>
          </w:tcPr>
          <w:p w14:paraId="407B50EE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5DC8324" w14:textId="7574EE92" w:rsidR="00A934B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270" w:type="dxa"/>
          </w:tcPr>
          <w:p w14:paraId="079FDD44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3B50F" w14:textId="08B35294" w:rsidR="00A934B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70" w:type="dxa"/>
          </w:tcPr>
          <w:p w14:paraId="6D55F2B6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154D3079" w14:textId="78698927" w:rsidR="00A934B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273" w:type="dxa"/>
          </w:tcPr>
          <w:p w14:paraId="4D494B47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0FD9BAE9" w14:textId="70C5D526" w:rsidR="00A934B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934BA" w:rsidRPr="0003748B" w14:paraId="709D3FD1" w14:textId="77777777" w:rsidTr="00A934BA">
        <w:trPr>
          <w:trHeight w:val="19"/>
        </w:trPr>
        <w:tc>
          <w:tcPr>
            <w:tcW w:w="2790" w:type="dxa"/>
          </w:tcPr>
          <w:p w14:paraId="0697BE96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0677461B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C92378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9A1B76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C70F6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212640D8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3927024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33E4EE78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9EE" w:rsidRPr="0003748B" w14:paraId="23424196" w14:textId="77777777" w:rsidTr="00A934BA">
        <w:trPr>
          <w:trHeight w:val="19"/>
        </w:trPr>
        <w:tc>
          <w:tcPr>
            <w:tcW w:w="2790" w:type="dxa"/>
          </w:tcPr>
          <w:p w14:paraId="5BA6270A" w14:textId="003B4528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0349D0D" w14:textId="55BA5E77" w:rsidR="00F559EE" w:rsidRPr="0003748B" w:rsidRDefault="00AD321B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70" w:type="dxa"/>
          </w:tcPr>
          <w:p w14:paraId="4D79BD36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351584" w14:textId="5171688B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872E55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E097AB9" w14:textId="0E80E757" w:rsidR="00F559EE" w:rsidRPr="0003748B" w:rsidRDefault="00AD321B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73" w:type="dxa"/>
          </w:tcPr>
          <w:p w14:paraId="2CB5F130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5AF27A14" w14:textId="69EDECB5" w:rsidR="00F559EE" w:rsidRPr="0003748B" w:rsidRDefault="00AD321B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559EE" w:rsidRPr="0003748B" w14:paraId="6EB076A5" w14:textId="77777777" w:rsidTr="00A934BA">
        <w:trPr>
          <w:trHeight w:val="19"/>
        </w:trPr>
        <w:tc>
          <w:tcPr>
            <w:tcW w:w="2790" w:type="dxa"/>
          </w:tcPr>
          <w:p w14:paraId="3FDAD5AF" w14:textId="47C72099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9446B46" w14:textId="328B7C2F" w:rsidR="00F559EE" w:rsidRPr="0003748B" w:rsidRDefault="00AD321B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0D427F5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A75C39" w14:textId="20C98103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89B08E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D46F3C1" w14:textId="13469333" w:rsidR="00F559EE" w:rsidRPr="0003748B" w:rsidRDefault="00AD321B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3" w:type="dxa"/>
          </w:tcPr>
          <w:p w14:paraId="6602077B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76E5F337" w14:textId="2D37D3CB" w:rsidR="00F559EE" w:rsidRPr="0003748B" w:rsidRDefault="00AD321B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559EE" w:rsidRPr="0003748B" w14:paraId="542F0578" w14:textId="77777777" w:rsidTr="00A934BA">
        <w:trPr>
          <w:trHeight w:val="19"/>
        </w:trPr>
        <w:tc>
          <w:tcPr>
            <w:tcW w:w="2790" w:type="dxa"/>
          </w:tcPr>
          <w:p w14:paraId="02C486EA" w14:textId="05A6E003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87872EF" w14:textId="62D87F5C" w:rsidR="00F559EE" w:rsidRPr="0003748B" w:rsidRDefault="00AD321B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FDE0FF2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6FB294" w14:textId="0D6DB562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22C17D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65BD90" w14:textId="1AB4CA04" w:rsidR="00F559EE" w:rsidRPr="0003748B" w:rsidRDefault="00AD321B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3" w:type="dxa"/>
          </w:tcPr>
          <w:p w14:paraId="26261F65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1F8F369E" w14:textId="3B596E4F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59EE" w:rsidRPr="0003748B" w14:paraId="1B2C3DB9" w14:textId="77777777" w:rsidTr="00A934BA">
        <w:trPr>
          <w:trHeight w:val="19"/>
        </w:trPr>
        <w:tc>
          <w:tcPr>
            <w:tcW w:w="2790" w:type="dxa"/>
          </w:tcPr>
          <w:p w14:paraId="2AF19DAB" w14:textId="6B12932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3A7121" w14:textId="417C5BDD" w:rsidR="00F559EE" w:rsidRPr="0003748B" w:rsidRDefault="00AD321B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AD321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712C7D1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01F9B6" w14:textId="5777F112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D5A703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2750D83" w14:textId="6DA919CF" w:rsidR="00F559EE" w:rsidRPr="0003748B" w:rsidRDefault="00AD321B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AD321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3" w:type="dxa"/>
          </w:tcPr>
          <w:p w14:paraId="7F9411E2" w14:textId="77777777" w:rsidR="00F559EE" w:rsidRPr="0003748B" w:rsidRDefault="00F559EE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6E7F0D40" w14:textId="2834D691" w:rsidR="00F559EE" w:rsidRPr="0003748B" w:rsidRDefault="00AD321B" w:rsidP="00F5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AD321B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A934BA" w:rsidRPr="0003748B" w14:paraId="57768CC1" w14:textId="77777777" w:rsidTr="00A934BA">
        <w:trPr>
          <w:trHeight w:val="19"/>
        </w:trPr>
        <w:tc>
          <w:tcPr>
            <w:tcW w:w="2790" w:type="dxa"/>
          </w:tcPr>
          <w:p w14:paraId="0B48A439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0D327" w14:textId="690B0B12" w:rsidR="00A934B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70" w:type="dxa"/>
          </w:tcPr>
          <w:p w14:paraId="72418510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3509A1" w14:textId="0988E631" w:rsidR="00A934B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270" w:type="dxa"/>
          </w:tcPr>
          <w:p w14:paraId="2EBF2E65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763A869" w14:textId="18AF27BC" w:rsidR="00A934B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7C62A3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273" w:type="dxa"/>
          </w:tcPr>
          <w:p w14:paraId="4540CE89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2404A7D" w14:textId="268E735E" w:rsidR="00A934B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</w:p>
        </w:tc>
      </w:tr>
      <w:tr w:rsidR="00A934BA" w:rsidRPr="0003748B" w14:paraId="4110404B" w14:textId="77777777" w:rsidTr="00A934BA">
        <w:trPr>
          <w:trHeight w:val="19"/>
        </w:trPr>
        <w:tc>
          <w:tcPr>
            <w:tcW w:w="2790" w:type="dxa"/>
          </w:tcPr>
          <w:p w14:paraId="7A029ECD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519324BE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09BB4C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F57A0C" w14:textId="504FE6E1" w:rsidR="007C62A3" w:rsidRPr="0003748B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25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8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857DCDA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7F1FC7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C079297" w14:textId="56344B2B" w:rsidR="007C62A3" w:rsidRPr="0003748B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7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8F63A6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9BB4858" w14:textId="77777777" w:rsidR="00A934BA" w:rsidRPr="0003748B" w:rsidRDefault="00A934BA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CEECB5E" w14:textId="2C890F62" w:rsidR="007C62A3" w:rsidRPr="0003748B" w:rsidRDefault="007C62A3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1089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2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65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2FFCBCDA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0DE5B9A9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34BA" w:rsidRPr="0003748B" w14:paraId="79A8753E" w14:textId="77777777" w:rsidTr="00A934BA">
        <w:trPr>
          <w:trHeight w:val="19"/>
        </w:trPr>
        <w:tc>
          <w:tcPr>
            <w:tcW w:w="2790" w:type="dxa"/>
          </w:tcPr>
          <w:p w14:paraId="277F440E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629983" w14:textId="10C121CA" w:rsidR="00A934B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70" w:type="dxa"/>
          </w:tcPr>
          <w:p w14:paraId="59A81AEB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B15A22" w14:textId="0B3F9561" w:rsidR="00A934B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</w:p>
        </w:tc>
        <w:tc>
          <w:tcPr>
            <w:tcW w:w="270" w:type="dxa"/>
          </w:tcPr>
          <w:p w14:paraId="25DBC22A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AB489BD" w14:textId="39E404B4" w:rsidR="00A934B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273" w:type="dxa"/>
          </w:tcPr>
          <w:p w14:paraId="7B15189C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735E09BC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34BA" w:rsidRPr="0003748B" w14:paraId="62920259" w14:textId="77777777" w:rsidTr="00A934BA">
        <w:trPr>
          <w:trHeight w:val="19"/>
        </w:trPr>
        <w:tc>
          <w:tcPr>
            <w:tcW w:w="2790" w:type="dxa"/>
          </w:tcPr>
          <w:p w14:paraId="4EA6C6C8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24B8DA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66FF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159F9D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93003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1D3C519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043D1A0A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371CAFD3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34BA" w:rsidRPr="0003748B" w14:paraId="64BDB5DA" w14:textId="77777777" w:rsidTr="00A934BA">
        <w:trPr>
          <w:trHeight w:val="19"/>
        </w:trPr>
        <w:tc>
          <w:tcPr>
            <w:tcW w:w="2790" w:type="dxa"/>
          </w:tcPr>
          <w:p w14:paraId="1671023A" w14:textId="32AC7026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086F2225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DAC53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FEF4B5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E9820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4A1ECB55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1A6B4F34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21CA30C5" w14:textId="77777777" w:rsidR="00A934BA" w:rsidRPr="0003748B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2DF8" w:rsidRPr="0003748B" w14:paraId="0D35F87D" w14:textId="77777777" w:rsidTr="00A934BA">
        <w:trPr>
          <w:trHeight w:val="19"/>
        </w:trPr>
        <w:tc>
          <w:tcPr>
            <w:tcW w:w="2790" w:type="dxa"/>
          </w:tcPr>
          <w:p w14:paraId="5CF6668D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3C920D0" w14:textId="62D1C1E4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270" w:type="dxa"/>
          </w:tcPr>
          <w:p w14:paraId="05FCB37E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B3E9F" w14:textId="11FF4693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13EE4271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36779303" w14:textId="13FB6294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132DF8" w:rsidRPr="0003748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273" w:type="dxa"/>
          </w:tcPr>
          <w:p w14:paraId="244FA924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1F1895C2" w14:textId="35051EB2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32DF8" w:rsidRPr="0003748B" w14:paraId="3A28E4DC" w14:textId="77777777" w:rsidTr="00A934BA">
        <w:trPr>
          <w:trHeight w:val="19"/>
        </w:trPr>
        <w:tc>
          <w:tcPr>
            <w:tcW w:w="2790" w:type="dxa"/>
          </w:tcPr>
          <w:p w14:paraId="6A8A920C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111D0DE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86ADD1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87A38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57B6E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538CF092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60F5E110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53C7FC5A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DF8" w:rsidRPr="0003748B" w14:paraId="304B454C" w14:textId="77777777" w:rsidTr="00A934BA">
        <w:trPr>
          <w:trHeight w:val="19"/>
        </w:trPr>
        <w:tc>
          <w:tcPr>
            <w:tcW w:w="2790" w:type="dxa"/>
          </w:tcPr>
          <w:p w14:paraId="4DE08F6F" w14:textId="5C544625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AEB620D" w14:textId="24279523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270" w:type="dxa"/>
          </w:tcPr>
          <w:p w14:paraId="731D668F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967C27" w14:textId="7CA2E147" w:rsidR="00132DF8" w:rsidRPr="0003748B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25CE0A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535E48B9" w14:textId="63CD771F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273" w:type="dxa"/>
          </w:tcPr>
          <w:p w14:paraId="6318BB0B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46CC8D08" w14:textId="20884A30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132DF8" w:rsidRPr="0003748B" w14:paraId="61AC2C78" w14:textId="77777777" w:rsidTr="00A934BA">
        <w:trPr>
          <w:trHeight w:val="19"/>
        </w:trPr>
        <w:tc>
          <w:tcPr>
            <w:tcW w:w="2790" w:type="dxa"/>
          </w:tcPr>
          <w:p w14:paraId="52AE42D5" w14:textId="1F487106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246D780" w14:textId="712DA9C7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72C5EF1C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08FF45" w14:textId="2CC87138" w:rsidR="00132DF8" w:rsidRPr="0003748B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35C5F7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12F89503" w14:textId="7C764BF4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3" w:type="dxa"/>
          </w:tcPr>
          <w:p w14:paraId="6579465D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788D596A" w14:textId="580CA141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32DF8" w:rsidRPr="0003748B" w14:paraId="2364AE5F" w14:textId="77777777" w:rsidTr="00A934BA">
        <w:trPr>
          <w:trHeight w:val="19"/>
        </w:trPr>
        <w:tc>
          <w:tcPr>
            <w:tcW w:w="2790" w:type="dxa"/>
          </w:tcPr>
          <w:p w14:paraId="2532E644" w14:textId="4E370B69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CB87D0C" w14:textId="755E6CD9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3CA1EDA2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404C2" w14:textId="2F2880A4" w:rsidR="00132DF8" w:rsidRPr="0003748B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275707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17426523" w14:textId="29771329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3" w:type="dxa"/>
          </w:tcPr>
          <w:p w14:paraId="692EAF08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3EFDA30B" w14:textId="121A41E8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132DF8" w:rsidRPr="0003748B" w14:paraId="70BC60A4" w14:textId="77777777" w:rsidTr="00A934BA">
        <w:trPr>
          <w:trHeight w:val="19"/>
        </w:trPr>
        <w:tc>
          <w:tcPr>
            <w:tcW w:w="2790" w:type="dxa"/>
          </w:tcPr>
          <w:p w14:paraId="68823007" w14:textId="623D8909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795B40" w14:textId="35C5BCC1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270" w:type="dxa"/>
          </w:tcPr>
          <w:p w14:paraId="7BAE96DD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1B182" w14:textId="37E71154" w:rsidR="00132DF8" w:rsidRPr="0003748B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43964D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E9EC27" w14:textId="206FBFF1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273" w:type="dxa"/>
          </w:tcPr>
          <w:p w14:paraId="21156864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D527E19" w14:textId="738ADEE8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132DF8" w:rsidRPr="0003748B" w14:paraId="1479B020" w14:textId="77777777" w:rsidTr="00A934BA">
        <w:trPr>
          <w:trHeight w:val="19"/>
        </w:trPr>
        <w:tc>
          <w:tcPr>
            <w:tcW w:w="2790" w:type="dxa"/>
          </w:tcPr>
          <w:p w14:paraId="05D47270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36D3BB" w14:textId="4010F107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32DF8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4C658ABE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72285D" w14:textId="5C1054BB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568</w:t>
            </w:r>
            <w:r w:rsidR="00132DF8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38356A6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09FD021" w14:textId="2A4BFCBC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32DF8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3" w:type="dxa"/>
          </w:tcPr>
          <w:p w14:paraId="6E007A2C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35BD150" w14:textId="7C14E37F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257</w:t>
            </w:r>
          </w:p>
        </w:tc>
      </w:tr>
      <w:tr w:rsidR="00132DF8" w:rsidRPr="0003748B" w14:paraId="04C79630" w14:textId="77777777" w:rsidTr="00A934BA">
        <w:trPr>
          <w:trHeight w:val="19"/>
        </w:trPr>
        <w:tc>
          <w:tcPr>
            <w:tcW w:w="2790" w:type="dxa"/>
          </w:tcPr>
          <w:p w14:paraId="1B6668BC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42CCB51C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C2F53D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81115E0" w14:textId="5574EF9C" w:rsidR="00132DF8" w:rsidRPr="0003748B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251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280F68F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726CAA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CBD1FF6" w14:textId="7242DC4E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800871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E7BFFED" w14:textId="77777777" w:rsidR="00132DF8" w:rsidRPr="0003748B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2D6B8B7" w14:textId="69775A8B" w:rsidR="00132DF8" w:rsidRPr="0003748B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left" w:pos="1153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257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52790D3C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</w:tcPr>
          <w:p w14:paraId="08FD9EF3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2DF8" w:rsidRPr="0003748B" w14:paraId="29645804" w14:textId="77777777" w:rsidTr="00A934BA">
        <w:trPr>
          <w:trHeight w:val="19"/>
        </w:trPr>
        <w:tc>
          <w:tcPr>
            <w:tcW w:w="2790" w:type="dxa"/>
          </w:tcPr>
          <w:p w14:paraId="77D974F8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693D82" w14:textId="64D14B4C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270" w:type="dxa"/>
          </w:tcPr>
          <w:p w14:paraId="1C69A854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24162F" w14:textId="78D422BD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70" w:type="dxa"/>
          </w:tcPr>
          <w:p w14:paraId="4473DDE5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2C146559" w14:textId="716CD6CD" w:rsidR="00132DF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32DF8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331</w:t>
            </w:r>
          </w:p>
        </w:tc>
        <w:tc>
          <w:tcPr>
            <w:tcW w:w="273" w:type="dxa"/>
          </w:tcPr>
          <w:p w14:paraId="2580C1EE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579C7C96" w14:textId="77777777" w:rsidR="00132DF8" w:rsidRPr="0003748B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2507952" w14:textId="77777777" w:rsidR="00A7588F" w:rsidRPr="003B77D5" w:rsidRDefault="00A7588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2"/>
          <w:sz w:val="14"/>
          <w:szCs w:val="14"/>
        </w:rPr>
      </w:pP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900"/>
        <w:gridCol w:w="236"/>
        <w:gridCol w:w="997"/>
        <w:gridCol w:w="236"/>
        <w:gridCol w:w="941"/>
        <w:gridCol w:w="236"/>
        <w:gridCol w:w="11"/>
        <w:gridCol w:w="922"/>
      </w:tblGrid>
      <w:tr w:rsidR="00F46C7C" w:rsidRPr="0003748B" w14:paraId="1E7D8854" w14:textId="77777777" w:rsidTr="005C3481">
        <w:trPr>
          <w:tblHeader/>
        </w:trPr>
        <w:tc>
          <w:tcPr>
            <w:tcW w:w="3960" w:type="dxa"/>
            <w:shd w:val="clear" w:color="auto" w:fill="auto"/>
          </w:tcPr>
          <w:p w14:paraId="0E4E95C9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D4FA9C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</w:tcPr>
          <w:p w14:paraId="409F3486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6AECA47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4"/>
            <w:shd w:val="clear" w:color="auto" w:fill="auto"/>
          </w:tcPr>
          <w:p w14:paraId="6A92D836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5BE" w:rsidRPr="0003748B" w14:paraId="4048D981" w14:textId="77777777" w:rsidTr="005C3481">
        <w:trPr>
          <w:tblHeader/>
        </w:trPr>
        <w:tc>
          <w:tcPr>
            <w:tcW w:w="3960" w:type="dxa"/>
            <w:shd w:val="clear" w:color="auto" w:fill="auto"/>
          </w:tcPr>
          <w:p w14:paraId="50E3C9E5" w14:textId="77777777" w:rsidR="008645BE" w:rsidRPr="0003748B" w:rsidRDefault="008645BE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DC525B1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shd w:val="clear" w:color="auto" w:fill="auto"/>
          </w:tcPr>
          <w:p w14:paraId="1F43C66D" w14:textId="274B9A50" w:rsidR="008645BE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620163F" w14:textId="77777777" w:rsidR="008645BE" w:rsidRPr="0003748B" w:rsidRDefault="008645BE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18022FC7" w14:textId="67BFB2F5" w:rsidR="008645BE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6EFA44F" w14:textId="77777777" w:rsidR="008645BE" w:rsidRPr="0003748B" w:rsidRDefault="008645BE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14:paraId="527F3B52" w14:textId="3409F776" w:rsidR="008645BE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7613A3B5" w14:textId="77777777" w:rsidR="008645BE" w:rsidRPr="0003748B" w:rsidRDefault="008645BE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7C5EAC" w14:textId="2C229D55" w:rsidR="008645BE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46C7C" w:rsidRPr="0003748B" w14:paraId="4040FBEC" w14:textId="77777777" w:rsidTr="005C3481">
        <w:trPr>
          <w:tblHeader/>
        </w:trPr>
        <w:tc>
          <w:tcPr>
            <w:tcW w:w="3960" w:type="dxa"/>
            <w:shd w:val="clear" w:color="auto" w:fill="auto"/>
          </w:tcPr>
          <w:p w14:paraId="45CD0EB7" w14:textId="7069FD62" w:rsidR="00F46C7C" w:rsidRPr="0003748B" w:rsidRDefault="006006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66BA6F0D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9" w:type="dxa"/>
            <w:gridSpan w:val="8"/>
            <w:shd w:val="clear" w:color="auto" w:fill="auto"/>
          </w:tcPr>
          <w:p w14:paraId="19432722" w14:textId="77777777" w:rsidR="00F46C7C" w:rsidRPr="0003748B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45BE" w:rsidRPr="0003748B" w14:paraId="651A4813" w14:textId="77777777" w:rsidTr="005C3481">
        <w:trPr>
          <w:trHeight w:val="404"/>
        </w:trPr>
        <w:tc>
          <w:tcPr>
            <w:tcW w:w="3960" w:type="dxa"/>
            <w:shd w:val="clear" w:color="auto" w:fill="auto"/>
          </w:tcPr>
          <w:p w14:paraId="180D6BE5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810" w:type="dxa"/>
          </w:tcPr>
          <w:p w14:paraId="55F0FDE4" w14:textId="77777777" w:rsidR="008645BE" w:rsidRPr="0003748B" w:rsidRDefault="008645BE" w:rsidP="00FE3F8B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48FB88" w14:textId="7CEDF050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1FE652DF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6205ECE8" w14:textId="15CB9EAB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185E6D74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7999C790" w14:textId="315BEF08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1B89EA02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14E30A99" w14:textId="6D672BC6" w:rsidR="008645BE" w:rsidRPr="0003748B" w:rsidRDefault="00AD321B" w:rsidP="00FE3F8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</w:tr>
      <w:tr w:rsidR="00F5318E" w:rsidRPr="0003748B" w14:paraId="2FE6EB7B" w14:textId="77777777" w:rsidTr="005C3481">
        <w:trPr>
          <w:trHeight w:val="404"/>
        </w:trPr>
        <w:tc>
          <w:tcPr>
            <w:tcW w:w="3960" w:type="dxa"/>
            <w:shd w:val="clear" w:color="auto" w:fill="auto"/>
          </w:tcPr>
          <w:p w14:paraId="2714E594" w14:textId="59264B48" w:rsidR="00F5318E" w:rsidRPr="0003748B" w:rsidRDefault="00F5318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เงินจ่ายล่วงหน้าแก่พนักงาน</w:t>
            </w:r>
          </w:p>
        </w:tc>
        <w:tc>
          <w:tcPr>
            <w:tcW w:w="810" w:type="dxa"/>
          </w:tcPr>
          <w:p w14:paraId="67B83980" w14:textId="77777777" w:rsidR="00F5318E" w:rsidRPr="0003748B" w:rsidRDefault="00F5318E" w:rsidP="00FE3F8B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82E26E" w14:textId="629D99DE" w:rsidR="00F5318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14:paraId="35356443" w14:textId="77777777" w:rsidR="00F5318E" w:rsidRPr="0003748B" w:rsidRDefault="00F5318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5C54310F" w14:textId="7543445A" w:rsidR="00F5318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24EAFAAC" w14:textId="77777777" w:rsidR="00F5318E" w:rsidRPr="0003748B" w:rsidRDefault="00F5318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659F5360" w14:textId="7E746364" w:rsidR="00F5318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C4E813D" w14:textId="77777777" w:rsidR="00F5318E" w:rsidRPr="0003748B" w:rsidRDefault="00F5318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5AC0C232" w14:textId="2C71F981" w:rsidR="00F5318E" w:rsidRPr="0003748B" w:rsidRDefault="00AD321B" w:rsidP="00FE3F8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645BE" w:rsidRPr="0003748B" w14:paraId="0E685467" w14:textId="77777777" w:rsidTr="005C3481">
        <w:trPr>
          <w:trHeight w:val="404"/>
        </w:trPr>
        <w:tc>
          <w:tcPr>
            <w:tcW w:w="3960" w:type="dxa"/>
            <w:shd w:val="clear" w:color="auto" w:fill="auto"/>
          </w:tcPr>
          <w:p w14:paraId="3C4BFF75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810" w:type="dxa"/>
          </w:tcPr>
          <w:p w14:paraId="4A93FD53" w14:textId="3A58F532" w:rsidR="008645BE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2A6A407B" w14:textId="7719B9B6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493874AB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15E090A0" w14:textId="1E74DD8B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14:paraId="63190F0F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5363907C" w14:textId="7C2605E5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2DAABD50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A2D7EDB" w14:textId="483C2A18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F40656" w:rsidRPr="0003748B" w14:paraId="6BA6B2B3" w14:textId="77777777" w:rsidTr="005C3481">
        <w:trPr>
          <w:trHeight w:val="404"/>
        </w:trPr>
        <w:tc>
          <w:tcPr>
            <w:tcW w:w="3960" w:type="dxa"/>
            <w:shd w:val="clear" w:color="auto" w:fill="auto"/>
          </w:tcPr>
          <w:p w14:paraId="537AB9C6" w14:textId="295619D4" w:rsidR="00F40656" w:rsidRPr="0003748B" w:rsidRDefault="00F40656" w:rsidP="00F4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2635D046" w14:textId="77777777" w:rsidR="00F40656" w:rsidRPr="0003748B" w:rsidRDefault="00F40656" w:rsidP="00F4065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983E41E" w14:textId="0CE4434B" w:rsidR="00F40656" w:rsidRPr="0003748B" w:rsidRDefault="00AD321B" w:rsidP="00F406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53D3592B" w14:textId="77777777" w:rsidR="00F40656" w:rsidRPr="0003748B" w:rsidRDefault="00F40656" w:rsidP="00F4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6E10B3A4" w14:textId="636190E2" w:rsidR="00F40656" w:rsidRPr="0003748B" w:rsidRDefault="00AD321B" w:rsidP="00F406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11C87F6F" w14:textId="77777777" w:rsidR="00F40656" w:rsidRPr="0003748B" w:rsidRDefault="00F40656" w:rsidP="00F4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53CD8BAE" w14:textId="05C1C8B3" w:rsidR="00F40656" w:rsidRPr="0003748B" w:rsidRDefault="00AD321B" w:rsidP="00F4065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F74818F" w14:textId="77777777" w:rsidR="00F40656" w:rsidRPr="0003748B" w:rsidRDefault="00F40656" w:rsidP="00F4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39AFB48" w14:textId="5370DBCE" w:rsidR="00F40656" w:rsidRPr="0003748B" w:rsidRDefault="00AD321B" w:rsidP="00F4065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8645BE" w:rsidRPr="0003748B" w14:paraId="52BF5B3E" w14:textId="77777777" w:rsidTr="005C3481">
        <w:trPr>
          <w:trHeight w:val="404"/>
        </w:trPr>
        <w:tc>
          <w:tcPr>
            <w:tcW w:w="3960" w:type="dxa"/>
            <w:shd w:val="clear" w:color="auto" w:fill="auto"/>
          </w:tcPr>
          <w:p w14:paraId="75226A0C" w14:textId="77FC5891" w:rsidR="008645BE" w:rsidRPr="0003748B" w:rsidRDefault="009F67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444B334A" w14:textId="77777777" w:rsidR="008645BE" w:rsidRPr="0003748B" w:rsidRDefault="008645BE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3FB6B23" w14:textId="223F72C8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2F49DB9B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3F7AA47F" w14:textId="2412FFE5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5F057826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6FDF25BD" w14:textId="567D58DB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5EB7BEFE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A26EF83" w14:textId="5EA7D882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</w:p>
        </w:tc>
      </w:tr>
      <w:tr w:rsidR="008645BE" w:rsidRPr="0003748B" w14:paraId="47295401" w14:textId="77777777" w:rsidTr="005C3481">
        <w:tc>
          <w:tcPr>
            <w:tcW w:w="3960" w:type="dxa"/>
            <w:shd w:val="clear" w:color="auto" w:fill="auto"/>
          </w:tcPr>
          <w:p w14:paraId="121C2D85" w14:textId="29F01A28" w:rsidR="008645BE" w:rsidRPr="0003748B" w:rsidRDefault="00F40656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ภาษีมูลค่าเพิ่ม</w:t>
            </w:r>
          </w:p>
        </w:tc>
        <w:tc>
          <w:tcPr>
            <w:tcW w:w="810" w:type="dxa"/>
          </w:tcPr>
          <w:p w14:paraId="5E0B128B" w14:textId="77777777" w:rsidR="008645BE" w:rsidRPr="0003748B" w:rsidRDefault="008645BE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9D3466B" w14:textId="04BF0D59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69417499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F2309D8" w14:textId="4AA56FF7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4E3D6B66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254E1048" w14:textId="26E93422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3ED36708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F2485AE" w14:textId="5BD32643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</w:tr>
      <w:tr w:rsidR="008645BE" w:rsidRPr="0003748B" w14:paraId="766BF707" w14:textId="77777777" w:rsidTr="005C3481">
        <w:trPr>
          <w:trHeight w:val="74"/>
        </w:trPr>
        <w:tc>
          <w:tcPr>
            <w:tcW w:w="3960" w:type="dxa"/>
            <w:shd w:val="clear" w:color="auto" w:fill="auto"/>
          </w:tcPr>
          <w:p w14:paraId="17888481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B50100B" w14:textId="77777777" w:rsidR="008645BE" w:rsidRPr="0003748B" w:rsidRDefault="008645BE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9846543" w14:textId="00ABC470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672DB180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5EFF6692" w14:textId="7440F30F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070EDE89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607BEC09" w14:textId="318B986C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D1AECF0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07A98" w14:textId="142D6CB0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8645BE" w:rsidRPr="0003748B" w14:paraId="1CB10C6C" w14:textId="77777777" w:rsidTr="005C3481">
        <w:tc>
          <w:tcPr>
            <w:tcW w:w="3960" w:type="dxa"/>
            <w:shd w:val="clear" w:color="auto" w:fill="auto"/>
          </w:tcPr>
          <w:p w14:paraId="26F0B145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ACD62EE" w14:textId="77777777" w:rsidR="008645BE" w:rsidRPr="0003748B" w:rsidRDefault="008645BE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4592D83" w14:textId="76E9585E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5C33C78A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497AE7E0" w14:textId="3E84B27F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36" w:type="dxa"/>
            <w:shd w:val="clear" w:color="auto" w:fill="auto"/>
          </w:tcPr>
          <w:p w14:paraId="0B1E680D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288A6EE0" w14:textId="6B789FC2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61CC4B09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6772EE" w14:textId="453CAF18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181</w:t>
            </w:r>
          </w:p>
        </w:tc>
      </w:tr>
      <w:tr w:rsidR="008645BE" w:rsidRPr="0003748B" w14:paraId="49B27085" w14:textId="77777777" w:rsidTr="005C3481">
        <w:tc>
          <w:tcPr>
            <w:tcW w:w="3960" w:type="dxa"/>
            <w:shd w:val="clear" w:color="auto" w:fill="auto"/>
          </w:tcPr>
          <w:p w14:paraId="4F365DBB" w14:textId="77777777" w:rsidR="008645BE" w:rsidRPr="0003748B" w:rsidRDefault="008645BE" w:rsidP="00FE3F8B">
            <w:pPr>
              <w:tabs>
                <w:tab w:val="clear" w:pos="3742"/>
                <w:tab w:val="left" w:pos="342"/>
              </w:tabs>
              <w:spacing w:line="240" w:lineRule="auto"/>
              <w:ind w:right="-470"/>
              <w:jc w:val="both"/>
              <w:rPr>
                <w:rFonts w:ascii="Angsana New" w:hAnsi="Angsana New"/>
                <w:spacing w:val="-9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pacing w:val="-9"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pacing w:val="-9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73B6A83F" w14:textId="4B2EFB82" w:rsidR="008645BE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616682" w14:textId="7B1589A5" w:rsidR="008645BE" w:rsidRPr="0003748B" w:rsidRDefault="002A5168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A6592D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18B7E5EC" w14:textId="6B00B4EF" w:rsidR="008645BE" w:rsidRPr="0003748B" w:rsidRDefault="008645BE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1FC48A7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267C182B" w14:textId="1D791931" w:rsidR="008645BE" w:rsidRPr="0003748B" w:rsidRDefault="002A5168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B7F9E0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9A819" w14:textId="1D66FF09" w:rsidR="008645BE" w:rsidRPr="0003748B" w:rsidRDefault="008645BE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645BE" w:rsidRPr="0003748B" w14:paraId="3779DA41" w14:textId="77777777" w:rsidTr="005C3481">
        <w:tc>
          <w:tcPr>
            <w:tcW w:w="3960" w:type="dxa"/>
            <w:shd w:val="clear" w:color="auto" w:fill="auto"/>
          </w:tcPr>
          <w:p w14:paraId="5D9379F1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7DBA0915" w14:textId="77777777" w:rsidR="008645BE" w:rsidRPr="0003748B" w:rsidRDefault="008645BE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B7877" w14:textId="40A3BA92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36" w:type="dxa"/>
            <w:shd w:val="clear" w:color="auto" w:fill="auto"/>
          </w:tcPr>
          <w:p w14:paraId="1E496797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7D716" w14:textId="2198C6C8" w:rsidR="008645BE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36" w:type="dxa"/>
            <w:shd w:val="clear" w:color="auto" w:fill="auto"/>
          </w:tcPr>
          <w:p w14:paraId="0AA3288F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7A6F4" w14:textId="03477C6F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2DACBC0A" w14:textId="77777777" w:rsidR="008645BE" w:rsidRPr="0003748B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6A236" w14:textId="45187C5F" w:rsidR="008645BE" w:rsidRPr="0003748B" w:rsidRDefault="00AD321B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173</w:t>
            </w:r>
          </w:p>
        </w:tc>
      </w:tr>
    </w:tbl>
    <w:p w14:paraId="2AA33B7F" w14:textId="5F18D196" w:rsidR="003B77D5" w:rsidRDefault="003B77D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66F839B" w14:textId="77777777" w:rsidR="00F46C7C" w:rsidRPr="003B77D5" w:rsidRDefault="003B77D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2"/>
          <w:sz w:val="10"/>
          <w:szCs w:val="10"/>
        </w:rPr>
      </w:pPr>
      <w:r>
        <w:rPr>
          <w:rFonts w:ascii="Angsana New" w:hAnsi="Angsana New"/>
          <w:spacing w:val="-2"/>
          <w:sz w:val="10"/>
          <w:szCs w:val="10"/>
        </w:rPr>
        <w:br w:type="column"/>
      </w: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900"/>
        <w:gridCol w:w="236"/>
        <w:gridCol w:w="997"/>
        <w:gridCol w:w="236"/>
        <w:gridCol w:w="941"/>
        <w:gridCol w:w="236"/>
        <w:gridCol w:w="11"/>
        <w:gridCol w:w="922"/>
      </w:tblGrid>
      <w:tr w:rsidR="003B77D5" w:rsidRPr="0003748B" w14:paraId="1E7C0A96" w14:textId="77777777" w:rsidTr="008B198B">
        <w:trPr>
          <w:tblHeader/>
        </w:trPr>
        <w:tc>
          <w:tcPr>
            <w:tcW w:w="3960" w:type="dxa"/>
            <w:shd w:val="clear" w:color="auto" w:fill="auto"/>
          </w:tcPr>
          <w:p w14:paraId="62DADA6C" w14:textId="77777777" w:rsidR="003B77D5" w:rsidRPr="0003748B" w:rsidRDefault="003B77D5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0FA5D3F" w14:textId="77777777" w:rsidR="003B77D5" w:rsidRPr="0003748B" w:rsidRDefault="003B77D5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</w:tcPr>
          <w:p w14:paraId="1FD7DE9B" w14:textId="77777777" w:rsidR="003B77D5" w:rsidRPr="0003748B" w:rsidRDefault="003B77D5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78393F0" w14:textId="77777777" w:rsidR="003B77D5" w:rsidRPr="0003748B" w:rsidRDefault="003B77D5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4"/>
            <w:shd w:val="clear" w:color="auto" w:fill="auto"/>
          </w:tcPr>
          <w:p w14:paraId="4DCF22EF" w14:textId="77777777" w:rsidR="003B77D5" w:rsidRPr="0003748B" w:rsidRDefault="003B77D5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77D5" w:rsidRPr="0003748B" w14:paraId="79B70A1F" w14:textId="77777777" w:rsidTr="008B198B">
        <w:trPr>
          <w:tblHeader/>
        </w:trPr>
        <w:tc>
          <w:tcPr>
            <w:tcW w:w="3960" w:type="dxa"/>
            <w:shd w:val="clear" w:color="auto" w:fill="auto"/>
          </w:tcPr>
          <w:p w14:paraId="17AED537" w14:textId="77777777" w:rsidR="003B77D5" w:rsidRPr="0003748B" w:rsidRDefault="003B77D5" w:rsidP="008B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93665B7" w14:textId="7E0C35DA" w:rsidR="003B77D5" w:rsidRPr="0003748B" w:rsidRDefault="003B77D5" w:rsidP="008B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6E8E2F1" w14:textId="4E9943C9" w:rsidR="003B77D5" w:rsidRPr="0003748B" w:rsidRDefault="00AD321B" w:rsidP="008B19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F56F9A3" w14:textId="77777777" w:rsidR="003B77D5" w:rsidRPr="0003748B" w:rsidRDefault="003B77D5" w:rsidP="008B19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56B3C3FF" w14:textId="5001B66B" w:rsidR="003B77D5" w:rsidRPr="0003748B" w:rsidRDefault="00AD321B" w:rsidP="008B19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972E90D" w14:textId="77777777" w:rsidR="003B77D5" w:rsidRPr="0003748B" w:rsidRDefault="003B77D5" w:rsidP="008B19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14:paraId="58636246" w14:textId="3307CC5F" w:rsidR="003B77D5" w:rsidRPr="0003748B" w:rsidRDefault="00AD321B" w:rsidP="008B19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77BE0D5D" w14:textId="77777777" w:rsidR="003B77D5" w:rsidRPr="0003748B" w:rsidRDefault="003B77D5" w:rsidP="008B19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113A53E" w14:textId="74382A0F" w:rsidR="003B77D5" w:rsidRPr="0003748B" w:rsidRDefault="00AD321B" w:rsidP="008B19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B77D5" w:rsidRPr="0003748B" w14:paraId="5C94C065" w14:textId="77777777" w:rsidTr="004B5B73">
        <w:trPr>
          <w:tblHeader/>
        </w:trPr>
        <w:tc>
          <w:tcPr>
            <w:tcW w:w="3960" w:type="dxa"/>
            <w:shd w:val="clear" w:color="auto" w:fill="auto"/>
          </w:tcPr>
          <w:p w14:paraId="2FF194EF" w14:textId="77777777" w:rsidR="003B77D5" w:rsidRPr="0003748B" w:rsidRDefault="003B77D5" w:rsidP="003B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1EB539D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9" w:type="dxa"/>
            <w:gridSpan w:val="8"/>
            <w:shd w:val="clear" w:color="auto" w:fill="auto"/>
          </w:tcPr>
          <w:p w14:paraId="3F4BDE1C" w14:textId="5BF85E5F" w:rsidR="003B77D5" w:rsidRPr="0003748B" w:rsidRDefault="003B77D5" w:rsidP="003B77D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77D5" w:rsidRPr="0003748B" w14:paraId="32BB98E7" w14:textId="77777777" w:rsidTr="005C3481">
        <w:tc>
          <w:tcPr>
            <w:tcW w:w="3960" w:type="dxa"/>
            <w:shd w:val="clear" w:color="auto" w:fill="auto"/>
          </w:tcPr>
          <w:p w14:paraId="0CF6958E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6AD427D3" w14:textId="77777777" w:rsidR="003B77D5" w:rsidRPr="0003748B" w:rsidRDefault="003B77D5" w:rsidP="003B77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808AF2E" w14:textId="2DFE3754" w:rsidR="003B77D5" w:rsidRPr="0003748B" w:rsidRDefault="00AD321B" w:rsidP="003B77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36" w:type="dxa"/>
            <w:shd w:val="clear" w:color="auto" w:fill="auto"/>
          </w:tcPr>
          <w:p w14:paraId="30355659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93E579F" w14:textId="3E5BA9E7" w:rsidR="003B77D5" w:rsidRPr="0003748B" w:rsidRDefault="00AD321B" w:rsidP="003B77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36" w:type="dxa"/>
            <w:shd w:val="clear" w:color="auto" w:fill="auto"/>
          </w:tcPr>
          <w:p w14:paraId="37B42696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15390856" w14:textId="16199118" w:rsidR="003B77D5" w:rsidRPr="0003748B" w:rsidRDefault="00AD321B" w:rsidP="003B77D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36" w:type="dxa"/>
            <w:shd w:val="clear" w:color="auto" w:fill="auto"/>
          </w:tcPr>
          <w:p w14:paraId="4801756D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B02BA8C" w14:textId="3A612723" w:rsidR="003B77D5" w:rsidRPr="0003748B" w:rsidRDefault="00AD321B" w:rsidP="003B77D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3B77D5" w:rsidRPr="0003748B" w14:paraId="398311D8" w14:textId="77777777" w:rsidTr="005C3481">
        <w:tc>
          <w:tcPr>
            <w:tcW w:w="3960" w:type="dxa"/>
            <w:shd w:val="clear" w:color="auto" w:fill="auto"/>
          </w:tcPr>
          <w:p w14:paraId="61E59C20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40A35908" w14:textId="77777777" w:rsidR="003B77D5" w:rsidRPr="0003748B" w:rsidRDefault="003B77D5" w:rsidP="003B77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9B66D7" w14:textId="4CF9E1B4" w:rsidR="003B77D5" w:rsidRPr="0003748B" w:rsidRDefault="00AD321B" w:rsidP="003B77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36" w:type="dxa"/>
            <w:shd w:val="clear" w:color="auto" w:fill="auto"/>
          </w:tcPr>
          <w:p w14:paraId="45C52544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37336F68" w14:textId="48B67780" w:rsidR="003B77D5" w:rsidRPr="0003748B" w:rsidRDefault="00AD321B" w:rsidP="003B77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4B45AA1E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4A9C29B9" w14:textId="685AAAF8" w:rsidR="003B77D5" w:rsidRPr="0003748B" w:rsidRDefault="00AD321B" w:rsidP="003B77D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63F97C77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8CE66" w14:textId="476FE1EB" w:rsidR="003B77D5" w:rsidRPr="0003748B" w:rsidRDefault="00AD321B" w:rsidP="003B77D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3B77D5" w:rsidRPr="0003748B" w14:paraId="6BEC3DD5" w14:textId="77777777" w:rsidTr="005C3481">
        <w:tc>
          <w:tcPr>
            <w:tcW w:w="3960" w:type="dxa"/>
            <w:shd w:val="clear" w:color="auto" w:fill="auto"/>
          </w:tcPr>
          <w:p w14:paraId="74506FCB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CDDC744" w14:textId="77777777" w:rsidR="003B77D5" w:rsidRPr="0003748B" w:rsidRDefault="003B77D5" w:rsidP="003B77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253BE" w14:textId="605E76F9" w:rsidR="003B77D5" w:rsidRPr="0003748B" w:rsidRDefault="00AD321B" w:rsidP="003B77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36" w:type="dxa"/>
            <w:shd w:val="clear" w:color="auto" w:fill="auto"/>
          </w:tcPr>
          <w:p w14:paraId="6CC38A45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C68C9" w14:textId="356F6E30" w:rsidR="003B77D5" w:rsidRPr="0003748B" w:rsidRDefault="00AD321B" w:rsidP="003B77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36" w:type="dxa"/>
            <w:shd w:val="clear" w:color="auto" w:fill="auto"/>
          </w:tcPr>
          <w:p w14:paraId="1F6CBA44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294FA" w14:textId="606E766D" w:rsidR="003B77D5" w:rsidRPr="0003748B" w:rsidRDefault="00AD321B" w:rsidP="003B77D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1489FF3C" w14:textId="77777777" w:rsidR="003B77D5" w:rsidRPr="0003748B" w:rsidRDefault="003B77D5" w:rsidP="003B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14E0F" w14:textId="2CEEC053" w:rsidR="003B77D5" w:rsidRPr="0003748B" w:rsidRDefault="00AD321B" w:rsidP="003B77D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</w:tr>
    </w:tbl>
    <w:p w14:paraId="2124C66D" w14:textId="77777777" w:rsidR="00172C62" w:rsidRPr="0003748B" w:rsidRDefault="00172C62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8A606C0" w14:textId="193C5FD5" w:rsidR="00DB3000" w:rsidRPr="0003748B" w:rsidRDefault="00DB3000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3748B">
        <w:rPr>
          <w:rFonts w:ascii="Angsana New" w:hAnsi="Angsana New" w:hint="cs"/>
          <w:spacing w:val="-2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AD321B" w:rsidRPr="00AD321B">
        <w:rPr>
          <w:rFonts w:ascii="Angsana New" w:hAnsi="Angsana New" w:hint="cs"/>
          <w:spacing w:val="-2"/>
          <w:sz w:val="30"/>
          <w:szCs w:val="30"/>
        </w:rPr>
        <w:t>5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/บริษัทที่มีต่อสภาวะเศรษฐกิจตลอดอายุที่คาดการณ์ไว้ของลูกหนี้</w:t>
      </w:r>
    </w:p>
    <w:p w14:paraId="045DBEC2" w14:textId="77777777" w:rsidR="00DB3000" w:rsidRPr="0003748B" w:rsidRDefault="00DB30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DB3000" w:rsidRPr="0003748B" w14:paraId="749A54E9" w14:textId="77777777" w:rsidTr="00DB3000">
        <w:trPr>
          <w:tblHeader/>
        </w:trPr>
        <w:tc>
          <w:tcPr>
            <w:tcW w:w="3240" w:type="dxa"/>
            <w:vAlign w:val="bottom"/>
          </w:tcPr>
          <w:p w14:paraId="1B6BC523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768D16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2F0F2F67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3000" w:rsidRPr="0003748B" w14:paraId="3E5B619E" w14:textId="77777777" w:rsidTr="00DB3000">
        <w:trPr>
          <w:tblHeader/>
        </w:trPr>
        <w:tc>
          <w:tcPr>
            <w:tcW w:w="3240" w:type="dxa"/>
            <w:vAlign w:val="bottom"/>
          </w:tcPr>
          <w:p w14:paraId="5FB86E52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416D2D69" w14:textId="7D8DF3E2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473E505" w14:textId="7E8CF10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  <w:vAlign w:val="bottom"/>
          </w:tcPr>
          <w:p w14:paraId="3D25BC6B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1EE2985" w14:textId="77777777" w:rsidR="00DB3000" w:rsidRPr="0003748B" w:rsidRDefault="009D691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6BBA3946" w14:textId="4396AE5D" w:rsidR="00015686" w:rsidRPr="0003748B" w:rsidRDefault="0001568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62341B8D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0411EA6F" w14:textId="40BE6DD2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3000" w:rsidRPr="0003748B" w14:paraId="45A8AD66" w14:textId="77777777" w:rsidTr="00DB3000">
        <w:trPr>
          <w:tblHeader/>
        </w:trPr>
        <w:tc>
          <w:tcPr>
            <w:tcW w:w="3240" w:type="dxa"/>
          </w:tcPr>
          <w:p w14:paraId="52BCB434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5A0582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1492252B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1122" w:rsidRPr="0003748B" w14:paraId="50E62483" w14:textId="77777777" w:rsidTr="007A0E4E">
        <w:trPr>
          <w:tblHeader/>
        </w:trPr>
        <w:tc>
          <w:tcPr>
            <w:tcW w:w="3240" w:type="dxa"/>
          </w:tcPr>
          <w:p w14:paraId="73110688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F347F7F" w14:textId="41C0EDD1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0C2126" w14:textId="1E59A9AB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258" w:type="dxa"/>
            <w:vAlign w:val="center"/>
          </w:tcPr>
          <w:p w14:paraId="08608BF2" w14:textId="77777777" w:rsidR="005A1122" w:rsidRPr="0003748B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AE56DEB" w14:textId="4F5AF255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4EB6DA9D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7ED97D1" w14:textId="4A4F606B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5A1122" w:rsidRPr="0003748B" w14:paraId="61D5D1B5" w14:textId="77777777" w:rsidTr="007A0E4E">
        <w:trPr>
          <w:tblHeader/>
        </w:trPr>
        <w:tc>
          <w:tcPr>
            <w:tcW w:w="3240" w:type="dxa"/>
          </w:tcPr>
          <w:p w14:paraId="28138B89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0DCC75C" w14:textId="13869B18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D8DDEE" w14:textId="059A2DF7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58" w:type="dxa"/>
            <w:vAlign w:val="center"/>
          </w:tcPr>
          <w:p w14:paraId="1AC6AE35" w14:textId="77777777" w:rsidR="005A1122" w:rsidRPr="0003748B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315EA51" w14:textId="4C8BF64A" w:rsidR="005A1122" w:rsidRPr="0003748B" w:rsidRDefault="00680CD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ACAFA36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7ED9E12" w14:textId="3469A1F2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5A1122" w:rsidRPr="0003748B" w14:paraId="47FD78FB" w14:textId="77777777" w:rsidTr="007A0E4E">
        <w:trPr>
          <w:tblHeader/>
        </w:trPr>
        <w:tc>
          <w:tcPr>
            <w:tcW w:w="3240" w:type="dxa"/>
          </w:tcPr>
          <w:p w14:paraId="351206C3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0F9A3119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5A3FC9" w14:textId="402BCBA1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064DC23D" w14:textId="77777777" w:rsidR="005A1122" w:rsidRPr="0003748B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02144D2" w14:textId="603862C0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475A2200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D741A0" w14:textId="0FE8D0B6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1122" w:rsidRPr="0003748B" w14:paraId="69724421" w14:textId="77777777" w:rsidTr="007A0E4E">
        <w:trPr>
          <w:tblHeader/>
        </w:trPr>
        <w:tc>
          <w:tcPr>
            <w:tcW w:w="3240" w:type="dxa"/>
          </w:tcPr>
          <w:p w14:paraId="62171790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AEFDC1C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DBEE1F" w14:textId="4D10F205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58" w:type="dxa"/>
            <w:vAlign w:val="center"/>
          </w:tcPr>
          <w:p w14:paraId="664AEDD5" w14:textId="77777777" w:rsidR="005A1122" w:rsidRPr="0003748B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2E4A9" w14:textId="7A7295ED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155B10E6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61A3F170" w14:textId="6B4F0026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</w:tbl>
    <w:p w14:paraId="5FAC9C26" w14:textId="77777777" w:rsidR="00DB3000" w:rsidRPr="0003748B" w:rsidRDefault="00DB30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416B02" w:rsidRPr="0003748B" w14:paraId="23C9190E" w14:textId="77777777" w:rsidTr="005C3481">
        <w:trPr>
          <w:tblHeader/>
        </w:trPr>
        <w:tc>
          <w:tcPr>
            <w:tcW w:w="3240" w:type="dxa"/>
            <w:vAlign w:val="bottom"/>
          </w:tcPr>
          <w:p w14:paraId="26A33CD0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60C6E9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1EBBC033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6B02" w:rsidRPr="0003748B" w14:paraId="30978921" w14:textId="77777777" w:rsidTr="005C3481">
        <w:trPr>
          <w:tblHeader/>
        </w:trPr>
        <w:tc>
          <w:tcPr>
            <w:tcW w:w="3240" w:type="dxa"/>
            <w:vAlign w:val="bottom"/>
          </w:tcPr>
          <w:p w14:paraId="74D2EE39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B09ED20" w14:textId="4E5904F2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6DADE89" w14:textId="418F410B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bottom"/>
          </w:tcPr>
          <w:p w14:paraId="3597F58D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1B3FC83" w14:textId="7597C20D" w:rsidR="00416B02" w:rsidRPr="0003748B" w:rsidRDefault="0069650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เพิ่มขึ้น/        กลับรายการ</w:t>
            </w:r>
          </w:p>
        </w:tc>
        <w:tc>
          <w:tcPr>
            <w:tcW w:w="241" w:type="dxa"/>
          </w:tcPr>
          <w:p w14:paraId="10EB02B6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22D3C0C8" w14:textId="518B83D1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16B02" w:rsidRPr="0003748B" w14:paraId="02DAD843" w14:textId="77777777" w:rsidTr="005C3481">
        <w:trPr>
          <w:tblHeader/>
        </w:trPr>
        <w:tc>
          <w:tcPr>
            <w:tcW w:w="3240" w:type="dxa"/>
          </w:tcPr>
          <w:p w14:paraId="407493F9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5DA141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4A0026BC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6B02" w:rsidRPr="0003748B" w14:paraId="686A5197" w14:textId="77777777" w:rsidTr="005C3481">
        <w:trPr>
          <w:tblHeader/>
        </w:trPr>
        <w:tc>
          <w:tcPr>
            <w:tcW w:w="3240" w:type="dxa"/>
          </w:tcPr>
          <w:p w14:paraId="20A72D47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880B358" w14:textId="481F8FCE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6D0A71" w14:textId="32CF33D5" w:rsidR="00416B0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58" w:type="dxa"/>
            <w:vAlign w:val="center"/>
          </w:tcPr>
          <w:p w14:paraId="4E3651DD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4EF69B3" w14:textId="01968942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14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FB6A669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D1ACE54" w14:textId="52F3F44D" w:rsidR="00416B0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478</w:t>
            </w:r>
          </w:p>
        </w:tc>
      </w:tr>
      <w:tr w:rsidR="00416B02" w:rsidRPr="0003748B" w14:paraId="05525134" w14:textId="77777777" w:rsidTr="005C3481">
        <w:trPr>
          <w:tblHeader/>
        </w:trPr>
        <w:tc>
          <w:tcPr>
            <w:tcW w:w="3240" w:type="dxa"/>
          </w:tcPr>
          <w:p w14:paraId="51C90F55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295E04ED" w14:textId="1786CCD0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EFB1CC" w14:textId="5D42A762" w:rsidR="00416B0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  <w:vAlign w:val="center"/>
          </w:tcPr>
          <w:p w14:paraId="04848D58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C2F1F37" w14:textId="61AD67AC" w:rsidR="00416B0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41" w:type="dxa"/>
          </w:tcPr>
          <w:p w14:paraId="66CD6E4C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20D5A69" w14:textId="28A5EC5C" w:rsidR="00416B0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416B02" w:rsidRPr="0003748B" w14:paraId="08EA2CB5" w14:textId="77777777" w:rsidTr="005C3481">
        <w:trPr>
          <w:tblHeader/>
        </w:trPr>
        <w:tc>
          <w:tcPr>
            <w:tcW w:w="3240" w:type="dxa"/>
          </w:tcPr>
          <w:p w14:paraId="4201F076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5F72BE06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F0E03E" w14:textId="4BAAACF2" w:rsidR="00416B0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66D79239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7117D87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509A8AA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E986F15" w14:textId="02A2E5EE" w:rsidR="00416B0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416B02" w:rsidRPr="0003748B" w14:paraId="585E4B91" w14:textId="77777777" w:rsidTr="005C3481">
        <w:trPr>
          <w:tblHeader/>
        </w:trPr>
        <w:tc>
          <w:tcPr>
            <w:tcW w:w="3240" w:type="dxa"/>
          </w:tcPr>
          <w:p w14:paraId="1AC1D873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9996C33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D8B1C0" w14:textId="057724B5" w:rsidR="00416B0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58" w:type="dxa"/>
            <w:vAlign w:val="center"/>
          </w:tcPr>
          <w:p w14:paraId="6D27E8B1" w14:textId="77777777" w:rsidR="00416B02" w:rsidRPr="0003748B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6B541" w14:textId="1230C953" w:rsidR="00416B02" w:rsidRPr="0003748B" w:rsidRDefault="005C57F4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5344845" w14:textId="77777777" w:rsidR="00416B02" w:rsidRPr="0003748B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1C547C0" w14:textId="0093B65D" w:rsidR="00416B0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506</w:t>
            </w:r>
          </w:p>
        </w:tc>
      </w:tr>
    </w:tbl>
    <w:p w14:paraId="6022805C" w14:textId="77777777" w:rsidR="00416B02" w:rsidRPr="0003748B" w:rsidRDefault="00416B0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DB3000" w:rsidRPr="0003748B" w14:paraId="24B8D2B2" w14:textId="77777777" w:rsidTr="00DB3000">
        <w:trPr>
          <w:tblHeader/>
        </w:trPr>
        <w:tc>
          <w:tcPr>
            <w:tcW w:w="3240" w:type="dxa"/>
            <w:vAlign w:val="bottom"/>
          </w:tcPr>
          <w:p w14:paraId="4BD1F630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E5E43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7DD30D79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000" w:rsidRPr="0003748B" w14:paraId="25B93992" w14:textId="77777777" w:rsidTr="00DB3000">
        <w:trPr>
          <w:tblHeader/>
        </w:trPr>
        <w:tc>
          <w:tcPr>
            <w:tcW w:w="3240" w:type="dxa"/>
            <w:vAlign w:val="bottom"/>
          </w:tcPr>
          <w:p w14:paraId="6177B454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484DE729" w14:textId="49D21F02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FA9F844" w14:textId="35B772E8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  <w:vAlign w:val="bottom"/>
          </w:tcPr>
          <w:p w14:paraId="66A649E1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46D1C46" w14:textId="1AFB34D2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CF5760" w14:textId="77777777" w:rsidR="00DB3000" w:rsidRPr="0003748B" w:rsidRDefault="0069650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38E2739C" w14:textId="549922FA" w:rsidR="0003748B" w:rsidRPr="0003748B" w:rsidRDefault="000374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6279FAC4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7C961BE6" w14:textId="381B3264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3000" w:rsidRPr="0003748B" w14:paraId="56076057" w14:textId="77777777" w:rsidTr="00DB3000">
        <w:trPr>
          <w:tblHeader/>
        </w:trPr>
        <w:tc>
          <w:tcPr>
            <w:tcW w:w="3240" w:type="dxa"/>
          </w:tcPr>
          <w:p w14:paraId="4DE268FC" w14:textId="77777777" w:rsidR="00DB3000" w:rsidRPr="0003748B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E26850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65C87397" w14:textId="77777777" w:rsidR="00DB3000" w:rsidRPr="0003748B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1122" w:rsidRPr="0003748B" w14:paraId="4C29E259" w14:textId="77777777" w:rsidTr="007A0E4E">
        <w:trPr>
          <w:tblHeader/>
        </w:trPr>
        <w:tc>
          <w:tcPr>
            <w:tcW w:w="3240" w:type="dxa"/>
          </w:tcPr>
          <w:p w14:paraId="7407DD71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CC73135" w14:textId="399EAE05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left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B7B385" w14:textId="06F6FBD6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58" w:type="dxa"/>
            <w:vAlign w:val="center"/>
          </w:tcPr>
          <w:p w14:paraId="126EB323" w14:textId="77777777" w:rsidR="005A1122" w:rsidRPr="0003748B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BDAF392" w14:textId="02BCFFE1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59BF082C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0A95B8D" w14:textId="161F762B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5A1122" w:rsidRPr="0003748B" w14:paraId="149B1A9F" w14:textId="77777777" w:rsidTr="007A0E4E">
        <w:trPr>
          <w:tblHeader/>
        </w:trPr>
        <w:tc>
          <w:tcPr>
            <w:tcW w:w="3240" w:type="dxa"/>
          </w:tcPr>
          <w:p w14:paraId="7DDD5E06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306D0963" w14:textId="2DF89FEB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0DE285" w14:textId="6D2652CD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  <w:vAlign w:val="center"/>
          </w:tcPr>
          <w:p w14:paraId="49B7F410" w14:textId="77777777" w:rsidR="005A1122" w:rsidRPr="0003748B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11AEB4C" w14:textId="39D14368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70C18225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AAAC6D8" w14:textId="0837E5AD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A1122" w:rsidRPr="0003748B" w14:paraId="55CB7BA5" w14:textId="77777777" w:rsidTr="007A0E4E">
        <w:trPr>
          <w:tblHeader/>
        </w:trPr>
        <w:tc>
          <w:tcPr>
            <w:tcW w:w="3240" w:type="dxa"/>
          </w:tcPr>
          <w:p w14:paraId="1D590A8C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7BF66CF4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BED383" w14:textId="1E33718E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2EC520A2" w14:textId="77777777" w:rsidR="005A1122" w:rsidRPr="0003748B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B81AABC" w14:textId="0B956C02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187FDDDE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C6F52E1" w14:textId="4CEB97A1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1122" w:rsidRPr="0003748B" w14:paraId="51D4A0B5" w14:textId="77777777" w:rsidTr="007A0E4E">
        <w:trPr>
          <w:tblHeader/>
        </w:trPr>
        <w:tc>
          <w:tcPr>
            <w:tcW w:w="3240" w:type="dxa"/>
          </w:tcPr>
          <w:p w14:paraId="7A535728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A43A126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8A2651" w14:textId="00D926BB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58" w:type="dxa"/>
            <w:vAlign w:val="center"/>
          </w:tcPr>
          <w:p w14:paraId="31ECC067" w14:textId="77777777" w:rsidR="005A1122" w:rsidRPr="0003748B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DF420" w14:textId="48A6D9E0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1" w:type="dxa"/>
          </w:tcPr>
          <w:p w14:paraId="60AB5F1E" w14:textId="77777777" w:rsidR="005A1122" w:rsidRPr="0003748B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296CE687" w14:textId="741566C9" w:rsidR="005A112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</w:p>
        </w:tc>
      </w:tr>
    </w:tbl>
    <w:p w14:paraId="65262D86" w14:textId="77777777" w:rsidR="00DB3000" w:rsidRPr="0003748B" w:rsidRDefault="00DB3000" w:rsidP="0092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C348CB" w:rsidRPr="0003748B" w14:paraId="50028BD1" w14:textId="77777777" w:rsidTr="005C3481">
        <w:trPr>
          <w:tblHeader/>
        </w:trPr>
        <w:tc>
          <w:tcPr>
            <w:tcW w:w="3240" w:type="dxa"/>
            <w:vAlign w:val="bottom"/>
          </w:tcPr>
          <w:p w14:paraId="4EE523EB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FC7D6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57C231EF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8CB" w:rsidRPr="0003748B" w14:paraId="6A89D179" w14:textId="77777777" w:rsidTr="005C3481">
        <w:trPr>
          <w:tblHeader/>
        </w:trPr>
        <w:tc>
          <w:tcPr>
            <w:tcW w:w="3240" w:type="dxa"/>
            <w:vAlign w:val="bottom"/>
          </w:tcPr>
          <w:p w14:paraId="0CBAC3A5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3F047F0" w14:textId="7DDCAE25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404A876" w14:textId="4441C53E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bottom"/>
          </w:tcPr>
          <w:p w14:paraId="21BFB4D3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288C317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B12B49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1ED678DF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24E7C553" w14:textId="2AF93418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348CB" w:rsidRPr="0003748B" w14:paraId="76F17233" w14:textId="77777777" w:rsidTr="005C3481">
        <w:trPr>
          <w:tblHeader/>
        </w:trPr>
        <w:tc>
          <w:tcPr>
            <w:tcW w:w="3240" w:type="dxa"/>
          </w:tcPr>
          <w:p w14:paraId="4436045F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527C30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627328CF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348CB" w:rsidRPr="0003748B" w14:paraId="1C70619E" w14:textId="77777777" w:rsidTr="005C3481">
        <w:trPr>
          <w:tblHeader/>
        </w:trPr>
        <w:tc>
          <w:tcPr>
            <w:tcW w:w="3240" w:type="dxa"/>
          </w:tcPr>
          <w:p w14:paraId="27B70909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3E27783" w14:textId="1611B941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left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0F9CE2" w14:textId="34EBE664" w:rsidR="00C348C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58" w:type="dxa"/>
            <w:vAlign w:val="center"/>
          </w:tcPr>
          <w:p w14:paraId="7C0237BB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C20F286" w14:textId="64EE4351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50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704E69C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20F9FC0" w14:textId="15C13C4B" w:rsidR="00C348C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C348CB" w:rsidRPr="0003748B" w14:paraId="64F5EBE8" w14:textId="77777777" w:rsidTr="005C3481">
        <w:trPr>
          <w:tblHeader/>
        </w:trPr>
        <w:tc>
          <w:tcPr>
            <w:tcW w:w="3240" w:type="dxa"/>
          </w:tcPr>
          <w:p w14:paraId="1E5DAE36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AF10FDB" w14:textId="7C93DBF6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FA0DE9" w14:textId="51E2A595" w:rsidR="00C348C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8" w:type="dxa"/>
            <w:vAlign w:val="center"/>
          </w:tcPr>
          <w:p w14:paraId="7FF49D2D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63EB903" w14:textId="71F77EFB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2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F4C9710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84BF4AB" w14:textId="20979404" w:rsidR="00C348C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348CB" w:rsidRPr="0003748B" w14:paraId="383C6B22" w14:textId="77777777" w:rsidTr="005C3481">
        <w:trPr>
          <w:tblHeader/>
        </w:trPr>
        <w:tc>
          <w:tcPr>
            <w:tcW w:w="3240" w:type="dxa"/>
          </w:tcPr>
          <w:p w14:paraId="49680E6E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37FE620F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04B9F5" w14:textId="6671797B" w:rsidR="00C348C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115EC40C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B93C43E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EDC6E17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9785408" w14:textId="19C5AAE2" w:rsidR="00C348C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C348CB" w:rsidRPr="0003748B" w14:paraId="55CD443B" w14:textId="77777777" w:rsidTr="005C3481">
        <w:trPr>
          <w:tblHeader/>
        </w:trPr>
        <w:tc>
          <w:tcPr>
            <w:tcW w:w="3240" w:type="dxa"/>
          </w:tcPr>
          <w:p w14:paraId="00E6C1FC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FAC90BA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39018C" w14:textId="68165C40" w:rsidR="00C348C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58" w:type="dxa"/>
            <w:vAlign w:val="center"/>
          </w:tcPr>
          <w:p w14:paraId="47FD0BE6" w14:textId="77777777" w:rsidR="00C348CB" w:rsidRPr="0003748B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E42F1" w14:textId="03538D50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B1B0B8B" w14:textId="77777777" w:rsidR="00C348CB" w:rsidRPr="0003748B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27968DDE" w14:textId="69477865" w:rsidR="00C348C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</w:p>
        </w:tc>
      </w:tr>
    </w:tbl>
    <w:p w14:paraId="4663D20C" w14:textId="77777777" w:rsidR="00A7588F" w:rsidRPr="0003748B" w:rsidRDefault="00A7588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6" w:name="_Hlk95664374"/>
    </w:p>
    <w:p w14:paraId="16C94248" w14:textId="45C03473" w:rsidR="000D1494" w:rsidRPr="0003748B" w:rsidRDefault="005B180F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ลูกหนี้ตามสัญญาปรับโครงสร้างหนี้</w:t>
      </w:r>
    </w:p>
    <w:p w14:paraId="4200778F" w14:textId="77777777" w:rsidR="000D1494" w:rsidRPr="0003748B" w:rsidRDefault="000D14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26F77F28" w14:textId="6A65F683" w:rsidR="002B430C" w:rsidRPr="0003748B" w:rsidRDefault="002B430C" w:rsidP="00FE3F8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ในเดือนธันวาคม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2560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03748B">
        <w:rPr>
          <w:rFonts w:ascii="Angsana New" w:hAnsi="Angsana New" w:hint="cs"/>
          <w:sz w:val="30"/>
          <w:szCs w:val="30"/>
          <w:cs/>
        </w:rPr>
        <w:t>ล็อกซเล่ย์ ไวร์เลส จำกัด (มหาชน)</w:t>
      </w:r>
      <w:r w:rsidRPr="0003748B">
        <w:rPr>
          <w:rFonts w:ascii="Angsana New" w:hAnsi="Angsana New" w:hint="cs"/>
          <w:sz w:val="30"/>
          <w:szCs w:val="30"/>
        </w:rPr>
        <w:t xml:space="preserve"> (“</w:t>
      </w:r>
      <w:r w:rsidRPr="0003748B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Pr="0003748B">
        <w:rPr>
          <w:rFonts w:ascii="Angsana New" w:hAnsi="Angsana New" w:hint="cs"/>
          <w:sz w:val="30"/>
          <w:szCs w:val="30"/>
        </w:rPr>
        <w:t>”)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และลูกหนี้การค้า </w:t>
      </w:r>
      <w:r w:rsidRPr="0003748B">
        <w:rPr>
          <w:rFonts w:ascii="Angsana New" w:hAnsi="Angsana New" w:hint="cs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Pr="0003748B">
        <w:rPr>
          <w:rFonts w:ascii="Angsana New" w:hAnsi="Angsana New" w:hint="cs"/>
          <w:sz w:val="30"/>
          <w:szCs w:val="30"/>
        </w:rPr>
        <w:t>“</w:t>
      </w:r>
      <w:r w:rsidRPr="0003748B">
        <w:rPr>
          <w:rFonts w:ascii="Angsana New" w:hAnsi="Angsana New" w:hint="cs"/>
          <w:sz w:val="30"/>
          <w:szCs w:val="30"/>
          <w:cs/>
        </w:rPr>
        <w:t>สกสค.</w:t>
      </w:r>
      <w:r w:rsidRPr="0003748B">
        <w:rPr>
          <w:rFonts w:ascii="Angsana New" w:hAnsi="Angsana New" w:hint="cs"/>
          <w:sz w:val="30"/>
          <w:szCs w:val="30"/>
        </w:rPr>
        <w:t>”</w:t>
      </w:r>
      <w:r w:rsidRPr="0003748B">
        <w:rPr>
          <w:rFonts w:ascii="Angsana New" w:hAnsi="Angsana New" w:hint="cs"/>
          <w:sz w:val="30"/>
          <w:szCs w:val="30"/>
          <w:cs/>
        </w:rPr>
        <w:t>)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ได้เข้าทำสัญญาประนีประนอมยอมความ โดยลูกหนี้ดังกล่าวตกลงจะชำระหนี้เป็นจำนวนรวม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1</w:t>
      </w:r>
      <w:r w:rsidRPr="0003748B">
        <w:rPr>
          <w:rFonts w:ascii="Angsana New" w:hAnsi="Angsana New" w:hint="cs"/>
          <w:color w:val="000000"/>
          <w:sz w:val="30"/>
          <w:szCs w:val="30"/>
        </w:rPr>
        <w:t>,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294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 ดังนี้</w:t>
      </w:r>
    </w:p>
    <w:p w14:paraId="7FD5E75C" w14:textId="268CB7F5" w:rsidR="002B430C" w:rsidRPr="0003748B" w:rsidRDefault="002B430C" w:rsidP="00FE3F8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165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โดยจะส่งมอบหนังสือให้แก่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Pr="0003748B">
        <w:rPr>
          <w:rFonts w:ascii="Angsana New" w:hAnsi="Angsana New" w:hint="cs"/>
          <w:sz w:val="30"/>
          <w:szCs w:val="30"/>
          <w:cs/>
        </w:rPr>
        <w:br/>
        <w:t>ไวร์เลส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ภายใน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60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วัน นับแต่วันทำสัญญา </w:t>
      </w:r>
      <w:r w:rsidR="000A6F58" w:rsidRPr="0003748B">
        <w:rPr>
          <w:rFonts w:ascii="Angsana New" w:hAnsi="Angsana New" w:hint="cs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4C19BFB7" w14:textId="6A8109C3" w:rsidR="002B430C" w:rsidRPr="0003748B" w:rsidRDefault="002B430C" w:rsidP="00FE3F8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ส่วนที่เหลือจำนวน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1</w:t>
      </w:r>
      <w:r w:rsidRPr="0003748B">
        <w:rPr>
          <w:rFonts w:ascii="Angsana New" w:hAnsi="Angsana New" w:hint="cs"/>
          <w:color w:val="000000"/>
          <w:sz w:val="30"/>
          <w:szCs w:val="30"/>
        </w:rPr>
        <w:t>,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129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6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2561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2566</w:t>
      </w:r>
    </w:p>
    <w:p w14:paraId="12DC9CBC" w14:textId="295E496C" w:rsidR="002B430C" w:rsidRPr="0003748B" w:rsidRDefault="002B430C" w:rsidP="00FE3F8B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ชำระเป็นรายเดือนๆ ละไม่น้อยกว่า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2561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และภายในวันที่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2566</w:t>
      </w:r>
    </w:p>
    <w:p w14:paraId="34759630" w14:textId="77777777" w:rsidR="002B430C" w:rsidRPr="0003748B" w:rsidRDefault="002B430C" w:rsidP="00FE3F8B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lastRenderedPageBreak/>
        <w:t>ชำระเงินเพิ่มเติม ดังนี้</w:t>
      </w:r>
    </w:p>
    <w:p w14:paraId="1E0F8AA1" w14:textId="057ECDAA" w:rsidR="002B430C" w:rsidRPr="0003748B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2562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120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545F823" w14:textId="058406B6" w:rsidR="002B430C" w:rsidRPr="0003748B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2563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120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784D32A6" w14:textId="2F343E34" w:rsidR="002B430C" w:rsidRPr="0003748B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2564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120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449D05A3" w14:textId="7851D39B" w:rsidR="002B430C" w:rsidRPr="0003748B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2565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200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6EE1774" w14:textId="7BBC16AA" w:rsidR="002B430C" w:rsidRPr="0003748B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2566</w:t>
      </w:r>
    </w:p>
    <w:p w14:paraId="6D5B1C52" w14:textId="77777777" w:rsidR="006F2FB4" w:rsidRPr="0003748B" w:rsidRDefault="006F2FB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2328AB" w14:textId="31E234F7" w:rsidR="006F2FB4" w:rsidRPr="0003748B" w:rsidRDefault="00AA509C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7" w:name="_Hlk78747847"/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31</w:t>
      </w:r>
      <w:r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</w:t>
      </w:r>
      <w:r w:rsidR="00AD321B" w:rsidRPr="00AD321B">
        <w:rPr>
          <w:rFonts w:ascii="Angsana New" w:hAnsi="Angsana New"/>
          <w:color w:val="000000"/>
          <w:sz w:val="30"/>
          <w:szCs w:val="30"/>
        </w:rPr>
        <w:t>7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) ข้างต้นแล้วเป็นจำนวนเงิน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765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AD321B" w:rsidRPr="00AD321B">
        <w:rPr>
          <w:rFonts w:ascii="Angsana New" w:hAnsi="Angsana New" w:hint="cs"/>
          <w:i/>
          <w:iCs/>
          <w:color w:val="000000"/>
          <w:sz w:val="30"/>
          <w:szCs w:val="30"/>
        </w:rPr>
        <w:t>31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="00AD321B" w:rsidRPr="00AD321B">
        <w:rPr>
          <w:rFonts w:ascii="Angsana New" w:hAnsi="Angsana New" w:hint="cs"/>
          <w:i/>
          <w:iCs/>
          <w:color w:val="000000"/>
          <w:sz w:val="30"/>
          <w:szCs w:val="30"/>
        </w:rPr>
        <w:t>256</w:t>
      </w:r>
      <w:r w:rsidR="00AD321B" w:rsidRPr="00AD321B">
        <w:rPr>
          <w:rFonts w:ascii="Angsana New" w:hAnsi="Angsana New"/>
          <w:i/>
          <w:iCs/>
          <w:color w:val="000000"/>
          <w:sz w:val="30"/>
          <w:szCs w:val="30"/>
        </w:rPr>
        <w:t>6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</w:rPr>
        <w:t>: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i/>
          <w:iCs/>
          <w:color w:val="000000"/>
          <w:sz w:val="30"/>
          <w:szCs w:val="30"/>
        </w:rPr>
        <w:t>765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ล้านบาท)</w:t>
      </w:r>
      <w:r w:rsidR="006F2FB4" w:rsidRPr="0003748B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bookmarkEnd w:id="7"/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2019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 สกสค. ได้มีการผิดนัดชำระเงินเพิ่มเติมตามข้อ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) ของงวดเดือนพฤษภาคม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2565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2566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155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209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ล้านบาทตามลำดับ เป็นจำนวนเงินรวมทั้งหมด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364</w:t>
      </w:r>
      <w:r w:rsidR="006F2FB4"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340360"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340360" w:rsidRPr="0003748B">
        <w:rPr>
          <w:rFonts w:ascii="Angsana New" w:hAnsi="Angsana New" w:hint="cs"/>
          <w:color w:val="000000"/>
          <w:sz w:val="30"/>
          <w:szCs w:val="30"/>
          <w:cs/>
        </w:rPr>
        <w:t>ซึ่งต่อมาลูกหนี้การค้า สกสค. 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="0093042C" w:rsidRPr="0003748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9C15FC" w:rsidRPr="0003748B">
        <w:rPr>
          <w:rFonts w:ascii="Angsana New" w:hAnsi="Angsana New" w:hint="cs"/>
          <w:color w:val="000000"/>
          <w:sz w:val="30"/>
          <w:szCs w:val="30"/>
          <w:cs/>
        </w:rPr>
        <w:t>แต่ล็อกซเล่ย์ ไวร์เลส ได้มีหนังสือตอบปฏิเสธและส</w:t>
      </w:r>
      <w:r w:rsidR="000959CC" w:rsidRPr="0003748B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9C15FC" w:rsidRPr="0003748B">
        <w:rPr>
          <w:rFonts w:ascii="Angsana New" w:hAnsi="Angsana New" w:hint="cs"/>
          <w:color w:val="000000"/>
          <w:sz w:val="30"/>
          <w:szCs w:val="30"/>
          <w:cs/>
        </w:rPr>
        <w:t>วนสิทธิ์ในการคิดดอกเบี้ยผิดนัดตามสัญญาประนีประนอมยอมความ</w:t>
      </w:r>
    </w:p>
    <w:p w14:paraId="6C64D8DC" w14:textId="7591441F" w:rsidR="00340360" w:rsidRPr="0003748B" w:rsidRDefault="00340360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35435A3" w14:textId="103E81C4" w:rsidR="00340360" w:rsidRPr="0003748B" w:rsidRDefault="00D52D23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AD321B" w:rsidRPr="00AD321B">
        <w:rPr>
          <w:rFonts w:ascii="Angsana New" w:hAnsi="Angsana New" w:hint="cs"/>
          <w:sz w:val="30"/>
          <w:szCs w:val="30"/>
        </w:rPr>
        <w:t>2566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ได้ดำเนินการยื่นคำร้องขออายัดทรัพย์สินลูกหนี้ต่อกรมบังคับคดี ต่อมาในเดือนพฤษภาคม </w:t>
      </w:r>
      <w:r w:rsidR="00AD321B" w:rsidRPr="00AD321B">
        <w:rPr>
          <w:rFonts w:ascii="Angsana New" w:hAnsi="Angsana New" w:hint="cs"/>
          <w:sz w:val="30"/>
          <w:szCs w:val="30"/>
        </w:rPr>
        <w:t>2566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ได้ยื่นคำร้องขอให้ศาลแพ่งไต่สวนเกี่ยวกับกิจการและทรัพย์สินของลูกหนี้การค้า สกสค. และยื่นขอออกหมายเรียกลูกหนี้และพยานเอกสาร โดยลูกหนี้ได้ยื่นคัดค้าน ขอให้ศาลมีคำสั่งเพิกถอนคำสั่งของเจ้าพนักงานบังคับคดี</w:t>
      </w:r>
    </w:p>
    <w:p w14:paraId="65C0D4B4" w14:textId="77777777" w:rsidR="003B2E26" w:rsidRPr="0003748B" w:rsidRDefault="003B2E26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BE46D67" w14:textId="13634BC9" w:rsidR="0052451A" w:rsidRPr="0003748B" w:rsidRDefault="00340360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ในเดือนพฤศจิกายน</w:t>
      </w:r>
      <w:r w:rsidR="00832BA9"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2566</w:t>
      </w:r>
      <w:r w:rsidR="00832BA9" w:rsidRPr="0003748B">
        <w:rPr>
          <w:rFonts w:ascii="Angsana New" w:hAnsi="Angsana New" w:hint="cs"/>
          <w:sz w:val="30"/>
          <w:szCs w:val="30"/>
        </w:rPr>
        <w:t xml:space="preserve"> </w:t>
      </w:r>
      <w:r w:rsidR="00D52D23" w:rsidRPr="0003748B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ศาลแพ่งมีคำสั่งให้เพิกถอนคำสั่งของเจ้าพนักงานบังคับคดี ลงวันที่ </w:t>
      </w:r>
      <w:r w:rsidR="00AD321B" w:rsidRPr="00AD321B">
        <w:rPr>
          <w:rFonts w:ascii="Angsana New" w:hAnsi="Angsana New" w:hint="cs"/>
          <w:sz w:val="30"/>
          <w:szCs w:val="30"/>
        </w:rPr>
        <w:t>12</w:t>
      </w:r>
      <w:r w:rsidR="00D52D23" w:rsidRPr="0003748B">
        <w:rPr>
          <w:rFonts w:ascii="Angsana New" w:hAnsi="Angsana New" w:hint="cs"/>
          <w:sz w:val="30"/>
          <w:szCs w:val="30"/>
        </w:rPr>
        <w:t xml:space="preserve"> </w:t>
      </w:r>
      <w:r w:rsidR="00D52D23" w:rsidRPr="0003748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D321B" w:rsidRPr="00AD321B">
        <w:rPr>
          <w:rFonts w:ascii="Angsana New" w:hAnsi="Angsana New" w:hint="cs"/>
          <w:sz w:val="30"/>
          <w:szCs w:val="30"/>
        </w:rPr>
        <w:t>2566</w:t>
      </w:r>
      <w:r w:rsidR="00D52D23" w:rsidRPr="0003748B">
        <w:rPr>
          <w:rFonts w:ascii="Angsana New" w:hAnsi="Angsana New" w:hint="cs"/>
          <w:sz w:val="30"/>
          <w:szCs w:val="30"/>
        </w:rPr>
        <w:t xml:space="preserve"> </w:t>
      </w:r>
      <w:r w:rsidR="00D52D23" w:rsidRPr="0003748B">
        <w:rPr>
          <w:rFonts w:ascii="Angsana New" w:hAnsi="Angsana New" w:hint="cs"/>
          <w:sz w:val="30"/>
          <w:szCs w:val="30"/>
          <w:cs/>
        </w:rPr>
        <w:t xml:space="preserve">ให้ถอนการอายัดทรัพย์สินของจำเลย (สกสค.) ต่อมาวันที่ </w:t>
      </w:r>
      <w:r w:rsidR="00AD321B" w:rsidRPr="00AD321B">
        <w:rPr>
          <w:rFonts w:ascii="Angsana New" w:hAnsi="Angsana New" w:hint="cs"/>
          <w:sz w:val="30"/>
          <w:szCs w:val="30"/>
        </w:rPr>
        <w:t>25</w:t>
      </w:r>
      <w:r w:rsidR="00D52D23" w:rsidRPr="0003748B">
        <w:rPr>
          <w:rFonts w:ascii="Angsana New" w:hAnsi="Angsana New" w:hint="cs"/>
          <w:sz w:val="30"/>
          <w:szCs w:val="30"/>
        </w:rPr>
        <w:t xml:space="preserve"> </w:t>
      </w:r>
      <w:r w:rsidR="00D52D23"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2566</w:t>
      </w:r>
      <w:r w:rsidR="00D52D23" w:rsidRPr="0003748B">
        <w:rPr>
          <w:rFonts w:ascii="Angsana New" w:hAnsi="Angsana New" w:hint="cs"/>
          <w:sz w:val="30"/>
          <w:szCs w:val="30"/>
        </w:rPr>
        <w:t xml:space="preserve"> </w:t>
      </w:r>
      <w:r w:rsidR="00D52D23" w:rsidRPr="0003748B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="00FA234D" w:rsidRPr="0003748B">
        <w:rPr>
          <w:rFonts w:ascii="Angsana New" w:hAnsi="Angsana New" w:hint="cs"/>
          <w:sz w:val="30"/>
          <w:szCs w:val="30"/>
          <w:cs/>
        </w:rPr>
        <w:t>ไ</w:t>
      </w:r>
      <w:r w:rsidR="00D52D23" w:rsidRPr="0003748B">
        <w:rPr>
          <w:rFonts w:ascii="Angsana New" w:hAnsi="Angsana New" w:hint="cs"/>
          <w:sz w:val="30"/>
          <w:szCs w:val="30"/>
          <w:cs/>
        </w:rPr>
        <w:t>วร์เลสได้ยื่นอุทธรณ์คำสั่งเพิกถอนข้างต้นต่อศาลอุทธรณ์ เพื่อพิจารณาและมีคำสั่งให้กลับคำสั่งของศาลชั้นต้น</w:t>
      </w:r>
      <w:r w:rsidR="00DB2539" w:rsidRPr="0003748B">
        <w:rPr>
          <w:rFonts w:ascii="Angsana New" w:hAnsi="Angsana New"/>
          <w:sz w:val="30"/>
          <w:szCs w:val="30"/>
        </w:rPr>
        <w:t xml:space="preserve"> </w:t>
      </w:r>
      <w:r w:rsidR="00DB2539" w:rsidRPr="0003748B">
        <w:rPr>
          <w:rFonts w:ascii="Angsana New" w:hAnsi="Angsana New" w:hint="cs"/>
          <w:sz w:val="30"/>
          <w:szCs w:val="30"/>
          <w:cs/>
        </w:rPr>
        <w:t xml:space="preserve">ณ วันที่รายงาน คดีอยู่ระหว่างการพิจารณาของศาล นอกจากนี้ในระหว่างปี </w:t>
      </w:r>
      <w:r w:rsidR="00AD321B" w:rsidRPr="00AD321B">
        <w:rPr>
          <w:rFonts w:ascii="Angsana New" w:hAnsi="Angsana New"/>
          <w:sz w:val="30"/>
          <w:szCs w:val="30"/>
        </w:rPr>
        <w:t>2567</w:t>
      </w:r>
      <w:r w:rsidR="00DB2539" w:rsidRPr="0003748B">
        <w:rPr>
          <w:rFonts w:ascii="Angsana New" w:hAnsi="Angsana New"/>
          <w:sz w:val="30"/>
          <w:szCs w:val="30"/>
        </w:rPr>
        <w:t xml:space="preserve"> </w:t>
      </w:r>
      <w:r w:rsidR="00DB2539" w:rsidRPr="0003748B">
        <w:rPr>
          <w:rFonts w:ascii="Angsana New" w:hAnsi="Angsana New" w:hint="cs"/>
          <w:sz w:val="30"/>
          <w:szCs w:val="30"/>
          <w:cs/>
        </w:rPr>
        <w:t>ศาลแพ่งมีคำสั่งให้ล็อกซเล่ย์ ไวร์เลส ต้องรับผิด</w:t>
      </w:r>
      <w:r w:rsidR="009A4CC6" w:rsidRPr="0003748B">
        <w:rPr>
          <w:rFonts w:ascii="Angsana New" w:hAnsi="Angsana New" w:hint="cs"/>
          <w:sz w:val="30"/>
          <w:szCs w:val="30"/>
          <w:cs/>
        </w:rPr>
        <w:t>ใน</w:t>
      </w:r>
      <w:r w:rsidR="00DB2539" w:rsidRPr="0003748B">
        <w:rPr>
          <w:rFonts w:ascii="Angsana New" w:hAnsi="Angsana New" w:hint="cs"/>
          <w:sz w:val="30"/>
          <w:szCs w:val="30"/>
          <w:cs/>
        </w:rPr>
        <w:t xml:space="preserve">ค่าธรรมเนียมในการบังคับคดีแล้วไม่มีการจำหน่าย จำนวน </w:t>
      </w:r>
      <w:r w:rsidR="00AD321B" w:rsidRPr="00AD321B">
        <w:rPr>
          <w:rFonts w:ascii="Angsana New" w:hAnsi="Angsana New"/>
          <w:sz w:val="30"/>
          <w:szCs w:val="30"/>
        </w:rPr>
        <w:t>3</w:t>
      </w:r>
      <w:r w:rsidR="00DB2539" w:rsidRPr="0003748B">
        <w:rPr>
          <w:rFonts w:ascii="Angsana New" w:hAnsi="Angsana New"/>
          <w:sz w:val="30"/>
          <w:szCs w:val="30"/>
        </w:rPr>
        <w:t>.</w:t>
      </w:r>
      <w:r w:rsidR="00AD321B" w:rsidRPr="00AD321B">
        <w:rPr>
          <w:rFonts w:ascii="Angsana New" w:hAnsi="Angsana New"/>
          <w:sz w:val="30"/>
          <w:szCs w:val="30"/>
        </w:rPr>
        <w:t>5</w:t>
      </w:r>
      <w:r w:rsidR="00DB2539" w:rsidRPr="0003748B">
        <w:rPr>
          <w:rFonts w:ascii="Angsana New" w:hAnsi="Angsana New"/>
          <w:sz w:val="30"/>
          <w:szCs w:val="30"/>
        </w:rPr>
        <w:t xml:space="preserve"> </w:t>
      </w:r>
      <w:r w:rsidR="00DB2539" w:rsidRPr="0003748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2451A" w:rsidRPr="0003748B">
        <w:rPr>
          <w:rFonts w:ascii="Angsana New" w:hAnsi="Angsana New" w:hint="cs"/>
          <w:sz w:val="30"/>
          <w:szCs w:val="30"/>
          <w:cs/>
        </w:rPr>
        <w:t>ปัจจุบัน</w:t>
      </w:r>
      <w:r w:rsidR="0052451A" w:rsidRPr="0003748B">
        <w:rPr>
          <w:rFonts w:ascii="Angsana New" w:hAnsi="Angsana New"/>
          <w:sz w:val="30"/>
          <w:szCs w:val="30"/>
          <w:cs/>
        </w:rPr>
        <w:t xml:space="preserve"> </w:t>
      </w:r>
      <w:r w:rsidR="0052451A" w:rsidRPr="0003748B">
        <w:rPr>
          <w:rFonts w:ascii="Angsana New" w:hAnsi="Angsana New" w:hint="cs"/>
          <w:sz w:val="30"/>
          <w:szCs w:val="30"/>
          <w:cs/>
        </w:rPr>
        <w:t>อยู่ระหว่างการอุทธรณ์คำสั่งของศาลชั้นต้น</w:t>
      </w:r>
      <w:r w:rsidR="0052451A" w:rsidRPr="0003748B">
        <w:rPr>
          <w:rFonts w:ascii="Angsana New" w:hAnsi="Angsana New"/>
          <w:sz w:val="30"/>
          <w:szCs w:val="30"/>
          <w:cs/>
        </w:rPr>
        <w:t xml:space="preserve"> </w:t>
      </w:r>
      <w:r w:rsidR="0052451A" w:rsidRPr="0003748B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="0052451A" w:rsidRPr="0003748B">
        <w:rPr>
          <w:rFonts w:ascii="Angsana New" w:hAnsi="Angsana New"/>
          <w:sz w:val="30"/>
          <w:szCs w:val="30"/>
          <w:cs/>
        </w:rPr>
        <w:t xml:space="preserve"> </w:t>
      </w:r>
      <w:r w:rsidR="0052451A" w:rsidRPr="0003748B">
        <w:rPr>
          <w:rFonts w:ascii="Angsana New" w:hAnsi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="0052451A" w:rsidRPr="0003748B">
        <w:rPr>
          <w:rFonts w:ascii="Angsana New" w:hAnsi="Angsana New"/>
          <w:sz w:val="30"/>
          <w:szCs w:val="30"/>
          <w:cs/>
        </w:rPr>
        <w:t xml:space="preserve"> </w:t>
      </w:r>
      <w:r w:rsidR="0052451A" w:rsidRPr="0003748B">
        <w:rPr>
          <w:rFonts w:ascii="Angsana New" w:hAnsi="Angsana New" w:hint="cs"/>
          <w:sz w:val="30"/>
          <w:szCs w:val="30"/>
          <w:cs/>
        </w:rPr>
        <w:t>ณ</w:t>
      </w:r>
      <w:r w:rsidR="0052451A" w:rsidRPr="0003748B">
        <w:rPr>
          <w:rFonts w:ascii="Angsana New" w:hAnsi="Angsana New"/>
          <w:sz w:val="30"/>
          <w:szCs w:val="30"/>
          <w:cs/>
        </w:rPr>
        <w:t xml:space="preserve"> </w:t>
      </w:r>
      <w:r w:rsidR="0052451A" w:rsidRPr="0003748B">
        <w:rPr>
          <w:rFonts w:ascii="Angsana New" w:hAnsi="Angsana New" w:hint="cs"/>
          <w:sz w:val="30"/>
          <w:szCs w:val="30"/>
          <w:cs/>
        </w:rPr>
        <w:t>วันที่</w:t>
      </w:r>
      <w:r w:rsidR="0052451A" w:rsidRPr="0003748B">
        <w:rPr>
          <w:rFonts w:ascii="Angsana New" w:hAnsi="Angsana New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31</w:t>
      </w:r>
      <w:r w:rsidR="0052451A" w:rsidRPr="0003748B">
        <w:rPr>
          <w:rFonts w:ascii="Angsana New" w:hAnsi="Angsana New"/>
          <w:sz w:val="30"/>
          <w:szCs w:val="30"/>
        </w:rPr>
        <w:t xml:space="preserve"> </w:t>
      </w:r>
      <w:r w:rsidR="0052451A" w:rsidRPr="0003748B">
        <w:rPr>
          <w:rFonts w:ascii="Angsana New" w:hAnsi="Angsana New" w:hint="cs"/>
          <w:sz w:val="30"/>
          <w:szCs w:val="30"/>
          <w:cs/>
        </w:rPr>
        <w:t>ธันวาคม</w:t>
      </w:r>
      <w:r w:rsidR="0052451A" w:rsidRPr="0003748B">
        <w:rPr>
          <w:rFonts w:ascii="Angsana New" w:hAnsi="Angsana New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2567</w:t>
      </w:r>
    </w:p>
    <w:p w14:paraId="6CC62240" w14:textId="334400DD" w:rsidR="00A07639" w:rsidRPr="0003748B" w:rsidRDefault="00A07639" w:rsidP="00FE3F8B">
      <w:pPr>
        <w:spacing w:line="240" w:lineRule="auto"/>
        <w:jc w:val="thaiDistribute"/>
        <w:rPr>
          <w:rFonts w:ascii="Angsana New" w:hAnsi="Angsana New"/>
        </w:rPr>
      </w:pPr>
    </w:p>
    <w:p w14:paraId="72CF9023" w14:textId="5343CFC1" w:rsidR="00972DB7" w:rsidRPr="0003748B" w:rsidRDefault="0081782C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 (หมายเหตุ </w:t>
      </w:r>
      <w:r w:rsidR="00AD321B" w:rsidRPr="00AD321B">
        <w:rPr>
          <w:rFonts w:ascii="Angsana New" w:hAnsi="Angsana New" w:hint="cs"/>
          <w:color w:val="000000"/>
          <w:spacing w:val="-2"/>
          <w:sz w:val="30"/>
          <w:szCs w:val="30"/>
        </w:rPr>
        <w:t>1</w:t>
      </w:r>
      <w:r w:rsidR="00AD321B" w:rsidRPr="00AD321B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Pr="0003748B">
        <w:rPr>
          <w:rFonts w:ascii="Angsana New" w:hAnsi="Angsana New" w:hint="cs"/>
          <w:sz w:val="30"/>
          <w:szCs w:val="30"/>
          <w:cs/>
        </w:rPr>
        <w:t>)</w:t>
      </w:r>
    </w:p>
    <w:p w14:paraId="3C8046A2" w14:textId="2022804E" w:rsidR="0051235E" w:rsidRPr="0003748B" w:rsidRDefault="0051235E" w:rsidP="00FE3F8B">
      <w:pPr>
        <w:spacing w:line="240" w:lineRule="auto"/>
        <w:jc w:val="thaiDistribute"/>
        <w:rPr>
          <w:rFonts w:ascii="Angsana New" w:hAnsi="Angsana New"/>
        </w:rPr>
      </w:pPr>
    </w:p>
    <w:p w14:paraId="0B152170" w14:textId="77777777" w:rsidR="00525E97" w:rsidRDefault="00525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5C46ACA" w14:textId="464CCB04" w:rsidR="00714484" w:rsidRPr="0003748B" w:rsidRDefault="00714484" w:rsidP="00FE3F8B">
      <w:pPr>
        <w:tabs>
          <w:tab w:val="clear" w:pos="45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 xml:space="preserve">ลูกหนี้ตามสัญญาปรับโครงสร้างหนี้ ณ 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ธันวาคม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663A975F" w14:textId="77777777" w:rsidR="00976A7A" w:rsidRPr="0003748B" w:rsidRDefault="00976A7A" w:rsidP="00FE3F8B">
      <w:pPr>
        <w:tabs>
          <w:tab w:val="clear" w:pos="45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976A7A" w:rsidRPr="0003748B" w14:paraId="5ECCDEC9" w14:textId="77777777" w:rsidTr="00F012E1">
        <w:trPr>
          <w:trHeight w:val="326"/>
        </w:trPr>
        <w:tc>
          <w:tcPr>
            <w:tcW w:w="5504" w:type="dxa"/>
            <w:shd w:val="clear" w:color="auto" w:fill="auto"/>
          </w:tcPr>
          <w:p w14:paraId="3C510375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0AFE74A0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374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6A7A" w:rsidRPr="0003748B" w14:paraId="780B063E" w14:textId="77777777" w:rsidTr="00F012E1">
        <w:trPr>
          <w:trHeight w:val="326"/>
        </w:trPr>
        <w:tc>
          <w:tcPr>
            <w:tcW w:w="5504" w:type="dxa"/>
            <w:shd w:val="clear" w:color="auto" w:fill="auto"/>
          </w:tcPr>
          <w:p w14:paraId="16B30BC0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</w:tcPr>
          <w:p w14:paraId="6DD67EBE" w14:textId="505490A3" w:rsidR="00976A7A" w:rsidRPr="0003748B" w:rsidRDefault="00AD321B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321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375" w:type="dxa"/>
            <w:shd w:val="clear" w:color="auto" w:fill="auto"/>
          </w:tcPr>
          <w:p w14:paraId="58C92F7D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392FC0FA" w14:textId="646331E1" w:rsidR="00976A7A" w:rsidRPr="0003748B" w:rsidRDefault="00AD321B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321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76A7A" w:rsidRPr="0003748B" w14:paraId="3046EA97" w14:textId="77777777" w:rsidTr="00F012E1">
        <w:trPr>
          <w:trHeight w:val="336"/>
        </w:trPr>
        <w:tc>
          <w:tcPr>
            <w:tcW w:w="5504" w:type="dxa"/>
            <w:shd w:val="clear" w:color="auto" w:fill="auto"/>
          </w:tcPr>
          <w:p w14:paraId="59FB670B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1CACE7D7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4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6A7A" w:rsidRPr="0003748B" w14:paraId="4573D0F7" w14:textId="77777777" w:rsidTr="00F012E1">
        <w:trPr>
          <w:trHeight w:val="63"/>
        </w:trPr>
        <w:tc>
          <w:tcPr>
            <w:tcW w:w="5504" w:type="dxa"/>
          </w:tcPr>
          <w:p w14:paraId="2BA26146" w14:textId="77777777" w:rsidR="00976A7A" w:rsidRPr="0003748B" w:rsidRDefault="00976A7A" w:rsidP="00F012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500" w:type="dxa"/>
            <w:shd w:val="clear" w:color="auto" w:fill="auto"/>
          </w:tcPr>
          <w:p w14:paraId="0F7A79AC" w14:textId="0598AC48" w:rsidR="00976A7A" w:rsidRPr="0003748B" w:rsidRDefault="00AD321B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375" w:type="dxa"/>
          </w:tcPr>
          <w:p w14:paraId="689A7AA6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96010DE" w14:textId="5C422E1D" w:rsidR="00976A7A" w:rsidRPr="0003748B" w:rsidRDefault="00AD321B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</w:tr>
      <w:tr w:rsidR="00976A7A" w:rsidRPr="0003748B" w14:paraId="35669197" w14:textId="77777777" w:rsidTr="00F012E1">
        <w:trPr>
          <w:trHeight w:val="63"/>
        </w:trPr>
        <w:tc>
          <w:tcPr>
            <w:tcW w:w="5504" w:type="dxa"/>
          </w:tcPr>
          <w:p w14:paraId="0724760A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1CD11D19" w14:textId="1C08B8AB" w:rsidR="00976A7A" w:rsidRPr="0003748B" w:rsidRDefault="00976A7A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37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75" w:type="dxa"/>
          </w:tcPr>
          <w:p w14:paraId="1D561C27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B82D65E" w14:textId="67792B8E" w:rsidR="00976A7A" w:rsidRPr="0003748B" w:rsidRDefault="00976A7A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74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374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76A7A" w:rsidRPr="0003748B" w14:paraId="04C1C6B1" w14:textId="77777777" w:rsidTr="00F012E1">
        <w:trPr>
          <w:trHeight w:val="336"/>
        </w:trPr>
        <w:tc>
          <w:tcPr>
            <w:tcW w:w="5504" w:type="dxa"/>
          </w:tcPr>
          <w:p w14:paraId="3AEC2599" w14:textId="77777777" w:rsidR="00976A7A" w:rsidRPr="0003748B" w:rsidRDefault="00976A7A" w:rsidP="00F012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B2CF6" w14:textId="0DAC7A51" w:rsidR="00976A7A" w:rsidRPr="0003748B" w:rsidRDefault="00AD321B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7AA88CB1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2F2A4C67" w14:textId="3B6B781C" w:rsidR="00976A7A" w:rsidRPr="0003748B" w:rsidRDefault="00AD321B" w:rsidP="00F012E1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</w:tr>
    </w:tbl>
    <w:p w14:paraId="18F01B6B" w14:textId="77777777" w:rsidR="00976A7A" w:rsidRPr="0003748B" w:rsidRDefault="00976A7A" w:rsidP="00976A7A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976A7A" w:rsidRPr="0003748B" w14:paraId="6EC6C907" w14:textId="77777777" w:rsidTr="00F012E1">
        <w:trPr>
          <w:trHeight w:val="326"/>
        </w:trPr>
        <w:tc>
          <w:tcPr>
            <w:tcW w:w="5504" w:type="dxa"/>
            <w:shd w:val="clear" w:color="auto" w:fill="auto"/>
          </w:tcPr>
          <w:p w14:paraId="4E58844E" w14:textId="5E6BA392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34D87329" w14:textId="77777777" w:rsidR="00976A7A" w:rsidRPr="0003748B" w:rsidRDefault="00976A7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374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6A7A" w:rsidRPr="0003748B" w14:paraId="7E8B3456" w14:textId="77777777" w:rsidTr="00F012E1">
        <w:trPr>
          <w:trHeight w:val="326"/>
        </w:trPr>
        <w:tc>
          <w:tcPr>
            <w:tcW w:w="5504" w:type="dxa"/>
            <w:shd w:val="clear" w:color="auto" w:fill="auto"/>
          </w:tcPr>
          <w:p w14:paraId="5B1B0947" w14:textId="06578ED1" w:rsidR="00976A7A" w:rsidRPr="0003748B" w:rsidRDefault="00976A7A" w:rsidP="009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00" w:type="dxa"/>
            <w:shd w:val="clear" w:color="auto" w:fill="auto"/>
          </w:tcPr>
          <w:p w14:paraId="373FCCD3" w14:textId="71B8FBAB" w:rsidR="00976A7A" w:rsidRPr="0003748B" w:rsidRDefault="00AD321B" w:rsidP="009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321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375" w:type="dxa"/>
            <w:shd w:val="clear" w:color="auto" w:fill="auto"/>
          </w:tcPr>
          <w:p w14:paraId="25A180F0" w14:textId="77777777" w:rsidR="00976A7A" w:rsidRPr="0003748B" w:rsidRDefault="00976A7A" w:rsidP="009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3FDC3933" w14:textId="1A1DC1D1" w:rsidR="00976A7A" w:rsidRPr="0003748B" w:rsidRDefault="00AD321B" w:rsidP="009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321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76A7A" w:rsidRPr="0003748B" w14:paraId="78639EF1" w14:textId="77777777" w:rsidTr="00F012E1">
        <w:trPr>
          <w:trHeight w:val="336"/>
        </w:trPr>
        <w:tc>
          <w:tcPr>
            <w:tcW w:w="5504" w:type="dxa"/>
            <w:shd w:val="clear" w:color="auto" w:fill="auto"/>
          </w:tcPr>
          <w:p w14:paraId="3D63CD24" w14:textId="77777777" w:rsidR="00976A7A" w:rsidRPr="0003748B" w:rsidRDefault="00976A7A" w:rsidP="009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38C1A855" w14:textId="77777777" w:rsidR="00976A7A" w:rsidRPr="0003748B" w:rsidRDefault="00976A7A" w:rsidP="009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4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6A7A" w:rsidRPr="0003748B" w14:paraId="6FB41E58" w14:textId="77777777" w:rsidTr="00F012E1">
        <w:trPr>
          <w:trHeight w:val="63"/>
        </w:trPr>
        <w:tc>
          <w:tcPr>
            <w:tcW w:w="5504" w:type="dxa"/>
          </w:tcPr>
          <w:p w14:paraId="20D56A21" w14:textId="77777777" w:rsidR="00976A7A" w:rsidRPr="0003748B" w:rsidRDefault="00976A7A" w:rsidP="00976A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48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500" w:type="dxa"/>
            <w:shd w:val="clear" w:color="auto" w:fill="auto"/>
          </w:tcPr>
          <w:p w14:paraId="36554117" w14:textId="77777777" w:rsidR="00976A7A" w:rsidRPr="0003748B" w:rsidRDefault="00976A7A" w:rsidP="00976A7A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75" w:type="dxa"/>
          </w:tcPr>
          <w:p w14:paraId="7FAEE5AB" w14:textId="77777777" w:rsidR="00976A7A" w:rsidRPr="0003748B" w:rsidRDefault="00976A7A" w:rsidP="009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3ADDAE9" w14:textId="2110DA44" w:rsidR="00976A7A" w:rsidRPr="0003748B" w:rsidRDefault="00976A7A" w:rsidP="00976A7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0374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bookmarkEnd w:id="6"/>
    </w:tbl>
    <w:p w14:paraId="39ECA3C3" w14:textId="77777777" w:rsidR="00976A7A" w:rsidRPr="0003748B" w:rsidRDefault="00976A7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4"/>
          <w:szCs w:val="14"/>
        </w:rPr>
      </w:pPr>
    </w:p>
    <w:p w14:paraId="0432EA67" w14:textId="77777777" w:rsidR="00976A7A" w:rsidRPr="0003748B" w:rsidRDefault="00976A7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4"/>
          <w:szCs w:val="14"/>
        </w:rPr>
      </w:pPr>
    </w:p>
    <w:p w14:paraId="2A51A863" w14:textId="617704DD" w:rsidR="005A622A" w:rsidRPr="0003748B" w:rsidRDefault="005A622A" w:rsidP="00FE3F8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="00AD321B" w:rsidRPr="00AD321B">
        <w:rPr>
          <w:rFonts w:ascii="Angsana New" w:hAnsi="Angsana New" w:hint="cs"/>
          <w:sz w:val="30"/>
          <w:szCs w:val="30"/>
        </w:rPr>
        <w:t>46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AD321B" w:rsidRPr="00AD321B">
        <w:rPr>
          <w:rFonts w:ascii="Angsana New" w:hAnsi="Angsana New" w:hint="cs"/>
          <w:sz w:val="30"/>
          <w:szCs w:val="30"/>
        </w:rPr>
        <w:t>13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AD321B" w:rsidRPr="00AD321B">
        <w:rPr>
          <w:rFonts w:ascii="Angsana New" w:hAnsi="Angsana New" w:hint="cs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ล้านบาท) ในเดือนมิถุนายน </w:t>
      </w:r>
      <w:r w:rsidR="00AD321B" w:rsidRPr="00AD321B">
        <w:rPr>
          <w:rFonts w:ascii="Angsana New" w:hAnsi="Angsana New" w:hint="cs"/>
          <w:sz w:val="30"/>
          <w:szCs w:val="30"/>
        </w:rPr>
        <w:t>2564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19B5A2E7" w14:textId="6D4F11AA" w:rsidR="005A622A" w:rsidRPr="0003748B" w:rsidRDefault="005A622A" w:rsidP="00FE3F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ชำระหนี้ร้อยละ </w:t>
      </w:r>
      <w:r w:rsidR="00AD321B" w:rsidRPr="00AD321B">
        <w:rPr>
          <w:rFonts w:ascii="Angsana New" w:hAnsi="Angsana New" w:hint="cs"/>
          <w:sz w:val="30"/>
          <w:szCs w:val="30"/>
        </w:rPr>
        <w:t>100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="00AD321B" w:rsidRPr="00AD321B">
        <w:rPr>
          <w:rFonts w:ascii="Angsana New" w:hAnsi="Angsana New" w:hint="cs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  <w:cs/>
        </w:rPr>
        <w:t xml:space="preserve"> ปี เริ่มตั้งแต่ครึ่งปีหลังของปีที่ 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  <w:cs/>
        </w:rPr>
        <w:t xml:space="preserve"> ในอัตราร้อยละ </w:t>
      </w:r>
      <w:r w:rsidR="00AD321B" w:rsidRPr="00AD321B">
        <w:rPr>
          <w:rFonts w:ascii="Angsana New" w:hAnsi="Angsana New" w:hint="cs"/>
          <w:sz w:val="30"/>
          <w:szCs w:val="30"/>
        </w:rPr>
        <w:t>12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AD321B" w:rsidRPr="00AD321B">
        <w:rPr>
          <w:rFonts w:ascii="Angsana New" w:hAnsi="Angsana New" w:hint="cs"/>
          <w:sz w:val="30"/>
          <w:szCs w:val="30"/>
        </w:rPr>
        <w:t>5</w:t>
      </w:r>
    </w:p>
    <w:p w14:paraId="17174637" w14:textId="3099BA19" w:rsidR="00CD29E6" w:rsidRPr="0003748B" w:rsidRDefault="005A622A" w:rsidP="00976A7A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ภาระหนี้ส่วนที่เหลือจาก </w:t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Pr="0003748B">
        <w:rPr>
          <w:rFonts w:ascii="Angsana New" w:hAnsi="Angsana New" w:hint="cs"/>
          <w:sz w:val="30"/>
          <w:szCs w:val="30"/>
          <w:cs/>
        </w:rPr>
        <w:t>ให้ถือว่าระงับสิ้นไปและ/หรือได้รับการปลดหนี้ทั้งจำนวนทันที ณ วันที่ศาลมีคำสั่งเห็นชอบด้วยแผน</w:t>
      </w:r>
    </w:p>
    <w:p w14:paraId="082D7B44" w14:textId="77777777" w:rsidR="006B433C" w:rsidRPr="0003748B" w:rsidRDefault="006B433C" w:rsidP="006B43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22"/>
          <w:szCs w:val="22"/>
        </w:rPr>
      </w:pPr>
    </w:p>
    <w:p w14:paraId="6068EB42" w14:textId="3B5A0A81" w:rsidR="00976A7A" w:rsidRPr="0003748B" w:rsidRDefault="00976A7A" w:rsidP="00976A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3748B">
        <w:rPr>
          <w:rFonts w:asciiTheme="majorBidi" w:hAnsiTheme="majorBidi" w:cstheme="majorBidi" w:hint="cs"/>
          <w:sz w:val="30"/>
          <w:szCs w:val="30"/>
          <w:cs/>
        </w:rPr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="00AD321B" w:rsidRPr="00AD321B">
        <w:rPr>
          <w:rFonts w:asciiTheme="majorBidi" w:hAnsiTheme="majorBidi" w:cstheme="majorBidi"/>
          <w:sz w:val="30"/>
          <w:szCs w:val="30"/>
        </w:rPr>
        <w:t>59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ล้านบาทและค่าเผื่อผลขาดทุนด้านเครดิตที่คาดว่าจะเกิดขึ้นทั้งจำนวน เป็นลูกหนี้ตามสัญญาปรับโครงสร้างหนี้ในปี </w:t>
      </w:r>
      <w:r w:rsidR="00AD321B" w:rsidRPr="00AD321B">
        <w:rPr>
          <w:rFonts w:asciiTheme="majorBidi" w:hAnsiTheme="majorBidi" w:cstheme="majorBidi"/>
          <w:sz w:val="30"/>
          <w:szCs w:val="30"/>
        </w:rPr>
        <w:t>2564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4162954" w14:textId="77777777" w:rsidR="00976A7A" w:rsidRPr="0003748B" w:rsidRDefault="00976A7A" w:rsidP="00976A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22"/>
          <w:szCs w:val="22"/>
          <w:cs/>
        </w:rPr>
      </w:pPr>
    </w:p>
    <w:p w14:paraId="513C5A00" w14:textId="0A4D54FC" w:rsidR="00976A7A" w:rsidRPr="0003748B" w:rsidRDefault="00976A7A" w:rsidP="00976A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="00AD321B" w:rsidRPr="00AD321B">
        <w:rPr>
          <w:rFonts w:ascii="Angsana New" w:hAnsi="Angsana New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ธันวาคม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 w:hint="cs"/>
          <w:color w:val="000000"/>
          <w:sz w:val="30"/>
          <w:szCs w:val="30"/>
        </w:rPr>
        <w:t>256</w:t>
      </w:r>
      <w:r w:rsidR="00AD321B" w:rsidRPr="00AD321B">
        <w:rPr>
          <w:rFonts w:ascii="Angsana New" w:hAnsi="Angsana New"/>
          <w:color w:val="000000"/>
          <w:sz w:val="30"/>
          <w:szCs w:val="30"/>
        </w:rPr>
        <w:t>7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กลุ่มบริษัทได้รับชำระเงินตามข้อ </w:t>
      </w:r>
      <w:r w:rsidR="00AD321B" w:rsidRPr="00AD321B">
        <w:rPr>
          <w:rFonts w:ascii="Angsana New" w:hAnsi="Angsana New"/>
          <w:color w:val="000000"/>
          <w:sz w:val="30"/>
          <w:szCs w:val="30"/>
        </w:rPr>
        <w:t>1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) ข้างต้นแล้วเป็นจำนวนเงิน</w:t>
      </w:r>
      <w:r w:rsidRPr="0003748B">
        <w:rPr>
          <w:rFonts w:ascii="Angsana New" w:hAnsi="Angsana New"/>
          <w:color w:val="000000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color w:val="000000"/>
          <w:sz w:val="30"/>
          <w:szCs w:val="30"/>
        </w:rPr>
        <w:t>16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03748B">
        <w:rPr>
          <w:rFonts w:ascii="Angsana New" w:hAnsi="Angsana New"/>
          <w:color w:val="000000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โดยกลุ่มบริษัทได้บันทึกรายการดังกล่าวเป็นส่วนหนึ่งของการกลับรายการผลขาดทุนจากการด้อยค่าด้านเครดิตที่คาดว่าจะเกิดขึ้นในงบกำไรขาดทุน</w:t>
      </w:r>
    </w:p>
    <w:p w14:paraId="6602C932" w14:textId="77777777" w:rsidR="009555E8" w:rsidRPr="0003748B" w:rsidRDefault="009555E8" w:rsidP="00976A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2F665151" w14:textId="77777777" w:rsidR="003B77D5" w:rsidRDefault="003B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3F44CE13" w14:textId="62494198" w:rsidR="000D1494" w:rsidRPr="0003748B" w:rsidRDefault="000D1494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สินค้าคงเหลือ</w:t>
      </w:r>
    </w:p>
    <w:p w14:paraId="0D5705CB" w14:textId="77777777" w:rsidR="008303B5" w:rsidRPr="0003748B" w:rsidRDefault="008303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Cs/>
          <w:sz w:val="22"/>
          <w:szCs w:val="22"/>
        </w:rPr>
      </w:pPr>
    </w:p>
    <w:tbl>
      <w:tblPr>
        <w:tblW w:w="9291" w:type="dxa"/>
        <w:tblInd w:w="558" w:type="dxa"/>
        <w:tblLook w:val="01E0" w:firstRow="1" w:lastRow="1" w:firstColumn="1" w:lastColumn="1" w:noHBand="0" w:noVBand="0"/>
      </w:tblPr>
      <w:tblGrid>
        <w:gridCol w:w="3483"/>
        <w:gridCol w:w="6"/>
        <w:gridCol w:w="863"/>
        <w:gridCol w:w="8"/>
        <w:gridCol w:w="975"/>
        <w:gridCol w:w="8"/>
        <w:gridCol w:w="242"/>
        <w:gridCol w:w="8"/>
        <w:gridCol w:w="1088"/>
        <w:gridCol w:w="8"/>
        <w:gridCol w:w="242"/>
        <w:gridCol w:w="8"/>
        <w:gridCol w:w="1043"/>
        <w:gridCol w:w="262"/>
        <w:gridCol w:w="1047"/>
      </w:tblGrid>
      <w:tr w:rsidR="00082310" w:rsidRPr="0003748B" w14:paraId="6D9721D4" w14:textId="77777777" w:rsidTr="00A7588F">
        <w:trPr>
          <w:cantSplit/>
          <w:tblHeader/>
        </w:trPr>
        <w:tc>
          <w:tcPr>
            <w:tcW w:w="3489" w:type="dxa"/>
            <w:gridSpan w:val="2"/>
            <w:shd w:val="clear" w:color="auto" w:fill="auto"/>
          </w:tcPr>
          <w:p w14:paraId="7078A647" w14:textId="77777777" w:rsidR="00082310" w:rsidRPr="0003748B" w:rsidRDefault="0008231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1" w:type="dxa"/>
            <w:gridSpan w:val="2"/>
          </w:tcPr>
          <w:p w14:paraId="5F8FE58E" w14:textId="77777777" w:rsidR="00082310" w:rsidRPr="0003748B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29" w:type="dxa"/>
            <w:gridSpan w:val="6"/>
          </w:tcPr>
          <w:p w14:paraId="2E666ADA" w14:textId="77777777" w:rsidR="00082310" w:rsidRPr="0003748B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2A1E071C" w14:textId="77777777" w:rsidR="00082310" w:rsidRPr="0003748B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5D0395D0" w14:textId="77777777" w:rsidR="00082310" w:rsidRPr="0003748B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816" w:rsidRPr="0003748B" w14:paraId="05A02F3F" w14:textId="77777777" w:rsidTr="00A7588F">
        <w:trPr>
          <w:cantSplit/>
          <w:tblHeader/>
        </w:trPr>
        <w:tc>
          <w:tcPr>
            <w:tcW w:w="3489" w:type="dxa"/>
            <w:gridSpan w:val="2"/>
            <w:shd w:val="clear" w:color="auto" w:fill="auto"/>
          </w:tcPr>
          <w:p w14:paraId="59F9B6FA" w14:textId="77777777" w:rsidR="00BB7816" w:rsidRPr="0003748B" w:rsidRDefault="00BB781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71" w:type="dxa"/>
            <w:gridSpan w:val="2"/>
          </w:tcPr>
          <w:p w14:paraId="5BED837D" w14:textId="1DFC22BE" w:rsidR="00BB7816" w:rsidRPr="0003748B" w:rsidRDefault="00BB7816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41DA371D" w14:textId="545D6020" w:rsidR="00BB7816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6B81322B" w14:textId="77777777" w:rsidR="00BB7816" w:rsidRPr="0003748B" w:rsidRDefault="00BB781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566E8545" w14:textId="44798BE5" w:rsidR="00BB7816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68FB8666" w14:textId="77777777" w:rsidR="00BB7816" w:rsidRPr="0003748B" w:rsidRDefault="00BB781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145FEB32" w14:textId="5E861D42" w:rsidR="00BB7816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3ECEA578" w14:textId="77777777" w:rsidR="00BB7816" w:rsidRPr="0003748B" w:rsidRDefault="00BB781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7" w:type="dxa"/>
            <w:shd w:val="clear" w:color="auto" w:fill="auto"/>
          </w:tcPr>
          <w:p w14:paraId="18AED14D" w14:textId="6F51FBBC" w:rsidR="00BB7816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C392A" w:rsidRPr="0003748B" w14:paraId="2143F326" w14:textId="77777777" w:rsidTr="00A7588F">
        <w:trPr>
          <w:cantSplit/>
          <w:tblHeader/>
        </w:trPr>
        <w:tc>
          <w:tcPr>
            <w:tcW w:w="3489" w:type="dxa"/>
            <w:gridSpan w:val="2"/>
          </w:tcPr>
          <w:p w14:paraId="6D41472B" w14:textId="77777777" w:rsidR="003C392A" w:rsidRPr="0003748B" w:rsidRDefault="003C392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gridSpan w:val="2"/>
          </w:tcPr>
          <w:p w14:paraId="7C54412A" w14:textId="77777777" w:rsidR="003C392A" w:rsidRPr="0003748B" w:rsidRDefault="003C39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11"/>
          </w:tcPr>
          <w:p w14:paraId="4754F4E6" w14:textId="77777777" w:rsidR="003C392A" w:rsidRPr="0003748B" w:rsidRDefault="003C39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1261" w:rsidRPr="0003748B" w14:paraId="52656214" w14:textId="77777777" w:rsidTr="00A7588F">
        <w:tc>
          <w:tcPr>
            <w:tcW w:w="3489" w:type="dxa"/>
            <w:gridSpan w:val="2"/>
          </w:tcPr>
          <w:p w14:paraId="46D3B93E" w14:textId="77777777" w:rsidR="00501261" w:rsidRPr="0003748B" w:rsidRDefault="00501261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871" w:type="dxa"/>
            <w:gridSpan w:val="2"/>
          </w:tcPr>
          <w:p w14:paraId="43766174" w14:textId="77777777" w:rsidR="00501261" w:rsidRPr="0003748B" w:rsidRDefault="0050126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2F85887E" w14:textId="54BA031B" w:rsidR="00501261" w:rsidRPr="0003748B" w:rsidRDefault="00AD321B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0" w:type="dxa"/>
            <w:gridSpan w:val="2"/>
          </w:tcPr>
          <w:p w14:paraId="30D20C16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05267852" w14:textId="2CCCD67A" w:rsidR="00501261" w:rsidRPr="0003748B" w:rsidRDefault="00AD321B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0" w:type="dxa"/>
            <w:gridSpan w:val="2"/>
          </w:tcPr>
          <w:p w14:paraId="2FE28A7A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0E73600" w14:textId="13E965C9" w:rsidR="00501261" w:rsidRPr="0003748B" w:rsidRDefault="00DE5733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10F6302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265628BB" w14:textId="78DF0D4A" w:rsidR="00501261" w:rsidRPr="0003748B" w:rsidRDefault="00501261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C269D8" w:rsidRPr="0003748B" w14:paraId="2C70FC07" w14:textId="77777777" w:rsidTr="00A7588F">
        <w:tc>
          <w:tcPr>
            <w:tcW w:w="3489" w:type="dxa"/>
            <w:gridSpan w:val="2"/>
          </w:tcPr>
          <w:p w14:paraId="1670726F" w14:textId="1BB36D89" w:rsidR="00C269D8" w:rsidRPr="0003748B" w:rsidRDefault="00C269D8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สินค้าที่มีไว้เพื่อขาย</w:t>
            </w:r>
          </w:p>
        </w:tc>
        <w:tc>
          <w:tcPr>
            <w:tcW w:w="871" w:type="dxa"/>
            <w:gridSpan w:val="2"/>
          </w:tcPr>
          <w:p w14:paraId="72E2C5A4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00C52310" w14:textId="0C87225D" w:rsidR="00C269D8" w:rsidRPr="0003748B" w:rsidRDefault="00AD321B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50" w:type="dxa"/>
            <w:gridSpan w:val="2"/>
          </w:tcPr>
          <w:p w14:paraId="25DEC14E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6DAA926B" w14:textId="475B79E8" w:rsidR="00C269D8" w:rsidRPr="0003748B" w:rsidRDefault="00AD321B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50" w:type="dxa"/>
            <w:gridSpan w:val="2"/>
          </w:tcPr>
          <w:p w14:paraId="43C00A58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959B0C1" w14:textId="265A960F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62" w:type="dxa"/>
          </w:tcPr>
          <w:p w14:paraId="40DEAD56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39AC9230" w14:textId="352358B2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</w:p>
        </w:tc>
      </w:tr>
      <w:tr w:rsidR="00C269D8" w:rsidRPr="0003748B" w14:paraId="6A7983C2" w14:textId="77777777" w:rsidTr="00A7588F">
        <w:tc>
          <w:tcPr>
            <w:tcW w:w="3489" w:type="dxa"/>
            <w:gridSpan w:val="2"/>
          </w:tcPr>
          <w:p w14:paraId="1810BFF9" w14:textId="4C166D25" w:rsidR="00C269D8" w:rsidRPr="0003748B" w:rsidRDefault="00C269D8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อุปกรณ์งานโครงการ</w:t>
            </w:r>
          </w:p>
        </w:tc>
        <w:tc>
          <w:tcPr>
            <w:tcW w:w="871" w:type="dxa"/>
            <w:gridSpan w:val="2"/>
          </w:tcPr>
          <w:p w14:paraId="55A17997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2EC2704C" w14:textId="0A414490" w:rsidR="00C269D8" w:rsidRPr="0003748B" w:rsidRDefault="00AD321B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50" w:type="dxa"/>
            <w:gridSpan w:val="2"/>
          </w:tcPr>
          <w:p w14:paraId="745AD04C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AF5F8C1" w14:textId="2B4BEDD7" w:rsidR="00C269D8" w:rsidRPr="0003748B" w:rsidRDefault="00AD321B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50" w:type="dxa"/>
            <w:gridSpan w:val="2"/>
          </w:tcPr>
          <w:p w14:paraId="2954FBC7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C4BB7D7" w14:textId="4509F739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62" w:type="dxa"/>
          </w:tcPr>
          <w:p w14:paraId="3FD895F0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2FCE210" w14:textId="60C7DDE6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C269D8" w:rsidRPr="0003748B" w14:paraId="073FC757" w14:textId="77777777" w:rsidTr="00A7588F">
        <w:tc>
          <w:tcPr>
            <w:tcW w:w="3489" w:type="dxa"/>
            <w:gridSpan w:val="2"/>
          </w:tcPr>
          <w:p w14:paraId="52C0A4BC" w14:textId="77777777" w:rsidR="00C269D8" w:rsidRPr="0003748B" w:rsidRDefault="00C269D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71" w:type="dxa"/>
            <w:gridSpan w:val="2"/>
          </w:tcPr>
          <w:p w14:paraId="437C926B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1D09EFB6" w14:textId="626C0445" w:rsidR="00C269D8" w:rsidRPr="0003748B" w:rsidRDefault="00AD321B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50" w:type="dxa"/>
            <w:gridSpan w:val="2"/>
          </w:tcPr>
          <w:p w14:paraId="213DCE9E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14:paraId="5B2C5166" w14:textId="66F1F945" w:rsidR="00C269D8" w:rsidRPr="0003748B" w:rsidRDefault="00AD321B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50" w:type="dxa"/>
            <w:gridSpan w:val="2"/>
          </w:tcPr>
          <w:p w14:paraId="4E3B9344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5E8D700B" w14:textId="12CC1EB7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62" w:type="dxa"/>
          </w:tcPr>
          <w:p w14:paraId="731035C0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FEB0C32" w14:textId="244E1E4A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C269D8" w:rsidRPr="0003748B" w14:paraId="27929A34" w14:textId="77777777" w:rsidTr="00A7588F">
        <w:tc>
          <w:tcPr>
            <w:tcW w:w="3489" w:type="dxa"/>
            <w:gridSpan w:val="2"/>
          </w:tcPr>
          <w:p w14:paraId="34CEFAAC" w14:textId="77777777" w:rsidR="00C269D8" w:rsidRPr="0003748B" w:rsidRDefault="00C269D8" w:rsidP="00FE3F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gridSpan w:val="2"/>
          </w:tcPr>
          <w:p w14:paraId="03735674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</w:tcPr>
          <w:p w14:paraId="7AC85BEE" w14:textId="435656DE" w:rsidR="00C269D8" w:rsidRPr="0003748B" w:rsidRDefault="00AD321B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50" w:type="dxa"/>
            <w:gridSpan w:val="2"/>
          </w:tcPr>
          <w:p w14:paraId="737BB7B6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</w:tcPr>
          <w:p w14:paraId="6C43C3DD" w14:textId="25B59962" w:rsidR="00C269D8" w:rsidRPr="0003748B" w:rsidRDefault="00AD321B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50" w:type="dxa"/>
            <w:gridSpan w:val="2"/>
          </w:tcPr>
          <w:p w14:paraId="7EBDF423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84BD07C" w14:textId="1A179386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62" w:type="dxa"/>
          </w:tcPr>
          <w:p w14:paraId="6F8A02EE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1C9F5528" w14:textId="3645C396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</w:tr>
      <w:tr w:rsidR="00C269D8" w:rsidRPr="0003748B" w14:paraId="30FF8BFC" w14:textId="77777777" w:rsidTr="00A7588F">
        <w:tc>
          <w:tcPr>
            <w:tcW w:w="3489" w:type="dxa"/>
            <w:gridSpan w:val="2"/>
          </w:tcPr>
          <w:p w14:paraId="3E3278FC" w14:textId="77777777" w:rsidR="00C269D8" w:rsidRPr="0003748B" w:rsidRDefault="00C269D8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71" w:type="dxa"/>
            <w:gridSpan w:val="2"/>
          </w:tcPr>
          <w:p w14:paraId="315828F3" w14:textId="6CCD9C27" w:rsidR="00C269D8" w:rsidRPr="0003748B" w:rsidRDefault="00C269D8" w:rsidP="00FE3F8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1E27BE1B" w14:textId="73EE1317" w:rsidR="00C269D8" w:rsidRPr="0003748B" w:rsidRDefault="00F23A0F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75B4E4C0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37B89CE0" w14:textId="57D0768F" w:rsidR="00C269D8" w:rsidRPr="0003748B" w:rsidRDefault="00C269D8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4067126B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D3A72EE" w14:textId="4D7FBEE6" w:rsidR="00C269D8" w:rsidRPr="0003748B" w:rsidRDefault="00DE5733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5657E90E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05949AB4" w14:textId="5B1EF35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269D8" w:rsidRPr="0003748B" w14:paraId="286724A2" w14:textId="77777777" w:rsidTr="00A7588F">
        <w:tc>
          <w:tcPr>
            <w:tcW w:w="3489" w:type="dxa"/>
            <w:gridSpan w:val="2"/>
          </w:tcPr>
          <w:p w14:paraId="138A5790" w14:textId="77777777" w:rsidR="00C269D8" w:rsidRPr="0003748B" w:rsidRDefault="00C269D8" w:rsidP="00FE3F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71" w:type="dxa"/>
            <w:gridSpan w:val="2"/>
          </w:tcPr>
          <w:p w14:paraId="3D4DEFC0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F37AAE" w14:textId="39D65523" w:rsidR="00C269D8" w:rsidRPr="0003748B" w:rsidRDefault="00AD321B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50" w:type="dxa"/>
            <w:gridSpan w:val="2"/>
          </w:tcPr>
          <w:p w14:paraId="24B64E90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F0ACC7" w14:textId="30153C5B" w:rsidR="00C269D8" w:rsidRPr="0003748B" w:rsidRDefault="00AD321B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50" w:type="dxa"/>
            <w:gridSpan w:val="2"/>
          </w:tcPr>
          <w:p w14:paraId="2C210631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74C9D" w14:textId="2BA2B1CB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62" w:type="dxa"/>
          </w:tcPr>
          <w:p w14:paraId="6F42D499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1E2E48F" w14:textId="0EC59697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</w:tr>
      <w:tr w:rsidR="00C269D8" w:rsidRPr="0003748B" w14:paraId="0344D48F" w14:textId="77777777" w:rsidTr="00A7588F">
        <w:tc>
          <w:tcPr>
            <w:tcW w:w="3489" w:type="dxa"/>
            <w:gridSpan w:val="2"/>
            <w:shd w:val="clear" w:color="auto" w:fill="auto"/>
          </w:tcPr>
          <w:p w14:paraId="497645F5" w14:textId="7A38A43A" w:rsidR="003B2E26" w:rsidRPr="0003748B" w:rsidRDefault="003B2E2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71" w:type="dxa"/>
            <w:gridSpan w:val="2"/>
          </w:tcPr>
          <w:p w14:paraId="59669CF9" w14:textId="77777777" w:rsidR="00C269D8" w:rsidRPr="0003748B" w:rsidRDefault="00C269D8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50A0D58C" w14:textId="7B496EF9" w:rsidR="00C269D8" w:rsidRPr="0003748B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452D3493" w14:textId="77777777" w:rsidR="00C269D8" w:rsidRPr="0003748B" w:rsidRDefault="00C269D8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7246C7A3" w14:textId="12AC691E" w:rsidR="00C269D8" w:rsidRPr="0003748B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2065A90F" w14:textId="77777777" w:rsidR="00C269D8" w:rsidRPr="0003748B" w:rsidRDefault="00C269D8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77136D34" w14:textId="166097CE" w:rsidR="00C269D8" w:rsidRPr="0003748B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3F514C0B" w14:textId="77777777" w:rsidR="00C269D8" w:rsidRPr="0003748B" w:rsidRDefault="00C269D8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7" w:type="dxa"/>
            <w:shd w:val="clear" w:color="auto" w:fill="auto"/>
          </w:tcPr>
          <w:p w14:paraId="2CDF080E" w14:textId="51070BE8" w:rsidR="00C269D8" w:rsidRPr="0003748B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69D8" w:rsidRPr="0003748B" w14:paraId="3B65C7D3" w14:textId="77777777" w:rsidTr="00A7588F">
        <w:tc>
          <w:tcPr>
            <w:tcW w:w="3489" w:type="dxa"/>
            <w:gridSpan w:val="2"/>
          </w:tcPr>
          <w:p w14:paraId="25680C7D" w14:textId="77777777" w:rsidR="00C269D8" w:rsidRPr="0003748B" w:rsidRDefault="00C269D8" w:rsidP="00FE3F8B">
            <w:pPr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23B3EFC1" w14:textId="77777777" w:rsidR="00C269D8" w:rsidRPr="0003748B" w:rsidRDefault="00C269D8" w:rsidP="00FE3F8B">
            <w:pPr>
              <w:ind w:right="-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บัญชีต้นทุนขายและต้นทุนการให้บริการ</w:t>
            </w:r>
          </w:p>
        </w:tc>
        <w:tc>
          <w:tcPr>
            <w:tcW w:w="871" w:type="dxa"/>
            <w:gridSpan w:val="2"/>
          </w:tcPr>
          <w:p w14:paraId="49017882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5878F24F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32F4ADCC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6FBC3091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21A01321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150A948F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51F1F4EF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4A4E5D80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269D8" w:rsidRPr="0003748B" w14:paraId="694AABBE" w14:textId="77777777" w:rsidTr="00A7588F">
        <w:tc>
          <w:tcPr>
            <w:tcW w:w="3489" w:type="dxa"/>
            <w:gridSpan w:val="2"/>
          </w:tcPr>
          <w:p w14:paraId="4AAFB8B4" w14:textId="77777777" w:rsidR="00C269D8" w:rsidRPr="0003748B" w:rsidRDefault="00C269D8" w:rsidP="00FE3F8B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left" w:pos="342"/>
              </w:tabs>
              <w:ind w:left="43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71" w:type="dxa"/>
            <w:gridSpan w:val="2"/>
          </w:tcPr>
          <w:p w14:paraId="524D9D11" w14:textId="77777777" w:rsidR="00C269D8" w:rsidRPr="0003748B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8F808D" w14:textId="5E0A7A29" w:rsidR="00C269D8" w:rsidRPr="0003748B" w:rsidRDefault="00AD321B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F3B18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50" w:type="dxa"/>
            <w:gridSpan w:val="2"/>
          </w:tcPr>
          <w:p w14:paraId="4A435FDD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double" w:sz="4" w:space="0" w:color="auto"/>
            </w:tcBorders>
          </w:tcPr>
          <w:p w14:paraId="15C1756F" w14:textId="48F1A3F8" w:rsidR="00C269D8" w:rsidRPr="0003748B" w:rsidRDefault="00AD321B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269D8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250" w:type="dxa"/>
            <w:gridSpan w:val="2"/>
          </w:tcPr>
          <w:p w14:paraId="39C2D620" w14:textId="3C7C53AE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</w:tcPr>
          <w:p w14:paraId="029D6950" w14:textId="0E9DD6BE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242F8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62" w:type="dxa"/>
          </w:tcPr>
          <w:p w14:paraId="6BDDD3D0" w14:textId="77777777" w:rsidR="00C269D8" w:rsidRPr="0003748B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14:paraId="3813C3C8" w14:textId="6FDDC10F" w:rsidR="00C269D8" w:rsidRPr="0003748B" w:rsidRDefault="00AD321B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C269D8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028</w:t>
            </w:r>
          </w:p>
        </w:tc>
      </w:tr>
      <w:tr w:rsidR="003B2E26" w:rsidRPr="0003748B" w14:paraId="1F38F665" w14:textId="77777777" w:rsidTr="00A7588F">
        <w:tc>
          <w:tcPr>
            <w:tcW w:w="3483" w:type="dxa"/>
          </w:tcPr>
          <w:p w14:paraId="5513E9F2" w14:textId="77777777" w:rsidR="003B2E26" w:rsidRPr="0003748B" w:rsidRDefault="003B2E26" w:rsidP="00FE3F8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</w:tcPr>
          <w:p w14:paraId="7802C885" w14:textId="77777777" w:rsidR="003B2E26" w:rsidRPr="0003748B" w:rsidRDefault="003B2E26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1DD38DD4" w14:textId="77777777" w:rsidR="003B2E26" w:rsidRPr="0003748B" w:rsidRDefault="003B2E26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57F4CD10" w14:textId="77777777" w:rsidR="003B2E26" w:rsidRPr="0003748B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96" w:type="dxa"/>
            <w:gridSpan w:val="2"/>
          </w:tcPr>
          <w:p w14:paraId="656BD0DA" w14:textId="77777777" w:rsidR="003B2E26" w:rsidRPr="0003748B" w:rsidRDefault="003B2E26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4382691" w14:textId="77777777" w:rsidR="003B2E26" w:rsidRPr="0003748B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292C6DAE" w14:textId="77777777" w:rsidR="003B2E26" w:rsidRPr="0003748B" w:rsidRDefault="003B2E26" w:rsidP="00FE3F8B">
            <w:pPr>
              <w:pStyle w:val="a1"/>
              <w:tabs>
                <w:tab w:val="decimal" w:pos="469"/>
              </w:tabs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</w:tcPr>
          <w:p w14:paraId="2878805B" w14:textId="77777777" w:rsidR="003B2E26" w:rsidRPr="0003748B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47" w:type="dxa"/>
          </w:tcPr>
          <w:p w14:paraId="31E0FC39" w14:textId="77777777" w:rsidR="003B2E26" w:rsidRPr="0003748B" w:rsidRDefault="003B2E26" w:rsidP="00FE3F8B">
            <w:pPr>
              <w:pStyle w:val="a1"/>
              <w:tabs>
                <w:tab w:val="decimal" w:pos="469"/>
              </w:tabs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C2C8D" w:rsidRPr="0003748B" w14:paraId="4C0C6C0A" w14:textId="77777777" w:rsidTr="00A7588F">
        <w:tc>
          <w:tcPr>
            <w:tcW w:w="3483" w:type="dxa"/>
          </w:tcPr>
          <w:p w14:paraId="1DA2963D" w14:textId="77777777" w:rsidR="00AC2C8D" w:rsidRPr="0003748B" w:rsidRDefault="00AC2C8D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ต้นทุนของสินค้าคงเหลือที่บันทึกใน</w:t>
            </w:r>
          </w:p>
          <w:p w14:paraId="016A7316" w14:textId="77777777" w:rsidR="00AC2C8D" w:rsidRPr="0003748B" w:rsidRDefault="00AC2C8D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ค่าใช้จ่ายในการบริหาร</w:t>
            </w:r>
          </w:p>
        </w:tc>
        <w:tc>
          <w:tcPr>
            <w:tcW w:w="869" w:type="dxa"/>
            <w:gridSpan w:val="2"/>
          </w:tcPr>
          <w:p w14:paraId="6BCDCD0F" w14:textId="77777777" w:rsidR="00AC2C8D" w:rsidRPr="0003748B" w:rsidRDefault="00AC2C8D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5140AFE3" w14:textId="77777777" w:rsidR="00AC2C8D" w:rsidRPr="0003748B" w:rsidRDefault="00AC2C8D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39A86B03" w14:textId="77777777" w:rsidR="00AC2C8D" w:rsidRPr="0003748B" w:rsidRDefault="00AC2C8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0D1E19E0" w14:textId="77777777" w:rsidR="00AC2C8D" w:rsidRPr="0003748B" w:rsidRDefault="00AC2C8D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56D35A4D" w14:textId="77777777" w:rsidR="00AC2C8D" w:rsidRPr="0003748B" w:rsidRDefault="00AC2C8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053C1118" w14:textId="77777777" w:rsidR="00AC2C8D" w:rsidRPr="0003748B" w:rsidRDefault="00AC2C8D" w:rsidP="00FE3F8B">
            <w:pPr>
              <w:pStyle w:val="a1"/>
              <w:tabs>
                <w:tab w:val="decimal" w:pos="469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C688661" w14:textId="77777777" w:rsidR="00AC2C8D" w:rsidRPr="0003748B" w:rsidRDefault="00AC2C8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00F82E14" w14:textId="77777777" w:rsidR="00AC2C8D" w:rsidRPr="0003748B" w:rsidRDefault="00AC2C8D" w:rsidP="00FE3F8B">
            <w:pPr>
              <w:pStyle w:val="a1"/>
              <w:tabs>
                <w:tab w:val="decimal" w:pos="469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416F" w:rsidRPr="0003748B" w14:paraId="244F3E1B" w14:textId="77777777" w:rsidTr="00A7588F">
        <w:tc>
          <w:tcPr>
            <w:tcW w:w="3483" w:type="dxa"/>
            <w:shd w:val="clear" w:color="auto" w:fill="auto"/>
          </w:tcPr>
          <w:p w14:paraId="13998D02" w14:textId="77777777" w:rsidR="0018416F" w:rsidRPr="0003748B" w:rsidRDefault="0018416F" w:rsidP="00FE3F8B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ค่าเผื่อมูลค่าลดลงของสินค้า</w:t>
            </w:r>
          </w:p>
        </w:tc>
        <w:tc>
          <w:tcPr>
            <w:tcW w:w="869" w:type="dxa"/>
            <w:gridSpan w:val="2"/>
          </w:tcPr>
          <w:p w14:paraId="04C34EB6" w14:textId="77777777" w:rsidR="0018416F" w:rsidRPr="0003748B" w:rsidRDefault="0018416F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53AF4C72" w14:textId="66D42AC2" w:rsidR="0018416F" w:rsidRPr="0003748B" w:rsidRDefault="00AD321B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7149153" w14:textId="77777777" w:rsidR="0018416F" w:rsidRPr="0003748B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3B17E3CF" w14:textId="196918DE" w:rsidR="0018416F" w:rsidRPr="0003748B" w:rsidRDefault="00AD321B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E8B610E" w14:textId="77777777" w:rsidR="0018416F" w:rsidRPr="0003748B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64171C4B" w14:textId="4442DA15" w:rsidR="0018416F" w:rsidRPr="0003748B" w:rsidRDefault="00AD321B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65A54AA7" w14:textId="77777777" w:rsidR="0018416F" w:rsidRPr="0003748B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12DC79B" w14:textId="54FEA026" w:rsidR="0018416F" w:rsidRPr="0003748B" w:rsidRDefault="00AE3561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8416F" w:rsidRPr="0003748B" w14:paraId="399E0FCA" w14:textId="77777777" w:rsidTr="00A7588F">
        <w:tc>
          <w:tcPr>
            <w:tcW w:w="3483" w:type="dxa"/>
            <w:shd w:val="clear" w:color="auto" w:fill="auto"/>
          </w:tcPr>
          <w:p w14:paraId="0F0E5F83" w14:textId="77777777" w:rsidR="0018416F" w:rsidRPr="0003748B" w:rsidRDefault="0018416F" w:rsidP="00FE3F8B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right="-2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การกลับรายการมูลค่าลดลงของสินค้า</w:t>
            </w:r>
          </w:p>
        </w:tc>
        <w:tc>
          <w:tcPr>
            <w:tcW w:w="869" w:type="dxa"/>
            <w:gridSpan w:val="2"/>
          </w:tcPr>
          <w:p w14:paraId="3572E5EE" w14:textId="77777777" w:rsidR="0018416F" w:rsidRPr="0003748B" w:rsidRDefault="0018416F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EB9DED" w14:textId="301A3D4B" w:rsidR="0018416F" w:rsidRPr="0003748B" w:rsidRDefault="008F31EF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511644FE" w14:textId="77777777" w:rsidR="0018416F" w:rsidRPr="0003748B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1B171" w14:textId="58195B6D" w:rsidR="0018416F" w:rsidRPr="0003748B" w:rsidRDefault="0018416F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64E12ED7" w14:textId="77777777" w:rsidR="0018416F" w:rsidRPr="0003748B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CED270" w14:textId="123F2692" w:rsidR="0018416F" w:rsidRPr="0003748B" w:rsidRDefault="009E70E2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26BCE7A" w14:textId="77777777" w:rsidR="0018416F" w:rsidRPr="0003748B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2CDD1C93" w14:textId="6ED4B312" w:rsidR="0018416F" w:rsidRPr="0003748B" w:rsidRDefault="0018416F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18416F" w:rsidRPr="0003748B" w14:paraId="2ECED28E" w14:textId="77777777" w:rsidTr="00A7588F">
        <w:tc>
          <w:tcPr>
            <w:tcW w:w="3483" w:type="dxa"/>
          </w:tcPr>
          <w:p w14:paraId="7FD090CB" w14:textId="77777777" w:rsidR="0018416F" w:rsidRPr="0003748B" w:rsidRDefault="0018416F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9" w:type="dxa"/>
            <w:gridSpan w:val="2"/>
          </w:tcPr>
          <w:p w14:paraId="7F4FC8D5" w14:textId="77777777" w:rsidR="0018416F" w:rsidRPr="0003748B" w:rsidRDefault="0018416F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D894C8" w14:textId="1C51A561" w:rsidR="0018416F" w:rsidRPr="0003748B" w:rsidRDefault="00AD321B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0" w:type="dxa"/>
            <w:gridSpan w:val="2"/>
          </w:tcPr>
          <w:p w14:paraId="39D08ACF" w14:textId="77777777" w:rsidR="0018416F" w:rsidRPr="0003748B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69EBFD" w14:textId="406B67F9" w:rsidR="0018416F" w:rsidRPr="0003748B" w:rsidRDefault="0018416F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gridSpan w:val="2"/>
          </w:tcPr>
          <w:p w14:paraId="4A8EF2A5" w14:textId="77777777" w:rsidR="0018416F" w:rsidRPr="0003748B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F8472" w14:textId="1C621CD8" w:rsidR="0018416F" w:rsidRPr="0003748B" w:rsidRDefault="00AD321B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</w:tcPr>
          <w:p w14:paraId="2D8907D2" w14:textId="77777777" w:rsidR="0018416F" w:rsidRPr="0003748B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CFDC72C" w14:textId="42F7B97E" w:rsidR="0018416F" w:rsidRPr="0003748B" w:rsidRDefault="0018416F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5DC9E7C" w14:textId="77777777" w:rsidR="00172C62" w:rsidRPr="0003748B" w:rsidRDefault="00172C62" w:rsidP="0068238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22"/>
          <w:szCs w:val="22"/>
        </w:rPr>
      </w:pPr>
    </w:p>
    <w:p w14:paraId="5A977B48" w14:textId="493BC042" w:rsidR="00391722" w:rsidRPr="0003748B" w:rsidRDefault="00455EED" w:rsidP="00391722">
      <w:pPr>
        <w:pStyle w:val="Style1"/>
        <w:ind w:left="540" w:hanging="540"/>
      </w:pPr>
      <w:r w:rsidRPr="0003748B">
        <w:rPr>
          <w:rFonts w:hint="cs"/>
          <w:b/>
          <w:b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1125AB30" w14:textId="77777777" w:rsidR="006B433C" w:rsidRPr="0003748B" w:rsidRDefault="006B433C" w:rsidP="006B4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22"/>
          <w:szCs w:val="22"/>
        </w:rPr>
      </w:pPr>
    </w:p>
    <w:p w14:paraId="37AC601B" w14:textId="2AA35F57" w:rsidR="00FD22D9" w:rsidRPr="0003748B" w:rsidRDefault="00FD22D9" w:rsidP="00FD2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ในเดือนมิถุนายน </w:t>
      </w:r>
      <w:r w:rsidR="00AD321B" w:rsidRPr="00AD321B">
        <w:rPr>
          <w:rFonts w:ascii="Angsana New" w:hAnsi="Angsana New" w:hint="cs"/>
          <w:sz w:val="30"/>
          <w:szCs w:val="30"/>
        </w:rPr>
        <w:t>2566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 บริษัทได้ซื้อหุ้นของ</w:t>
      </w:r>
      <w:r w:rsidRPr="0003748B">
        <w:rPr>
          <w:rFonts w:ascii="Angsana New" w:hAnsi="Angsana New" w:hint="cs"/>
          <w:sz w:val="30"/>
          <w:szCs w:val="30"/>
          <w:cs/>
        </w:rPr>
        <w:t xml:space="preserve">บริษัท ไทยไฟเบอร์ออพติคส์ จำกัด ซึ่งเป็นบริษัทร่วมเพิ่มจากผู้ถือหุ้นของบริษัทร่วม จำนวน </w:t>
      </w:r>
      <w:r w:rsidR="00AD321B" w:rsidRPr="00AD321B">
        <w:rPr>
          <w:rFonts w:ascii="Angsana New" w:hAnsi="Angsana New" w:hint="cs"/>
          <w:sz w:val="30"/>
          <w:szCs w:val="30"/>
        </w:rPr>
        <w:t>600</w:t>
      </w:r>
      <w:r w:rsidRPr="0003748B">
        <w:rPr>
          <w:rFonts w:ascii="Angsana New" w:hAnsi="Angsana New" w:hint="cs"/>
          <w:sz w:val="30"/>
          <w:szCs w:val="30"/>
        </w:rPr>
        <w:t>,</w:t>
      </w:r>
      <w:r w:rsidR="00AD321B" w:rsidRPr="00AD321B">
        <w:rPr>
          <w:rFonts w:ascii="Angsana New" w:hAnsi="Angsana New" w:hint="cs"/>
          <w:sz w:val="30"/>
          <w:szCs w:val="30"/>
        </w:rPr>
        <w:t>000</w:t>
      </w:r>
      <w:r w:rsidRPr="0003748B">
        <w:rPr>
          <w:rFonts w:ascii="Angsana New" w:hAnsi="Angsana New" w:hint="cs"/>
          <w:sz w:val="30"/>
          <w:szCs w:val="30"/>
          <w:cs/>
        </w:rPr>
        <w:t xml:space="preserve"> หุ้น เป็นจำนวนเงิน </w:t>
      </w:r>
      <w:r w:rsidR="00AD321B" w:rsidRPr="00AD321B">
        <w:rPr>
          <w:rFonts w:ascii="Angsana New" w:hAnsi="Angsana New" w:hint="cs"/>
          <w:sz w:val="30"/>
          <w:szCs w:val="30"/>
        </w:rPr>
        <w:t>60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ล้านบาท การซื้อเงินลงทุนดังกล่าวส่งผลให้สัดส่วนการถือหุ้นในบริษัทร่วมเพิ่มขึ้นจากเดิมร้อยละ </w:t>
      </w:r>
      <w:r w:rsidR="00AD321B" w:rsidRPr="00AD321B">
        <w:rPr>
          <w:rFonts w:ascii="Angsana New" w:hAnsi="Angsana New" w:hint="cs"/>
          <w:sz w:val="30"/>
          <w:szCs w:val="30"/>
        </w:rPr>
        <w:t>40</w:t>
      </w:r>
      <w:r w:rsidRPr="0003748B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AD321B" w:rsidRPr="00AD321B">
        <w:rPr>
          <w:rFonts w:ascii="Angsana New" w:hAnsi="Angsana New" w:hint="cs"/>
          <w:sz w:val="30"/>
          <w:szCs w:val="30"/>
        </w:rPr>
        <w:t>99</w:t>
      </w:r>
      <w:r w:rsidRPr="0003748B">
        <w:rPr>
          <w:rFonts w:ascii="Angsana New" w:hAnsi="Angsana New" w:hint="cs"/>
          <w:sz w:val="30"/>
          <w:szCs w:val="30"/>
          <w:cs/>
        </w:rPr>
        <w:t xml:space="preserve"> ทำให้บริษัทร่วมดังกล่าวมีสถานะเป็นบริษัทย่อยของบริษัท กลุ่มบริษัทได้นำบริษัทย่อยดังกล่าวมาจัดทำงบการเงินรวมสำหรับปีสิ้นสุด ณ 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2566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6B433C" w:rsidRPr="0003748B">
        <w:rPr>
          <w:rFonts w:ascii="Angsana New" w:hAnsi="Angsana New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 xml:space="preserve">อย่างไรก็ดี ภายหลังการเข้าลงทุนบริษัทได้รับคำขอเสนอซื้อบริษัทย่อยดังกล่าวทั้งจำนวนจากบริษัทที่ไม่เกี่ยวข้องกันแห่งหนึ่ง ดังนั้น บริษัทอยู่ในระหว่างพิจารณาข้อเสนอและจัดประเภทเงินลงทุนในบริษัทย่อยดังกล่าวเป็นสินทรัพย์ที่ถือไว้เพื่อขายและบันทึกมูลค่าตามบัญชีเป็นจำนวน </w:t>
      </w:r>
      <w:r w:rsidR="00AD321B" w:rsidRPr="00AD321B">
        <w:rPr>
          <w:rFonts w:ascii="Angsana New" w:hAnsi="Angsana New" w:hint="cs"/>
          <w:sz w:val="30"/>
          <w:szCs w:val="30"/>
        </w:rPr>
        <w:t>108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AD321B" w:rsidRPr="00AD321B">
        <w:rPr>
          <w:rFonts w:ascii="Angsana New" w:hAnsi="Angsana New" w:hint="cs"/>
          <w:sz w:val="30"/>
          <w:szCs w:val="30"/>
        </w:rPr>
        <w:t>100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ล้านบาทในงบการเงินรวมและงบการเงินเฉพาะกิจการตามลำดับ</w:t>
      </w:r>
    </w:p>
    <w:p w14:paraId="407E9C57" w14:textId="5A5A4233" w:rsidR="006B433C" w:rsidRPr="0015504D" w:rsidRDefault="00455EED" w:rsidP="006B4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9295E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ในเดือนม</w:t>
      </w:r>
      <w:r w:rsidRPr="0039295E">
        <w:rPr>
          <w:rFonts w:asciiTheme="majorBidi" w:hAnsiTheme="majorBidi" w:cstheme="majorBidi" w:hint="cs"/>
          <w:spacing w:val="-4"/>
          <w:sz w:val="30"/>
          <w:szCs w:val="30"/>
          <w:cs/>
        </w:rPr>
        <w:t>ิถุนายน</w:t>
      </w:r>
      <w:r w:rsidRPr="0039295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D321B" w:rsidRPr="0039295E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39295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295E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บริษัทได้จำหน่ายเงินลงทุน</w:t>
      </w:r>
      <w:r w:rsidRPr="0039295E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ทั้งหมด</w:t>
      </w:r>
      <w:r w:rsidRPr="0039295E">
        <w:rPr>
          <w:rFonts w:asciiTheme="majorBidi" w:hAnsiTheme="majorBidi" w:cstheme="majorBidi"/>
          <w:spacing w:val="-4"/>
          <w:sz w:val="30"/>
          <w:szCs w:val="30"/>
          <w:cs/>
        </w:rPr>
        <w:t>ในบริษัท</w:t>
      </w:r>
      <w:r w:rsidRPr="0039295E">
        <w:rPr>
          <w:rFonts w:asciiTheme="majorBidi" w:hAnsiTheme="majorBidi" w:cstheme="majorBidi" w:hint="cs"/>
          <w:spacing w:val="-4"/>
          <w:sz w:val="30"/>
          <w:szCs w:val="30"/>
          <w:cs/>
        </w:rPr>
        <w:t>ย่อย</w:t>
      </w:r>
      <w:r w:rsidR="004A2991" w:rsidRPr="0039295E">
        <w:rPr>
          <w:rFonts w:asciiTheme="majorBidi" w:hAnsiTheme="majorBidi" w:cstheme="majorBidi" w:hint="cs"/>
          <w:spacing w:val="-4"/>
          <w:sz w:val="30"/>
          <w:szCs w:val="30"/>
          <w:cs/>
        </w:rPr>
        <w:t>ดังกล่าว</w:t>
      </w:r>
      <w:r w:rsidRPr="0039295E">
        <w:rPr>
          <w:rFonts w:asciiTheme="majorBidi" w:hAnsiTheme="majorBidi" w:cstheme="majorBidi"/>
          <w:spacing w:val="-4"/>
          <w:sz w:val="30"/>
          <w:szCs w:val="30"/>
          <w:cs/>
        </w:rPr>
        <w:t>ให้</w:t>
      </w:r>
      <w:r w:rsidRPr="0039295E">
        <w:rPr>
          <w:rFonts w:asciiTheme="majorBidi" w:hAnsiTheme="majorBidi" w:cstheme="majorBidi" w:hint="cs"/>
          <w:spacing w:val="-4"/>
          <w:sz w:val="30"/>
          <w:szCs w:val="30"/>
          <w:cs/>
        </w:rPr>
        <w:t>แก่</w:t>
      </w:r>
      <w:r w:rsidRPr="0039295E">
        <w:rPr>
          <w:rFonts w:asciiTheme="majorBidi" w:hAnsiTheme="majorBidi" w:cstheme="majorBidi"/>
          <w:spacing w:val="-4"/>
          <w:sz w:val="30"/>
          <w:szCs w:val="30"/>
          <w:cs/>
        </w:rPr>
        <w:t>กิจการที่ไม่เกี่ยวข้องกัน</w:t>
      </w:r>
      <w:r w:rsidRPr="0039295E">
        <w:rPr>
          <w:rFonts w:asciiTheme="majorBidi" w:hAnsiTheme="majorBidi" w:cstheme="majorBidi" w:hint="cs"/>
          <w:spacing w:val="-4"/>
          <w:sz w:val="30"/>
          <w:szCs w:val="30"/>
          <w:cs/>
        </w:rPr>
        <w:t>เป็น</w:t>
      </w:r>
      <w:r w:rsidRPr="0015504D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Pr="0015504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D321B" w:rsidRPr="00AD321B">
        <w:rPr>
          <w:rFonts w:asciiTheme="majorBidi" w:hAnsiTheme="majorBidi" w:cstheme="majorBidi"/>
          <w:spacing w:val="-4"/>
          <w:sz w:val="30"/>
          <w:szCs w:val="30"/>
        </w:rPr>
        <w:t>122</w:t>
      </w:r>
      <w:r w:rsidRPr="001550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5504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(สุทธิค่าใช้จ่ายในการขายเงินลงทุนจำนวน </w:t>
      </w:r>
      <w:r w:rsidR="00AD321B" w:rsidRPr="00AD321B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1550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5504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ล้านบาท) </w:t>
      </w:r>
      <w:r w:rsidRPr="0015504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บริษัทรับรู้</w:t>
      </w:r>
      <w:r w:rsidRPr="0015504D">
        <w:rPr>
          <w:rFonts w:asciiTheme="majorBidi" w:hAnsiTheme="majorBidi" w:cstheme="majorBidi"/>
          <w:spacing w:val="-4"/>
          <w:sz w:val="30"/>
          <w:szCs w:val="30"/>
          <w:cs/>
        </w:rPr>
        <w:t>กำไรจากการ</w:t>
      </w:r>
      <w:r w:rsidRPr="0015504D">
        <w:rPr>
          <w:rFonts w:asciiTheme="majorBidi" w:hAnsiTheme="majorBidi" w:cstheme="majorBidi" w:hint="cs"/>
          <w:spacing w:val="-4"/>
          <w:sz w:val="30"/>
          <w:szCs w:val="30"/>
          <w:cs/>
        </w:rPr>
        <w:t>จำหน่าย</w:t>
      </w:r>
      <w:r w:rsidRPr="0015504D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เงินลงทุนดังกล่าว</w:t>
      </w:r>
      <w:r w:rsidR="00FD22D9" w:rsidRPr="0015504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และอื่น ๆ </w:t>
      </w:r>
      <w:r w:rsidRPr="0015504D">
        <w:rPr>
          <w:rFonts w:asciiTheme="majorBidi" w:hAnsiTheme="majorBidi" w:cstheme="majorBidi" w:hint="cs"/>
          <w:spacing w:val="-4"/>
          <w:sz w:val="30"/>
          <w:szCs w:val="30"/>
          <w:cs/>
        </w:rPr>
        <w:t>ใน</w:t>
      </w:r>
      <w:r w:rsidRPr="0015504D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งบการเงินรวมจำนวน </w:t>
      </w:r>
      <w:r w:rsidR="00AD321B" w:rsidRPr="00AD321B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1550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5504D">
        <w:rPr>
          <w:rFonts w:asciiTheme="majorBidi" w:hAnsiTheme="majorBidi" w:cstheme="majorBidi"/>
          <w:spacing w:val="-4"/>
          <w:sz w:val="30"/>
          <w:szCs w:val="30"/>
          <w:cs/>
        </w:rPr>
        <w:t>ล้านบาทและ</w:t>
      </w:r>
      <w:r w:rsidRPr="0015504D">
        <w:rPr>
          <w:rFonts w:asciiTheme="majorBidi" w:hAnsiTheme="majorBidi" w:cstheme="majorBidi" w:hint="cs"/>
          <w:spacing w:val="-4"/>
          <w:sz w:val="30"/>
          <w:szCs w:val="30"/>
          <w:cs/>
        </w:rPr>
        <w:t>ใน</w:t>
      </w:r>
      <w:r w:rsidRPr="0015504D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งบการเงินเฉพาะกิจการจำนวน </w:t>
      </w:r>
      <w:r w:rsidR="00AD321B" w:rsidRPr="00AD321B">
        <w:rPr>
          <w:rFonts w:asciiTheme="majorBidi" w:hAnsiTheme="majorBidi" w:cstheme="majorBidi"/>
          <w:spacing w:val="-4"/>
          <w:sz w:val="30"/>
          <w:szCs w:val="30"/>
        </w:rPr>
        <w:t>22</w:t>
      </w:r>
      <w:r w:rsidRPr="001550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5504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550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5504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ซึ่งบันทึกอยู่ในงบกำไรขาดทุนรวมและงบกำไรขาดทุนเฉพาะกิจการแล้วทั้งจำนวน</w:t>
      </w:r>
    </w:p>
    <w:p w14:paraId="4DCC07FD" w14:textId="77777777" w:rsidR="003B77D5" w:rsidRPr="0015504D" w:rsidRDefault="003B77D5" w:rsidP="006B4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2D2540A" w14:textId="59E6F3EA" w:rsidR="00455EED" w:rsidRPr="0003748B" w:rsidRDefault="00455EED" w:rsidP="00455EED">
      <w:pPr>
        <w:pStyle w:val="Style1"/>
        <w:ind w:left="540" w:hanging="540"/>
        <w:rPr>
          <w:cs/>
        </w:rPr>
      </w:pPr>
      <w:r w:rsidRPr="0003748B">
        <w:rPr>
          <w:rFonts w:hint="cs"/>
          <w:b/>
          <w:bCs/>
          <w:cs/>
        </w:rPr>
        <w:t>เงินลงทุนในบริษัทร่วมและการร่วมค้า</w:t>
      </w:r>
    </w:p>
    <w:p w14:paraId="7E4F2A81" w14:textId="77777777" w:rsidR="00E5270A" w:rsidRPr="0003748B" w:rsidRDefault="00E5270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90"/>
        <w:gridCol w:w="270"/>
        <w:gridCol w:w="1260"/>
        <w:gridCol w:w="270"/>
        <w:gridCol w:w="1260"/>
        <w:gridCol w:w="236"/>
        <w:gridCol w:w="1204"/>
      </w:tblGrid>
      <w:tr w:rsidR="00CA5CD2" w:rsidRPr="0003748B" w14:paraId="2AF5A1E5" w14:textId="77777777" w:rsidTr="00250575">
        <w:trPr>
          <w:tblHeader/>
        </w:trPr>
        <w:tc>
          <w:tcPr>
            <w:tcW w:w="3870" w:type="dxa"/>
          </w:tcPr>
          <w:p w14:paraId="3D0FA374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1BFE72C2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85393F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0F1E54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CD2" w:rsidRPr="0003748B" w14:paraId="4E322887" w14:textId="77777777" w:rsidTr="00250575">
        <w:trPr>
          <w:tblHeader/>
        </w:trPr>
        <w:tc>
          <w:tcPr>
            <w:tcW w:w="3870" w:type="dxa"/>
          </w:tcPr>
          <w:p w14:paraId="2C50A483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C3F2A8" w14:textId="0F7CA2C7" w:rsidR="00CA5CD2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7440F24B" w14:textId="77777777" w:rsidR="00CA5CD2" w:rsidRPr="0003748B" w:rsidRDefault="00CA5CD2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9C0A39" w14:textId="28607D3E" w:rsidR="00CA5CD2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F412AF6" w14:textId="77777777" w:rsidR="00CA5CD2" w:rsidRPr="0003748B" w:rsidRDefault="00CA5CD2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19FBC2" w14:textId="567BFB75" w:rsidR="00CA5CD2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9DBF388" w14:textId="77777777" w:rsidR="00CA5CD2" w:rsidRPr="0003748B" w:rsidRDefault="00CA5CD2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61A68C5" w14:textId="5926D280" w:rsidR="00CA5CD2" w:rsidRPr="0003748B" w:rsidRDefault="00AD321B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A5CD2" w:rsidRPr="0003748B" w14:paraId="1821F3AD" w14:textId="77777777" w:rsidTr="00250575">
        <w:trPr>
          <w:tblHeader/>
        </w:trPr>
        <w:tc>
          <w:tcPr>
            <w:tcW w:w="3870" w:type="dxa"/>
          </w:tcPr>
          <w:p w14:paraId="7549B083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270579E4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A5CD2" w:rsidRPr="0003748B" w14:paraId="30AB4A26" w14:textId="77777777" w:rsidTr="00250575">
        <w:tc>
          <w:tcPr>
            <w:tcW w:w="3870" w:type="dxa"/>
          </w:tcPr>
          <w:p w14:paraId="698DF123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0568BBE3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CA3B9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1A2C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EC3CD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A4D97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45F71F9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A42850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A5CD2" w:rsidRPr="0003748B" w14:paraId="157D93EF" w14:textId="77777777" w:rsidTr="00250575">
        <w:tc>
          <w:tcPr>
            <w:tcW w:w="3870" w:type="dxa"/>
          </w:tcPr>
          <w:p w14:paraId="3648596A" w14:textId="684DB353" w:rsidR="00CA5CD2" w:rsidRPr="0003748B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109B0789" w14:textId="40733F56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82388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70" w:type="dxa"/>
          </w:tcPr>
          <w:p w14:paraId="267CC5F3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C2B114" w14:textId="438EB5DD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270" w:type="dxa"/>
          </w:tcPr>
          <w:p w14:paraId="17100FC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3A1205" w14:textId="0265C8FE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36" w:type="dxa"/>
          </w:tcPr>
          <w:p w14:paraId="74D223A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AEB5B4" w14:textId="44BC8F50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862</w:t>
            </w:r>
          </w:p>
        </w:tc>
      </w:tr>
      <w:tr w:rsidR="00CA5CD2" w:rsidRPr="0003748B" w14:paraId="5ACC8B95" w14:textId="77777777" w:rsidTr="00250575">
        <w:tc>
          <w:tcPr>
            <w:tcW w:w="3870" w:type="dxa"/>
          </w:tcPr>
          <w:p w14:paraId="0DA0EDA0" w14:textId="77777777" w:rsidR="00CA5CD2" w:rsidRPr="0003748B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71C8D6A2" w14:textId="7FC109CC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0DEF7F1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DAB264" w14:textId="3D256A9C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14FA7801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DA7163" w14:textId="3C6BA083" w:rsidR="00CA5CD2" w:rsidRPr="0003748B" w:rsidRDefault="00B60E9A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3CD78E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3262E57" w14:textId="1095F31C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60</w:t>
            </w:r>
          </w:p>
        </w:tc>
      </w:tr>
      <w:tr w:rsidR="00CA5CD2" w:rsidRPr="0003748B" w14:paraId="24B02D64" w14:textId="77777777" w:rsidTr="00250575">
        <w:tc>
          <w:tcPr>
            <w:tcW w:w="3870" w:type="dxa"/>
          </w:tcPr>
          <w:p w14:paraId="7413B402" w14:textId="77777777" w:rsidR="00CA5CD2" w:rsidRPr="0003748B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32EDAB9C" w14:textId="28312B7D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</w:tcPr>
          <w:p w14:paraId="62DD5550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ECF81" w14:textId="1113A5F5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190B61DB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5C7CD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BEFAFC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5AF6486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03748B" w14:paraId="1E2D70B9" w14:textId="77777777" w:rsidTr="00250575">
        <w:tc>
          <w:tcPr>
            <w:tcW w:w="3870" w:type="dxa"/>
          </w:tcPr>
          <w:p w14:paraId="15CA1E76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05FF5323" w14:textId="788943EE" w:rsidR="00CA5CD2" w:rsidRPr="0003748B" w:rsidRDefault="00682388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251705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CF0E239" w14:textId="521087F8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636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238285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2EBAD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283101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1DECBD78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03748B" w14:paraId="444CCDE0" w14:textId="77777777" w:rsidTr="00250575">
        <w:tc>
          <w:tcPr>
            <w:tcW w:w="3870" w:type="dxa"/>
          </w:tcPr>
          <w:p w14:paraId="504A31A9" w14:textId="77777777" w:rsidR="00CA5CD2" w:rsidRPr="0003748B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60" w:type="dxa"/>
            <w:gridSpan w:val="2"/>
          </w:tcPr>
          <w:p w14:paraId="49601309" w14:textId="11A20B44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716AA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BD3BCB" w14:textId="1D5CF14E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ABB1E4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434D2" w14:textId="314E2136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3FB3096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4683AB3B" w14:textId="5FAAAA24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</w:tc>
      </w:tr>
      <w:tr w:rsidR="00682388" w:rsidRPr="0003748B" w14:paraId="13FE5B47" w14:textId="77777777" w:rsidTr="00250575">
        <w:tc>
          <w:tcPr>
            <w:tcW w:w="3870" w:type="dxa"/>
          </w:tcPr>
          <w:p w14:paraId="7D2282D2" w14:textId="4C04CBC8" w:rsidR="00682388" w:rsidRPr="0003748B" w:rsidRDefault="00682388" w:rsidP="00682388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3001A382" w14:textId="2C589E5F" w:rsidR="00682388" w:rsidRPr="0003748B" w:rsidRDefault="00682388" w:rsidP="006823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EA7763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F2DD8B" w14:textId="04C15833" w:rsidR="00682388" w:rsidRPr="0003748B" w:rsidRDefault="00682388" w:rsidP="006823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29E965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EBC7F8" w14:textId="188684D8" w:rsidR="00682388" w:rsidRPr="0003748B" w:rsidRDefault="00682388" w:rsidP="006823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4634DBC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00A9FA92" w14:textId="176C91DE" w:rsidR="00682388" w:rsidRPr="0003748B" w:rsidRDefault="00682388" w:rsidP="006823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82388" w:rsidRPr="0003748B" w14:paraId="4B38E529" w14:textId="77777777" w:rsidTr="00250575">
        <w:tc>
          <w:tcPr>
            <w:tcW w:w="3870" w:type="dxa"/>
          </w:tcPr>
          <w:p w14:paraId="04BE31FE" w14:textId="3B24AAF8" w:rsidR="00682388" w:rsidRPr="0003748B" w:rsidRDefault="00682388" w:rsidP="00682388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0F909B78" w14:textId="3C1E98EF" w:rsidR="00682388" w:rsidRPr="0003748B" w:rsidRDefault="00AD321B" w:rsidP="006823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9A8F4EE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1C919FE" w14:textId="3FD71679" w:rsidR="00682388" w:rsidRPr="0003748B" w:rsidRDefault="00682388" w:rsidP="006823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F6DC59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700937" w14:textId="67B4E0C6" w:rsidR="00682388" w:rsidRPr="0003748B" w:rsidRDefault="00AD321B" w:rsidP="006823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041E5661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1AE48116" w14:textId="60B09C9A" w:rsidR="00682388" w:rsidRPr="0003748B" w:rsidRDefault="00682388" w:rsidP="006823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A5CD2" w:rsidRPr="0003748B" w14:paraId="705CCE94" w14:textId="77777777" w:rsidTr="00250575">
        <w:tc>
          <w:tcPr>
            <w:tcW w:w="3870" w:type="dxa"/>
          </w:tcPr>
          <w:p w14:paraId="16FC095B" w14:textId="77777777" w:rsidR="00CA5CD2" w:rsidRPr="0003748B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โอนเงินลงทุนในบริษัทร่วมเป็นสินทรัพย์</w:t>
            </w:r>
          </w:p>
          <w:p w14:paraId="5DFF9550" w14:textId="77777777" w:rsidR="00CA5CD2" w:rsidRPr="0003748B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ไม่หมุนเวียนที่จัดประเภทเป็นสินทรัพย์ที่ถือ</w:t>
            </w:r>
          </w:p>
          <w:p w14:paraId="3110132D" w14:textId="77777777" w:rsidR="00CA5CD2" w:rsidRPr="0003748B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ไว้เพื่อขาย</w:t>
            </w:r>
          </w:p>
        </w:tc>
        <w:tc>
          <w:tcPr>
            <w:tcW w:w="1260" w:type="dxa"/>
            <w:gridSpan w:val="2"/>
          </w:tcPr>
          <w:p w14:paraId="0E6549F6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64EDFAA3" w14:textId="77777777" w:rsidR="00682388" w:rsidRPr="0003748B" w:rsidRDefault="00682388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1D1094EC" w14:textId="18B52472" w:rsidR="00682388" w:rsidRPr="0003748B" w:rsidRDefault="00682388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DDD9B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A9B3BCF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50522607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7A89AC5D" w14:textId="78C8B537" w:rsidR="00CA5CD2" w:rsidRPr="0003748B" w:rsidRDefault="00B155C9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A6531D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CF4598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33ADABB1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28A0661E" w14:textId="0FC3A601" w:rsidR="00CA5CD2" w:rsidRPr="0003748B" w:rsidRDefault="00B60E9A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7A44F2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69B3CCA8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31BF3395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0F2A99D9" w14:textId="5C76F9D0" w:rsidR="00CA5CD2" w:rsidRPr="0003748B" w:rsidRDefault="00B155C9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A5CD2" w:rsidRPr="0003748B" w14:paraId="7DA85C2A" w14:textId="77777777" w:rsidTr="00250575">
        <w:trPr>
          <w:trHeight w:hRule="exact" w:val="408"/>
        </w:trPr>
        <w:tc>
          <w:tcPr>
            <w:tcW w:w="3870" w:type="dxa"/>
            <w:shd w:val="clear" w:color="auto" w:fill="auto"/>
          </w:tcPr>
          <w:p w14:paraId="7D11E3CA" w14:textId="44C904D7" w:rsidR="00CA5CD2" w:rsidRPr="0003748B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CA8CE" w14:textId="6EC03DDB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82388"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27C4BA62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F0962" w14:textId="2A9F1656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A5CD2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70" w:type="dxa"/>
            <w:shd w:val="clear" w:color="auto" w:fill="auto"/>
          </w:tcPr>
          <w:p w14:paraId="4487CEE4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8D5F3" w14:textId="185ED4A9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36" w:type="dxa"/>
            <w:shd w:val="clear" w:color="auto" w:fill="auto"/>
          </w:tcPr>
          <w:p w14:paraId="38D48BF1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96D06" w14:textId="6D598480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  <w:tr w:rsidR="003B77D5" w:rsidRPr="0015504D" w14:paraId="7EC6308A" w14:textId="77777777" w:rsidTr="00250575">
        <w:tc>
          <w:tcPr>
            <w:tcW w:w="3870" w:type="dxa"/>
          </w:tcPr>
          <w:p w14:paraId="6C49B235" w14:textId="77777777" w:rsidR="003B77D5" w:rsidRPr="0015504D" w:rsidRDefault="003B77D5" w:rsidP="00FE3F8B">
            <w:pPr>
              <w:ind w:right="-46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gridSpan w:val="2"/>
          </w:tcPr>
          <w:p w14:paraId="62469C0E" w14:textId="77777777" w:rsidR="003B77D5" w:rsidRPr="0015504D" w:rsidRDefault="003B77D5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49DDA837" w14:textId="77777777" w:rsidR="003B77D5" w:rsidRPr="0015504D" w:rsidRDefault="003B77D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78B2BBB" w14:textId="77777777" w:rsidR="003B77D5" w:rsidRPr="0015504D" w:rsidRDefault="003B77D5" w:rsidP="00FE3F8B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1199867" w14:textId="77777777" w:rsidR="003B77D5" w:rsidRPr="0015504D" w:rsidRDefault="003B77D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260" w:type="dxa"/>
          </w:tcPr>
          <w:p w14:paraId="1DF85760" w14:textId="77777777" w:rsidR="003B77D5" w:rsidRPr="0015504D" w:rsidRDefault="003B77D5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</w:tcPr>
          <w:p w14:paraId="5B3CBAF1" w14:textId="77777777" w:rsidR="003B77D5" w:rsidRPr="0015504D" w:rsidRDefault="003B77D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204" w:type="dxa"/>
          </w:tcPr>
          <w:p w14:paraId="43DC8AD0" w14:textId="77777777" w:rsidR="003B77D5" w:rsidRPr="0015504D" w:rsidRDefault="003B77D5" w:rsidP="00FE3F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15" w:right="-115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CA5CD2" w:rsidRPr="0003748B" w14:paraId="228D1E11" w14:textId="77777777" w:rsidTr="00250575">
        <w:tc>
          <w:tcPr>
            <w:tcW w:w="3870" w:type="dxa"/>
          </w:tcPr>
          <w:p w14:paraId="57FA6A0D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3CC3578E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2AC7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F2ED1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3DCBF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8568B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1ACCD16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44C6D9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A5CD2" w:rsidRPr="0003748B" w14:paraId="59427ED8" w14:textId="77777777" w:rsidTr="00250575">
        <w:tc>
          <w:tcPr>
            <w:tcW w:w="3870" w:type="dxa"/>
          </w:tcPr>
          <w:p w14:paraId="1AC74499" w14:textId="755AC20C" w:rsidR="00CA5CD2" w:rsidRPr="0003748B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99F73ED" w14:textId="3F171265" w:rsidR="00CA5CD2" w:rsidRPr="0003748B" w:rsidRDefault="00AD321B" w:rsidP="00C57EB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52F3CD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DD39B" w14:textId="2A7237BF" w:rsidR="00CA5CD2" w:rsidRPr="0003748B" w:rsidRDefault="00AD321B" w:rsidP="00C57E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EEBB06E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C64F9" w14:textId="2076113D" w:rsidR="00CA5CD2" w:rsidRPr="0003748B" w:rsidRDefault="00682388" w:rsidP="00C57E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1A656B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BB1A638" w14:textId="2FA506BD" w:rsidR="00CA5CD2" w:rsidRPr="0003748B" w:rsidRDefault="00AD321B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82388" w:rsidRPr="0003748B" w14:paraId="191FF41D" w14:textId="77777777" w:rsidTr="00250575">
        <w:tc>
          <w:tcPr>
            <w:tcW w:w="3870" w:type="dxa"/>
          </w:tcPr>
          <w:p w14:paraId="7B8F244E" w14:textId="4C0BD7B9" w:rsidR="00682388" w:rsidRPr="0003748B" w:rsidRDefault="00682388" w:rsidP="00682388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D70C73C" w14:textId="10CA477F" w:rsidR="00682388" w:rsidRPr="0003748B" w:rsidRDefault="00AD321B" w:rsidP="0068238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2A982F3A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588329" w14:textId="5EA59A17" w:rsidR="00682388" w:rsidRPr="0003748B" w:rsidRDefault="00D717A0" w:rsidP="0068238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AC937B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A2E2D9" w14:textId="282E97C8" w:rsidR="00682388" w:rsidRPr="0003748B" w:rsidRDefault="00AD321B" w:rsidP="0068238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63E580C3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89A230" w14:textId="0D48EBD0" w:rsidR="00682388" w:rsidRPr="0003748B" w:rsidRDefault="00682388" w:rsidP="006823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03748B" w14:paraId="78498300" w14:textId="77777777" w:rsidTr="00250575">
        <w:tc>
          <w:tcPr>
            <w:tcW w:w="3870" w:type="dxa"/>
          </w:tcPr>
          <w:p w14:paraId="67090FC4" w14:textId="3E8FBD31" w:rsidR="00CA5CD2" w:rsidRPr="0003748B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ส่วนแบ่งกำไรของการร่วมค้า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61AEB03D" w14:textId="6B2129E6" w:rsidR="00CA5CD2" w:rsidRPr="0003748B" w:rsidRDefault="00AD321B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5ABEC6E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99EA64" w14:textId="4AF93090" w:rsidR="00CA5CD2" w:rsidRPr="0003748B" w:rsidRDefault="00AD321B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EC1BB2C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364D58" w14:textId="77777777" w:rsidR="00CA5CD2" w:rsidRPr="0003748B" w:rsidRDefault="00CA5CD2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341F1F3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EBCDF8" w14:textId="77777777" w:rsidR="00CA5CD2" w:rsidRPr="0003748B" w:rsidRDefault="00CA5CD2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A5CD2" w:rsidRPr="0003748B" w14:paraId="78545C8B" w14:textId="77777777" w:rsidTr="00250575">
        <w:tc>
          <w:tcPr>
            <w:tcW w:w="3870" w:type="dxa"/>
          </w:tcPr>
          <w:p w14:paraId="37338406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4E5C98BF" w14:textId="04F45CC0" w:rsidR="00CA5CD2" w:rsidRPr="0003748B" w:rsidRDefault="00682388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5CA490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20599" w14:textId="34F060C7" w:rsidR="00CA5CD2" w:rsidRPr="0003748B" w:rsidRDefault="00A75234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3D9DE4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DF0F76" w14:textId="77777777" w:rsidR="00CA5CD2" w:rsidRPr="0003748B" w:rsidRDefault="00CA5CD2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C6127B1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3C74AA" w14:textId="77777777" w:rsidR="00CA5CD2" w:rsidRPr="0003748B" w:rsidRDefault="00CA5CD2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F15E5" w:rsidRPr="0003748B" w14:paraId="4F3435C1" w14:textId="77777777" w:rsidTr="00250575">
        <w:tc>
          <w:tcPr>
            <w:tcW w:w="3870" w:type="dxa"/>
          </w:tcPr>
          <w:p w14:paraId="7B17C667" w14:textId="77777777" w:rsidR="005F15E5" w:rsidRPr="0003748B" w:rsidRDefault="005F15E5" w:rsidP="005F15E5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โอนค่าเผื่อการด้อยค่าในการร่วมค้าไป</w:t>
            </w:r>
          </w:p>
          <w:p w14:paraId="2744CC49" w14:textId="5A235228" w:rsidR="005F15E5" w:rsidRPr="0003748B" w:rsidRDefault="005F15E5" w:rsidP="005F15E5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สินทรัพย์ทางการเงินไม่หมุนเวียนอื่น</w:t>
            </w:r>
          </w:p>
        </w:tc>
        <w:tc>
          <w:tcPr>
            <w:tcW w:w="1260" w:type="dxa"/>
            <w:gridSpan w:val="2"/>
          </w:tcPr>
          <w:p w14:paraId="139694B5" w14:textId="77777777" w:rsidR="005F15E5" w:rsidRPr="0003748B" w:rsidRDefault="005F15E5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55DC458" w14:textId="12D39F2D" w:rsidR="00682388" w:rsidRPr="0003748B" w:rsidRDefault="00682388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4223CF" w14:textId="77777777" w:rsidR="005F15E5" w:rsidRPr="0003748B" w:rsidRDefault="005F15E5" w:rsidP="005F1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F537B7" w14:textId="77777777" w:rsidR="005F15E5" w:rsidRPr="0003748B" w:rsidRDefault="005F15E5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09648CC0" w14:textId="3A556073" w:rsidR="005F15E5" w:rsidRPr="0003748B" w:rsidRDefault="00AD321B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71785F57" w14:textId="77777777" w:rsidR="005F15E5" w:rsidRPr="0003748B" w:rsidRDefault="005F15E5" w:rsidP="005F1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C5BE73" w14:textId="77777777" w:rsidR="005F15E5" w:rsidRPr="0003748B" w:rsidRDefault="005F15E5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1EE7249" w14:textId="5628214F" w:rsidR="00682388" w:rsidRPr="0003748B" w:rsidRDefault="00682388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A320BB" w14:textId="77777777" w:rsidR="005F15E5" w:rsidRPr="0003748B" w:rsidRDefault="005F15E5" w:rsidP="005F1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50F3E9" w14:textId="77777777" w:rsidR="005F15E5" w:rsidRPr="0003748B" w:rsidRDefault="005F15E5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442B60FA" w14:textId="6246527D" w:rsidR="005F15E5" w:rsidRPr="0003748B" w:rsidRDefault="00AD321B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4D44F9" w:rsidRPr="0003748B" w14:paraId="5FBA05D7" w14:textId="77777777" w:rsidTr="00250575">
        <w:tc>
          <w:tcPr>
            <w:tcW w:w="3870" w:type="dxa"/>
          </w:tcPr>
          <w:p w14:paraId="0CF50758" w14:textId="63764B18" w:rsidR="004D44F9" w:rsidRPr="0003748B" w:rsidRDefault="004D44F9" w:rsidP="00FE3F8B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260" w:type="dxa"/>
            <w:gridSpan w:val="2"/>
          </w:tcPr>
          <w:p w14:paraId="2F277EEE" w14:textId="296390D5" w:rsidR="004D44F9" w:rsidRPr="0003748B" w:rsidRDefault="00682388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3D40A3" w14:textId="77777777" w:rsidR="004D44F9" w:rsidRPr="0003748B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56E53" w14:textId="582022EE" w:rsidR="004D44F9" w:rsidRPr="0003748B" w:rsidRDefault="00A75234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C6606F" w14:textId="77777777" w:rsidR="004D44F9" w:rsidRPr="0003748B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E6CF2" w14:textId="0EB706AB" w:rsidR="004D44F9" w:rsidRPr="0003748B" w:rsidRDefault="00682388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566BF6" w14:textId="77777777" w:rsidR="004D44F9" w:rsidRPr="0003748B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78935C" w14:textId="7A8200AA" w:rsidR="004D44F9" w:rsidRPr="0003748B" w:rsidRDefault="00A75234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A5CD2" w:rsidRPr="0003748B" w14:paraId="031D1884" w14:textId="77777777" w:rsidTr="00250575">
        <w:tc>
          <w:tcPr>
            <w:tcW w:w="3870" w:type="dxa"/>
          </w:tcPr>
          <w:p w14:paraId="00374F93" w14:textId="7642CB32" w:rsidR="00CA5CD2" w:rsidRPr="0003748B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47059" w14:textId="1775003B" w:rsidR="00CA5CD2" w:rsidRPr="0003748B" w:rsidRDefault="00AD321B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1086FE26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D0A450" w14:textId="2126B798" w:rsidR="00CA5CD2" w:rsidRPr="0003748B" w:rsidRDefault="00AD321B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03C66DB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42B893" w14:textId="649E31AF" w:rsidR="00CA5CD2" w:rsidRPr="0003748B" w:rsidRDefault="00AD321B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</w:tcPr>
          <w:p w14:paraId="72AFB125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92BDF29" w14:textId="5FAD4923" w:rsidR="00CA5CD2" w:rsidRPr="0003748B" w:rsidRDefault="00A75234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25D27" w:rsidRPr="0003748B" w14:paraId="7D4BF718" w14:textId="77777777" w:rsidTr="00250575">
        <w:tc>
          <w:tcPr>
            <w:tcW w:w="3870" w:type="dxa"/>
          </w:tcPr>
          <w:p w14:paraId="3F0AE4DE" w14:textId="77777777" w:rsidR="00425D27" w:rsidRPr="0003748B" w:rsidRDefault="00425D27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FFADFE8" w14:textId="77777777" w:rsidR="00425D27" w:rsidRPr="0003748B" w:rsidRDefault="00425D27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6C9727" w14:textId="77777777" w:rsidR="00425D27" w:rsidRPr="0003748B" w:rsidRDefault="00425D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FA522" w14:textId="77777777" w:rsidR="00425D27" w:rsidRPr="0003748B" w:rsidRDefault="00425D27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9EEDD6" w14:textId="77777777" w:rsidR="00425D27" w:rsidRPr="0003748B" w:rsidRDefault="00425D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6CE1D" w14:textId="77777777" w:rsidR="00425D27" w:rsidRPr="0003748B" w:rsidRDefault="00425D27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BEDD7D3" w14:textId="77777777" w:rsidR="00425D27" w:rsidRPr="0003748B" w:rsidRDefault="00425D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7D705A" w14:textId="77777777" w:rsidR="00425D27" w:rsidRPr="0003748B" w:rsidRDefault="00425D27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A5CD2" w:rsidRPr="0003748B" w14:paraId="17CA6CE6" w14:textId="77777777" w:rsidTr="00250575">
        <w:tc>
          <w:tcPr>
            <w:tcW w:w="3870" w:type="dxa"/>
          </w:tcPr>
          <w:p w14:paraId="2D53AED0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260" w:type="dxa"/>
            <w:gridSpan w:val="2"/>
          </w:tcPr>
          <w:p w14:paraId="7E66364E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3E38E3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91B55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3A4E91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4DD7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8117221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54298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A5CD2" w:rsidRPr="0003748B" w14:paraId="43CE94B9" w14:textId="77777777" w:rsidTr="00250575">
        <w:tc>
          <w:tcPr>
            <w:tcW w:w="3870" w:type="dxa"/>
          </w:tcPr>
          <w:p w14:paraId="4BC07E42" w14:textId="461A7FC6" w:rsidR="00CA5CD2" w:rsidRPr="0003748B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32B8877D" w14:textId="55E09ECF" w:rsidR="00CA5CD2" w:rsidRPr="0003748B" w:rsidRDefault="00AD321B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82388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70" w:type="dxa"/>
          </w:tcPr>
          <w:p w14:paraId="6C329442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6E9D9D" w14:textId="2264F36F" w:rsidR="00CA5CD2" w:rsidRPr="0003748B" w:rsidRDefault="00AD321B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70" w:type="dxa"/>
          </w:tcPr>
          <w:p w14:paraId="0DA170C5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6FFC3A" w14:textId="35636A5F" w:rsidR="00CA5CD2" w:rsidRPr="0003748B" w:rsidRDefault="00AD321B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36" w:type="dxa"/>
          </w:tcPr>
          <w:p w14:paraId="342BFB90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5E8986" w14:textId="609979F3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867</w:t>
            </w:r>
          </w:p>
        </w:tc>
      </w:tr>
      <w:tr w:rsidR="00CA5CD2" w:rsidRPr="0003748B" w14:paraId="46C58101" w14:textId="77777777" w:rsidTr="00250575">
        <w:tc>
          <w:tcPr>
            <w:tcW w:w="3870" w:type="dxa"/>
          </w:tcPr>
          <w:p w14:paraId="672C5C24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2BD7B03D" w14:textId="3BBA14B3" w:rsidR="00CA5CD2" w:rsidRPr="0003748B" w:rsidRDefault="00AD321B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0C90E1DD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359CA0" w14:textId="0C84B744" w:rsidR="00CA5CD2" w:rsidRPr="0003748B" w:rsidRDefault="00AD321B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7CC66895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A720C0" w14:textId="732A7DFB" w:rsidR="00CA5CD2" w:rsidRPr="0003748B" w:rsidRDefault="00AD321B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40A05312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9FB3E7" w14:textId="30E7353F" w:rsidR="00CA5CD2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60</w:t>
            </w:r>
          </w:p>
        </w:tc>
      </w:tr>
      <w:tr w:rsidR="00CA5CD2" w:rsidRPr="0003748B" w14:paraId="386CBFBF" w14:textId="77777777" w:rsidTr="00250575">
        <w:tc>
          <w:tcPr>
            <w:tcW w:w="3870" w:type="dxa"/>
          </w:tcPr>
          <w:p w14:paraId="21F2E645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ส่วนแบ่งกำไรของบริษัทร่วมและ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การร่วมค้า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4B16568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77E7AB78" w14:textId="3DC698D3" w:rsidR="00682388" w:rsidRPr="0003748B" w:rsidRDefault="00AD321B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</w:tcPr>
          <w:p w14:paraId="0DAA164E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65D9D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47E2417A" w14:textId="28C16C1E" w:rsidR="00CA5CD2" w:rsidRPr="0003748B" w:rsidRDefault="00AD321B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  <w:tc>
          <w:tcPr>
            <w:tcW w:w="270" w:type="dxa"/>
          </w:tcPr>
          <w:p w14:paraId="4DF6BF4F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61950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0D5BCD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BA9FCF" w14:textId="77777777" w:rsidR="00CA5CD2" w:rsidRPr="0003748B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C918CE8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  <w:p w14:paraId="26D79B47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03748B" w14:paraId="1A27E561" w14:textId="77777777" w:rsidTr="00250575">
        <w:tc>
          <w:tcPr>
            <w:tcW w:w="3870" w:type="dxa"/>
          </w:tcPr>
          <w:p w14:paraId="3F04CAC5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35E3ACE0" w14:textId="1A342F59" w:rsidR="00CA5CD2" w:rsidRPr="0003748B" w:rsidRDefault="00682388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6BE7E3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BD97E" w14:textId="5ED04580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639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C36B2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F2695F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C12FD0" w14:textId="77777777" w:rsidR="00CA5CD2" w:rsidRPr="0003748B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E541149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03748B" w14:paraId="32650A80" w14:textId="77777777" w:rsidTr="00250575">
        <w:tc>
          <w:tcPr>
            <w:tcW w:w="3870" w:type="dxa"/>
          </w:tcPr>
          <w:p w14:paraId="07977523" w14:textId="77777777" w:rsidR="00CA5CD2" w:rsidRPr="0003748B" w:rsidRDefault="00CA5CD2" w:rsidP="00FE3F8B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60" w:type="dxa"/>
            <w:gridSpan w:val="2"/>
          </w:tcPr>
          <w:p w14:paraId="58756A59" w14:textId="2E3A75EA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7DBFBC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315C40" w14:textId="4572B275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ACCBA2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0CCB2A" w14:textId="57752E01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DABE68" w14:textId="77777777" w:rsidR="00CA5CD2" w:rsidRPr="0003748B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5C785CE" w14:textId="1215554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</w:tc>
      </w:tr>
      <w:tr w:rsidR="00682388" w:rsidRPr="0003748B" w14:paraId="7D7D1169" w14:textId="77777777" w:rsidTr="00250575">
        <w:tc>
          <w:tcPr>
            <w:tcW w:w="3870" w:type="dxa"/>
          </w:tcPr>
          <w:p w14:paraId="183935B6" w14:textId="1D436A50" w:rsidR="00682388" w:rsidRPr="0003748B" w:rsidRDefault="00682388" w:rsidP="00682388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65CE3EF0" w14:textId="0514B4DE" w:rsidR="00682388" w:rsidRPr="0003748B" w:rsidRDefault="00682388" w:rsidP="0068238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516364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5EC3E1" w14:textId="74BCC609" w:rsidR="00682388" w:rsidRPr="0003748B" w:rsidRDefault="00682388" w:rsidP="0068238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8D4C55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B61832" w14:textId="5F1BF068" w:rsidR="00682388" w:rsidRPr="0003748B" w:rsidRDefault="00682388" w:rsidP="0068238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2CAFC4C" w14:textId="77777777" w:rsidR="00682388" w:rsidRPr="0003748B" w:rsidRDefault="00682388" w:rsidP="00682388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203DCA0D" w14:textId="4E27DEC7" w:rsidR="00682388" w:rsidRPr="0003748B" w:rsidRDefault="00682388" w:rsidP="006823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82388" w:rsidRPr="0003748B" w14:paraId="2E44DD3F" w14:textId="77777777" w:rsidTr="00250575">
        <w:tc>
          <w:tcPr>
            <w:tcW w:w="3870" w:type="dxa"/>
          </w:tcPr>
          <w:p w14:paraId="61360502" w14:textId="6A9A4ADD" w:rsidR="00682388" w:rsidRPr="0003748B" w:rsidRDefault="00682388" w:rsidP="00682388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706B180B" w14:textId="0F39CD14" w:rsidR="00682388" w:rsidRPr="0003748B" w:rsidRDefault="00AD321B" w:rsidP="0068238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7865F52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03BA68" w14:textId="2052042D" w:rsidR="00682388" w:rsidRPr="0003748B" w:rsidRDefault="00682388" w:rsidP="0068238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131E04" w14:textId="77777777" w:rsidR="00682388" w:rsidRPr="0003748B" w:rsidRDefault="00682388" w:rsidP="006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73716C" w14:textId="562F5EC6" w:rsidR="00682388" w:rsidRPr="0003748B" w:rsidRDefault="00AD321B" w:rsidP="0068238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36D2FA5A" w14:textId="77777777" w:rsidR="00682388" w:rsidRPr="0003748B" w:rsidRDefault="00682388" w:rsidP="00682388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6DB186C" w14:textId="41AB6FAA" w:rsidR="00682388" w:rsidRPr="0003748B" w:rsidRDefault="00682388" w:rsidP="006823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A5CD2" w:rsidRPr="0003748B" w14:paraId="31070DCF" w14:textId="77777777" w:rsidTr="00250575">
        <w:tc>
          <w:tcPr>
            <w:tcW w:w="3870" w:type="dxa"/>
          </w:tcPr>
          <w:p w14:paraId="6950A218" w14:textId="77777777" w:rsidR="00CA5CD2" w:rsidRPr="0003748B" w:rsidRDefault="00CA5CD2" w:rsidP="00FE3F8B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โอนเงินลงทุนในบริษัทร่วมเป็นสินทรัพย์</w:t>
            </w:r>
          </w:p>
          <w:p w14:paraId="55676B81" w14:textId="77777777" w:rsidR="00CA5CD2" w:rsidRPr="0003748B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ไม่หมุนเวียนที่จัดประเภทเป็นสินทรัพย์ที่ถือ</w:t>
            </w:r>
          </w:p>
          <w:p w14:paraId="7B940635" w14:textId="77777777" w:rsidR="00CA5CD2" w:rsidRPr="0003748B" w:rsidRDefault="00CA5CD2" w:rsidP="00FE3F8B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ไว้เพื่อขาย</w:t>
            </w:r>
          </w:p>
        </w:tc>
        <w:tc>
          <w:tcPr>
            <w:tcW w:w="1260" w:type="dxa"/>
            <w:gridSpan w:val="2"/>
          </w:tcPr>
          <w:p w14:paraId="7B4F3F6F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AE3A973" w14:textId="77777777" w:rsidR="00682388" w:rsidRPr="0003748B" w:rsidRDefault="00682388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C588BA7" w14:textId="7AE86974" w:rsidR="00682388" w:rsidRPr="0003748B" w:rsidRDefault="00682388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F27D6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1BC4C" w14:textId="77777777" w:rsidR="00CA5CD2" w:rsidRPr="0003748B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3618E52" w14:textId="77777777" w:rsidR="00CA5CD2" w:rsidRPr="0003748B" w:rsidRDefault="00CA5CD2" w:rsidP="00FE3F8B">
            <w:pPr>
              <w:pStyle w:val="a1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09DAA0C" w14:textId="61520DFC" w:rsidR="00CA5CD2" w:rsidRPr="0003748B" w:rsidRDefault="00E6623A" w:rsidP="006B4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91420F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DDE96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04096C" w14:textId="77777777" w:rsidR="00682388" w:rsidRPr="0003748B" w:rsidRDefault="00682388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0B9A563" w14:textId="78EA2529" w:rsidR="00682388" w:rsidRPr="0003748B" w:rsidRDefault="00682388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D0AAE85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D5D8FE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4FF25659" w14:textId="77777777" w:rsidR="00CA5CD2" w:rsidRPr="0003748B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EE77883" w14:textId="730FCBB7" w:rsidR="00CA5CD2" w:rsidRPr="0003748B" w:rsidRDefault="00D717A0" w:rsidP="006B433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eastAsia="zh-CN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zh-CN"/>
              </w:rPr>
              <w:t>100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zh-CN"/>
              </w:rPr>
              <w:t>)</w:t>
            </w:r>
          </w:p>
        </w:tc>
      </w:tr>
      <w:tr w:rsidR="00CA5CD2" w:rsidRPr="0003748B" w14:paraId="565210EF" w14:textId="77777777" w:rsidTr="00250575">
        <w:tc>
          <w:tcPr>
            <w:tcW w:w="3870" w:type="dxa"/>
          </w:tcPr>
          <w:p w14:paraId="4017F4C5" w14:textId="77777777" w:rsidR="00B30AC0" w:rsidRPr="0003748B" w:rsidRDefault="00B903DA" w:rsidP="00FE3F8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B30AC0" w:rsidRPr="0003748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  <w:r w:rsidR="00B30AC0" w:rsidRPr="0003748B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  <w:p w14:paraId="62309DBC" w14:textId="54049B4D" w:rsidR="00CA5CD2" w:rsidRPr="0003748B" w:rsidRDefault="00B30AC0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สินทรัพย์ทาง</w:t>
            </w:r>
            <w:r w:rsidR="00B903DA" w:rsidRPr="0003748B">
              <w:rPr>
                <w:rFonts w:ascii="Angsana New" w:hAnsi="Angsana New" w:hint="cs"/>
                <w:sz w:val="30"/>
                <w:szCs w:val="30"/>
                <w:cs/>
              </w:rPr>
              <w:t>การเงินไม่หมุนเวียนอื่น</w:t>
            </w:r>
          </w:p>
        </w:tc>
        <w:tc>
          <w:tcPr>
            <w:tcW w:w="1260" w:type="dxa"/>
            <w:gridSpan w:val="2"/>
          </w:tcPr>
          <w:p w14:paraId="65C8C00A" w14:textId="77777777" w:rsidR="00B903DA" w:rsidRPr="0003748B" w:rsidRDefault="00B903DA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202C22" w14:textId="617C321F" w:rsidR="00682388" w:rsidRPr="0003748B" w:rsidRDefault="00682388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4A085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0A039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3A2ED257" w14:textId="7AA7290E" w:rsidR="00B903DA" w:rsidRPr="0003748B" w:rsidRDefault="00AD321B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</w:tcPr>
          <w:p w14:paraId="31481A30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F087E" w14:textId="77777777" w:rsidR="00B903DA" w:rsidRPr="0003748B" w:rsidRDefault="00B903DA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6218153" w14:textId="74A58B42" w:rsidR="00682388" w:rsidRPr="0003748B" w:rsidRDefault="00682388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E6B177B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6BF6E2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2D70AAB8" w14:textId="79CE5A36" w:rsidR="00B903DA" w:rsidRPr="0003748B" w:rsidRDefault="00AD321B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4D44F9" w:rsidRPr="0003748B" w14:paraId="6740EE7D" w14:textId="77777777" w:rsidTr="00250575">
        <w:tc>
          <w:tcPr>
            <w:tcW w:w="3870" w:type="dxa"/>
          </w:tcPr>
          <w:p w14:paraId="23BE8556" w14:textId="5FBB1C7A" w:rsidR="004D44F9" w:rsidRPr="0003748B" w:rsidRDefault="004D44F9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260" w:type="dxa"/>
            <w:gridSpan w:val="2"/>
          </w:tcPr>
          <w:p w14:paraId="5F0DEC5D" w14:textId="68CCD655" w:rsidR="004D44F9" w:rsidRPr="0003748B" w:rsidRDefault="00682388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318780" w14:textId="77777777" w:rsidR="004D44F9" w:rsidRPr="0003748B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27F990" w14:textId="6AFB9B61" w:rsidR="004D44F9" w:rsidRPr="0003748B" w:rsidRDefault="00E6623A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9DEEC3" w14:textId="77777777" w:rsidR="004D44F9" w:rsidRPr="0003748B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DDACF3" w14:textId="718ECEB4" w:rsidR="004D44F9" w:rsidRPr="0003748B" w:rsidRDefault="00682388" w:rsidP="006B4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3408E5D" w14:textId="77777777" w:rsidR="004D44F9" w:rsidRPr="0003748B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A26671" w14:textId="70C0B52C" w:rsidR="004D44F9" w:rsidRPr="0003748B" w:rsidRDefault="00E6623A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A5CD2" w:rsidRPr="0003748B" w14:paraId="2A01F4DB" w14:textId="77777777" w:rsidTr="00250575">
        <w:tc>
          <w:tcPr>
            <w:tcW w:w="3870" w:type="dxa"/>
          </w:tcPr>
          <w:p w14:paraId="50208325" w14:textId="523F6B36" w:rsidR="00CA5CD2" w:rsidRPr="0003748B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540679" w14:textId="4FD122E8" w:rsidR="00CA5CD2" w:rsidRPr="0003748B" w:rsidRDefault="00AD321B" w:rsidP="006B4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8414C"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5489163D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270A89" w14:textId="329FED87" w:rsidR="00CA5CD2" w:rsidRPr="0003748B" w:rsidRDefault="00AD321B" w:rsidP="006B4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A5CD2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70" w:type="dxa"/>
          </w:tcPr>
          <w:p w14:paraId="36CC0495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D8A7A9" w14:textId="2A3B5687" w:rsidR="00CA5CD2" w:rsidRPr="0003748B" w:rsidRDefault="00AD321B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236" w:type="dxa"/>
          </w:tcPr>
          <w:p w14:paraId="51A4EEF0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F6F4049" w14:textId="0050B900" w:rsidR="00CA5CD2" w:rsidRPr="0003748B" w:rsidRDefault="00AD321B" w:rsidP="006B433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</w:tbl>
    <w:p w14:paraId="3EF64393" w14:textId="77777777" w:rsidR="006022AF" w:rsidRPr="0003748B" w:rsidRDefault="006022AF" w:rsidP="003609A4">
      <w:pPr>
        <w:pStyle w:val="BodyText2"/>
        <w:spacing w:line="240" w:lineRule="atLeast"/>
        <w:ind w:right="-45"/>
        <w:jc w:val="thaiDistribute"/>
        <w:rPr>
          <w:b/>
          <w:bCs/>
          <w:i/>
          <w:iCs/>
          <w:u w:val="single"/>
          <w:lang w:val="en-US"/>
        </w:rPr>
      </w:pPr>
    </w:p>
    <w:p w14:paraId="384110D2" w14:textId="7DDFFAC1" w:rsidR="00132939" w:rsidRPr="0003748B" w:rsidRDefault="00AD321B" w:rsidP="00FE3F8B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  <w:r w:rsidRPr="00AD321B">
        <w:rPr>
          <w:b/>
          <w:bCs/>
          <w:i/>
          <w:iCs/>
          <w:u w:val="single"/>
          <w:lang w:val="en-US"/>
        </w:rPr>
        <w:t>256</w:t>
      </w:r>
      <w:r w:rsidRPr="00AD321B">
        <w:rPr>
          <w:rFonts w:hint="cs"/>
          <w:b/>
          <w:bCs/>
          <w:i/>
          <w:iCs/>
          <w:u w:val="single"/>
          <w:lang w:val="en-US"/>
        </w:rPr>
        <w:t>7</w:t>
      </w:r>
    </w:p>
    <w:p w14:paraId="7FDA3CC0" w14:textId="77777777" w:rsidR="00901E1C" w:rsidRPr="003B77D5" w:rsidRDefault="00901E1C" w:rsidP="0090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lang w:val="en-GB"/>
        </w:rPr>
      </w:pPr>
    </w:p>
    <w:p w14:paraId="7060D979" w14:textId="6DDEAD6C" w:rsidR="00901E1C" w:rsidRPr="0003748B" w:rsidRDefault="00901E1C" w:rsidP="0090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  <w:lang w:val="en-GB"/>
        </w:rPr>
        <w:t>ในเดือนกันยายน</w:t>
      </w:r>
      <w:r w:rsidR="007B0E8D" w:rsidRPr="0003748B">
        <w:rPr>
          <w:rFonts w:ascii="Angsana New" w:hAnsi="Angsana New"/>
          <w:sz w:val="30"/>
          <w:szCs w:val="30"/>
          <w:lang w:val="en-GB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2567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กิจการร่วมค้า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แอลบีเอส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ซึ่งเป็นการร่วมค้าของบริษัท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ได้เรียกชำระเงิน</w:t>
      </w:r>
      <w:r w:rsidR="003A6471" w:rsidRPr="0003748B">
        <w:rPr>
          <w:rFonts w:ascii="Angsana New" w:hAnsi="Angsana New" w:hint="cs"/>
          <w:sz w:val="30"/>
          <w:szCs w:val="30"/>
          <w:cs/>
          <w:lang w:val="en-GB"/>
        </w:rPr>
        <w:t>ลงทุน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เพื่อใช้สำหรับโครงการ โดยบริษัทได้ชำระเงินดังกล่าวตามสัดส่วนการร่วมงาน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ตามที่ระบุในสัญญากิจการร่วมค้า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ร้อยละ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40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เป็นจำนวน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32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="007B0E8D" w:rsidRPr="0003748B">
        <w:rPr>
          <w:rFonts w:ascii="Angsana New" w:hAnsi="Angsana New"/>
          <w:sz w:val="30"/>
          <w:szCs w:val="30"/>
          <w:lang w:val="en-GB"/>
        </w:rPr>
        <w:t xml:space="preserve"> </w:t>
      </w:r>
      <w:r w:rsidR="007B0E8D" w:rsidRPr="0003748B">
        <w:rPr>
          <w:rFonts w:ascii="Angsana New" w:hAnsi="Angsana New" w:hint="cs"/>
          <w:sz w:val="30"/>
          <w:szCs w:val="30"/>
          <w:cs/>
          <w:lang w:val="en-GB"/>
        </w:rPr>
        <w:t>ต่อมาในเดือนธันวาคม</w:t>
      </w:r>
      <w:r w:rsidR="007B0E8D" w:rsidRPr="0003748B">
        <w:rPr>
          <w:rFonts w:ascii="Angsana New" w:hAnsi="Angsana New"/>
          <w:sz w:val="30"/>
          <w:szCs w:val="30"/>
          <w:lang w:val="en-GB"/>
        </w:rPr>
        <w:t xml:space="preserve"> </w:t>
      </w:r>
      <w:r w:rsidR="007B0E8D" w:rsidRPr="0003748B">
        <w:rPr>
          <w:rFonts w:ascii="Angsana New" w:hAnsi="Angsana New" w:hint="cs"/>
          <w:sz w:val="30"/>
          <w:szCs w:val="30"/>
          <w:cs/>
          <w:lang w:val="en-GB"/>
        </w:rPr>
        <w:t>บริษัทได้รับคืนเงิน</w:t>
      </w:r>
      <w:r w:rsidR="003A6471" w:rsidRPr="0003748B">
        <w:rPr>
          <w:rFonts w:ascii="Angsana New" w:hAnsi="Angsana New" w:hint="cs"/>
          <w:sz w:val="30"/>
          <w:szCs w:val="30"/>
          <w:cs/>
          <w:lang w:val="en-GB"/>
        </w:rPr>
        <w:t>ลงทุนบางส่วนแล้ว</w:t>
      </w:r>
      <w:r w:rsidR="007B0E8D"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เป็นจำนวน </w:t>
      </w:r>
      <w:r w:rsidR="00AD321B" w:rsidRPr="00AD321B">
        <w:rPr>
          <w:rFonts w:ascii="Angsana New" w:hAnsi="Angsana New"/>
          <w:sz w:val="30"/>
          <w:szCs w:val="30"/>
        </w:rPr>
        <w:t>8</w:t>
      </w:r>
      <w:r w:rsidR="007B0E8D"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</w:t>
      </w:r>
    </w:p>
    <w:p w14:paraId="0158BD1A" w14:textId="77777777" w:rsidR="00901E1C" w:rsidRPr="003B77D5" w:rsidRDefault="00901E1C" w:rsidP="0090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lang w:val="en-GB"/>
        </w:rPr>
      </w:pPr>
    </w:p>
    <w:p w14:paraId="4CE237AA" w14:textId="04CDB332" w:rsidR="00901E1C" w:rsidRPr="0003748B" w:rsidRDefault="00901E1C" w:rsidP="0090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3748B">
        <w:rPr>
          <w:rFonts w:ascii="Angsana New" w:hAnsi="Angsana New" w:hint="cs"/>
          <w:sz w:val="30"/>
          <w:szCs w:val="30"/>
          <w:cs/>
          <w:lang w:val="en-GB"/>
        </w:rPr>
        <w:t>ในเดือนตุลาคม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2567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ซีเอชแอล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อีวี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จำกัด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ซึ่งเป็นบริษัทร่วมของบริษัท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ได้เพิ่มทุนจดทะเบียนจากจำนวน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33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ล้านบาท เป็นจำนวน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41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โดยทางบริษัทไม่ประสงค์จะใช้สิทธิ์เพิ่มทุนดังกล่าว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ส่งผลให้บริษัทมีสัดส่วนการถือหุ้นในบริษัทร่วมดังกล่าวลดลงจากร้อยละ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30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เป็นร้อยละ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25</w:t>
      </w:r>
      <w:r w:rsidR="005146A0"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ต่อมาบริษัทย่อยแห่งหนึ่งได้ซื้อหุ้นเพิ่มทุนดังกล่าวทั้งจำนวน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โดยมีสัดส่วนการถือหุ้นในบริษัทดังกล่าวร้อยละ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18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3748B">
        <w:rPr>
          <w:rFonts w:ascii="Angsana New" w:hAnsi="Angsana New"/>
          <w:sz w:val="30"/>
          <w:szCs w:val="30"/>
          <w:cs/>
          <w:lang w:val="en-GB"/>
        </w:rPr>
        <w:t>(</w:t>
      </w:r>
      <w:r w:rsidRPr="0003748B">
        <w:rPr>
          <w:rFonts w:ascii="Angsana New" w:hAnsi="Angsana New" w:hint="cs"/>
          <w:sz w:val="30"/>
          <w:szCs w:val="30"/>
          <w:cs/>
          <w:lang w:val="en-GB"/>
        </w:rPr>
        <w:t>สัดส่วนการถือหุ้นของกลุ่มบริษัทร้อยละ</w:t>
      </w:r>
      <w:r w:rsidRPr="000374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43</w:t>
      </w:r>
      <w:r w:rsidRPr="0003748B">
        <w:rPr>
          <w:rFonts w:ascii="Angsana New" w:hAnsi="Angsana New"/>
          <w:sz w:val="30"/>
          <w:szCs w:val="30"/>
          <w:cs/>
          <w:lang w:val="en-GB"/>
        </w:rPr>
        <w:t>)</w:t>
      </w:r>
    </w:p>
    <w:p w14:paraId="017EF508" w14:textId="5C4F28DA" w:rsidR="006B433C" w:rsidRPr="003B77D5" w:rsidRDefault="006B4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lang w:val="en-GB"/>
        </w:rPr>
      </w:pPr>
    </w:p>
    <w:p w14:paraId="5475765A" w14:textId="77777777" w:rsidR="0015504D" w:rsidRDefault="0015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u w:val="single"/>
          <w:lang w:eastAsia="x-none"/>
        </w:rPr>
      </w:pPr>
      <w:r>
        <w:rPr>
          <w:b/>
          <w:bCs/>
          <w:i/>
          <w:iCs/>
          <w:u w:val="single"/>
        </w:rPr>
        <w:br w:type="page"/>
      </w:r>
    </w:p>
    <w:p w14:paraId="5F587B70" w14:textId="58142A74" w:rsidR="006022AF" w:rsidRPr="0003748B" w:rsidRDefault="00AD321B" w:rsidP="006022AF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  <w:r w:rsidRPr="00AD321B">
        <w:rPr>
          <w:b/>
          <w:bCs/>
          <w:i/>
          <w:iCs/>
          <w:u w:val="single"/>
          <w:lang w:val="en-US"/>
        </w:rPr>
        <w:lastRenderedPageBreak/>
        <w:t>2566</w:t>
      </w:r>
    </w:p>
    <w:p w14:paraId="005B9B83" w14:textId="68B1FF1A" w:rsidR="00B903DA" w:rsidRPr="0015504D" w:rsidRDefault="00B903D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A622B0" w14:textId="003ECBD3" w:rsidR="002644BA" w:rsidRPr="0003748B" w:rsidRDefault="00B903DA" w:rsidP="003B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2566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บริษัทมีการปรับโครงสร้างการถือหุ้นใน </w:t>
      </w:r>
      <w:r w:rsidR="002644BA" w:rsidRPr="0003748B">
        <w:rPr>
          <w:rFonts w:ascii="Angsana New" w:hAnsi="Angsana New" w:hint="cs"/>
          <w:sz w:val="30"/>
          <w:szCs w:val="30"/>
        </w:rPr>
        <w:t xml:space="preserve">Campana Group Pte. Ltd. (Campana) </w:t>
      </w:r>
      <w:r w:rsidR="002644BA" w:rsidRPr="0003748B">
        <w:rPr>
          <w:rFonts w:ascii="Angsana New" w:hAnsi="Angsana New" w:hint="cs"/>
          <w:sz w:val="30"/>
          <w:szCs w:val="30"/>
          <w:cs/>
        </w:rPr>
        <w:t>ซึ่งเป็นเงินลงทุนของบริษัท ล็อกซเล่ย์ แอนด์ เอไอที โฮลดิ้ง จำกัด (</w:t>
      </w:r>
      <w:r w:rsidR="002644BA" w:rsidRPr="0003748B">
        <w:rPr>
          <w:rFonts w:ascii="Angsana New" w:hAnsi="Angsana New" w:hint="cs"/>
          <w:sz w:val="30"/>
          <w:szCs w:val="30"/>
        </w:rPr>
        <w:t xml:space="preserve">LAH) 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การร่วมค้าของบริษัทซึ่งบริษัทถือหุ้นร้อยละ </w:t>
      </w:r>
      <w:r w:rsidR="00AD321B" w:rsidRPr="00AD321B">
        <w:rPr>
          <w:rFonts w:ascii="Angsana New" w:hAnsi="Angsana New" w:hint="cs"/>
          <w:sz w:val="30"/>
          <w:szCs w:val="30"/>
        </w:rPr>
        <w:t>50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6B433C" w:rsidRPr="0003748B">
        <w:rPr>
          <w:rFonts w:ascii="Angsana New" w:hAnsi="Angsana New"/>
          <w:sz w:val="30"/>
          <w:szCs w:val="30"/>
        </w:rPr>
        <w:br/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มีจุดประสงค์ให้ผู้ร่วมค้าทั้ง </w:t>
      </w:r>
      <w:r w:rsidR="00AD321B" w:rsidRPr="00AD321B">
        <w:rPr>
          <w:rFonts w:ascii="Angsana New" w:hAnsi="Angsana New" w:hint="cs"/>
          <w:sz w:val="30"/>
          <w:szCs w:val="30"/>
        </w:rPr>
        <w:t>2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 บริษัท ถือเงินลงทุนในบริษัทดังกล่าวโดยตรงเนื่องจาก</w:t>
      </w:r>
      <w:r w:rsidR="00C62C1A" w:rsidRPr="0003748B">
        <w:rPr>
          <w:rFonts w:ascii="Angsana New" w:hAnsi="Angsana New"/>
          <w:sz w:val="30"/>
          <w:szCs w:val="30"/>
        </w:rPr>
        <w:t xml:space="preserve"> LAH 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ไม่ได้ดำเนินพาณิชยกิจหลักติดต่อกันหลายปี โดย </w:t>
      </w:r>
      <w:r w:rsidR="002644BA" w:rsidRPr="0003748B">
        <w:rPr>
          <w:rFonts w:ascii="Angsana New" w:hAnsi="Angsana New" w:hint="cs"/>
          <w:sz w:val="30"/>
          <w:szCs w:val="30"/>
        </w:rPr>
        <w:t xml:space="preserve">LAH 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ได้จำหน่ายเงินลงทุน </w:t>
      </w:r>
      <w:r w:rsidR="002644BA" w:rsidRPr="0003748B">
        <w:rPr>
          <w:rFonts w:ascii="Angsana New" w:hAnsi="Angsana New" w:hint="cs"/>
          <w:sz w:val="30"/>
          <w:szCs w:val="30"/>
        </w:rPr>
        <w:t xml:space="preserve">Campana 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ให้กับผู้ร่วมค้าทั้งสองบริษัทตามสัดส่วนการถือหุ้นบริษัทละ </w:t>
      </w:r>
      <w:r w:rsidR="00AD321B" w:rsidRPr="00AD321B">
        <w:rPr>
          <w:rFonts w:ascii="Angsana New" w:hAnsi="Angsana New" w:hint="cs"/>
          <w:sz w:val="30"/>
          <w:szCs w:val="30"/>
        </w:rPr>
        <w:t>54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 ล้านบาท ซึ่งราคาซื้อขายประเมินจากมูลค่าตามบัญชีของ </w:t>
      </w:r>
      <w:r w:rsidR="002644BA" w:rsidRPr="0003748B">
        <w:rPr>
          <w:rFonts w:ascii="Angsana New" w:hAnsi="Angsana New" w:hint="cs"/>
          <w:sz w:val="30"/>
          <w:szCs w:val="30"/>
        </w:rPr>
        <w:t xml:space="preserve">Campana 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ทำให้มีการเปลี่ยนประเภทเงินลงทุนของ </w:t>
      </w:r>
      <w:r w:rsidR="002644BA" w:rsidRPr="0003748B">
        <w:rPr>
          <w:rFonts w:ascii="Angsana New" w:hAnsi="Angsana New" w:hint="cs"/>
          <w:sz w:val="30"/>
          <w:szCs w:val="30"/>
        </w:rPr>
        <w:t xml:space="preserve">Campana 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จากการร่วมค้าเป็นตราสารทุนที่ไม่อยู่ในความต้องการของตลาดของบริษัท (หมายเหตุ 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="00AD321B" w:rsidRPr="00AD321B">
        <w:rPr>
          <w:rFonts w:ascii="Angsana New" w:hAnsi="Angsana New"/>
          <w:sz w:val="30"/>
          <w:szCs w:val="30"/>
        </w:rPr>
        <w:t>1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) ต่อมา </w:t>
      </w:r>
      <w:r w:rsidR="002644BA" w:rsidRPr="0003748B">
        <w:rPr>
          <w:rFonts w:ascii="Angsana New" w:hAnsi="Angsana New" w:hint="cs"/>
          <w:sz w:val="30"/>
          <w:szCs w:val="30"/>
        </w:rPr>
        <w:t xml:space="preserve">LAH 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ได้ลดทุนจดทะเบียนจาก </w:t>
      </w:r>
      <w:r w:rsidR="00AD321B" w:rsidRPr="00AD321B">
        <w:rPr>
          <w:rFonts w:ascii="Angsana New" w:hAnsi="Angsana New" w:hint="cs"/>
          <w:sz w:val="30"/>
          <w:szCs w:val="30"/>
        </w:rPr>
        <w:t>200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 ล้านบาท เหลือ </w:t>
      </w:r>
      <w:r w:rsidR="00AD321B" w:rsidRPr="00AD321B">
        <w:rPr>
          <w:rFonts w:ascii="Angsana New" w:hAnsi="Angsana New" w:hint="cs"/>
          <w:sz w:val="30"/>
          <w:szCs w:val="30"/>
        </w:rPr>
        <w:t>83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 ล้านบาท โดยบริษัทได้รับเงินคืนทุนจำนวน </w:t>
      </w:r>
      <w:r w:rsidR="00AD321B" w:rsidRPr="00AD321B">
        <w:rPr>
          <w:rFonts w:ascii="Angsana New" w:hAnsi="Angsana New" w:hint="cs"/>
          <w:sz w:val="30"/>
          <w:szCs w:val="30"/>
        </w:rPr>
        <w:t>59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 ล้านบาท และรับรู้ส่วนแบ่งกำไรในระหว่างปี จำนวน </w:t>
      </w:r>
      <w:r w:rsidR="00AD321B" w:rsidRPr="00AD321B">
        <w:rPr>
          <w:rFonts w:ascii="Angsana New" w:hAnsi="Angsana New" w:hint="cs"/>
          <w:sz w:val="30"/>
          <w:szCs w:val="30"/>
        </w:rPr>
        <w:t>4</w:t>
      </w:r>
      <w:r w:rsidR="002644BA" w:rsidRPr="0003748B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</w:t>
      </w:r>
    </w:p>
    <w:p w14:paraId="11F936B1" w14:textId="77777777" w:rsidR="00E33597" w:rsidRPr="0015504D" w:rsidRDefault="00E3359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647FD3" w14:textId="605AD26C" w:rsidR="00132939" w:rsidRPr="0003748B" w:rsidRDefault="002644B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อย่างไรก็ตาม การปรับโครงสร้างข้างต้นไม่มีผลกระทบต่อมูลค่ายุติธรรมของ </w:t>
      </w:r>
      <w:r w:rsidRPr="0003748B">
        <w:rPr>
          <w:rFonts w:ascii="Angsana New" w:hAnsi="Angsana New" w:hint="cs"/>
          <w:sz w:val="30"/>
          <w:szCs w:val="30"/>
        </w:rPr>
        <w:t xml:space="preserve">Campana </w:t>
      </w:r>
      <w:r w:rsidRPr="0003748B">
        <w:rPr>
          <w:rFonts w:ascii="Angsana New" w:hAnsi="Angsana New" w:hint="cs"/>
          <w:sz w:val="30"/>
          <w:szCs w:val="30"/>
          <w:cs/>
        </w:rPr>
        <w:t xml:space="preserve">เนื่องจากเงินลงทุนดังกล่าวได้ถูกตั้งค่าเผื่อการด้อยค่าแล้วทั้งจำนวนในปี </w:t>
      </w:r>
      <w:r w:rsidR="00AD321B" w:rsidRPr="00AD321B">
        <w:rPr>
          <w:rFonts w:ascii="Angsana New" w:hAnsi="Angsana New" w:hint="cs"/>
          <w:sz w:val="30"/>
          <w:szCs w:val="30"/>
        </w:rPr>
        <w:t>2565</w:t>
      </w:r>
      <w:r w:rsidRPr="0003748B">
        <w:rPr>
          <w:rFonts w:ascii="Angsana New" w:hAnsi="Angsana New" w:hint="cs"/>
          <w:sz w:val="30"/>
          <w:szCs w:val="30"/>
          <w:cs/>
        </w:rPr>
        <w:t xml:space="preserve"> จากความเสี่ยงด้านเครดิต สภาพคล่อง และยังไม่สามารถดำเนินงานให้มีกำไรที่สามารถคืนทุนกลับมาให้แก่บริษัทได้ในอนาคตอันใกล้</w:t>
      </w:r>
    </w:p>
    <w:p w14:paraId="033597D9" w14:textId="77777777" w:rsidR="00B07B02" w:rsidRPr="0015504D" w:rsidRDefault="00B07B02" w:rsidP="00B07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5FA1C7" w14:textId="5D77613D" w:rsidR="00CF4C5D" w:rsidRPr="0003748B" w:rsidRDefault="00CF4C5D" w:rsidP="00FE3F8B">
      <w:pPr>
        <w:tabs>
          <w:tab w:val="clear" w:pos="454"/>
          <w:tab w:val="clear" w:pos="680"/>
        </w:tabs>
        <w:ind w:left="547" w:right="-144"/>
        <w:jc w:val="thaiDistribute"/>
        <w:rPr>
          <w:rFonts w:ascii="Angsana New" w:hAnsi="Angsana New"/>
          <w:sz w:val="30"/>
          <w:szCs w:val="38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การพิจารณาการด้อยค่า</w:t>
      </w:r>
    </w:p>
    <w:p w14:paraId="7DCE34BE" w14:textId="77777777" w:rsidR="00CF4C5D" w:rsidRPr="0015504D" w:rsidRDefault="00CF4C5D" w:rsidP="006B4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CA5AFA" w14:textId="6AA48A36" w:rsidR="00F90E18" w:rsidRPr="0003748B" w:rsidRDefault="00CF4C5D" w:rsidP="00FE3F8B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ผู้บริหารของกลุ่มบริษัท</w:t>
      </w:r>
      <w:r w:rsidR="00C92ABB" w:rsidRPr="0003748B">
        <w:rPr>
          <w:rFonts w:ascii="Angsana New" w:hAnsi="Angsana New" w:hint="cs"/>
          <w:sz w:val="30"/>
          <w:szCs w:val="30"/>
          <w:lang w:val="en-US" w:bidi="th-TH"/>
        </w:rPr>
        <w:t>/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บริษัทได้มีการทดสอบการด้อยค่าของมูลค่าของเงินลงทุนในบริษัทร่วมและการร่วมค้า </w:t>
      </w:r>
      <w:r w:rsidR="006B433C" w:rsidRPr="0003748B">
        <w:rPr>
          <w:rFonts w:ascii="Angsana New" w:hAnsi="Angsana New"/>
          <w:sz w:val="30"/>
          <w:szCs w:val="30"/>
          <w:lang w:val="en-US" w:bidi="th-TH"/>
        </w:rPr>
        <w:br/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</w:t>
      </w:r>
      <w:r w:rsidRPr="0003748B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03748B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และอัตราคิดลดซึ่งคำนวณจากวิธีต้นทุนถัวเฉลี่ยถ่วงน้ำหนักของเงินทุน </w:t>
      </w:r>
      <w:r w:rsidR="00F90E18" w:rsidRPr="0003748B">
        <w:rPr>
          <w:rFonts w:ascii="Angsana New" w:hAnsi="Angsana New" w:hint="cs"/>
          <w:sz w:val="30"/>
          <w:szCs w:val="30"/>
          <w:cs/>
          <w:lang w:val="en-US" w:bidi="th-TH"/>
        </w:rPr>
        <w:t>ข้อสมมติเหล่านี้มาจากดุลยพินิจของผู้บริหารของ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="00C92ABB" w:rsidRPr="0003748B">
        <w:rPr>
          <w:rFonts w:ascii="Angsana New" w:hAnsi="Angsana New" w:hint="cs"/>
          <w:sz w:val="30"/>
          <w:szCs w:val="30"/>
          <w:lang w:val="en-US" w:bidi="th-TH"/>
        </w:rPr>
        <w:t>/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F90E18"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599408A3" w14:textId="77777777" w:rsidR="00F90E18" w:rsidRPr="0003748B" w:rsidRDefault="00F90E18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F90E18" w:rsidRPr="0003748B" w:rsidSect="0026305C">
          <w:headerReference w:type="default" r:id="rId10"/>
          <w:footerReference w:type="default" r:id="rId11"/>
          <w:pgSz w:w="11909" w:h="16834" w:code="9"/>
          <w:pgMar w:top="691" w:right="1109" w:bottom="576" w:left="1152" w:header="720" w:footer="720" w:gutter="0"/>
          <w:pgNumType w:start="20"/>
          <w:cols w:space="720"/>
          <w:docGrid w:linePitch="245"/>
        </w:sectPr>
      </w:pPr>
    </w:p>
    <w:p w14:paraId="1F1C417D" w14:textId="0A885053" w:rsidR="00E5270A" w:rsidRPr="0003748B" w:rsidRDefault="00E5270A" w:rsidP="00FE3F8B">
      <w:pPr>
        <w:pStyle w:val="block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เงินลงทุนในบริษัทร่วมและการร่วมค้า ณ วันที่ </w:t>
      </w:r>
      <w:r w:rsidR="00AD321B" w:rsidRPr="00AD321B">
        <w:rPr>
          <w:rFonts w:ascii="Angsana New" w:hAnsi="Angsana New" w:hint="cs"/>
          <w:sz w:val="30"/>
          <w:szCs w:val="30"/>
          <w:lang w:val="en-US" w:bidi="th-TH"/>
        </w:rPr>
        <w:t>31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03748B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AD321B" w:rsidRPr="00AD321B">
        <w:rPr>
          <w:rFonts w:ascii="Angsana New" w:hAnsi="Angsana New"/>
          <w:sz w:val="30"/>
          <w:szCs w:val="30"/>
          <w:lang w:val="en-US" w:bidi="th-TH"/>
        </w:rPr>
        <w:t>7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 w:rsidR="00AD321B" w:rsidRPr="00AD321B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AD321B" w:rsidRPr="00AD321B">
        <w:rPr>
          <w:rFonts w:ascii="Angsana New" w:hAnsi="Angsana New"/>
          <w:sz w:val="30"/>
          <w:szCs w:val="30"/>
          <w:lang w:val="en-US" w:bidi="th-TH"/>
        </w:rPr>
        <w:t>6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และเงินปันผลรับสำหรับแต่ละปี</w:t>
      </w:r>
      <w:r w:rsidRPr="0003748B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</w:p>
    <w:p w14:paraId="1A091DF2" w14:textId="77777777" w:rsidR="00736BE7" w:rsidRPr="0003748B" w:rsidRDefault="00736BE7" w:rsidP="00FE3F8B">
      <w:pPr>
        <w:pStyle w:val="block"/>
        <w:spacing w:after="0"/>
        <w:ind w:left="0"/>
        <w:jc w:val="thaiDistribute"/>
        <w:rPr>
          <w:rFonts w:ascii="Angsana New" w:hAnsi="Angsana New"/>
          <w:sz w:val="20"/>
        </w:rPr>
      </w:pPr>
    </w:p>
    <w:tbl>
      <w:tblPr>
        <w:tblW w:w="15388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9"/>
        <w:gridCol w:w="540"/>
        <w:gridCol w:w="180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2"/>
        <w:gridCol w:w="628"/>
        <w:gridCol w:w="180"/>
        <w:gridCol w:w="720"/>
        <w:gridCol w:w="180"/>
        <w:gridCol w:w="721"/>
        <w:gridCol w:w="180"/>
        <w:gridCol w:w="720"/>
        <w:gridCol w:w="182"/>
        <w:gridCol w:w="720"/>
      </w:tblGrid>
      <w:tr w:rsidR="003C3DC3" w:rsidRPr="0003748B" w14:paraId="79908D81" w14:textId="77777777" w:rsidTr="00E34B2C">
        <w:trPr>
          <w:cantSplit/>
        </w:trPr>
        <w:tc>
          <w:tcPr>
            <w:tcW w:w="15388" w:type="dxa"/>
            <w:gridSpan w:val="29"/>
            <w:shd w:val="clear" w:color="auto" w:fill="auto"/>
          </w:tcPr>
          <w:p w14:paraId="1E2E842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3C3DC3" w:rsidRPr="0003748B" w14:paraId="103458F0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99176B0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1C831C46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6CE0773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49F48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237F6B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01234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EB21463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C4E50B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C93B0FD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18F99328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398F36AE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4631802F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740F7625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3C3DC3" w:rsidRPr="0003748B" w14:paraId="736895BF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4344AD74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3CBF12CF" w14:textId="77777777" w:rsidR="003C3DC3" w:rsidRPr="0003748B" w:rsidDel="00685444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0941569C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2AA4561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D88A69E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7E6D06E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7AF213D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549B0018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95F77E0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3E86C070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52917063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ส่วนได้เสีย</w:t>
            </w:r>
            <w:r w:rsidRPr="000374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30916ECA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565419A4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3C3DC3" w:rsidRPr="0003748B" w14:paraId="1F36E544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0E45B32E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2F7A9AE" w14:textId="48EB1E00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1235340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E18E242" w14:textId="38A69D84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ACB3ED" w14:textId="1146D054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B7F5C8B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00E2B59" w14:textId="1532A543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AA1A9B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F85D51" w14:textId="3E729F26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120E11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680226" w14:textId="248CDED5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22760F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C0CD6A" w14:textId="7B2D92DE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7E95068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27D9D5" w14:textId="0D7A8901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1DC9F2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D2DF7A" w14:textId="212A6404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2" w:type="dxa"/>
            <w:shd w:val="clear" w:color="auto" w:fill="auto"/>
          </w:tcPr>
          <w:p w14:paraId="6FD447A0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DCCAC27" w14:textId="404BDBD8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</w:tcPr>
          <w:p w14:paraId="6FF524B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A8E6470" w14:textId="5C6C24FB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3AFDC2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C9D983C" w14:textId="57866F22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</w:tcPr>
          <w:p w14:paraId="44E62E5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8D3CF0" w14:textId="41EA446A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3E67A1E6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8BABECF" w14:textId="32609645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</w:tr>
      <w:tr w:rsidR="003C3DC3" w:rsidRPr="0003748B" w14:paraId="0061F11C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80621EB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3E500166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E527568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6ED7F8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3601FFC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9B7C6B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3" w:type="dxa"/>
            <w:gridSpan w:val="19"/>
            <w:shd w:val="clear" w:color="auto" w:fill="auto"/>
          </w:tcPr>
          <w:p w14:paraId="5A4E13FF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  <w:t>(ล้านบาท)</w:t>
            </w:r>
          </w:p>
        </w:tc>
      </w:tr>
      <w:tr w:rsidR="003C3DC3" w:rsidRPr="0003748B" w14:paraId="50FE1684" w14:textId="77777777" w:rsidTr="00E34B2C">
        <w:trPr>
          <w:cantSplit/>
          <w:trHeight w:val="80"/>
        </w:trPr>
        <w:tc>
          <w:tcPr>
            <w:tcW w:w="3149" w:type="dxa"/>
            <w:shd w:val="clear" w:color="auto" w:fill="auto"/>
          </w:tcPr>
          <w:p w14:paraId="486B7FFC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5F19C4F5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A5CE21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45E1D41B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392DD10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376CB4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D521094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052D9C7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79833A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1AC436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A29F8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1CE16F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530EC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F6B432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FC456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8FF3B2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8D7D5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0D7C1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5D8AB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60A06A7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52085F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BBEF89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8539FB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B23B1D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36A1D9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8FEAC5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27123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3EF2F59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9C4766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3C3DC3" w:rsidRPr="0003748B" w14:paraId="4051DB8E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EB2B765" w14:textId="71A3E9CB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เค </w:t>
            </w:r>
            <w:r w:rsidR="00AD321B" w:rsidRPr="00AD321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เวนเจอร์ แคปปิตอล จำกัด</w:t>
            </w:r>
          </w:p>
        </w:tc>
        <w:tc>
          <w:tcPr>
            <w:tcW w:w="540" w:type="dxa"/>
            <w:shd w:val="clear" w:color="auto" w:fill="auto"/>
          </w:tcPr>
          <w:p w14:paraId="693277AE" w14:textId="12DCB5A3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50262DD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3B8A26F" w14:textId="45CD30D0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3D3C71AA" w14:textId="760E9CD7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52E14B7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81903BA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B0B4D5" w14:textId="4E3420BF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30164D69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2A47C8D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4B0B08" w14:textId="66025CB6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8F31BA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77D4A4" w14:textId="6A3B841C" w:rsidR="003C3DC3" w:rsidRPr="0003748B" w:rsidRDefault="003C3DC3" w:rsidP="00FE3F8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AD321B"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D2579A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B9195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0D18D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7F80F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847EA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FB48D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4267C8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385379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8B36EA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A9F19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0A5E24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6E7A9D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   -</w:t>
            </w:r>
          </w:p>
        </w:tc>
        <w:tc>
          <w:tcPr>
            <w:tcW w:w="180" w:type="dxa"/>
          </w:tcPr>
          <w:p w14:paraId="606C9A3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1641CE6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8B567E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5F627B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4E608516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F60AC62" w14:textId="7F790D0E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ทีแอลเค </w:t>
            </w:r>
            <w:r w:rsidR="00AD321B" w:rsidRPr="00AD321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40" w:type="dxa"/>
            <w:shd w:val="clear" w:color="auto" w:fill="auto"/>
          </w:tcPr>
          <w:p w14:paraId="5AC1DE40" w14:textId="4FC78725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5A78355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0A3EAC7" w14:textId="59545217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3B72C4C3" w14:textId="762825F2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3CF338F8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9DD4A8C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981CF81" w14:textId="50C2679D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240237E5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427103B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9A65836" w14:textId="23B534AC" w:rsidR="003C3DC3" w:rsidRPr="0003748B" w:rsidRDefault="00AD321B" w:rsidP="00FE3F8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D92F2F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800EC0" w14:textId="4D6C19C7" w:rsidR="003C3DC3" w:rsidRPr="0003748B" w:rsidRDefault="003C3DC3" w:rsidP="00FE3F8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AD321B"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0C2C2D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B9FCA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1DD21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11337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EF384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4F383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72D4F5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0493B2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47042A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1BAE76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A4D0EC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93BA08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F8A77D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E256028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AE6B69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FF6E949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33833CFF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67DE8896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5F2ADC66" w14:textId="5D771BFB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0A562334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59135D1" w14:textId="745A197D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540" w:type="dxa"/>
            <w:shd w:val="clear" w:color="auto" w:fill="auto"/>
          </w:tcPr>
          <w:p w14:paraId="4ECA680B" w14:textId="3271BF44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46065506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BF897A6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DEBEA8" w14:textId="7525D577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1E44F68B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6B2FF39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F6078C" w14:textId="708A055B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88C578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06D5CB" w14:textId="615ECA31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044C15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B9CBFE" w14:textId="4BB30CEB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6AD3C19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B784EB" w14:textId="182E266B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1372FFF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D2835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0058DE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022977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1965F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69248C" w14:textId="33A68997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1BABEE1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2DD9E364" w14:textId="2362AB7C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1AF5308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542DB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769E06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3D2A7FC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4A456B" w:rsidRPr="0003748B" w14:paraId="5B2E0440" w14:textId="77777777" w:rsidTr="00F012E1">
        <w:trPr>
          <w:cantSplit/>
        </w:trPr>
        <w:tc>
          <w:tcPr>
            <w:tcW w:w="3149" w:type="dxa"/>
            <w:shd w:val="clear" w:color="auto" w:fill="auto"/>
          </w:tcPr>
          <w:p w14:paraId="5DE14B46" w14:textId="77777777" w:rsidR="004A456B" w:rsidRPr="0003748B" w:rsidRDefault="004A456B" w:rsidP="00F012E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03748B">
              <w:rPr>
                <w:rFonts w:asciiTheme="majorBidi" w:hAnsiTheme="majorBidi"/>
                <w:sz w:val="22"/>
                <w:szCs w:val="22"/>
                <w:cs/>
              </w:rPr>
              <w:t> 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ซีเอชแอล อีวี</w:t>
            </w:r>
            <w:r w:rsidRPr="0003748B">
              <w:rPr>
                <w:rFonts w:asciiTheme="majorBidi" w:hAnsiTheme="majorBidi"/>
                <w:sz w:val="22"/>
                <w:szCs w:val="22"/>
                <w:cs/>
              </w:rPr>
              <w:t> 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2711A448" w14:textId="3927867F" w:rsidR="004A456B" w:rsidRPr="0003748B" w:rsidRDefault="00AD321B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  <w:tc>
          <w:tcPr>
            <w:tcW w:w="180" w:type="dxa"/>
            <w:shd w:val="clear" w:color="auto" w:fill="auto"/>
          </w:tcPr>
          <w:p w14:paraId="6AD82E8D" w14:textId="77777777" w:rsidR="004A456B" w:rsidRPr="0003748B" w:rsidRDefault="004A456B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27ED39C" w14:textId="16D6BAAA" w:rsidR="004A456B" w:rsidRPr="0003748B" w:rsidRDefault="00AD321B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5688A8DD" w14:textId="37D5CA7F" w:rsidR="004A456B" w:rsidRPr="0003748B" w:rsidRDefault="00AD321B" w:rsidP="00F012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41</w:t>
            </w:r>
          </w:p>
        </w:tc>
        <w:tc>
          <w:tcPr>
            <w:tcW w:w="630" w:type="dxa"/>
            <w:shd w:val="clear" w:color="auto" w:fill="auto"/>
          </w:tcPr>
          <w:p w14:paraId="53C31209" w14:textId="77777777" w:rsidR="004A456B" w:rsidRPr="0003748B" w:rsidRDefault="004A456B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D97B563" w14:textId="77777777" w:rsidR="004A456B" w:rsidRPr="0003748B" w:rsidRDefault="004A456B" w:rsidP="00F012E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0169A2A" w14:textId="092C9053" w:rsidR="004A456B" w:rsidRPr="0003748B" w:rsidRDefault="00AD321B" w:rsidP="00F012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33</w:t>
            </w:r>
          </w:p>
        </w:tc>
        <w:tc>
          <w:tcPr>
            <w:tcW w:w="630" w:type="dxa"/>
            <w:shd w:val="clear" w:color="auto" w:fill="auto"/>
          </w:tcPr>
          <w:p w14:paraId="3E251932" w14:textId="77777777" w:rsidR="004A456B" w:rsidRPr="0003748B" w:rsidRDefault="004A456B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0446822" w14:textId="77777777" w:rsidR="004A456B" w:rsidRPr="0003748B" w:rsidRDefault="004A456B" w:rsidP="00F012E1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5BB971" w14:textId="70026461" w:rsidR="004A456B" w:rsidRPr="0003748B" w:rsidRDefault="00AD321B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18E5FCC5" w14:textId="77777777" w:rsidR="004A456B" w:rsidRPr="0003748B" w:rsidRDefault="004A456B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1EC771" w14:textId="60B9D961" w:rsidR="004A456B" w:rsidRPr="0003748B" w:rsidRDefault="00AD321B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9D60488" w14:textId="77777777" w:rsidR="004A456B" w:rsidRPr="0003748B" w:rsidRDefault="004A456B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2789E03" w14:textId="63526C03" w:rsidR="004A456B" w:rsidRPr="0003748B" w:rsidRDefault="00352FB0" w:rsidP="00F012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52B34E" w14:textId="77777777" w:rsidR="004A456B" w:rsidRPr="0003748B" w:rsidRDefault="004A456B" w:rsidP="00F012E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B5857D" w14:textId="110003F7" w:rsidR="004A456B" w:rsidRPr="0003748B" w:rsidRDefault="00AD321B" w:rsidP="00F012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9CED131" w14:textId="77777777" w:rsidR="004A456B" w:rsidRPr="0003748B" w:rsidRDefault="004A456B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3C3B43" w14:textId="77777777" w:rsidR="004A456B" w:rsidRPr="0003748B" w:rsidRDefault="004A456B" w:rsidP="00F012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7BA59DA" w14:textId="77777777" w:rsidR="004A456B" w:rsidRPr="0003748B" w:rsidRDefault="004A456B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315B1DF" w14:textId="77777777" w:rsidR="004A456B" w:rsidRPr="0003748B" w:rsidRDefault="004A456B" w:rsidP="00F012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55A242" w14:textId="77777777" w:rsidR="004A456B" w:rsidRPr="0003748B" w:rsidRDefault="004A456B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A3EAD8C" w14:textId="70D4E247" w:rsidR="004A456B" w:rsidRPr="0003748B" w:rsidRDefault="000C5973" w:rsidP="00F012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949919" w14:textId="77777777" w:rsidR="004A456B" w:rsidRPr="0003748B" w:rsidRDefault="004A456B" w:rsidP="00F012E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CC20144" w14:textId="7725864D" w:rsidR="004A456B" w:rsidRPr="0003748B" w:rsidRDefault="00AD321B" w:rsidP="00F012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9B7557D" w14:textId="77777777" w:rsidR="004A456B" w:rsidRPr="0003748B" w:rsidRDefault="004A456B" w:rsidP="00F012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9575056" w14:textId="77777777" w:rsidR="004A456B" w:rsidRPr="0003748B" w:rsidRDefault="004A456B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5B1C85D" w14:textId="77777777" w:rsidR="004A456B" w:rsidRPr="0003748B" w:rsidRDefault="004A456B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0605874" w14:textId="77777777" w:rsidR="004A456B" w:rsidRPr="0003748B" w:rsidRDefault="004A456B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6CBCF259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4CC7E34B" w14:textId="77777777" w:rsidR="003C3DC3" w:rsidRPr="0003748B" w:rsidRDefault="003C3DC3" w:rsidP="00FE3F8B">
            <w:pPr>
              <w:ind w:right="-16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ท่าอากาศยานไทย จำกัด</w:t>
            </w:r>
          </w:p>
        </w:tc>
        <w:tc>
          <w:tcPr>
            <w:tcW w:w="540" w:type="dxa"/>
            <w:shd w:val="clear" w:color="auto" w:fill="auto"/>
          </w:tcPr>
          <w:p w14:paraId="2B679A3A" w14:textId="4F1AC7E8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14:paraId="40945EB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7025C70" w14:textId="6A32B45C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540" w:type="dxa"/>
            <w:shd w:val="clear" w:color="auto" w:fill="auto"/>
          </w:tcPr>
          <w:p w14:paraId="50A0F2E1" w14:textId="13AF9F1D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49927270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23CFE38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8F1616A" w14:textId="354AC367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6F330CC0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47D1B83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952A83" w14:textId="412B8413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5B8CA6B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E4FDD2" w14:textId="6570FA49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14EA295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41F14F" w14:textId="538E6731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119</w:t>
            </w:r>
          </w:p>
        </w:tc>
        <w:tc>
          <w:tcPr>
            <w:tcW w:w="180" w:type="dxa"/>
            <w:shd w:val="clear" w:color="auto" w:fill="auto"/>
          </w:tcPr>
          <w:p w14:paraId="5AD34EB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7EEB30" w14:textId="2BE36C69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130</w:t>
            </w:r>
          </w:p>
        </w:tc>
        <w:tc>
          <w:tcPr>
            <w:tcW w:w="180" w:type="dxa"/>
            <w:shd w:val="clear" w:color="auto" w:fill="auto"/>
          </w:tcPr>
          <w:p w14:paraId="5B11793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62FDE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8B2799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1EFF31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4EAE8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892DDC" w14:textId="066D1353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119</w:t>
            </w:r>
          </w:p>
        </w:tc>
        <w:tc>
          <w:tcPr>
            <w:tcW w:w="180" w:type="dxa"/>
            <w:shd w:val="clear" w:color="auto" w:fill="auto"/>
          </w:tcPr>
          <w:p w14:paraId="3FB0FDB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402BA3E" w14:textId="22634934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130</w:t>
            </w:r>
          </w:p>
        </w:tc>
        <w:tc>
          <w:tcPr>
            <w:tcW w:w="180" w:type="dxa"/>
            <w:shd w:val="clear" w:color="auto" w:fill="auto"/>
          </w:tcPr>
          <w:p w14:paraId="77AF7EB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29C1F8C" w14:textId="0251848F" w:rsidR="003C3DC3" w:rsidRPr="0003748B" w:rsidRDefault="00F620B2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A73103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B418CA3" w14:textId="4EDDB80A" w:rsidR="003C3DC3" w:rsidRPr="0003748B" w:rsidRDefault="00AD321B" w:rsidP="00FE3F8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</w:tr>
      <w:tr w:rsidR="003C3DC3" w:rsidRPr="0003748B" w14:paraId="25427D5D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27AA35D2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47DF8BEF" w14:textId="44A34A93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6608371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435B947" w14:textId="49A34E5A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7C11CFC7" w14:textId="6C74678E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525CF03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2784F9C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C930782" w14:textId="7E2E3A67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5F93FF6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BB947DD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06CD64" w14:textId="7369B13A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602429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FC10C06" w14:textId="5E635B20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4BF6F70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6EBD60" w14:textId="5CBBA347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812</w:t>
            </w:r>
          </w:p>
        </w:tc>
        <w:tc>
          <w:tcPr>
            <w:tcW w:w="180" w:type="dxa"/>
            <w:shd w:val="clear" w:color="auto" w:fill="auto"/>
          </w:tcPr>
          <w:p w14:paraId="1F63E7D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C0EB88" w14:textId="622AA4EE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837</w:t>
            </w:r>
          </w:p>
        </w:tc>
        <w:tc>
          <w:tcPr>
            <w:tcW w:w="180" w:type="dxa"/>
            <w:shd w:val="clear" w:color="auto" w:fill="auto"/>
          </w:tcPr>
          <w:p w14:paraId="4218997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C575D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647086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E1B54C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912B7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13C6844" w14:textId="19B3F596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812</w:t>
            </w:r>
          </w:p>
        </w:tc>
        <w:tc>
          <w:tcPr>
            <w:tcW w:w="180" w:type="dxa"/>
            <w:shd w:val="clear" w:color="auto" w:fill="auto"/>
          </w:tcPr>
          <w:p w14:paraId="2578C6D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25718458" w14:textId="08462A11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837</w:t>
            </w:r>
          </w:p>
        </w:tc>
        <w:tc>
          <w:tcPr>
            <w:tcW w:w="180" w:type="dxa"/>
            <w:shd w:val="clear" w:color="auto" w:fill="auto"/>
          </w:tcPr>
          <w:p w14:paraId="0EEEF41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1610B0" w14:textId="6ADAE387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205</w:t>
            </w:r>
          </w:p>
        </w:tc>
        <w:tc>
          <w:tcPr>
            <w:tcW w:w="182" w:type="dxa"/>
            <w:shd w:val="clear" w:color="auto" w:fill="auto"/>
          </w:tcPr>
          <w:p w14:paraId="698AE19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FE2E4A" w14:textId="2A6C8AA9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</w:p>
        </w:tc>
      </w:tr>
      <w:tr w:rsidR="003C3DC3" w:rsidRPr="0003748B" w14:paraId="2892682E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4AB862C" w14:textId="77777777" w:rsidR="003C3DC3" w:rsidRPr="0003748B" w:rsidRDefault="003C3DC3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ล็อกซเล่ย์ จีเท็ค เทคโนโลยี</w:t>
            </w:r>
            <w:r w:rsidRPr="0003748B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1346F1D2" w14:textId="26D0204B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23B7C2B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BB657AC" w14:textId="01CE9785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540" w:type="dxa"/>
            <w:shd w:val="clear" w:color="auto" w:fill="auto"/>
          </w:tcPr>
          <w:p w14:paraId="7D4E5638" w14:textId="440D249F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414EA265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0B8E6DE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07D94E2" w14:textId="14932231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7CC591D1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27803EC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3B5E76" w14:textId="12368B3C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2DA393A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64761C" w14:textId="743196C0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6414077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6EF3E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910F4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03457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8DEFE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3957F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0EFAF6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628461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1624D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68F49C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0F428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5E78BF1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48959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09FF528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38CF2E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1501715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7B2D6E10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3B387C0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696B9ED3" w14:textId="6A409C4E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0B8E8D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0C90799" w14:textId="1C600283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2B3558B7" w14:textId="418F1A55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3899400B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A3ABE7C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AAA88BD" w14:textId="04A56F41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2B4CB7DE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9368721" w14:textId="77777777" w:rsidR="003C3DC3" w:rsidRPr="0003748B" w:rsidRDefault="003C3DC3" w:rsidP="00FE3F8B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EAE1C3" w14:textId="2EFC320A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CE401C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26215D" w14:textId="6EB001B8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BDACB6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BAB185" w14:textId="7CD36591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1C39198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9429B4" w14:textId="1D9D360F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3010AEF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B14112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BE277C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A19139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12221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5B36F3A" w14:textId="0DDC5504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0FBEE2D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2911BCC8" w14:textId="4624BFBF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28841A9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EFD4688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587BF4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3C1C19D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12B0B8D0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50756C2C" w14:textId="77777777" w:rsidR="003C3DC3" w:rsidRPr="0003748B" w:rsidRDefault="003C3DC3" w:rsidP="00FE3F8B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</w:tcPr>
          <w:p w14:paraId="43C3C67A" w14:textId="5D12DEE8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48A1FEC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9B7E493" w14:textId="33904804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14:paraId="6EC88B6E" w14:textId="553114B1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1E99E55D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100D191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77464AA" w14:textId="5E84CCE0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7746C86A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183719B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AA451D" w14:textId="6BBD5486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512A427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450D19" w14:textId="66BF6B56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3D145C9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2FCA0B" w14:textId="23AC3E22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3166D7A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6BB200" w14:textId="1BCCA042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B989AC5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876393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A7D5E3B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28" w:type="dxa"/>
            <w:shd w:val="clear" w:color="auto" w:fill="auto"/>
          </w:tcPr>
          <w:p w14:paraId="0694A4D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84E12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7BDE06A" w14:textId="041E144D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4A57478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15F0997" w14:textId="11D196F7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5FFA4A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5C3006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AAB271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307F0E0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2F8F812E" w14:textId="77777777" w:rsidTr="00E34B2C">
        <w:trPr>
          <w:cantSplit/>
          <w:trHeight w:val="290"/>
        </w:trPr>
        <w:tc>
          <w:tcPr>
            <w:tcW w:w="3149" w:type="dxa"/>
            <w:shd w:val="clear" w:color="auto" w:fill="auto"/>
          </w:tcPr>
          <w:p w14:paraId="20AECBB8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CCA289C" w14:textId="093E082A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2284CF8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C1B16D5" w14:textId="46BBDEDA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14:paraId="1647D594" w14:textId="7F33B417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5CD94D54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778830F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488D60" w14:textId="3528844A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B6454D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316D7ED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667E8E" w14:textId="6162E5BE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D11F72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43B72F" w14:textId="71415960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1D7775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0B1D34" w14:textId="5A10CB3E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7F6C156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7CFAA3" w14:textId="4D331C77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05A82C3D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FB5DEB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F2E52C0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28" w:type="dxa"/>
            <w:shd w:val="clear" w:color="auto" w:fill="auto"/>
          </w:tcPr>
          <w:p w14:paraId="4F2946A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8913C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EC92E63" w14:textId="41D09E22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5705452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03A19E6" w14:textId="2AF7A401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5000394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3A29038" w14:textId="150C5C5C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</w:tcPr>
          <w:p w14:paraId="7E838F6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82070AE" w14:textId="77DCB3A9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</w:tr>
      <w:tr w:rsidR="003C3DC3" w:rsidRPr="0003748B" w14:paraId="53710FF6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2F5B7D81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  <w:shd w:val="clear" w:color="auto" w:fill="auto"/>
          </w:tcPr>
          <w:p w14:paraId="63EA95C1" w14:textId="3DD21F5F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97FE96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B2ACC0B" w14:textId="41B16A4B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33E2ACD8" w14:textId="18D9DFAC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1A0DB536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AED8AD2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5F36897" w14:textId="6C0878B5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06003B95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1FA649F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F30906" w14:textId="2DA2FD54" w:rsidR="003C3DC3" w:rsidRPr="0003748B" w:rsidRDefault="00AD321B" w:rsidP="00FE3F8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3FADD5D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F073F8" w14:textId="227E1A7D" w:rsidR="003C3DC3" w:rsidRPr="0003748B" w:rsidRDefault="003C3DC3" w:rsidP="00FE3F8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/>
              </w:rPr>
              <w:tab/>
            </w:r>
            <w:r w:rsidR="00AD321B" w:rsidRPr="00AD321B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459D97A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9D0DCF4" w14:textId="476E764A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6CB9684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FE39F94" w14:textId="2EE7796F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14:paraId="7A6DB46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AF944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3D7A01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2254C5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EEE2C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67F9EAD" w14:textId="2D8CDE4B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58F7224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BEA9F97" w14:textId="4FCC1D67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14:paraId="12F9144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8B0EDA" w14:textId="73747F90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</w:tcPr>
          <w:p w14:paraId="09C5AA1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1B3FF1" w14:textId="6AD4D102" w:rsidR="003C3DC3" w:rsidRPr="0003748B" w:rsidRDefault="00AD321B" w:rsidP="00FE3F8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</w:tr>
      <w:tr w:rsidR="003C3DC3" w:rsidRPr="0003748B" w14:paraId="69FC6218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37E43AF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0DF758F5" w14:textId="36EDF5EF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651C745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FA6FB94" w14:textId="5027FA86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140E206E" w14:textId="235F57A4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CFED04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6886BF0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AA1A8AF" w14:textId="12178650" w:rsidR="003C3DC3" w:rsidRPr="0003748B" w:rsidRDefault="00AD321B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36D11AE4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F016417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696FDE" w14:textId="21639C30" w:rsidR="003C3DC3" w:rsidRPr="0003748B" w:rsidRDefault="00AD321B" w:rsidP="00FE3F8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EF5634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ED72A7" w14:textId="0A66D566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E5459C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05948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1F68A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FE298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8B101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F5CF4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41D2AD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E002F8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2B155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7DEB49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C427E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313CAC1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A2543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1854009" w14:textId="0B5A0E18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</w:tcPr>
          <w:p w14:paraId="3FF6578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888FA6F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2997D649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24C1088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ไลสาจท์</w:t>
            </w:r>
          </w:p>
        </w:tc>
        <w:tc>
          <w:tcPr>
            <w:tcW w:w="540" w:type="dxa"/>
            <w:shd w:val="clear" w:color="auto" w:fill="auto"/>
          </w:tcPr>
          <w:p w14:paraId="0B22F4C5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14E85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822CD23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A24AF0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5A736E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0B3A66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CC233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6FA56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28877A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E23C3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52D159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DA16B1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4961E2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E0FC55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12682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32A04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3C4E5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95309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275454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7EE9DE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2BEE0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58215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04F94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61DBE25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883E9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4D5E5C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CDD8CC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A6E03E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C3DC3" w:rsidRPr="0003748B" w14:paraId="76AACF3D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4104788D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63917E61" w14:textId="2B37D371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FAA422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1B9AA9E" w14:textId="71C56116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6AD322F2" w14:textId="7144D9B2" w:rsidR="003C3DC3" w:rsidRPr="0003748B" w:rsidRDefault="00AD321B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40F09CEB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9C0B8B6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17B1A0D" w14:textId="75CB2A27" w:rsidR="003C3DC3" w:rsidRPr="0003748B" w:rsidRDefault="00AD321B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0AA328D6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062517D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DD07A5" w14:textId="0B111CB7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287B199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925941" w14:textId="225774BD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2A76D57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E77784" w14:textId="63984F5A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211</w:t>
            </w:r>
          </w:p>
        </w:tc>
        <w:tc>
          <w:tcPr>
            <w:tcW w:w="180" w:type="dxa"/>
            <w:shd w:val="clear" w:color="auto" w:fill="auto"/>
          </w:tcPr>
          <w:p w14:paraId="69E0DB8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524B9D" w14:textId="366A5BF6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</w:p>
        </w:tc>
        <w:tc>
          <w:tcPr>
            <w:tcW w:w="180" w:type="dxa"/>
            <w:shd w:val="clear" w:color="auto" w:fill="auto"/>
          </w:tcPr>
          <w:p w14:paraId="5A2BBF1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4FD01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FEFF02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2DCFF8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43C57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9FA735D" w14:textId="005DB82C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211</w:t>
            </w:r>
          </w:p>
        </w:tc>
        <w:tc>
          <w:tcPr>
            <w:tcW w:w="180" w:type="dxa"/>
            <w:shd w:val="clear" w:color="auto" w:fill="auto"/>
          </w:tcPr>
          <w:p w14:paraId="7828A58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4A632EB8" w14:textId="350FA47B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</w:p>
        </w:tc>
        <w:tc>
          <w:tcPr>
            <w:tcW w:w="180" w:type="dxa"/>
            <w:shd w:val="clear" w:color="auto" w:fill="auto"/>
          </w:tcPr>
          <w:p w14:paraId="5A041A4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7173BA" w14:textId="27665EF4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  <w:tc>
          <w:tcPr>
            <w:tcW w:w="182" w:type="dxa"/>
            <w:shd w:val="clear" w:color="auto" w:fill="auto"/>
          </w:tcPr>
          <w:p w14:paraId="1D71A786" w14:textId="77777777" w:rsidR="003C3DC3" w:rsidRPr="0003748B" w:rsidRDefault="003C3DC3" w:rsidP="00FE3F8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348A4F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C3DC3" w:rsidRPr="0003748B" w14:paraId="6593182A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1DD4F80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723F8A2F" w14:textId="27FC7AE8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AA51F1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BA7870E" w14:textId="5D92CD45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64F51706" w14:textId="05DC57B8" w:rsidR="003C3DC3" w:rsidRPr="0003748B" w:rsidRDefault="00AD321B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3C3DC3" w:rsidRPr="0003748B">
              <w:rPr>
                <w:rFonts w:asciiTheme="majorBidi" w:hAnsiTheme="majorBidi" w:cstheme="majorBidi"/>
                <w:szCs w:val="22"/>
              </w:rPr>
              <w:t>,</w:t>
            </w: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29813399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CA53611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91820F0" w14:textId="2F3F92C2" w:rsidR="003C3DC3" w:rsidRPr="0003748B" w:rsidRDefault="00AD321B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3C3DC3" w:rsidRPr="0003748B">
              <w:rPr>
                <w:rFonts w:asciiTheme="majorBidi" w:hAnsiTheme="majorBidi" w:cstheme="majorBidi"/>
                <w:szCs w:val="22"/>
              </w:rPr>
              <w:t>,</w:t>
            </w: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3DB46D35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DCE51CF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255DF1" w14:textId="2551F2A8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5791EE6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737EAC" w14:textId="7348E1B4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2DCF482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40EE3F2" w14:textId="387FCDE5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C3DC3" w:rsidRPr="0003748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514</w:t>
            </w:r>
          </w:p>
        </w:tc>
        <w:tc>
          <w:tcPr>
            <w:tcW w:w="180" w:type="dxa"/>
            <w:shd w:val="clear" w:color="auto" w:fill="auto"/>
          </w:tcPr>
          <w:p w14:paraId="4A4B791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71D182" w14:textId="22C85529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C3DC3" w:rsidRPr="0003748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533</w:t>
            </w:r>
          </w:p>
        </w:tc>
        <w:tc>
          <w:tcPr>
            <w:tcW w:w="180" w:type="dxa"/>
            <w:shd w:val="clear" w:color="auto" w:fill="auto"/>
          </w:tcPr>
          <w:p w14:paraId="457F33C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F1508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3ABF81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759F73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6D661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CF2AF9C" w14:textId="623F72F1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C3DC3" w:rsidRPr="0003748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514</w:t>
            </w:r>
          </w:p>
        </w:tc>
        <w:tc>
          <w:tcPr>
            <w:tcW w:w="180" w:type="dxa"/>
            <w:shd w:val="clear" w:color="auto" w:fill="auto"/>
          </w:tcPr>
          <w:p w14:paraId="6547EE6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391DEF4" w14:textId="4ED6CDF5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C3DC3" w:rsidRPr="0003748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533</w:t>
            </w:r>
          </w:p>
        </w:tc>
        <w:tc>
          <w:tcPr>
            <w:tcW w:w="180" w:type="dxa"/>
            <w:shd w:val="clear" w:color="auto" w:fill="auto"/>
          </w:tcPr>
          <w:p w14:paraId="5E2301F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0E6973" w14:textId="5169E4D1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331</w:t>
            </w:r>
          </w:p>
        </w:tc>
        <w:tc>
          <w:tcPr>
            <w:tcW w:w="182" w:type="dxa"/>
            <w:shd w:val="clear" w:color="auto" w:fill="auto"/>
          </w:tcPr>
          <w:p w14:paraId="43F00DA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B48DEAA" w14:textId="3C7A861C" w:rsidR="003C3DC3" w:rsidRPr="0003748B" w:rsidRDefault="00AD321B" w:rsidP="00FE3F8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312</w:t>
            </w:r>
          </w:p>
        </w:tc>
      </w:tr>
      <w:tr w:rsidR="003C3DC3" w:rsidRPr="0003748B" w14:paraId="08FD8E13" w14:textId="77777777" w:rsidTr="00E34B2C">
        <w:trPr>
          <w:cantSplit/>
          <w:trHeight w:val="56"/>
        </w:trPr>
        <w:tc>
          <w:tcPr>
            <w:tcW w:w="3149" w:type="dxa"/>
            <w:shd w:val="clear" w:color="auto" w:fill="auto"/>
          </w:tcPr>
          <w:p w14:paraId="5712FF90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0EE31E44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A0CE03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B02325D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E52DCD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BEF3A1E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9536BC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E61C01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712D426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618C93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5AA3EB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D4F30E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214198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823794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F0659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876590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422F1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15857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AEB0C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DBF934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9813F3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620A1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2295B7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A7830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05B963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9E859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076A70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2F2767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B83CB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C3DC3" w:rsidRPr="0003748B" w14:paraId="20DD8665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024029E0" w14:textId="4910F25C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AD321B" w:rsidRPr="00AD321B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729327FA" w14:textId="1922B4E6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271851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36" w:type="dxa"/>
            <w:shd w:val="clear" w:color="auto" w:fill="auto"/>
          </w:tcPr>
          <w:p w14:paraId="280C1AC7" w14:textId="254DF9B5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736C0015" w14:textId="04ECA599" w:rsidR="003C3DC3" w:rsidRPr="0003748B" w:rsidRDefault="00AD321B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114C23E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109717D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253A0D3" w14:textId="71FA9ECC" w:rsidR="003C3DC3" w:rsidRPr="0003748B" w:rsidRDefault="00AD321B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6D4DA560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6CE5533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A77326" w14:textId="75B45A71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66F948A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46606D1" w14:textId="19D9B644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59203DF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4F615DB" w14:textId="6989BCDE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FB1465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EE3E134" w14:textId="28588023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74355D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D40092A" w14:textId="2438B1A6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AD321B" w:rsidRPr="00AD321B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1CAC931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8" w:type="dxa"/>
            <w:shd w:val="clear" w:color="auto" w:fill="auto"/>
          </w:tcPr>
          <w:p w14:paraId="23936C2A" w14:textId="679C35C3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AD321B" w:rsidRPr="00AD321B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9A9516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FA608C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ABCB5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3CA52EB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FDCEF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EFA95B4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E4DF36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057517A" w14:textId="69611EE9" w:rsidR="003C3DC3" w:rsidRPr="0003748B" w:rsidRDefault="003C3DC3" w:rsidP="00D8224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F1558A" w:rsidRPr="0003748B" w14:paraId="2390C1D5" w14:textId="77777777" w:rsidTr="00F012E1">
        <w:trPr>
          <w:cantSplit/>
        </w:trPr>
        <w:tc>
          <w:tcPr>
            <w:tcW w:w="3149" w:type="dxa"/>
            <w:shd w:val="clear" w:color="auto" w:fill="auto"/>
          </w:tcPr>
          <w:p w14:paraId="153483CE" w14:textId="77777777" w:rsidR="00F1558A" w:rsidRPr="0003748B" w:rsidRDefault="00F1558A" w:rsidP="00F012E1">
            <w:pPr>
              <w:ind w:right="-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1AB12245" w14:textId="77777777" w:rsidR="00F1558A" w:rsidRPr="0003748B" w:rsidRDefault="00F1558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7C7FE5" w14:textId="77777777" w:rsidR="00F1558A" w:rsidRPr="0003748B" w:rsidRDefault="00F1558A" w:rsidP="00F012E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B432AF6" w14:textId="60D21F00" w:rsidR="00F1558A" w:rsidRPr="0003748B" w:rsidRDefault="00AD321B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540" w:type="dxa"/>
            <w:shd w:val="clear" w:color="auto" w:fill="auto"/>
          </w:tcPr>
          <w:p w14:paraId="5AD4171A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587247A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8F229A" w14:textId="77777777" w:rsidR="00F1558A" w:rsidRPr="0003748B" w:rsidRDefault="00F1558A" w:rsidP="00F012E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A2F5653" w14:textId="54EE6A4C" w:rsidR="00F1558A" w:rsidRPr="0003748B" w:rsidRDefault="00AD321B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510" w:right="6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250F62AE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A496D59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F4DBC1" w14:textId="77777777" w:rsidR="00F1558A" w:rsidRPr="0003748B" w:rsidRDefault="00F1558A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9F4E95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96914F" w14:textId="0891F316" w:rsidR="00F1558A" w:rsidRPr="0003748B" w:rsidRDefault="00F1558A" w:rsidP="00F012E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AD321B"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2A513BBF" w14:textId="77777777" w:rsidR="00F1558A" w:rsidRPr="0003748B" w:rsidRDefault="00F1558A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6DE322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AF5389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2493D8" w14:textId="17D59A9F" w:rsidR="00F1558A" w:rsidRPr="0003748B" w:rsidRDefault="00AD321B" w:rsidP="00F012E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248C6F2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0506F5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4E8C510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0DCCB69" w14:textId="3564ECF5" w:rsidR="00F1558A" w:rsidRPr="0003748B" w:rsidRDefault="00F1558A" w:rsidP="00F012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(</w:t>
            </w:r>
            <w:r w:rsidR="00AD321B" w:rsidRPr="00AD321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1743166" w14:textId="77777777" w:rsidR="00F1558A" w:rsidRPr="0003748B" w:rsidRDefault="00F1558A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197B6A6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46D8AC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7CF2FFAB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474460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616D716" w14:textId="77777777" w:rsidR="00F1558A" w:rsidRPr="0003748B" w:rsidRDefault="00F1558A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5465A61" w14:textId="77777777" w:rsidR="00F1558A" w:rsidRPr="0003748B" w:rsidRDefault="00F1558A" w:rsidP="00F01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70630F3" w14:textId="77777777" w:rsidR="00F1558A" w:rsidRPr="0003748B" w:rsidRDefault="00F1558A" w:rsidP="00F012E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F1558A" w:rsidRPr="0003748B" w14:paraId="13F1325B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6835F07" w14:textId="77777777" w:rsidR="00F1558A" w:rsidRPr="0003748B" w:rsidRDefault="00F1558A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8E16EC6" w14:textId="77777777" w:rsidR="00F1558A" w:rsidRPr="0003748B" w:rsidRDefault="00F155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B639CF7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7896CF3" w14:textId="77777777" w:rsidR="00F1558A" w:rsidRPr="0003748B" w:rsidRDefault="00F155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E25691D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C3E5846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CD4DFE" w14:textId="77777777" w:rsidR="00F1558A" w:rsidRPr="0003748B" w:rsidRDefault="00F1558A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35FDF1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35BB2EA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EB5C80" w14:textId="77777777" w:rsidR="00F1558A" w:rsidRPr="0003748B" w:rsidRDefault="00F1558A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487BC2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EC0929F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C5D31A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C40514F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7BF468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5BEFCF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0B8A41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C39FFB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EDD14C9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2734121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A966E38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0F555F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4B279A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3B3629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57997612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536CB4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C7E045D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97A4EDB" w14:textId="77777777" w:rsidR="00F1558A" w:rsidRPr="0003748B" w:rsidRDefault="00F1558A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30170E" w14:textId="77777777" w:rsidR="00F1558A" w:rsidRPr="0003748B" w:rsidRDefault="00F1558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C3DC3" w:rsidRPr="0003748B" w14:paraId="6CE3D3DB" w14:textId="77777777" w:rsidTr="00E34B2C">
        <w:trPr>
          <w:cantSplit/>
        </w:trPr>
        <w:tc>
          <w:tcPr>
            <w:tcW w:w="15388" w:type="dxa"/>
            <w:gridSpan w:val="29"/>
            <w:shd w:val="clear" w:color="auto" w:fill="auto"/>
          </w:tcPr>
          <w:p w14:paraId="6D7998B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3C3DC3" w:rsidRPr="0003748B" w14:paraId="6D4F803D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7B4367AD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63ED401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1FBFE5D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E1CAF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43344D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DE5867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9633A59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EC242FF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D91023D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0F0F8A39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623658B0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59F549AD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321867B6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3C3DC3" w:rsidRPr="0003748B" w14:paraId="575EAC84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DF79D2C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3F5561F3" w14:textId="77777777" w:rsidR="003C3DC3" w:rsidRPr="0003748B" w:rsidDel="00685444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499B6D4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6ABB6FD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3BE766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2CD12B7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F7CD967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23AD4393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9061B52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0A52E61E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2952D1C2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ส่วนได้เสีย</w:t>
            </w:r>
            <w:r w:rsidRPr="000374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6945D68B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37446EE2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3C3DC3" w:rsidRPr="0003748B" w14:paraId="07E33F89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660D2AAE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22B302D" w14:textId="29651211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DE3F574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D4C4B70" w14:textId="03F8345A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2F701E5" w14:textId="41E523DD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91091D8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BB7FBA3" w14:textId="46D2F1A4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C3D72D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6B2E51" w14:textId="51545BCE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6DCCA9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54014E" w14:textId="473A2C3F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4C2E50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D81EC6" w14:textId="01EAC52F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5214961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08D199" w14:textId="06C30A49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25DBFB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917161" w14:textId="2E2552F6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2" w:type="dxa"/>
            <w:shd w:val="clear" w:color="auto" w:fill="auto"/>
          </w:tcPr>
          <w:p w14:paraId="63B76729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DFD7055" w14:textId="422B549C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</w:tcPr>
          <w:p w14:paraId="4ECB179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54C3DC" w14:textId="50E9C52C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EEABE1E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E8C4DA6" w14:textId="5EDEC4CA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</w:tcPr>
          <w:p w14:paraId="678BE7D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D492958" w14:textId="6C91EF3C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7AC40ECD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E78B5CC" w14:textId="735035C3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</w:tr>
      <w:tr w:rsidR="003C3DC3" w:rsidRPr="0003748B" w14:paraId="1B819D08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40917E1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5BE5D38D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540" w:type="dxa"/>
            <w:shd w:val="clear" w:color="auto" w:fill="auto"/>
          </w:tcPr>
          <w:p w14:paraId="1AF1A6A3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3926998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2E9D6C4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FE10248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6215F45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950AF1C" w14:textId="77777777" w:rsidR="003C3DC3" w:rsidRPr="0003748B" w:rsidRDefault="003C3DC3" w:rsidP="00FE3F8B">
            <w:pPr>
              <w:pStyle w:val="a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3" w:type="dxa"/>
            <w:gridSpan w:val="19"/>
            <w:shd w:val="clear" w:color="auto" w:fill="auto"/>
          </w:tcPr>
          <w:p w14:paraId="675AA53A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03748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  <w:t>(ล้านบาท)</w:t>
            </w:r>
          </w:p>
        </w:tc>
      </w:tr>
      <w:tr w:rsidR="003C3DC3" w:rsidRPr="0003748B" w14:paraId="49D7CD6B" w14:textId="77777777" w:rsidTr="00E34B2C">
        <w:trPr>
          <w:cantSplit/>
          <w:trHeight w:val="80"/>
        </w:trPr>
        <w:tc>
          <w:tcPr>
            <w:tcW w:w="3149" w:type="dxa"/>
            <w:shd w:val="clear" w:color="auto" w:fill="auto"/>
          </w:tcPr>
          <w:p w14:paraId="5671F227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6C63AF7C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5028C6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6939102A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D2E0C19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930A0C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5F56EEF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ADBB56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F8BD78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389554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9A20F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1F0AF0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786C7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BE552D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A6EA0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96BE62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6A46E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72FF89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60BAC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77EA632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5EA703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DDFA58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7DD104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06C5E8B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17D1FB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836F05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EAF4EC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466E67A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48B94C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3C3DC3" w:rsidRPr="0003748B" w14:paraId="0B4C4C4E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76F05902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14:paraId="7D93AB71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52508DC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8D1AEAD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F26D2A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F6C2629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00D667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22DE94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65B746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8C9C6F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5A1714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34426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E4C8C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F7663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182ED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CA653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299F12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C46C7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81ACCE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1CF2EA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43EACDD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7A8A7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1E5AC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8C9D6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F7FDCA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40B0C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7CAD8BF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BEA0D6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10DF1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C3DC3" w:rsidRPr="0003748B" w14:paraId="17F420CC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09180E0D" w14:textId="0A93E2B5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AD321B" w:rsidRPr="00AD321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7ADFC7A9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FB8E69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E934143" w14:textId="16E2B1DF" w:rsidR="003C3DC3" w:rsidRPr="0003748B" w:rsidRDefault="001B456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023B8F9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1FF7A8D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0D5B01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68EF6E" w14:textId="37298A25" w:rsidR="003C3DC3" w:rsidRPr="0003748B" w:rsidRDefault="001B456D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CB64665" w14:textId="4FA56F61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B78A9A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4CFDCD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B182B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F110EF" w14:textId="2C75BF0C" w:rsidR="003C3DC3" w:rsidRPr="0003748B" w:rsidRDefault="001B456D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2361F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71081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50DE6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720E02" w14:textId="7A8EC84C" w:rsidR="003C3DC3" w:rsidRPr="0003748B" w:rsidRDefault="001B456D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039B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031D4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2866FE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A7ECABA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34200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BE94C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5F3C8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5DA23939" w14:textId="28E51EAD" w:rsidR="003C3DC3" w:rsidRPr="0003748B" w:rsidRDefault="006914F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7A174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DCA569" w14:textId="7E1E224F" w:rsidR="003C3DC3" w:rsidRPr="0003748B" w:rsidRDefault="00F620B2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4C28F1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6F7B553" w14:textId="7482AE11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44</w:t>
            </w:r>
          </w:p>
        </w:tc>
      </w:tr>
      <w:tr w:rsidR="003C3DC3" w:rsidRPr="0003748B" w14:paraId="6F1C9FDC" w14:textId="77777777" w:rsidTr="00E34B2C">
        <w:trPr>
          <w:cantSplit/>
          <w:trHeight w:val="137"/>
        </w:trPr>
        <w:tc>
          <w:tcPr>
            <w:tcW w:w="3149" w:type="dxa"/>
            <w:shd w:val="clear" w:color="auto" w:fill="auto"/>
          </w:tcPr>
          <w:p w14:paraId="0B9AFE77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420D23A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A2DE15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D2AEADA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28066A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EF6DCF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54872D" w14:textId="77777777" w:rsidR="003C3DC3" w:rsidRPr="0003748B" w:rsidRDefault="003C3DC3" w:rsidP="00FE3F8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D28F2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CBBCA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10ACC1" w14:textId="77777777" w:rsidR="003C3DC3" w:rsidRPr="0003748B" w:rsidRDefault="003C3DC3" w:rsidP="00FE3F8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0458D" w14:textId="032D3A18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276</w:t>
            </w:r>
          </w:p>
        </w:tc>
        <w:tc>
          <w:tcPr>
            <w:tcW w:w="180" w:type="dxa"/>
            <w:shd w:val="clear" w:color="auto" w:fill="auto"/>
          </w:tcPr>
          <w:p w14:paraId="5338F91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95434" w14:textId="54B3EF24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282</w:t>
            </w:r>
          </w:p>
        </w:tc>
        <w:tc>
          <w:tcPr>
            <w:tcW w:w="180" w:type="dxa"/>
            <w:shd w:val="clear" w:color="auto" w:fill="auto"/>
          </w:tcPr>
          <w:p w14:paraId="1FE02F1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BB49C" w14:textId="055A01CC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753</w:t>
            </w:r>
          </w:p>
        </w:tc>
        <w:tc>
          <w:tcPr>
            <w:tcW w:w="180" w:type="dxa"/>
            <w:shd w:val="clear" w:color="auto" w:fill="auto"/>
          </w:tcPr>
          <w:p w14:paraId="02CCBF6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7C0A4" w14:textId="3CB8C999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828</w:t>
            </w:r>
          </w:p>
        </w:tc>
        <w:tc>
          <w:tcPr>
            <w:tcW w:w="180" w:type="dxa"/>
            <w:shd w:val="clear" w:color="auto" w:fill="auto"/>
          </w:tcPr>
          <w:p w14:paraId="07060E7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61FF4" w14:textId="751AAFBE" w:rsidR="003C3DC3" w:rsidRPr="0003748B" w:rsidRDefault="003C3DC3" w:rsidP="00C57E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</w:t>
            </w: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7EE47C5A" w14:textId="77777777" w:rsidR="003C3DC3" w:rsidRPr="0003748B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38228" w14:textId="6831E0B9" w:rsidR="003C3DC3" w:rsidRPr="0003748B" w:rsidRDefault="003C3DC3" w:rsidP="00C57E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</w:t>
            </w: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3624FCF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4087D2C" w14:textId="4B252A4D" w:rsidR="003C3DC3" w:rsidRPr="0003748B" w:rsidRDefault="00AD321B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744</w:t>
            </w:r>
          </w:p>
        </w:tc>
        <w:tc>
          <w:tcPr>
            <w:tcW w:w="180" w:type="dxa"/>
          </w:tcPr>
          <w:p w14:paraId="14B6CFB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14:paraId="444C3577" w14:textId="546C5C13" w:rsidR="003C3DC3" w:rsidRPr="0003748B" w:rsidRDefault="00AD321B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815</w:t>
            </w:r>
          </w:p>
        </w:tc>
        <w:tc>
          <w:tcPr>
            <w:tcW w:w="180" w:type="dxa"/>
          </w:tcPr>
          <w:p w14:paraId="3AABEBB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07EFBB6" w14:textId="309418D8" w:rsidR="003C3DC3" w:rsidRPr="0003748B" w:rsidRDefault="00AD321B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558</w:t>
            </w:r>
          </w:p>
        </w:tc>
        <w:tc>
          <w:tcPr>
            <w:tcW w:w="182" w:type="dxa"/>
          </w:tcPr>
          <w:p w14:paraId="528B575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6A2D044" w14:textId="1A323C64" w:rsidR="003C3DC3" w:rsidRPr="0003748B" w:rsidRDefault="00AD321B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636</w:t>
            </w:r>
          </w:p>
        </w:tc>
      </w:tr>
      <w:tr w:rsidR="003C3DC3" w:rsidRPr="0003748B" w14:paraId="78125EA7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82DAEFD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4B9EE152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36F695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3C9E8C45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977FA40" w14:textId="77777777" w:rsidR="003C3DC3" w:rsidRPr="0003748B" w:rsidRDefault="003C3DC3" w:rsidP="00FE3F8B">
            <w:pPr>
              <w:tabs>
                <w:tab w:val="clear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C83227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D38F841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D98B9A5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16B54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D3613F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A84E5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9D1F2C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5BF60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0FAC27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03FB9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6D8BDC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F6724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08AAEE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65056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558DE5D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FB7284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090BDA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C785C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065123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3078B4D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1BEE61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8EB4F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04C2083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C198D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3C3DC3" w:rsidRPr="0003748B" w14:paraId="66915866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73C61CFC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1252D42E" w14:textId="58786D67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  <w:tab w:val="left" w:pos="36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0EA29A18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EFE32BC" w14:textId="5884B7CB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48ED099F" w14:textId="6EC07A1D" w:rsidR="003C3DC3" w:rsidRPr="0003748B" w:rsidRDefault="00AD321B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89702D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455938D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20A7C10" w14:textId="155F4CF3" w:rsidR="003C3DC3" w:rsidRPr="0003748B" w:rsidRDefault="00AD321B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746449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DC2E37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9E5C46" w14:textId="64AABE08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E46BAC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792E59" w14:textId="61CDDF1F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5F4117C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4F6CF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14B61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9A998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01801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9C432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DCA1E7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DFFA481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356CA92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A6177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5DFBEB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3A48E6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AF80565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7F3D6D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0851C0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919F19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7E545A87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70F9247B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</w:tcPr>
          <w:p w14:paraId="20F98450" w14:textId="1E4946C3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1F55ADD5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4FA83C5" w14:textId="4C8EC73A" w:rsidR="003C3DC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321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099DE9AC" w14:textId="116D888A" w:rsidR="003C3DC3" w:rsidRPr="0003748B" w:rsidRDefault="00AD321B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</w:p>
        </w:tc>
        <w:tc>
          <w:tcPr>
            <w:tcW w:w="630" w:type="dxa"/>
            <w:shd w:val="clear" w:color="auto" w:fill="auto"/>
          </w:tcPr>
          <w:p w14:paraId="0A1A1B7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69B7B1F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CF0929" w14:textId="71767BCB" w:rsidR="003C3DC3" w:rsidRPr="0003748B" w:rsidRDefault="00AD321B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</w:p>
        </w:tc>
        <w:tc>
          <w:tcPr>
            <w:tcW w:w="630" w:type="dxa"/>
            <w:shd w:val="clear" w:color="auto" w:fill="auto"/>
          </w:tcPr>
          <w:p w14:paraId="629F4CD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455053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B4FE26" w14:textId="21718F77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14:paraId="6686A70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C1E233" w14:textId="4BD76AA0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14:paraId="670F9CA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F8F87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60287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FC80F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ED797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59F1B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09A123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1BA2FBD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EC61205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AE11A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3E8D4B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6364E2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C61BCF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C9AEE14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EAC3E6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E28D5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6FEBD33C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7C46D31A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441D92A4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8F83B5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5BC8055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B9424F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D5A89F2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56AD293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E1CF3B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7BEBB0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19C5A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C03D6F" w14:textId="05E69E68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580193C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8F2BEF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95463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B39660" w14:textId="2313D6DA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4B9CDE6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0C12AB" w14:textId="59E87E1A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635056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1C639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B2522F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ABA7341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DE4808B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243F1F" w14:textId="13B31B4B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63964DF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83913E9" w14:textId="2A60BCD4" w:rsidR="003C3DC3" w:rsidRPr="0003748B" w:rsidRDefault="00AD321B" w:rsidP="00FE3F8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0BD80B3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0FF2F90" w14:textId="10C08289" w:rsidR="003C3DC3" w:rsidRPr="0003748B" w:rsidRDefault="00F620B2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8D08DA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D7913E" w14:textId="0E3209C3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 w:rsidR="00AD321B" w:rsidRPr="00AD321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3C3DC3" w:rsidRPr="0003748B" w14:paraId="017359F3" w14:textId="77777777" w:rsidTr="00E34B2C">
        <w:trPr>
          <w:cantSplit/>
          <w:trHeight w:val="74"/>
        </w:trPr>
        <w:tc>
          <w:tcPr>
            <w:tcW w:w="3149" w:type="dxa"/>
            <w:shd w:val="clear" w:color="auto" w:fill="auto"/>
          </w:tcPr>
          <w:p w14:paraId="45138B39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  <w:shd w:val="clear" w:color="auto" w:fill="auto"/>
          </w:tcPr>
          <w:p w14:paraId="19D0EF3D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76AF5A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73218BE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27EBED0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0F1856E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C989CE8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C8693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479436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1C0A9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DCEBE2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610D8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517C9D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267B2F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50A659" w14:textId="38D75B17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A0A69F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8F1293" w14:textId="60C9909C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7C86AF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EBB7BB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985DF2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FCE42BD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6E3449F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7CC5A41" w14:textId="167489E2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5AF6F4A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64D5780" w14:textId="494BDA00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022BFD0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256123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50C35A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072715A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6C600AE6" w14:textId="77777777" w:rsidTr="00E34B2C">
        <w:trPr>
          <w:cantSplit/>
          <w:trHeight w:val="74"/>
        </w:trPr>
        <w:tc>
          <w:tcPr>
            <w:tcW w:w="3149" w:type="dxa"/>
            <w:shd w:val="clear" w:color="auto" w:fill="auto"/>
          </w:tcPr>
          <w:p w14:paraId="414E60FF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3748B">
              <w:rPr>
                <w:rFonts w:asciiTheme="majorBidi" w:hAnsiTheme="majorBidi" w:cstheme="majorBidi"/>
                <w:sz w:val="22"/>
                <w:szCs w:val="22"/>
                <w:cs/>
              </w:rPr>
              <w:t>พรธิสาร</w:t>
            </w:r>
            <w:r w:rsidRPr="0003748B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14:paraId="76EBE66F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F426C9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B80CD99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74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175C6BF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FA655C4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B353026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284E38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F19244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90C1A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6614389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68B6E3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3CED51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6927DF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2B822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2C304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463E5D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D32C5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589BB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A5A7601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B6DB286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A666DF5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695417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6FC8C6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1A32B0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BB67CB1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2DA614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ED2A58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2240EFE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0374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03748B" w14:paraId="5743C9A2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B8F17A9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B8B7CD7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1414B21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30EBF0C1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67FE5B1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9B9F60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43E0B2E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B3FAD5E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EAB7D4" w14:textId="77777777" w:rsidR="003C3DC3" w:rsidRPr="0003748B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B9B213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9556B8F" w14:textId="404CC6FD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</w:t>
            </w:r>
          </w:p>
        </w:tc>
        <w:tc>
          <w:tcPr>
            <w:tcW w:w="180" w:type="dxa"/>
            <w:shd w:val="clear" w:color="auto" w:fill="auto"/>
          </w:tcPr>
          <w:p w14:paraId="2D0C121C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31F88C0" w14:textId="577C5C3B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2BCDF9A7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7EF5596" w14:textId="60651006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53B30DC5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72413D6" w14:textId="6BFFBEC3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E19C75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E01433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17BD944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</w:tcPr>
          <w:p w14:paraId="774AC218" w14:textId="77777777" w:rsidR="003C3DC3" w:rsidRPr="0003748B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03748B">
              <w:rPr>
                <w:rFonts w:asciiTheme="majorBidi" w:hAnsiTheme="majorBidi" w:cstheme="majorBidi"/>
                <w:szCs w:val="22"/>
                <w:lang w:bidi="th-TH"/>
              </w:rPr>
              <w:t xml:space="preserve">   -</w:t>
            </w:r>
          </w:p>
        </w:tc>
        <w:tc>
          <w:tcPr>
            <w:tcW w:w="180" w:type="dxa"/>
          </w:tcPr>
          <w:p w14:paraId="0A04FBF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C44210D" w14:textId="38706210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5CB4F17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24A1860E" w14:textId="173E852A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3A096A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2C0A77D" w14:textId="2ABFDB6A" w:rsidR="003C3DC3" w:rsidRPr="0003748B" w:rsidRDefault="00F620B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3E634E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1899C73" w14:textId="18F714F9" w:rsidR="003C3DC3" w:rsidRPr="007B56DD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</w:tr>
      <w:tr w:rsidR="003C3DC3" w:rsidRPr="0003748B" w14:paraId="34E8AD4C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5E9B2E3B" w14:textId="77777777" w:rsidR="003C3DC3" w:rsidRPr="0003748B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02497A3C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E2F962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985F72D" w14:textId="77777777" w:rsidR="003C3DC3" w:rsidRPr="0003748B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684A45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2F61980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3D1493" w14:textId="77777777" w:rsidR="003C3DC3" w:rsidRPr="0003748B" w:rsidRDefault="003C3DC3" w:rsidP="00FE3F8B">
            <w:pPr>
              <w:pStyle w:val="acctfourfigures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04B136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346BFA" w14:textId="77777777" w:rsidR="003C3DC3" w:rsidRPr="0003748B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1F1E94" w14:textId="77777777" w:rsidR="003C3DC3" w:rsidRPr="0003748B" w:rsidRDefault="003C3DC3" w:rsidP="00FE3F8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4D58D" w14:textId="4EEE76AE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359</w:t>
            </w:r>
          </w:p>
        </w:tc>
        <w:tc>
          <w:tcPr>
            <w:tcW w:w="180" w:type="dxa"/>
            <w:shd w:val="clear" w:color="auto" w:fill="auto"/>
          </w:tcPr>
          <w:p w14:paraId="16E16E7F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8C3AB" w14:textId="685DB632" w:rsidR="003C3DC3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14:paraId="2557668B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599CC" w14:textId="66CEA947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784</w:t>
            </w:r>
          </w:p>
        </w:tc>
        <w:tc>
          <w:tcPr>
            <w:tcW w:w="180" w:type="dxa"/>
            <w:shd w:val="clear" w:color="auto" w:fill="auto"/>
          </w:tcPr>
          <w:p w14:paraId="62E9DC88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E3ACD" w14:textId="54BB6A90" w:rsidR="003C3DC3" w:rsidRPr="0003748B" w:rsidRDefault="00AD321B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832</w:t>
            </w:r>
          </w:p>
        </w:tc>
        <w:tc>
          <w:tcPr>
            <w:tcW w:w="180" w:type="dxa"/>
            <w:shd w:val="clear" w:color="auto" w:fill="auto"/>
          </w:tcPr>
          <w:p w14:paraId="5CE2ABCE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5D5CC" w14:textId="4E9CF032" w:rsidR="003C3DC3" w:rsidRPr="0003748B" w:rsidRDefault="003C3DC3" w:rsidP="00C57E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</w:t>
            </w: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5247FCC0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84584" w14:textId="5A3EA32B" w:rsidR="003C3DC3" w:rsidRPr="0003748B" w:rsidRDefault="003C3DC3" w:rsidP="00C57E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</w:t>
            </w:r>
            <w:r w:rsidRPr="000374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6E4FA4C7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0715F9B" w14:textId="0573302D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775</w:t>
            </w:r>
          </w:p>
        </w:tc>
        <w:tc>
          <w:tcPr>
            <w:tcW w:w="180" w:type="dxa"/>
          </w:tcPr>
          <w:p w14:paraId="186D73C9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9FF9B85" w14:textId="207E56C8" w:rsidR="003C3DC3" w:rsidRPr="0003748B" w:rsidRDefault="00AD321B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03748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819</w:t>
            </w:r>
          </w:p>
        </w:tc>
        <w:tc>
          <w:tcPr>
            <w:tcW w:w="180" w:type="dxa"/>
          </w:tcPr>
          <w:p w14:paraId="1DFE16D2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7BE3BD3" w14:textId="5C677F12" w:rsidR="003C3DC3" w:rsidRPr="0003748B" w:rsidRDefault="00AD321B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558</w:t>
            </w:r>
          </w:p>
        </w:tc>
        <w:tc>
          <w:tcPr>
            <w:tcW w:w="182" w:type="dxa"/>
          </w:tcPr>
          <w:p w14:paraId="1809D6B6" w14:textId="77777777" w:rsidR="003C3DC3" w:rsidRPr="0003748B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7EBB6A" w14:textId="45F17C2C" w:rsidR="003C3DC3" w:rsidRPr="0003748B" w:rsidRDefault="00AD321B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639</w:t>
            </w:r>
          </w:p>
        </w:tc>
      </w:tr>
    </w:tbl>
    <w:p w14:paraId="09720AB7" w14:textId="77777777" w:rsidR="003812A1" w:rsidRPr="0003748B" w:rsidRDefault="003812A1" w:rsidP="00FE3F8B">
      <w:pPr>
        <w:spacing w:line="120" w:lineRule="atLeast"/>
        <w:jc w:val="thaiDistribute"/>
        <w:rPr>
          <w:rFonts w:ascii="Angsana New" w:hAnsi="Angsana New"/>
          <w:sz w:val="24"/>
          <w:szCs w:val="24"/>
        </w:rPr>
      </w:pPr>
    </w:p>
    <w:p w14:paraId="7711C6E6" w14:textId="74E638B4" w:rsidR="00E5270A" w:rsidRPr="0003748B" w:rsidRDefault="00583D95" w:rsidP="00FE3F8B">
      <w:pPr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 xml:space="preserve">* </w:t>
      </w:r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="00DA18AD" w:rsidRPr="0003748B">
        <w:rPr>
          <w:rFonts w:ascii="Angsana New" w:hAnsi="Angsana New" w:hint="cs"/>
          <w:sz w:val="30"/>
          <w:szCs w:val="30"/>
        </w:rPr>
        <w:t xml:space="preserve"> </w:t>
      </w:r>
      <w:r w:rsidR="00F535A1" w:rsidRPr="000374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6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กลุ่มบริษัทได้บันทึกส่วนแบ่งขาดทุนจากการร่วมค้าดังกล่าวโดยรับรู้</w:t>
      </w:r>
      <w:r w:rsidR="00CB175D" w:rsidRPr="0003748B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</w:t>
      </w:r>
      <w:r w:rsidRPr="0003748B">
        <w:rPr>
          <w:rFonts w:ascii="Angsana New" w:hAnsi="Angsana New" w:hint="cs"/>
          <w:sz w:val="30"/>
          <w:szCs w:val="30"/>
          <w:cs/>
        </w:rPr>
        <w:t>สำหรับลูกหนี้การค้าและเงินให้กู้ยืมระยะสั้นในงบการเงินรวม</w:t>
      </w:r>
      <w:r w:rsidR="00842703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E95898" w:rsidRPr="0003748B">
        <w:rPr>
          <w:rFonts w:ascii="Angsana New" w:hAnsi="Angsana New" w:hint="cs"/>
          <w:sz w:val="30"/>
          <w:szCs w:val="30"/>
          <w:cs/>
        </w:rPr>
        <w:t>เนื่องจากกลุ่มบริษัทมีภาระผูกพันที่ต้องจ่ายชำระตามสัญญา</w:t>
      </w:r>
    </w:p>
    <w:p w14:paraId="56B60252" w14:textId="77777777" w:rsidR="00972DB7" w:rsidRPr="0003748B" w:rsidRDefault="00972DB7" w:rsidP="00FE3F8B">
      <w:pPr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5361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70"/>
        <w:gridCol w:w="540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7"/>
      </w:tblGrid>
      <w:tr w:rsidR="00E5270A" w:rsidRPr="0003748B" w14:paraId="5BEA0405" w14:textId="77777777" w:rsidTr="00D140BA">
        <w:trPr>
          <w:tblHeader/>
        </w:trPr>
        <w:tc>
          <w:tcPr>
            <w:tcW w:w="15361" w:type="dxa"/>
            <w:gridSpan w:val="27"/>
            <w:shd w:val="clear" w:color="auto" w:fill="auto"/>
          </w:tcPr>
          <w:p w14:paraId="00085D25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s/>
              </w:rPr>
              <w:lastRenderedPageBreak/>
              <w:br w:type="page"/>
            </w: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270A" w:rsidRPr="0003748B" w14:paraId="44ED2C2F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3BA91AC5" w14:textId="77777777" w:rsidR="00E5270A" w:rsidRPr="0003748B" w:rsidRDefault="00E5270A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174CEB5" w14:textId="77777777" w:rsidR="00E5270A" w:rsidRPr="0003748B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592AD91C" w14:textId="77777777" w:rsidR="00E5270A" w:rsidRPr="0003748B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5BD7DB77" w14:textId="77777777" w:rsidR="00E5270A" w:rsidRPr="0003748B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0B4B56" w14:textId="77777777" w:rsidR="00E5270A" w:rsidRPr="0003748B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355D352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98C9A7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67D0CD7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629A01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7FBAE29D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94A176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4031298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E5270A" w:rsidRPr="0003748B" w14:paraId="7DBC4D6F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59C4CE2E" w14:textId="77777777" w:rsidR="00E5270A" w:rsidRPr="0003748B" w:rsidRDefault="00E5270A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E26A302" w14:textId="77777777" w:rsidR="00E5270A" w:rsidRPr="0003748B" w:rsidDel="00685444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5B487DEF" w14:textId="77777777" w:rsidR="00E5270A" w:rsidRPr="0003748B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07141D8F" w14:textId="77777777" w:rsidR="00E5270A" w:rsidRPr="0003748B" w:rsidDel="00685444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29BEA15C" w14:textId="77777777" w:rsidR="00E5270A" w:rsidRPr="0003748B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14118EC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0965C8B0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0D0CF32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5A9810B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52C8283C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63BC6A33" w14:textId="77777777" w:rsidR="00E5270A" w:rsidRPr="0003748B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E430FA7" w14:textId="77777777" w:rsidR="00E5270A" w:rsidRPr="0003748B" w:rsidRDefault="00CF1BA0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AC303B" w:rsidRPr="0003748B" w14:paraId="2250DBDA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3BF39E60" w14:textId="77777777" w:rsidR="00AC303B" w:rsidRPr="0003748B" w:rsidRDefault="00AC303B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C0F96E1" w14:textId="6C82EAF3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D1BEC96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500ED5" w14:textId="207C29FA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155E122" w14:textId="77777777" w:rsidR="00AC303B" w:rsidRPr="0003748B" w:rsidRDefault="00AC303B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6AADACD" w14:textId="40BC6378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98B147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3D5E395" w14:textId="2F67D943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F88AF75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BFFDBC" w14:textId="4E5A16B8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575F43C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275A98" w14:textId="0DB18FC3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CB46EC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6C8D13" w14:textId="6D24A739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96CD45E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1BD20C" w14:textId="1A622051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955DD2A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E12870C" w14:textId="7B2724B4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7D3BBB0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0D43118" w14:textId="2EC672CF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76C3D9B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8465FD" w14:textId="59EE7D8D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 w:bidi="th-TH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84945FF" w14:textId="77777777" w:rsidR="00AC303B" w:rsidRPr="0003748B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0F0C1E" w14:textId="2AF06074" w:rsidR="00AC303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/>
              </w:rPr>
              <w:t>6</w:t>
            </w:r>
          </w:p>
        </w:tc>
      </w:tr>
      <w:tr w:rsidR="00501261" w:rsidRPr="0003748B" w14:paraId="63AAD249" w14:textId="77777777" w:rsidTr="00D140BA">
        <w:trPr>
          <w:gridAfter w:val="1"/>
          <w:wAfter w:w="7" w:type="dxa"/>
          <w:trHeight w:val="128"/>
          <w:tblHeader/>
        </w:trPr>
        <w:tc>
          <w:tcPr>
            <w:tcW w:w="3240" w:type="dxa"/>
            <w:shd w:val="clear" w:color="auto" w:fill="auto"/>
          </w:tcPr>
          <w:p w14:paraId="130F04E7" w14:textId="77777777" w:rsidR="00501261" w:rsidRPr="0003748B" w:rsidRDefault="00501261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23BC911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A9D5F08" w14:textId="77777777" w:rsidR="00501261" w:rsidRPr="0003748B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52535ED1" w14:textId="77777777" w:rsidR="00501261" w:rsidRPr="0003748B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63695882" w14:textId="77777777" w:rsidR="00501261" w:rsidRPr="0003748B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5B75523C" w14:textId="77777777" w:rsidR="00501261" w:rsidRPr="0003748B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3EE0ADED" w14:textId="77777777" w:rsidR="00501261" w:rsidRPr="0003748B" w:rsidRDefault="0050126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C7D26AD" w14:textId="77777777" w:rsidR="00501261" w:rsidRPr="0003748B" w:rsidRDefault="0050126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41A2EC" w14:textId="77777777" w:rsidR="00501261" w:rsidRPr="0003748B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09141D0B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501261" w:rsidRPr="0003748B" w14:paraId="388AB9F3" w14:textId="77777777" w:rsidTr="00DA18AD">
        <w:trPr>
          <w:gridAfter w:val="1"/>
          <w:wAfter w:w="7" w:type="dxa"/>
          <w:trHeight w:val="70"/>
        </w:trPr>
        <w:tc>
          <w:tcPr>
            <w:tcW w:w="3240" w:type="dxa"/>
            <w:shd w:val="clear" w:color="auto" w:fill="auto"/>
          </w:tcPr>
          <w:p w14:paraId="2B522991" w14:textId="77777777" w:rsidR="00501261" w:rsidRPr="0003748B" w:rsidRDefault="00501261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US"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0A115A80" w14:textId="77777777" w:rsidR="00501261" w:rsidRPr="0003748B" w:rsidRDefault="00501261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6C9842A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BE02AC9" w14:textId="77777777" w:rsidR="00501261" w:rsidRPr="0003748B" w:rsidRDefault="00501261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1D6073C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E054B2" w14:textId="77777777" w:rsidR="00501261" w:rsidRPr="0003748B" w:rsidRDefault="00501261" w:rsidP="00FE3F8B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1E30F2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486631" w14:textId="77777777" w:rsidR="00501261" w:rsidRPr="0003748B" w:rsidRDefault="00501261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853B12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37F023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045D4F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17C7D70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E4EE15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8E5E8A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DB5D6" w14:textId="77777777" w:rsidR="00501261" w:rsidRPr="0003748B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AC5CD8C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6B68E5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A40EC1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D6DBCD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BB3191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698FAC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19B9870A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7E3E08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F1EA9F8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6B930C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7F4E1E3" w14:textId="77777777" w:rsidR="00501261" w:rsidRPr="0003748B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12A38" w:rsidRPr="0003748B" w14:paraId="5C924E03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0C84593" w14:textId="5CE26DF3" w:rsidR="00C12A38" w:rsidRPr="0003748B" w:rsidRDefault="00C12A38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5E21F529" w14:textId="4DC542EB" w:rsidR="00C12A38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7C72127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D4FA74B" w14:textId="110A417F" w:rsidR="00C12A38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43D19EB8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C2D4B4" w14:textId="1C18A07D" w:rsidR="00C12A38" w:rsidRPr="0003748B" w:rsidRDefault="00AD321B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5C66F1C1" w14:textId="57312360" w:rsidR="00C12A38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4555652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8DD867F" w14:textId="3DED65EE" w:rsidR="00C12A38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357D6F9C" w14:textId="55532E2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82F735D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F697966" w14:textId="58492B08" w:rsidR="00C12A38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C6303E3" w14:textId="77777777" w:rsidR="00C12A38" w:rsidRPr="0003748B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990066" w14:textId="73D566AC" w:rsidR="00C12A38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B0EFDE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BEEF4EF" w14:textId="21C56538" w:rsidR="00C12A38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375422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A377FD" w14:textId="50F4E14C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3F045F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89773BA" w14:textId="50430F4A" w:rsidR="00C12A38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53F576D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A09B48E" w14:textId="3ABB44C8" w:rsidR="00C12A38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60A21F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3866BD" w14:textId="3E50212D" w:rsidR="00C12A38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CA3495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94FFC64" w14:textId="678C5C58" w:rsidR="00C12A38" w:rsidRPr="0003748B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C12A38" w:rsidRPr="0003748B" w14:paraId="75EDC307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6F50DDC" w14:textId="4E485838" w:rsidR="00C12A38" w:rsidRPr="0003748B" w:rsidRDefault="00C12A38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3221B180" w14:textId="6E0B33D5" w:rsidR="00C12A38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1A349A6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04D5075" w14:textId="5DA8F139" w:rsidR="00C12A38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3114423D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3DFEAB" w14:textId="626670DD" w:rsidR="00C12A38" w:rsidRPr="0003748B" w:rsidRDefault="00AD321B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14:paraId="725FCC8C" w14:textId="2B605B6A" w:rsidR="00C12A38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036FC63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7D409A" w14:textId="28A81E16" w:rsidR="00C12A38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3824173B" w14:textId="36907CC3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B9C109E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D36639B" w14:textId="6C542781" w:rsidR="00C12A38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A97DB7D" w14:textId="77777777" w:rsidR="00C12A38" w:rsidRPr="0003748B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ECC54BB" w14:textId="0A5B1D26" w:rsidR="00C12A38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FDB4965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A9BA220" w14:textId="526F7E35" w:rsidR="00C12A38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A777F8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6B256D5" w14:textId="7C0B6D58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A1F3D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4D5CA7" w14:textId="37BF2EE9" w:rsidR="00C12A38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7E81EF3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EF83788" w14:textId="4E8BB9C1" w:rsidR="00C12A38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3771B6D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B63CEDC" w14:textId="11DCD2A0" w:rsidR="00C12A38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3927C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7175A3E" w14:textId="72EBF537" w:rsidR="00C12A38" w:rsidRPr="0003748B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C12A38" w:rsidRPr="0003748B" w14:paraId="5A354FC1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095E146" w14:textId="77777777" w:rsidR="00C12A38" w:rsidRPr="0003748B" w:rsidRDefault="00C12A38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0F01BCC" w14:textId="72B1314D" w:rsidR="00C12A38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6674FB5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4698A20" w14:textId="03C096CB" w:rsidR="00C12A38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FE4D061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1B0283" w14:textId="771E7BEE" w:rsidR="00C12A38" w:rsidRPr="0003748B" w:rsidRDefault="00AD321B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184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3D4C" w14:textId="47F428A6" w:rsidR="00C12A38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508610D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D8024C3" w14:textId="0220FCAF" w:rsidR="00C12A38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80F1C09" w14:textId="4C9FB875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6B3853E" w14:textId="77777777" w:rsidR="00C12A38" w:rsidRPr="0003748B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0BA504" w14:textId="324B6E48" w:rsidR="00C12A38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9C67048" w14:textId="77777777" w:rsidR="00C12A38" w:rsidRPr="0003748B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CCE4E3B" w14:textId="325C94FA" w:rsidR="00C12A38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19BD944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2EAE982" w14:textId="3F408138" w:rsidR="00C12A38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36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0CF7F7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191B379" w14:textId="1F9FBA3C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36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9EDC6F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B5FFF" w14:textId="6C28AFDB" w:rsidR="00C12A38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21E9E7E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BB30DFB" w14:textId="4A8F85E7" w:rsidR="00C12A38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F2C3796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E5D7ACA" w14:textId="27CDB28C" w:rsidR="00C12A38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C769E" w14:textId="77777777" w:rsidR="00C12A38" w:rsidRPr="0003748B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19F6012" w14:textId="6A8F5B22" w:rsidR="00C12A38" w:rsidRPr="0003748B" w:rsidRDefault="00C12A38" w:rsidP="009B72BD">
            <w:pPr>
              <w:pStyle w:val="acctfourfigures"/>
              <w:tabs>
                <w:tab w:val="clear" w:pos="765"/>
                <w:tab w:val="decimal" w:pos="36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rtl/>
                <w:cs/>
                <w:lang w:val="en-US"/>
              </w:rPr>
              <w:t>-</w:t>
            </w:r>
          </w:p>
        </w:tc>
      </w:tr>
      <w:tr w:rsidR="00B75719" w:rsidRPr="0003748B" w14:paraId="485370DF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A418850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โฟเซโก้ (ประเทศไทย)</w:t>
            </w:r>
            <w:r w:rsidRPr="0003748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F174B44" w14:textId="311664CF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BAF4040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D40BB35" w14:textId="2B025DFF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75A9F91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A86A2C" w14:textId="42392079" w:rsidR="00B75719" w:rsidRPr="0003748B" w:rsidRDefault="00AD321B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FDF46C" w14:textId="7B49544B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6B64A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6DC13AB" w14:textId="1CA3F634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EB5858" w14:textId="3C2A7941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6A8FDEA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21BA99" w14:textId="5CC8F066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004916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700B21A" w14:textId="67E8C483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BD5282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A130E82" w14:textId="6DD95E16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05D6F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CAD1462" w14:textId="2AEDEA98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3E21E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5369608" w14:textId="75598155" w:rsidR="00B75719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A267192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4FDFBE83" w14:textId="3BEF69E5" w:rsidR="00B75719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9C8493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096E533" w14:textId="1FC3CF18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7E3C1A6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788DB57" w14:textId="700C1631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/>
                <w:color w:val="000000"/>
                <w:szCs w:val="22"/>
                <w:lang w:val="en-US" w:bidi="th-TH"/>
              </w:rPr>
              <w:t>5</w:t>
            </w:r>
          </w:p>
        </w:tc>
      </w:tr>
      <w:tr w:rsidR="00B75719" w:rsidRPr="0003748B" w14:paraId="133EE8AA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62B13BC" w14:textId="57F7E4BE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คาร์ คอนวินี่</w:t>
            </w:r>
            <w:r w:rsidRPr="0003748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DA0F1C9" w14:textId="42A45F7F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268615E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96C3993" w14:textId="3CC0DAA0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7E9A1DC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F32627" w14:textId="1107E366" w:rsidR="00B75719" w:rsidRPr="0003748B" w:rsidRDefault="00AD321B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0B669C" w14:textId="2BC8D44D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C2A3E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9D4F82" w14:textId="2C78C330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0016E6" w14:textId="5B450268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77B6C3E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F45593" w14:textId="4CE6D230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C83B414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A04EA3" w14:textId="65DE5897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7F5A84C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46205C" w14:textId="06B1BCD4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543E78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ED3B4A" w14:textId="53E56B1F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085A7A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83D6EF" w14:textId="2D4F80F5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D955C7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CBCB405" w14:textId="71EB8DF8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53000D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35E390" w14:textId="76D7E22D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/>
                <w:color w:val="000000"/>
                <w:szCs w:val="22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B67FA47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EF97660" w14:textId="4DD574DF" w:rsidR="00B75719" w:rsidRPr="0003748B" w:rsidRDefault="00B75719" w:rsidP="009B72B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391722" w:rsidRPr="0003748B" w14:paraId="77B3B27D" w14:textId="77777777" w:rsidTr="00F012E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0E24EB3" w14:textId="77777777" w:rsidR="00391722" w:rsidRPr="0003748B" w:rsidRDefault="00391722" w:rsidP="00F012E1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ซีเอชแอล อีวี จำกัด</w:t>
            </w:r>
          </w:p>
        </w:tc>
        <w:tc>
          <w:tcPr>
            <w:tcW w:w="540" w:type="dxa"/>
            <w:shd w:val="clear" w:color="auto" w:fill="auto"/>
          </w:tcPr>
          <w:p w14:paraId="44F2038A" w14:textId="295B853D" w:rsidR="00391722" w:rsidRPr="0003748B" w:rsidRDefault="00AD321B" w:rsidP="00F012E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37EAF29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E126C31" w14:textId="7AA71103" w:rsidR="00391722" w:rsidRPr="0003748B" w:rsidRDefault="00AD321B" w:rsidP="00F012E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3CD8BC3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F778A57" w14:textId="40F59788" w:rsidR="00391722" w:rsidRPr="0003748B" w:rsidRDefault="00AD321B" w:rsidP="00F012E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/>
                <w:color w:val="000000"/>
                <w:szCs w:val="22"/>
                <w:lang w:val="en-US" w:bidi="th-TH"/>
              </w:rPr>
              <w:t>41</w:t>
            </w:r>
          </w:p>
        </w:tc>
        <w:tc>
          <w:tcPr>
            <w:tcW w:w="720" w:type="dxa"/>
            <w:shd w:val="clear" w:color="auto" w:fill="auto"/>
          </w:tcPr>
          <w:p w14:paraId="4802DE8E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120DB35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4865020" w14:textId="42011E8D" w:rsidR="00391722" w:rsidRPr="0003748B" w:rsidRDefault="00AD321B" w:rsidP="00F012E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33</w:t>
            </w:r>
          </w:p>
        </w:tc>
        <w:tc>
          <w:tcPr>
            <w:tcW w:w="630" w:type="dxa"/>
            <w:shd w:val="clear" w:color="auto" w:fill="auto"/>
          </w:tcPr>
          <w:p w14:paraId="3FBCCD97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927FE42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E52131A" w14:textId="435E5CA1" w:rsidR="00391722" w:rsidRPr="0003748B" w:rsidRDefault="00AD321B" w:rsidP="00F012E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DB3A037" w14:textId="77777777" w:rsidR="00391722" w:rsidRPr="0003748B" w:rsidRDefault="00391722" w:rsidP="00F012E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F163AAA" w14:textId="272DBB9F" w:rsidR="00391722" w:rsidRPr="0003748B" w:rsidRDefault="00AD321B" w:rsidP="00F012E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2D5800D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39E229B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A24A69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10D572A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D5C8DD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F87A1A0" w14:textId="713BB2B9" w:rsidR="00391722" w:rsidRPr="0003748B" w:rsidRDefault="00AD321B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1503AB6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DE92BD1" w14:textId="49B566C6" w:rsidR="00391722" w:rsidRPr="0003748B" w:rsidRDefault="00AD321B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542A048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80BBC34" w14:textId="77777777" w:rsidR="00391722" w:rsidRPr="0003748B" w:rsidRDefault="00391722" w:rsidP="00F012E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FECC2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06AAE75" w14:textId="77777777" w:rsidR="00391722" w:rsidRPr="0003748B" w:rsidRDefault="00391722" w:rsidP="00F012E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B75719" w:rsidRPr="0003748B" w14:paraId="316F02B8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41DF3CD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1EE2AD" w14:textId="77777777" w:rsidR="00B75719" w:rsidRPr="0003748B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EAF391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B8EF104" w14:textId="77777777" w:rsidR="00B75719" w:rsidRPr="0003748B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5C12382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D7C1236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D36F3E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5F7E41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7B708F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99FBD5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5F0B13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4389292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95BCD7E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E74E89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1BCD009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85C32F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9DBAB7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710D3C0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983B59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29B3EE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E868D5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B0A9623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2E7FA1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E2FED6" w14:textId="6200BA29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5705D2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A873E53" w14:textId="07C9C113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B75719" w:rsidRPr="0003748B" w14:paraId="16A82B2C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AC81D65" w14:textId="77777777" w:rsidR="00B75719" w:rsidRPr="0003748B" w:rsidRDefault="00B75719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 xml:space="preserve">   (ประเทศไทย) จำกัด  </w:t>
            </w:r>
          </w:p>
        </w:tc>
        <w:tc>
          <w:tcPr>
            <w:tcW w:w="540" w:type="dxa"/>
            <w:shd w:val="clear" w:color="auto" w:fill="auto"/>
          </w:tcPr>
          <w:p w14:paraId="3A1C6948" w14:textId="30E4896B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EFFD4D5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794DBDF" w14:textId="10037719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4C3FAD0" w14:textId="77777777" w:rsidR="00B75719" w:rsidRPr="0003748B" w:rsidRDefault="00B75719" w:rsidP="00FE3F8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79E09D" w14:textId="3738B80F" w:rsidR="00B75719" w:rsidRPr="0003748B" w:rsidRDefault="00AD321B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600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AAEC2F" w14:textId="2AAE1ADA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39860" w14:textId="77777777" w:rsidR="00B75719" w:rsidRPr="0003748B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D69516C" w14:textId="7C8824CE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600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657F10" w14:textId="02C4D5B3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CC8900E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4B640C" w14:textId="24A18096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849D69C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3BAE5A2" w14:textId="3047D9FF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4082BDB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872648" w14:textId="127AEC80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47B1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981E5AA" w14:textId="318C4716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45DDC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A1961D" w14:textId="6A3D3B6A" w:rsidR="00B75719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408C489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F6861C2" w14:textId="5FB53D3B" w:rsidR="00B75719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427B2CD6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A73F406" w14:textId="69F19506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/>
                <w:color w:val="000000"/>
                <w:szCs w:val="22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D653B56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FA20BB6" w14:textId="17648F7A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B75719" w:rsidRPr="0003748B" w14:paraId="77F93F87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C8CF998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50286A" w14:textId="2240CDD6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92B4F70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D9348DD" w14:textId="4EB6DD2E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65F2393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AE47759" w14:textId="52A47BB1" w:rsidR="00B75719" w:rsidRPr="0003748B" w:rsidRDefault="00AD321B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/>
              </w:rPr>
              <w:t>5</w:t>
            </w:r>
            <w:r w:rsidR="00D67C3A" w:rsidRPr="0003748B">
              <w:rPr>
                <w:rFonts w:ascii="Angsana New" w:hAnsi="Angsana New" w:hint="cs"/>
                <w:color w:val="000000"/>
                <w:szCs w:val="22"/>
                <w:lang w:val="en-US"/>
              </w:rPr>
              <w:t>,</w:t>
            </w:r>
            <w:r w:rsidRPr="00AD321B">
              <w:rPr>
                <w:rFonts w:ascii="Angsana New" w:hAnsi="Angsana New" w:hint="cs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19C36CF9" w14:textId="0E8DCCA8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8458D" w14:textId="77777777" w:rsidR="00B75719" w:rsidRPr="0003748B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ED11BCB" w14:textId="49448EF9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5</w:t>
            </w:r>
            <w:r w:rsidR="00B75719"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37243867" w14:textId="21832F98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394926D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C20C41" w14:textId="02512B24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 w:bidi="th-TH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05CFD58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6FE9D0" w14:textId="74906AD1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269D064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06C61AC" w14:textId="5B94FDA4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BD90D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AF2B233" w14:textId="46D4A484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AB065A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B1F6A8A" w14:textId="4687188C" w:rsidR="00B75719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4F46DA5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C323961" w14:textId="0179D7C8" w:rsidR="00B75719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5DD023EA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4FEB495" w14:textId="798D5654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color w:val="000000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0A62732D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DE93DEA" w14:textId="31AA2E8A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/>
                <w:color w:val="000000"/>
                <w:szCs w:val="22"/>
                <w:lang w:val="en-US" w:bidi="th-TH"/>
              </w:rPr>
              <w:t>312</w:t>
            </w:r>
          </w:p>
        </w:tc>
      </w:tr>
      <w:tr w:rsidR="00B75719" w:rsidRPr="0003748B" w14:paraId="7D187A82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0071242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543D54" w14:textId="77777777" w:rsidR="00B75719" w:rsidRPr="0003748B" w:rsidRDefault="00B75719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C180B4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735448" w14:textId="77777777" w:rsidR="00B75719" w:rsidRPr="0003748B" w:rsidRDefault="00B75719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1750E4B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2B23FAA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415697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A3C608" w14:textId="77777777" w:rsidR="00B75719" w:rsidRPr="0003748B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9F0FF64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827B0B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B7150F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AFC5E7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480682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2E9008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83E7A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C61914F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104604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5AB16A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54FE8E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2B67FA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4B087F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F91D524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AA9A39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EB55DF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4A2BB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67B23C8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B75719" w:rsidRPr="0003748B" w14:paraId="49A3AE90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F20B8AD" w14:textId="54E6A401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 xml:space="preserve">   (หยุดดำเนินการในปี </w:t>
            </w:r>
            <w:r w:rsidR="00AD321B" w:rsidRPr="00AD321B">
              <w:rPr>
                <w:rFonts w:ascii="Angsana New" w:hAnsi="Angsana New" w:hint="cs"/>
                <w:sz w:val="22"/>
                <w:szCs w:val="22"/>
              </w:rPr>
              <w:t>2561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598A9C" w14:textId="520F7116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7273A45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F33A5E" w14:textId="7C847F79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C12DEB2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F6357E" w14:textId="6BE57FE1" w:rsidR="00B75719" w:rsidRPr="0003748B" w:rsidRDefault="00AD321B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6F1304" w14:textId="35DCFF59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95E09" w14:textId="77777777" w:rsidR="00B75719" w:rsidRPr="0003748B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5D97A74" w14:textId="4FB1EA89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3B7F4A" w14:textId="3DC72208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C8F4134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C54388" w14:textId="33E6ED2E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 w:bidi="th-TH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0BC7180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85B2513" w14:textId="6E4F9EF7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1BAA211F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8C56638" w14:textId="2A2E3EAA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72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EF68E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6976737" w14:textId="2C14D8A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72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5F7CF9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F4A4E0D" w14:textId="622285E6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10A49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D1469E3" w14:textId="1AB72B41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EFB5E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C6DE6B8" w14:textId="59F1E03C" w:rsidR="00B75719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38E2B5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5E1DA3" w14:textId="4344B07F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B75719" w:rsidRPr="0003748B" w14:paraId="4517F888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76C9491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B8C58BE" w14:textId="4897E1CE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2235313D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DAEBE2F" w14:textId="743CDBF8" w:rsidR="00B75719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3C306C9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E834A5" w14:textId="224BC5E8" w:rsidR="00B75719" w:rsidRPr="0003748B" w:rsidRDefault="00AD321B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387FCD" w14:textId="770DC10C" w:rsidR="00B75719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B977D" w14:textId="77777777" w:rsidR="00B75719" w:rsidRPr="0003748B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63F8334" w14:textId="15AA4954" w:rsidR="00B75719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995834" w14:textId="238FBD76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ED99576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47B027" w14:textId="38E5B0E8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53D8B61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18DF75" w14:textId="20DAB144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Cs w:val="22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16414F77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2925867" w14:textId="018F5CEA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55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564EE5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1D7B1D" w14:textId="3CE7C001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55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08CBCC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37F16CB" w14:textId="13E5AF44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A40BD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1B26815" w14:textId="118A08A6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FA3CE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E4BD5D3" w14:textId="09552573" w:rsidR="00B75719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6F523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0738BA" w14:textId="0913A999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391722" w:rsidRPr="0003748B" w14:paraId="06426A66" w14:textId="77777777" w:rsidTr="00F012E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090B15F" w14:textId="77777777" w:rsidR="00391722" w:rsidRPr="0003748B" w:rsidRDefault="00391722" w:rsidP="00F012E1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แทรเวล แอดส์ เน็ทเวิร์ค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09F16AEC" w14:textId="3683441B" w:rsidR="00391722" w:rsidRPr="0003748B" w:rsidRDefault="00391722" w:rsidP="00F012E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748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9F984F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EA2C77F" w14:textId="36C96A3C" w:rsidR="00391722" w:rsidRPr="0003748B" w:rsidRDefault="00AD321B" w:rsidP="00F012E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05CC20D7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149972" w14:textId="5C2463A8" w:rsidR="00391722" w:rsidRPr="0003748B" w:rsidRDefault="00391722" w:rsidP="00F012E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84F6CE0" w14:textId="7B1009DB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10ABA4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C956A06" w14:textId="6782C46A" w:rsidR="00391722" w:rsidRPr="0003748B" w:rsidRDefault="00AD321B" w:rsidP="00F012E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6B1151E7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27FF013" w14:textId="77777777" w:rsidR="00391722" w:rsidRPr="0003748B" w:rsidRDefault="00391722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129C4C5" w14:textId="7433B29E" w:rsidR="00391722" w:rsidRPr="0003748B" w:rsidRDefault="00391722" w:rsidP="00F012E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6E986D" w14:textId="77777777" w:rsidR="00391722" w:rsidRPr="0003748B" w:rsidRDefault="00391722" w:rsidP="00F012E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DA65CB" w14:textId="38F09CD1" w:rsidR="00391722" w:rsidRPr="0003748B" w:rsidRDefault="00AD321B" w:rsidP="00F012E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87FC834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9305A37" w14:textId="1BFAB9BB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01DC53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56E4F05" w14:textId="4404B381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14</w:t>
            </w: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DA37D3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59C7EA9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3C72D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1EECE284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BA9B47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1E3A48C" w14:textId="77777777" w:rsidR="00391722" w:rsidRPr="0003748B" w:rsidRDefault="00391722" w:rsidP="00F012E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2C59B6" w14:textId="77777777" w:rsidR="00391722" w:rsidRPr="0003748B" w:rsidRDefault="00391722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17A9210" w14:textId="77777777" w:rsidR="00391722" w:rsidRPr="0003748B" w:rsidRDefault="00391722" w:rsidP="00F012E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D67C3A" w:rsidRPr="0003748B" w14:paraId="45FB8ED4" w14:textId="77777777" w:rsidTr="00D67C3A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E9034E4" w14:textId="77777777" w:rsidR="00D67C3A" w:rsidRPr="0003748B" w:rsidRDefault="00D67C3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14:paraId="6D49D1A9" w14:textId="77777777" w:rsidR="00D67C3A" w:rsidRPr="0003748B" w:rsidRDefault="00D67C3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FD417F" w14:textId="77777777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5C67DC6" w14:textId="77777777" w:rsidR="00D67C3A" w:rsidRPr="0003748B" w:rsidRDefault="00D67C3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D41091" w14:textId="77777777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48C32EB" w14:textId="77777777" w:rsidR="00D67C3A" w:rsidRPr="0003748B" w:rsidRDefault="00D67C3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18A033E" w14:textId="77777777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AB18E4" w14:textId="77777777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CE6EBF3" w14:textId="77777777" w:rsidR="00D67C3A" w:rsidRPr="0003748B" w:rsidRDefault="00D67C3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1F68C56" w14:textId="77777777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72AEE3" w14:textId="77777777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AC06AB" w14:textId="77777777" w:rsidR="00D67C3A" w:rsidRPr="0003748B" w:rsidRDefault="00D67C3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889D8B" w14:textId="77777777" w:rsidR="00D67C3A" w:rsidRPr="0003748B" w:rsidRDefault="00D67C3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10CC04" w14:textId="77777777" w:rsidR="00D67C3A" w:rsidRPr="0003748B" w:rsidRDefault="00D67C3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6F8C39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F632739" w14:textId="1A95F36C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E4783E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CE5C7C1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2CF9CC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677FA46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C9303D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84C61B5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4D5CE2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3F114F5" w14:textId="77777777" w:rsidR="00D67C3A" w:rsidRPr="0003748B" w:rsidRDefault="00D67C3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BDC016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47EF7F6" w14:textId="77777777" w:rsidR="00D67C3A" w:rsidRPr="0003748B" w:rsidRDefault="00D67C3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D67C3A" w:rsidRPr="0003748B" w14:paraId="4F6673E5" w14:textId="77777777" w:rsidTr="00250950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5EA33B99" w14:textId="7CF1990E" w:rsidR="00D67C3A" w:rsidRPr="0003748B" w:rsidRDefault="00D67C3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 xml:space="preserve">   (หยุดดำเนินการในปี </w:t>
            </w:r>
            <w:r w:rsidR="00AD321B" w:rsidRPr="00AD321B">
              <w:rPr>
                <w:rFonts w:ascii="Angsana New" w:hAnsi="Angsana New" w:hint="cs"/>
                <w:sz w:val="22"/>
                <w:szCs w:val="22"/>
              </w:rPr>
              <w:t>2565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37323B98" w14:textId="35F7D379" w:rsidR="00D67C3A" w:rsidRPr="0003748B" w:rsidRDefault="00D67C3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4F5FC" w14:textId="77777777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DFD8E21" w14:textId="7BF76644" w:rsidR="00D67C3A" w:rsidRPr="0003748B" w:rsidRDefault="00456C83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748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249B3" w14:textId="77777777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1123D54" w14:textId="2F03057D" w:rsidR="00D67C3A" w:rsidRPr="0003748B" w:rsidRDefault="00D67C3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3C7AF89" w14:textId="77777777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A5E373" w14:textId="77777777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1393F6" w14:textId="7AE9E933" w:rsidR="00D67C3A" w:rsidRPr="0003748B" w:rsidRDefault="00456C83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3200E66" w14:textId="7AA4332C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D52436" w14:textId="77777777" w:rsidR="00D67C3A" w:rsidRPr="0003748B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EDB1E8F" w14:textId="26733C84" w:rsidR="00D67C3A" w:rsidRPr="0003748B" w:rsidRDefault="00D67C3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301FD9" w14:textId="77777777" w:rsidR="00D67C3A" w:rsidRPr="0003748B" w:rsidRDefault="00D67C3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C42C81D" w14:textId="6C01BE6C" w:rsidR="00D67C3A" w:rsidRPr="0003748B" w:rsidRDefault="00456C83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03B2CF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DEFAAD5" w14:textId="10BDEF1E" w:rsidR="00D67C3A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797C22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59BD427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6D807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B3A41AF" w14:textId="3C867AAE" w:rsidR="00D67C3A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F6B8CE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481C95B2" w14:textId="6DD1829F" w:rsidR="00D67C3A" w:rsidRPr="0003748B" w:rsidRDefault="00456C83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A7A5DC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9929462" w14:textId="06833C72" w:rsidR="00D67C3A" w:rsidRPr="0003748B" w:rsidRDefault="00391722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03748B">
              <w:rPr>
                <w:rFonts w:ascii="Angsana New" w:hAnsi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533490" w14:textId="77777777" w:rsidR="00D67C3A" w:rsidRPr="0003748B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E1464A8" w14:textId="21BB366A" w:rsidR="00D67C3A" w:rsidRPr="0003748B" w:rsidRDefault="00AD321B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AD321B">
              <w:rPr>
                <w:rFonts w:ascii="Angsana New" w:hAnsi="Angsana New"/>
                <w:color w:val="000000"/>
                <w:szCs w:val="22"/>
                <w:lang w:val="en-US" w:bidi="th-TH"/>
              </w:rPr>
              <w:t>44</w:t>
            </w:r>
          </w:p>
        </w:tc>
      </w:tr>
      <w:tr w:rsidR="00B75719" w:rsidRPr="0003748B" w14:paraId="7237134F" w14:textId="77777777" w:rsidTr="00250950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66283A63" w14:textId="77777777" w:rsidR="00B75719" w:rsidRPr="0003748B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054E087" w14:textId="77777777" w:rsidR="00B75719" w:rsidRPr="0003748B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36587C" w14:textId="77777777" w:rsidR="00B75719" w:rsidRPr="0003748B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ED64CA" w14:textId="77777777" w:rsidR="00B75719" w:rsidRPr="0003748B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4067C2" w14:textId="77777777" w:rsidR="00B75719" w:rsidRPr="0003748B" w:rsidRDefault="00B75719" w:rsidP="00FE3F8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D9572B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F1D05B" w14:textId="77777777" w:rsidR="00B75719" w:rsidRPr="0003748B" w:rsidRDefault="00B75719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D314B1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CD97C8" w14:textId="77777777" w:rsidR="00B75719" w:rsidRPr="0003748B" w:rsidRDefault="00B75719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448017" w14:textId="77777777" w:rsidR="00B75719" w:rsidRPr="0003748B" w:rsidRDefault="00B75719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F2C12F" w14:textId="77777777" w:rsidR="00B75719" w:rsidRPr="0003748B" w:rsidRDefault="00B75719" w:rsidP="00FE3F8B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9DED9" w14:textId="0C8D494B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988</w:t>
            </w:r>
          </w:p>
        </w:tc>
        <w:tc>
          <w:tcPr>
            <w:tcW w:w="270" w:type="dxa"/>
            <w:shd w:val="clear" w:color="auto" w:fill="auto"/>
          </w:tcPr>
          <w:p w14:paraId="0A16FC35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3AC5" w14:textId="69029506" w:rsidR="00B75719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B75719" w:rsidRPr="000374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0</w:t>
            </w:r>
            <w:r w:rsidRPr="00AD321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6B997646" w14:textId="77777777" w:rsidR="00B75719" w:rsidRPr="0003748B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B4C0B" w14:textId="1ED19A8B" w:rsidR="00B75719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</w:t>
            </w:r>
            <w:r w:rsidR="00AD321B"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66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814280" w14:textId="77777777" w:rsidR="00B75719" w:rsidRPr="0003748B" w:rsidRDefault="00B75719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0EFC1" w14:textId="02C789A2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180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5AB559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C0972" w14:textId="43416B1C" w:rsidR="00B75719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6F334CD4" w14:textId="77777777" w:rsidR="00B75719" w:rsidRPr="0003748B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748F2" w14:textId="65B0974A" w:rsidR="00B75719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7E561CFD" w14:textId="77777777" w:rsidR="00B75719" w:rsidRPr="0003748B" w:rsidRDefault="00B75719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1523" w14:textId="0752FDF9" w:rsidR="00B75719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</w:t>
            </w: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336ECA0A" w14:textId="77777777" w:rsidR="00B75719" w:rsidRPr="0003748B" w:rsidRDefault="00B75719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9B1CE" w14:textId="490FA739" w:rsidR="00B75719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361</w:t>
            </w:r>
          </w:p>
        </w:tc>
      </w:tr>
      <w:tr w:rsidR="00B94ED0" w:rsidRPr="0003748B" w14:paraId="34992D9A" w14:textId="77777777" w:rsidTr="00250950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5502AB5" w14:textId="15441A97" w:rsidR="00B94ED0" w:rsidRPr="0003748B" w:rsidRDefault="00B94ED0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540" w:type="dxa"/>
            <w:shd w:val="clear" w:color="auto" w:fill="auto"/>
          </w:tcPr>
          <w:p w14:paraId="6F831D78" w14:textId="77777777" w:rsidR="00B94ED0" w:rsidRPr="0003748B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40E7BE2" w14:textId="77777777" w:rsidR="00B94ED0" w:rsidRPr="0003748B" w:rsidRDefault="00B94ED0" w:rsidP="00FE3F8B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B3472D" w14:textId="77777777" w:rsidR="00B94ED0" w:rsidRPr="0003748B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ABE340F" w14:textId="77777777" w:rsidR="00B94ED0" w:rsidRPr="0003748B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DFEB75" w14:textId="77777777" w:rsidR="00B94ED0" w:rsidRPr="0003748B" w:rsidRDefault="00B94ED0" w:rsidP="00FE3F8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258B055" w14:textId="77777777" w:rsidR="00B94ED0" w:rsidRPr="0003748B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19BFE" w14:textId="77777777" w:rsidR="00B94ED0" w:rsidRPr="0003748B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7A6DCA" w14:textId="77777777" w:rsidR="00B94ED0" w:rsidRPr="0003748B" w:rsidRDefault="00B94ED0" w:rsidP="00FE3F8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7D2A471" w14:textId="77777777" w:rsidR="00B94ED0" w:rsidRPr="0003748B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FB5685" w14:textId="77777777" w:rsidR="00B94ED0" w:rsidRPr="0003748B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333137F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7FA72F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13D8AD3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03757B" w14:textId="77777777" w:rsidR="00B94ED0" w:rsidRPr="0003748B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CBEA554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D989D1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C88F783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8C153B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21784EE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5341C0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240E51CC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64D0EE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AB021CA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0D085E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906CAA7" w14:textId="77777777" w:rsidR="00B94ED0" w:rsidRPr="0003748B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9E2BAA" w:rsidRPr="0003748B" w14:paraId="1CAE346B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A46D564" w14:textId="6B41727C" w:rsidR="009E2BAA" w:rsidRPr="0003748B" w:rsidRDefault="009E2BAA" w:rsidP="00FE3F8B">
            <w:pPr>
              <w:tabs>
                <w:tab w:val="clear" w:pos="2580"/>
                <w:tab w:val="left" w:pos="2682"/>
              </w:tabs>
              <w:ind w:right="-28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A7521BD" w14:textId="60F3278F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A9C2347" w14:textId="77777777" w:rsidR="009E2BAA" w:rsidRPr="0003748B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3024FE9" w14:textId="196C0B1D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C04D74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680A47" w14:textId="198EE175" w:rsidR="009E2BAA" w:rsidRPr="0003748B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5EF391" w14:textId="218229EB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B2CB97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395425" w14:textId="3E74CA50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5DE5AF" w14:textId="3281F3DA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414709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4F03A8" w14:textId="30406C2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4C0046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B358C4" w14:textId="079D1522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614126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0D4903" w14:textId="3FA3BD2C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B6DBD2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81BD811" w14:textId="2BC50028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3CB04F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44A004" w14:textId="05E48B69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BB80B6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14595FE" w14:textId="2559ECF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97FCE1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2CD01C8" w14:textId="174AA2F2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CA186A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D1794A4" w14:textId="70BCD52A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9E2BAA" w:rsidRPr="0003748B" w14:paraId="1DD8E02D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21DA25E" w14:textId="57517BA2" w:rsidR="009E2BAA" w:rsidRPr="0003748B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5EAE484" w14:textId="773214B6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F4D52CD" w14:textId="77777777" w:rsidR="009E2BAA" w:rsidRPr="0003748B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6E5AD1" w14:textId="78BFF54A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9EBD52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D1D1E0" w14:textId="528CA5C2" w:rsidR="009E2BAA" w:rsidRPr="0003748B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6D451C" w14:textId="482BC761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108A1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B4F0F0" w14:textId="1F9F9535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8C08F7" w14:textId="5E5FE34B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40ED82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E45EC8" w14:textId="0E012E74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14EE3A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042386" w14:textId="7C48C02B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5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D3C092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8F624E" w14:textId="0E5C0C18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BB05D4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EDB7866" w14:textId="6D8B26CA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A6A77E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874365D" w14:textId="763BC1EA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5639FE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1FFBA58F" w14:textId="1774C87B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0B222A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A2A561D" w14:textId="3B932810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365A80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13A8A4F" w14:textId="48D20192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9E2BAA" w:rsidRPr="0003748B" w14:paraId="31CBA6B4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41CF245" w14:textId="7A4C2964" w:rsidR="009E2BAA" w:rsidRPr="0003748B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5870554" w14:textId="0FD505CC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7E42D33" w14:textId="77777777" w:rsidR="009E2BAA" w:rsidRPr="0003748B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A6D484" w14:textId="41F28494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633C7BC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8253D6" w14:textId="7C722496" w:rsidR="009E2BAA" w:rsidRPr="0003748B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D6F8BA" w14:textId="3311A9E4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10FC6B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B070A9" w14:textId="07F5D17C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DECA6D" w14:textId="0C1F8899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E0898EE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ADFBA81" w14:textId="19B676BC" w:rsidR="009E2BAA" w:rsidRPr="0003748B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02AAC0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5D50F4" w14:textId="0E1A1579" w:rsidR="009E2BAA" w:rsidRPr="0003748B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F78C3D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CBD3B4" w14:textId="29286792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858E89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B9F80F" w14:textId="600E8C4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6E2C92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B09DB4" w14:textId="4BFA655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9ED2DD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E0C4545" w14:textId="00440181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CA51DD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7B37768" w14:textId="77407E8E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F8AEBE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1548052" w14:textId="6C00D6E2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9E2BAA" w:rsidRPr="0003748B" w14:paraId="54E377FB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248B517" w14:textId="201957BA" w:rsidR="009E2BAA" w:rsidRPr="0003748B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A5835E1" w14:textId="4D21ADE7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517E2C3" w14:textId="77777777" w:rsidR="009E2BAA" w:rsidRPr="0003748B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0632D82" w14:textId="3A28DFE2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7D57F76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87A449" w14:textId="6A0E1AD9" w:rsidR="009E2BAA" w:rsidRPr="0003748B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B67D3B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EF0BCF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A4FA11" w14:textId="5531942B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1A0704" w14:textId="047C2442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8BD7B4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DEF785" w14:textId="6D43982B" w:rsidR="009E2BAA" w:rsidRPr="0003748B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CAA612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51EB03" w14:textId="0EEB2052" w:rsidR="009E2BAA" w:rsidRPr="0003748B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B1B032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BC173C2" w14:textId="67825B08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82D495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12242C0" w14:textId="65E6EF9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67ABDF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39680D" w14:textId="3142ACAB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596CA0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78A90EE9" w14:textId="0CC65F4C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AE0A37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7CAA657" w14:textId="6F32D947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5C2096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D5AF12F" w14:textId="56DCC9B4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9E2BAA" w:rsidRPr="0003748B" w14:paraId="41754264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67FFDCD" w14:textId="5EBF96A9" w:rsidR="009E2BAA" w:rsidRPr="0003748B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73859F8" w14:textId="6BD82991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E05749" w14:textId="77777777" w:rsidR="009E2BAA" w:rsidRPr="0003748B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4815D57" w14:textId="1E778FE6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E6B9F0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B77CBD0" w14:textId="6D84E5FA" w:rsidR="009E2BAA" w:rsidRPr="0003748B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D290B5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062551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0D28083" w14:textId="251D3B9E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98E8EC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32C7C93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CB40140" w14:textId="654BB9A1" w:rsidR="009E2BAA" w:rsidRPr="0003748B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A0B2D0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F8C91A" w14:textId="03A17D2C" w:rsidR="009E2BAA" w:rsidRPr="0003748B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47C7E1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ACBEFFB" w14:textId="233D598F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C269F2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96722D6" w14:textId="1F1C7EE8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B02EE1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033DFD" w14:textId="162B8866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6DDAFE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2771212" w14:textId="18628240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FD278A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6E29B4B" w14:textId="54A6A706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6C74FF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D131EE" w14:textId="07474820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FC71EF" w:rsidRPr="0003748B" w14:paraId="2C5C530C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C094A64" w14:textId="2A2B9149" w:rsidR="00FC71EF" w:rsidRPr="0003748B" w:rsidRDefault="00FC71EF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lastRenderedPageBreak/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7B779B64" w14:textId="77777777" w:rsidR="00FC71EF" w:rsidRPr="0003748B" w:rsidRDefault="00FC71EF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914CF4" w14:textId="77777777" w:rsidR="00FC71EF" w:rsidRPr="0003748B" w:rsidRDefault="00FC71EF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F420FC4" w14:textId="77777777" w:rsidR="00FC71EF" w:rsidRPr="0003748B" w:rsidRDefault="00FC71EF" w:rsidP="00FE3F8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463DE52" w14:textId="77777777" w:rsidR="00FC71EF" w:rsidRPr="0003748B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654BD0B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E50CE4" w14:textId="77777777" w:rsidR="00FC71EF" w:rsidRPr="0003748B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2C3BA7" w14:textId="77777777" w:rsidR="00FC71EF" w:rsidRPr="0003748B" w:rsidRDefault="00FC71EF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4F951AE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BF5C26" w14:textId="77777777" w:rsidR="00FC71EF" w:rsidRPr="0003748B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3EF2C7" w14:textId="77777777" w:rsidR="00FC71EF" w:rsidRPr="0003748B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F46F06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53EB89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E7F9CA5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A9306B" w14:textId="77777777" w:rsidR="00FC71EF" w:rsidRPr="0003748B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B3763A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CB6490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5DDCBD1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E0F328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DD2465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C9E884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3AEA0824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470E0B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3F281FB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7146B0" w14:textId="77777777" w:rsidR="00FC71EF" w:rsidRPr="0003748B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9B192DE" w14:textId="77777777" w:rsidR="00FC71EF" w:rsidRPr="0003748B" w:rsidRDefault="00FC71EF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D35180" w:rsidRPr="0003748B" w14:paraId="55A4E7D7" w14:textId="77777777" w:rsidTr="0025057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1398DF5" w14:textId="3DB128DE" w:rsidR="00D35180" w:rsidRPr="0003748B" w:rsidRDefault="00D35180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03748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807AC40" w14:textId="2C98D27D" w:rsidR="00D35180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967C839" w14:textId="77777777" w:rsidR="00D35180" w:rsidRPr="0003748B" w:rsidRDefault="00D35180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D792829" w14:textId="2B1BE745" w:rsidR="00D35180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668E9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F39F71" w14:textId="2A279EE5" w:rsidR="00D35180" w:rsidRPr="0003748B" w:rsidRDefault="00AD321B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388201" w14:textId="3B2AB778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00C93" w14:textId="77777777" w:rsidR="00D35180" w:rsidRPr="0003748B" w:rsidRDefault="00D35180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4F1D52" w14:textId="313AAC4B" w:rsidR="00D35180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B24BC4A" w14:textId="1170AE88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B583321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1AE676E" w14:textId="09786C7C" w:rsidR="00D35180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AC2DD1F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A9D943" w14:textId="089E9604" w:rsidR="00D35180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F00A181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6409440" w14:textId="2A6F6B11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84328B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893C96E" w14:textId="1FB6CDF9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A326A7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0E9628" w14:textId="0E59ACBB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A34CEE" w14:textId="77777777" w:rsidR="00D35180" w:rsidRPr="0003748B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3BCB1C7B" w14:textId="214428C0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0623D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195A9E8" w14:textId="4EDC04AC" w:rsidR="00D35180" w:rsidRPr="0003748B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A40AEA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143807C" w14:textId="69AC19CA" w:rsidR="00D35180" w:rsidRPr="0003748B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D35180" w:rsidRPr="0003748B" w14:paraId="19E8188A" w14:textId="77777777" w:rsidTr="0025057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25F184B" w14:textId="0A665C63" w:rsidR="00D35180" w:rsidRPr="0003748B" w:rsidRDefault="00D35180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533D263" w14:textId="50E314B3" w:rsidR="00D35180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01ACAFA" w14:textId="77777777" w:rsidR="00D35180" w:rsidRPr="0003748B" w:rsidRDefault="00D35180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EE99657" w14:textId="71F471E2" w:rsidR="00D35180" w:rsidRPr="0003748B" w:rsidRDefault="00AD321B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93FF4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573DE5" w14:textId="61CFDC0A" w:rsidR="00D35180" w:rsidRPr="0003748B" w:rsidRDefault="00AD321B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83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EE5442" w14:textId="192ACE04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32832" w14:textId="77777777" w:rsidR="00D35180" w:rsidRPr="0003748B" w:rsidRDefault="00D35180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C9ACD4" w14:textId="790243E8" w:rsidR="00D35180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  <w:r w:rsidRPr="00AD321B">
              <w:rPr>
                <w:rFonts w:ascii="Angsana New" w:hAnsi="Angsana New"/>
                <w:color w:val="000000"/>
                <w:szCs w:val="22"/>
                <w:lang w:val="en-US" w:bidi="th-TH"/>
              </w:rPr>
              <w:t>83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F8275C" w14:textId="7B4BDB9A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50AC39F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FF8460" w14:textId="6795DB58" w:rsidR="00D35180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0D863A02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6C1E1D" w14:textId="30292E06" w:rsidR="00D35180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/>
                <w:szCs w:val="22"/>
                <w:lang w:val="en-US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5BCC3200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A70064" w14:textId="01228326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54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C6E6B9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18E44B7" w14:textId="4965D2E1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/>
                <w:sz w:val="22"/>
                <w:szCs w:val="22"/>
                <w:lang w:val="en-US"/>
              </w:rPr>
              <w:t>54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EEDD8C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BB61F1F" w14:textId="7E55D91F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4D6B5" w14:textId="77777777" w:rsidR="00D35180" w:rsidRPr="0003748B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343DADB4" w14:textId="405784FD" w:rsidR="00D35180" w:rsidRPr="0003748B" w:rsidRDefault="002179B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3DA4F6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0EE51A7" w14:textId="0873FB0D" w:rsidR="00D35180" w:rsidRPr="0003748B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BF36CE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FA64D16" w14:textId="6472D0ED" w:rsidR="00D35180" w:rsidRPr="0003748B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D35180" w:rsidRPr="0003748B" w14:paraId="4E33433F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30DDFF1" w14:textId="2CA22525" w:rsidR="00D35180" w:rsidRPr="0003748B" w:rsidRDefault="00D35180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4654E57C" w14:textId="6377CBA4" w:rsidR="00D35180" w:rsidRPr="0003748B" w:rsidRDefault="00D35180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F4A416" w14:textId="77777777" w:rsidR="00D35180" w:rsidRPr="0003748B" w:rsidRDefault="00D35180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147A8E5" w14:textId="05CC2C32" w:rsidR="00D35180" w:rsidRPr="0003748B" w:rsidRDefault="00D35180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274F48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0193AD3" w14:textId="04C836EF" w:rsidR="00D35180" w:rsidRPr="0003748B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F276F0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C99733" w14:textId="77777777" w:rsidR="00D35180" w:rsidRPr="0003748B" w:rsidRDefault="00D35180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2BA5A59" w14:textId="0FF02E38" w:rsidR="00D35180" w:rsidRPr="0003748B" w:rsidRDefault="00D35180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Cs w:val="22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228B225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46F68E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36D7981" w14:textId="1B3957F0" w:rsidR="00D35180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/>
                <w:color w:val="000000"/>
                <w:szCs w:val="22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59DB347C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796518" w14:textId="38E118F2" w:rsidR="00D35180" w:rsidRPr="0003748B" w:rsidRDefault="00D35180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820B6" w14:textId="77777777" w:rsidR="00D35180" w:rsidRPr="0003748B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7BBB8A" w14:textId="2E86DF58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D6534F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D46BDB0" w14:textId="07330E3C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E7E76C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4A5F5F3" w14:textId="56AEB5A1" w:rsidR="00D35180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5DD92B57" w14:textId="77777777" w:rsidR="00D35180" w:rsidRPr="0003748B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6F608E0E" w14:textId="76094A52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36AD0A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A993F82" w14:textId="320CB820" w:rsidR="00D35180" w:rsidRPr="0003748B" w:rsidRDefault="006A2C4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64720" w14:textId="77777777" w:rsidR="00D35180" w:rsidRPr="0003748B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837BDB" w14:textId="116E4720" w:rsidR="00D35180" w:rsidRPr="0003748B" w:rsidRDefault="00AD321B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AD321B">
              <w:rPr>
                <w:rFonts w:ascii="Angsana New" w:hAnsi="Angsana New"/>
                <w:color w:val="000000"/>
                <w:szCs w:val="22"/>
                <w:lang w:val="en-US" w:bidi="th-TH"/>
              </w:rPr>
              <w:t>3</w:t>
            </w:r>
          </w:p>
        </w:tc>
      </w:tr>
      <w:tr w:rsidR="009E2BAA" w:rsidRPr="0003748B" w14:paraId="6A30ABAD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269B86F" w14:textId="6AA43269" w:rsidR="009E2BAA" w:rsidRPr="0003748B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  <w:shd w:val="clear" w:color="auto" w:fill="auto"/>
          </w:tcPr>
          <w:p w14:paraId="2CD51945" w14:textId="30766E02" w:rsidR="009E2BAA" w:rsidRPr="0003748B" w:rsidRDefault="00C35E8C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374696" w14:textId="77777777" w:rsidR="009E2BAA" w:rsidRPr="0003748B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19B9CCC" w14:textId="4E426B60" w:rsidR="009E2BAA" w:rsidRPr="0003748B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AE958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E36A763" w14:textId="03FB0910" w:rsidR="009E2BAA" w:rsidRPr="0003748B" w:rsidRDefault="00C35E8C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C079AD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08AD4D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7ED3972" w14:textId="21E283BE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szCs w:val="22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C16F0E" w14:textId="1AE6CEE2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CE3F1B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57D28A" w14:textId="7F4A77C1" w:rsidR="009E2BAA" w:rsidRPr="0003748B" w:rsidRDefault="007E01D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34C8E7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80C3EC7" w14:textId="2D321F2E" w:rsidR="009E2BAA" w:rsidRPr="0003748B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D1319B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C68F4EE" w14:textId="78D05F7D" w:rsidR="009E2BAA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891E56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45D94D9" w14:textId="66F32DFB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2406E0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288223" w14:textId="78AB4787" w:rsidR="009E2BAA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154C7D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77240DBB" w14:textId="5566757F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2FB339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9FB67F2" w14:textId="7D7BAC51" w:rsidR="009E2BAA" w:rsidRPr="0003748B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FB1BD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6E27F0A" w14:textId="2F51AA30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03748B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9E2BAA" w:rsidRPr="0003748B" w14:paraId="386A5C91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A53EE62" w14:textId="56A422F2" w:rsidR="009E2BAA" w:rsidRPr="0003748B" w:rsidRDefault="009E2BAA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540" w:type="dxa"/>
            <w:shd w:val="clear" w:color="auto" w:fill="auto"/>
          </w:tcPr>
          <w:p w14:paraId="50ECE91C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BB7CA43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4D7462E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1AC2463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FC9CFE" w14:textId="77777777" w:rsidR="009E2BAA" w:rsidRPr="0003748B" w:rsidRDefault="009E2BAA" w:rsidP="00FE3F8B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1F8A7F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11C41" w14:textId="77777777" w:rsidR="009E2BAA" w:rsidRPr="0003748B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75B598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BC442BC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41212D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4A2B75A" w14:textId="3CBB4236" w:rsidR="009E2BAA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0160E924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DDCBDB3" w14:textId="1F6561DE" w:rsidR="009E2BAA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18668201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F9616B0" w14:textId="2D3ACDBF" w:rsidR="009E2BAA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59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F12BDD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E2C9387" w14:textId="7C3F5F2D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59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247E80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615FA3F" w14:textId="0ED27BC2" w:rsidR="009E2BAA" w:rsidRPr="0003748B" w:rsidRDefault="00AD321B" w:rsidP="005E71E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742E2590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29640DFC" w14:textId="23BCA6A8" w:rsidR="009E2BAA" w:rsidRPr="0003748B" w:rsidRDefault="002179B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793C02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C00132A" w14:textId="0516C436" w:rsidR="009E2BAA" w:rsidRPr="0003748B" w:rsidRDefault="006A2C4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BDE3D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8B9BBE6" w14:textId="5AE632D8" w:rsidR="009E2BAA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</w:t>
            </w:r>
          </w:p>
        </w:tc>
      </w:tr>
      <w:tr w:rsidR="009E2BAA" w:rsidRPr="0003748B" w14:paraId="371F1934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36E03BC" w14:textId="77777777" w:rsidR="009E2BAA" w:rsidRPr="0003748B" w:rsidRDefault="009E2BAA" w:rsidP="00FE3F8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0E923411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E431D1" w14:textId="77777777" w:rsidR="009E2BAA" w:rsidRPr="0003748B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57D6E5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DC0354" w14:textId="77777777" w:rsidR="009E2BAA" w:rsidRPr="0003748B" w:rsidRDefault="009E2BAA" w:rsidP="00FE3F8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789C2F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0C9BC7" w14:textId="77777777" w:rsidR="009E2BAA" w:rsidRPr="0003748B" w:rsidRDefault="009E2BA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0FFED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2710C0" w14:textId="77777777" w:rsidR="009E2BAA" w:rsidRPr="0003748B" w:rsidRDefault="009E2BAA" w:rsidP="00FE3F8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BA4DB8" w14:textId="77777777" w:rsidR="009E2BAA" w:rsidRPr="0003748B" w:rsidRDefault="009E2BA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447FFB" w14:textId="77777777" w:rsidR="009E2BAA" w:rsidRPr="0003748B" w:rsidRDefault="009E2BAA" w:rsidP="00FE3F8B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EAEDB" w14:textId="2F83E00D" w:rsidR="009E2BAA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7E01D9" w:rsidRPr="000374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0</w:t>
            </w:r>
            <w:r w:rsidRPr="00AD321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</w:t>
            </w:r>
            <w:r w:rsidRPr="00AD321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CB6C5E7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2E730" w14:textId="68BEAFA2" w:rsidR="009E2BAA" w:rsidRPr="0003748B" w:rsidRDefault="00AD321B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9E2BAA" w:rsidRPr="000374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061</w:t>
            </w:r>
          </w:p>
        </w:tc>
        <w:tc>
          <w:tcPr>
            <w:tcW w:w="270" w:type="dxa"/>
            <w:shd w:val="clear" w:color="auto" w:fill="auto"/>
          </w:tcPr>
          <w:p w14:paraId="67FC0616" w14:textId="77777777" w:rsidR="009E2BAA" w:rsidRPr="0003748B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2582D" w14:textId="5C5D389F" w:rsidR="009E2BAA" w:rsidRPr="0003748B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="00AD321B"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25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7D9C8E" w14:textId="77777777" w:rsidR="009E2BAA" w:rsidRPr="0003748B" w:rsidRDefault="009E2BAA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B9DC5" w14:textId="16BA17BB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="00AD321B"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39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107285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3DFF" w14:textId="3746FB73" w:rsidR="009E2BAA" w:rsidRPr="0003748B" w:rsidRDefault="00AD321B" w:rsidP="005E71E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048525D9" w14:textId="77777777" w:rsidR="009E2BAA" w:rsidRPr="0003748B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9B0E1" w14:textId="7C1B1705" w:rsidR="009E2BAA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25D36050" w14:textId="77777777" w:rsidR="009E2BAA" w:rsidRPr="0003748B" w:rsidRDefault="009E2BAA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295DC" w14:textId="0A34A508" w:rsidR="009E2BAA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</w:t>
            </w: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7EDBFD9F" w14:textId="77777777" w:rsidR="009E2BAA" w:rsidRPr="0003748B" w:rsidRDefault="009E2BAA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DC1C2" w14:textId="23BC6B94" w:rsidR="009E2BAA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364</w:t>
            </w:r>
          </w:p>
        </w:tc>
      </w:tr>
    </w:tbl>
    <w:p w14:paraId="3F169EAE" w14:textId="4E58F412" w:rsidR="00845098" w:rsidRPr="0003748B" w:rsidRDefault="00845098" w:rsidP="00FE3F8B">
      <w:pPr>
        <w:rPr>
          <w:rFonts w:ascii="Angsana New" w:hAnsi="Angsana New"/>
          <w:sz w:val="26"/>
          <w:szCs w:val="26"/>
        </w:rPr>
      </w:pPr>
    </w:p>
    <w:p w14:paraId="61D25B4A" w14:textId="77777777" w:rsidR="00845098" w:rsidRPr="0003748B" w:rsidRDefault="00845098" w:rsidP="00FE3F8B">
      <w:pPr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 </w:t>
      </w:r>
      <w:r w:rsidRPr="0003748B">
        <w:rPr>
          <w:rFonts w:ascii="Angsana New" w:hAnsi="Angsana New" w:hint="cs"/>
          <w:sz w:val="30"/>
          <w:szCs w:val="30"/>
        </w:rPr>
        <w:t xml:space="preserve">DM-Loxley Co., Ltd. </w:t>
      </w:r>
      <w:r w:rsidRPr="0003748B">
        <w:rPr>
          <w:rFonts w:ascii="Angsana New" w:hAnsi="Angsana New" w:hint="cs"/>
          <w:sz w:val="30"/>
          <w:szCs w:val="30"/>
          <w:cs/>
        </w:rPr>
        <w:t>ซึ่งจดทะเบียนจัดตั้งในประเทศสาธารณรัฐประชาธิปไตยประชาชนลาว</w:t>
      </w:r>
    </w:p>
    <w:p w14:paraId="20B7C746" w14:textId="77777777" w:rsidR="0025019D" w:rsidRPr="0003748B" w:rsidRDefault="0025019D" w:rsidP="00FE3F8B">
      <w:pPr>
        <w:rPr>
          <w:rFonts w:ascii="Angsana New" w:hAnsi="Angsana New"/>
          <w:sz w:val="26"/>
          <w:szCs w:val="26"/>
        </w:rPr>
      </w:pPr>
    </w:p>
    <w:p w14:paraId="3F8FAFCD" w14:textId="77777777" w:rsidR="0025019D" w:rsidRPr="0003748B" w:rsidRDefault="0025019D" w:rsidP="00FE3F8B">
      <w:pPr>
        <w:rPr>
          <w:rFonts w:ascii="Angsana New" w:hAnsi="Angsana New"/>
          <w:sz w:val="26"/>
          <w:szCs w:val="26"/>
          <w:cs/>
        </w:rPr>
      </w:pPr>
    </w:p>
    <w:p w14:paraId="5E051D2B" w14:textId="7CD9142A" w:rsidR="0025019D" w:rsidRPr="0003748B" w:rsidRDefault="0025019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65"/>
        </w:tabs>
        <w:rPr>
          <w:rFonts w:ascii="Angsana New" w:hAnsi="Angsana New"/>
          <w:sz w:val="26"/>
          <w:szCs w:val="26"/>
        </w:rPr>
        <w:sectPr w:rsidR="0025019D" w:rsidRPr="0003748B" w:rsidSect="007F410C">
          <w:headerReference w:type="even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03748B">
        <w:rPr>
          <w:rFonts w:ascii="Angsana New" w:hAnsi="Angsana New" w:hint="cs"/>
          <w:sz w:val="26"/>
          <w:szCs w:val="26"/>
        </w:rPr>
        <w:tab/>
      </w:r>
    </w:p>
    <w:p w14:paraId="053CDB0F" w14:textId="77777777" w:rsidR="00E5270A" w:rsidRPr="0003748B" w:rsidRDefault="00E5270A" w:rsidP="00FE3F8B">
      <w:pPr>
        <w:tabs>
          <w:tab w:val="clear" w:pos="22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บริษัทร่วมและการร่วมค้า</w:t>
      </w:r>
    </w:p>
    <w:p w14:paraId="0AAC7929" w14:textId="77777777" w:rsidR="00E5270A" w:rsidRPr="0003748B" w:rsidRDefault="00E5270A" w:rsidP="006B433C">
      <w:pPr>
        <w:tabs>
          <w:tab w:val="clear" w:pos="227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14:paraId="15B0E1E7" w14:textId="53165821" w:rsidR="00486087" w:rsidRPr="0003748B" w:rsidRDefault="00E5270A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</w:t>
      </w:r>
      <w:r w:rsidR="008A3640" w:rsidRPr="0003748B">
        <w:rPr>
          <w:rFonts w:ascii="Angsana New" w:hAnsi="Angsana New" w:hint="cs"/>
          <w:sz w:val="30"/>
          <w:szCs w:val="30"/>
          <w:cs/>
        </w:rPr>
        <w:t>ที่มีสาระสำคัญซึ่งนำเสนอ</w:t>
      </w:r>
      <w:r w:rsidRPr="0003748B">
        <w:rPr>
          <w:rFonts w:ascii="Angsana New" w:hAnsi="Angsana New" w:hint="cs"/>
          <w:sz w:val="30"/>
          <w:szCs w:val="30"/>
          <w:cs/>
        </w:rPr>
        <w:t xml:space="preserve">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</w:t>
      </w:r>
      <w:r w:rsidR="00FA5767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A5767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กลุ่มกิจการในกิจการเหล่านี้</w:t>
      </w:r>
    </w:p>
    <w:p w14:paraId="3DD723C0" w14:textId="75985A2A" w:rsidR="00E5270A" w:rsidRPr="0003748B" w:rsidRDefault="00E5270A" w:rsidP="00FE3F8B">
      <w:pPr>
        <w:tabs>
          <w:tab w:val="clear" w:pos="22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7" w:type="dxa"/>
        <w:tblInd w:w="450" w:type="dxa"/>
        <w:tblLook w:val="04A0" w:firstRow="1" w:lastRow="0" w:firstColumn="1" w:lastColumn="0" w:noHBand="0" w:noVBand="1"/>
      </w:tblPr>
      <w:tblGrid>
        <w:gridCol w:w="4770"/>
        <w:gridCol w:w="910"/>
        <w:gridCol w:w="234"/>
        <w:gridCol w:w="910"/>
        <w:gridCol w:w="235"/>
        <w:gridCol w:w="910"/>
        <w:gridCol w:w="258"/>
        <w:gridCol w:w="910"/>
      </w:tblGrid>
      <w:tr w:rsidR="0025019D" w:rsidRPr="0003748B" w14:paraId="0D4F7A90" w14:textId="77777777" w:rsidTr="0025019D">
        <w:trPr>
          <w:trHeight w:val="440"/>
          <w:tblHeader/>
        </w:trPr>
        <w:tc>
          <w:tcPr>
            <w:tcW w:w="4770" w:type="dxa"/>
            <w:shd w:val="clear" w:color="auto" w:fill="auto"/>
          </w:tcPr>
          <w:p w14:paraId="01834582" w14:textId="77777777" w:rsidR="0025019D" w:rsidRPr="0003748B" w:rsidRDefault="0025019D" w:rsidP="00FE3F8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054" w:type="dxa"/>
            <w:gridSpan w:val="3"/>
            <w:shd w:val="clear" w:color="auto" w:fill="auto"/>
            <w:vAlign w:val="bottom"/>
          </w:tcPr>
          <w:p w14:paraId="3AED536D" w14:textId="77777777" w:rsidR="006D059E" w:rsidRPr="0003748B" w:rsidRDefault="0025019D" w:rsidP="00FE3F8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บริษัท บีพี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03748B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rtl/>
                <w:cs/>
              </w:rPr>
              <w:br/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คาสตรอล</w:t>
            </w:r>
          </w:p>
          <w:p w14:paraId="53D3B55D" w14:textId="34AC08E3" w:rsidR="006D059E" w:rsidRPr="0003748B" w:rsidRDefault="006D059E" w:rsidP="00FE3F8B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BE181D1" w14:textId="77777777" w:rsidR="0025019D" w:rsidRPr="0003748B" w:rsidRDefault="0025019D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078" w:type="dxa"/>
            <w:gridSpan w:val="3"/>
            <w:shd w:val="clear" w:color="auto" w:fill="auto"/>
            <w:vAlign w:val="bottom"/>
          </w:tcPr>
          <w:p w14:paraId="153E2CF5" w14:textId="77777777" w:rsidR="0025019D" w:rsidRPr="0003748B" w:rsidRDefault="0025019D" w:rsidP="00FE3F8B">
            <w:pPr>
              <w:ind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เอ็นเอส บลูสโคป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br/>
              <w:t>(ประเทศไทย) จำกัด</w:t>
            </w:r>
          </w:p>
        </w:tc>
      </w:tr>
      <w:tr w:rsidR="00467BC1" w:rsidRPr="0003748B" w14:paraId="0D88D08B" w14:textId="77777777" w:rsidTr="0025019D">
        <w:trPr>
          <w:tblHeader/>
        </w:trPr>
        <w:tc>
          <w:tcPr>
            <w:tcW w:w="4770" w:type="dxa"/>
            <w:shd w:val="clear" w:color="auto" w:fill="auto"/>
          </w:tcPr>
          <w:p w14:paraId="3D1DABB2" w14:textId="77777777" w:rsidR="00467BC1" w:rsidRPr="0003748B" w:rsidRDefault="00467BC1" w:rsidP="00FE3F8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500F4A58" w14:textId="1988E0D5" w:rsidR="00467BC1" w:rsidRPr="0003748B" w:rsidRDefault="00AD321B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D321B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  <w:shd w:val="clear" w:color="auto" w:fill="auto"/>
          </w:tcPr>
          <w:p w14:paraId="75A3ED01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CC833CE" w14:textId="1D023B94" w:rsidR="00467BC1" w:rsidRPr="0003748B" w:rsidRDefault="00AD321B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D321B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177823CE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770251A0" w14:textId="56B14692" w:rsidR="00467BC1" w:rsidRPr="0003748B" w:rsidRDefault="00AD321B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D321B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2F026561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9F816A1" w14:textId="6054D7B9" w:rsidR="00467BC1" w:rsidRPr="0003748B" w:rsidRDefault="00AD321B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D321B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</w:tr>
      <w:tr w:rsidR="00501261" w:rsidRPr="0003748B" w14:paraId="1DF21E57" w14:textId="77777777" w:rsidTr="0025019D">
        <w:trPr>
          <w:trHeight w:val="422"/>
          <w:tblHeader/>
        </w:trPr>
        <w:tc>
          <w:tcPr>
            <w:tcW w:w="4770" w:type="dxa"/>
            <w:shd w:val="clear" w:color="auto" w:fill="auto"/>
          </w:tcPr>
          <w:p w14:paraId="54B524DC" w14:textId="77777777" w:rsidR="00501261" w:rsidRPr="0003748B" w:rsidRDefault="00501261" w:rsidP="00FE3F8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367" w:type="dxa"/>
            <w:gridSpan w:val="7"/>
            <w:shd w:val="clear" w:color="auto" w:fill="auto"/>
          </w:tcPr>
          <w:p w14:paraId="61CD5992" w14:textId="77777777" w:rsidR="00501261" w:rsidRPr="0003748B" w:rsidRDefault="00501261" w:rsidP="00FE3F8B">
            <w:pPr>
              <w:pStyle w:val="block"/>
              <w:spacing w:after="0"/>
              <w:ind w:left="0"/>
              <w:jc w:val="center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3748B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03748B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CA5CD2" w:rsidRPr="0003748B" w14:paraId="5AC2440B" w14:textId="77777777" w:rsidTr="0025019D">
        <w:trPr>
          <w:trHeight w:val="422"/>
        </w:trPr>
        <w:tc>
          <w:tcPr>
            <w:tcW w:w="4770" w:type="dxa"/>
            <w:shd w:val="clear" w:color="auto" w:fill="auto"/>
          </w:tcPr>
          <w:p w14:paraId="6C82C373" w14:textId="77777777" w:rsidR="00CA5CD2" w:rsidRPr="0003748B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910" w:type="dxa"/>
            <w:shd w:val="clear" w:color="auto" w:fill="auto"/>
          </w:tcPr>
          <w:p w14:paraId="274ACA48" w14:textId="1589E2B6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34" w:type="dxa"/>
            <w:shd w:val="clear" w:color="auto" w:fill="auto"/>
          </w:tcPr>
          <w:p w14:paraId="7B3EEA6B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7B408E7" w14:textId="308DAAA6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235" w:type="dxa"/>
            <w:shd w:val="clear" w:color="auto" w:fill="auto"/>
          </w:tcPr>
          <w:p w14:paraId="10C64D7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29706B5" w14:textId="3A54048C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258" w:type="dxa"/>
            <w:shd w:val="clear" w:color="auto" w:fill="auto"/>
          </w:tcPr>
          <w:p w14:paraId="16E908E0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050638EB" w14:textId="6BFE4914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</w:tr>
      <w:tr w:rsidR="00CA5CD2" w:rsidRPr="0003748B" w14:paraId="4C13EFAD" w14:textId="77777777" w:rsidTr="0025019D">
        <w:tc>
          <w:tcPr>
            <w:tcW w:w="4770" w:type="dxa"/>
            <w:shd w:val="clear" w:color="auto" w:fill="auto"/>
          </w:tcPr>
          <w:p w14:paraId="69B94E6F" w14:textId="77777777" w:rsidR="00CA5CD2" w:rsidRPr="0003748B" w:rsidRDefault="00CA5CD2" w:rsidP="00FE3F8B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59D21515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34" w:type="dxa"/>
            <w:shd w:val="clear" w:color="auto" w:fill="auto"/>
          </w:tcPr>
          <w:p w14:paraId="6B7FA6C2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B2D6268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724E20F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D012EB8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16A1771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6E1238A4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A5CD2" w:rsidRPr="0003748B" w14:paraId="05BC78D2" w14:textId="77777777" w:rsidTr="0025019D">
        <w:tc>
          <w:tcPr>
            <w:tcW w:w="4770" w:type="dxa"/>
            <w:shd w:val="clear" w:color="auto" w:fill="auto"/>
          </w:tcPr>
          <w:p w14:paraId="33DEA2AE" w14:textId="77AF5017" w:rsidR="00CA5CD2" w:rsidRPr="0003748B" w:rsidRDefault="00CA5CD2" w:rsidP="00FE3F8B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="00AD321B" w:rsidRPr="00AD321B">
              <w:rPr>
                <w:rFonts w:ascii="Angsana New" w:eastAsia="Calibri" w:hAnsi="Angsana New" w:hint="cs"/>
                <w:sz w:val="30"/>
                <w:szCs w:val="30"/>
              </w:rPr>
              <w:t>100</w:t>
            </w: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263CAF1" w14:textId="12F1EA65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34" w:type="dxa"/>
            <w:shd w:val="clear" w:color="auto" w:fill="auto"/>
          </w:tcPr>
          <w:p w14:paraId="396D5472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24D6B89" w14:textId="74706E1A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5F23439B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66E56D2B" w14:textId="6F9E39AD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258" w:type="dxa"/>
            <w:shd w:val="clear" w:color="auto" w:fill="auto"/>
          </w:tcPr>
          <w:p w14:paraId="0A99FEFD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0D7E6C2" w14:textId="546208AA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B08B8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646</w:t>
            </w:r>
          </w:p>
        </w:tc>
      </w:tr>
      <w:tr w:rsidR="00CA5CD2" w:rsidRPr="0003748B" w14:paraId="16216517" w14:textId="77777777" w:rsidTr="0025019D">
        <w:tc>
          <w:tcPr>
            <w:tcW w:w="4770" w:type="dxa"/>
            <w:shd w:val="clear" w:color="auto" w:fill="auto"/>
          </w:tcPr>
          <w:p w14:paraId="2A73C9B0" w14:textId="77777777" w:rsidR="00CA5CD2" w:rsidRPr="0003748B" w:rsidRDefault="00CA5CD2" w:rsidP="00FE3F8B">
            <w:pPr>
              <w:rPr>
                <w:rFonts w:ascii="Angsana New" w:eastAsia="Calibri" w:hAnsi="Angsana New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D37A321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2A79EE73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22BD73DE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912C711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406BB297" w14:textId="209C79ED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7EAF1568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1DD52CB9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CA5CD2" w:rsidRPr="0003748B" w14:paraId="0DFCA753" w14:textId="77777777" w:rsidTr="0025019D">
        <w:tc>
          <w:tcPr>
            <w:tcW w:w="4770" w:type="dxa"/>
            <w:shd w:val="clear" w:color="auto" w:fill="auto"/>
          </w:tcPr>
          <w:p w14:paraId="1A2FD975" w14:textId="77777777" w:rsidR="00CA5CD2" w:rsidRPr="0003748B" w:rsidRDefault="00CA5CD2" w:rsidP="00FE3F8B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C8AF549" w14:textId="36D95F44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34" w:type="dxa"/>
            <w:shd w:val="clear" w:color="auto" w:fill="auto"/>
          </w:tcPr>
          <w:p w14:paraId="39F0CCDC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65EFD781" w14:textId="671A9F1C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35" w:type="dxa"/>
            <w:shd w:val="clear" w:color="auto" w:fill="auto"/>
          </w:tcPr>
          <w:p w14:paraId="3D2B69EC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58B5874" w14:textId="6C7B4035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58" w:type="dxa"/>
            <w:shd w:val="clear" w:color="auto" w:fill="auto"/>
          </w:tcPr>
          <w:p w14:paraId="0DCD2C31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1325034F" w14:textId="48753978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</w:tr>
      <w:tr w:rsidR="00CA5CD2" w:rsidRPr="0003748B" w14:paraId="02E52BFB" w14:textId="77777777" w:rsidTr="0025019D">
        <w:tc>
          <w:tcPr>
            <w:tcW w:w="4770" w:type="dxa"/>
            <w:shd w:val="clear" w:color="auto" w:fill="auto"/>
          </w:tcPr>
          <w:p w14:paraId="30ABC26B" w14:textId="77777777" w:rsidR="00CA5CD2" w:rsidRPr="0003748B" w:rsidRDefault="00CA5CD2" w:rsidP="00FE3F8B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C903A1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4411FBB2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0F1A612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17CC22D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3A3216AF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E9D10D1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5A9AE237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A5CD2" w:rsidRPr="0003748B" w14:paraId="5ADDF0E8" w14:textId="77777777" w:rsidTr="005C3481">
        <w:tc>
          <w:tcPr>
            <w:tcW w:w="4770" w:type="dxa"/>
            <w:shd w:val="clear" w:color="auto" w:fill="auto"/>
          </w:tcPr>
          <w:p w14:paraId="2CD4E10D" w14:textId="77777777" w:rsidR="00CA5CD2" w:rsidRPr="0003748B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10" w:type="dxa"/>
            <w:shd w:val="clear" w:color="auto" w:fill="auto"/>
          </w:tcPr>
          <w:p w14:paraId="5A68EBE3" w14:textId="25C9C505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34" w:type="dxa"/>
            <w:shd w:val="clear" w:color="auto" w:fill="auto"/>
          </w:tcPr>
          <w:p w14:paraId="062E52BD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A28C605" w14:textId="14461674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5" w:type="dxa"/>
            <w:shd w:val="clear" w:color="auto" w:fill="auto"/>
          </w:tcPr>
          <w:p w14:paraId="494191D8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384F81D" w14:textId="2129F657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58" w:type="dxa"/>
            <w:shd w:val="clear" w:color="auto" w:fill="auto"/>
          </w:tcPr>
          <w:p w14:paraId="4F2F58E9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672BD88" w14:textId="0C2E544F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CA5CD2" w:rsidRPr="0003748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</w:tr>
      <w:tr w:rsidR="00CA5CD2" w:rsidRPr="0003748B" w14:paraId="309B77B7" w14:textId="77777777" w:rsidTr="005C3481">
        <w:tc>
          <w:tcPr>
            <w:tcW w:w="4770" w:type="dxa"/>
            <w:shd w:val="clear" w:color="auto" w:fill="auto"/>
          </w:tcPr>
          <w:p w14:paraId="0F6FE0B5" w14:textId="77777777" w:rsidR="00CA5CD2" w:rsidRPr="0003748B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910" w:type="dxa"/>
            <w:shd w:val="clear" w:color="auto" w:fill="auto"/>
          </w:tcPr>
          <w:p w14:paraId="3821DB19" w14:textId="39B159D1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34" w:type="dxa"/>
            <w:shd w:val="clear" w:color="auto" w:fill="auto"/>
          </w:tcPr>
          <w:p w14:paraId="05DF2C7F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5DBAB284" w14:textId="7E0E163C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5" w:type="dxa"/>
            <w:shd w:val="clear" w:color="auto" w:fill="auto"/>
          </w:tcPr>
          <w:p w14:paraId="5E5F5C80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B6C7F95" w14:textId="7BAFE456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58" w:type="dxa"/>
            <w:shd w:val="clear" w:color="auto" w:fill="auto"/>
          </w:tcPr>
          <w:p w14:paraId="5C672BE1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D0B2BC7" w14:textId="22597D6D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CA5CD2" w:rsidRPr="0003748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</w:p>
        </w:tc>
      </w:tr>
      <w:tr w:rsidR="00CA5CD2" w:rsidRPr="0003748B" w14:paraId="097E79DF" w14:textId="77777777" w:rsidTr="005C3481">
        <w:tc>
          <w:tcPr>
            <w:tcW w:w="4770" w:type="dxa"/>
            <w:shd w:val="clear" w:color="auto" w:fill="auto"/>
          </w:tcPr>
          <w:p w14:paraId="574C7C39" w14:textId="77777777" w:rsidR="00CA5CD2" w:rsidRPr="0003748B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10" w:type="dxa"/>
            <w:shd w:val="clear" w:color="auto" w:fill="auto"/>
          </w:tcPr>
          <w:p w14:paraId="27D97FB1" w14:textId="2320FEF8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77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E048469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E58AB8D" w14:textId="76DC9734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ABA2048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1753EE7" w14:textId="7F55E15A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79FAE819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9A71286" w14:textId="205C8ADE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,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A5CD2" w:rsidRPr="0003748B" w14:paraId="27A6BACF" w14:textId="77777777" w:rsidTr="005C3481">
        <w:tc>
          <w:tcPr>
            <w:tcW w:w="4770" w:type="dxa"/>
            <w:shd w:val="clear" w:color="auto" w:fill="auto"/>
          </w:tcPr>
          <w:p w14:paraId="541615A9" w14:textId="77777777" w:rsidR="00CA5CD2" w:rsidRPr="0003748B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20CA21DA" w14:textId="2308DAFF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05815B13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E8FA831" w14:textId="3DEEE229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83433CB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3E457" w14:textId="5D8AE51E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357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614B9F2B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60BFD" w14:textId="60465AEB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A5CD2" w:rsidRPr="0003748B" w14:paraId="07CC1166" w14:textId="77777777" w:rsidTr="0025019D">
        <w:tc>
          <w:tcPr>
            <w:tcW w:w="4770" w:type="dxa"/>
            <w:shd w:val="clear" w:color="auto" w:fill="auto"/>
          </w:tcPr>
          <w:p w14:paraId="42595F21" w14:textId="4F43FBAC" w:rsidR="00CA5CD2" w:rsidRPr="0003748B" w:rsidRDefault="00CA5CD2" w:rsidP="00FE3F8B">
            <w:pPr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="00AD321B" w:rsidRPr="00AD321B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100</w:t>
            </w:r>
            <w:r w:rsidRPr="000374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BD3DC" w14:textId="67C0FB9B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A5CD2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4" w:type="dxa"/>
            <w:shd w:val="clear" w:color="auto" w:fill="auto"/>
          </w:tcPr>
          <w:p w14:paraId="113B607D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14C6A" w14:textId="073917A3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A5CD2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35" w:type="dxa"/>
            <w:shd w:val="clear" w:color="auto" w:fill="auto"/>
          </w:tcPr>
          <w:p w14:paraId="1D0D5068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26DB7" w14:textId="66A87E8E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A5CD2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58" w:type="dxa"/>
            <w:shd w:val="clear" w:color="auto" w:fill="auto"/>
          </w:tcPr>
          <w:p w14:paraId="7DC7C757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47D8" w14:textId="450FC8DD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A5CD2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</w:tr>
      <w:tr w:rsidR="00CA5CD2" w:rsidRPr="0003748B" w14:paraId="1A8EA43E" w14:textId="77777777" w:rsidTr="0025019D">
        <w:tc>
          <w:tcPr>
            <w:tcW w:w="4770" w:type="dxa"/>
            <w:shd w:val="clear" w:color="auto" w:fill="auto"/>
          </w:tcPr>
          <w:p w14:paraId="3AC42722" w14:textId="77777777" w:rsidR="00CA5CD2" w:rsidRPr="0003748B" w:rsidRDefault="00CA5CD2" w:rsidP="00FE3F8B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282D5428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6E0244C4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81502EB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091DEAFC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BCC7174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4D2959E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466B39A1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A5CD2" w:rsidRPr="0003748B" w14:paraId="78D6284D" w14:textId="77777777" w:rsidTr="0025019D">
        <w:tc>
          <w:tcPr>
            <w:tcW w:w="4770" w:type="dxa"/>
            <w:shd w:val="clear" w:color="auto" w:fill="auto"/>
          </w:tcPr>
          <w:p w14:paraId="6D3F8E53" w14:textId="77777777" w:rsidR="00CA5CD2" w:rsidRPr="0003748B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E0DEA4E" w14:textId="641CAEC1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4" w:type="dxa"/>
            <w:shd w:val="clear" w:color="auto" w:fill="auto"/>
          </w:tcPr>
          <w:p w14:paraId="56E29B89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E75B182" w14:textId="486810DA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35" w:type="dxa"/>
            <w:shd w:val="clear" w:color="auto" w:fill="auto"/>
          </w:tcPr>
          <w:p w14:paraId="1427A0CB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F505A0C" w14:textId="49141140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8" w:type="dxa"/>
            <w:shd w:val="clear" w:color="auto" w:fill="auto"/>
          </w:tcPr>
          <w:p w14:paraId="589B5114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9825A7C" w14:textId="27F82245" w:rsidR="00CA5CD2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A5CD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</w:tr>
      <w:tr w:rsidR="00501261" w:rsidRPr="0003748B" w14:paraId="2D96985F" w14:textId="77777777" w:rsidTr="0025019D">
        <w:tc>
          <w:tcPr>
            <w:tcW w:w="4770" w:type="dxa"/>
            <w:shd w:val="clear" w:color="auto" w:fill="auto"/>
          </w:tcPr>
          <w:p w14:paraId="4AD50955" w14:textId="77777777" w:rsidR="00501261" w:rsidRPr="0003748B" w:rsidRDefault="00501261" w:rsidP="00FE3F8B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1AC1BFB" w14:textId="77777777" w:rsidR="00501261" w:rsidRPr="0003748B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42BA3072" w14:textId="77777777" w:rsidR="00501261" w:rsidRPr="0003748B" w:rsidRDefault="00501261" w:rsidP="00FE3F8B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BE14B19" w14:textId="77777777" w:rsidR="00501261" w:rsidRPr="0003748B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0D0AEC15" w14:textId="77777777" w:rsidR="00501261" w:rsidRPr="0003748B" w:rsidRDefault="00501261" w:rsidP="00FE3F8B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70F879D" w14:textId="77777777" w:rsidR="00501261" w:rsidRPr="0003748B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9D295C3" w14:textId="77777777" w:rsidR="00501261" w:rsidRPr="0003748B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EC819E8" w14:textId="77777777" w:rsidR="00501261" w:rsidRPr="0003748B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67BC1" w:rsidRPr="0003748B" w14:paraId="4C2A9D86" w14:textId="77777777" w:rsidTr="0025019D">
        <w:tc>
          <w:tcPr>
            <w:tcW w:w="4770" w:type="dxa"/>
            <w:shd w:val="clear" w:color="auto" w:fill="auto"/>
          </w:tcPr>
          <w:p w14:paraId="05604C1B" w14:textId="51EF0E8A" w:rsidR="00467BC1" w:rsidRPr="0003748B" w:rsidRDefault="00467BC1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ส่วนได้เสียของกลุ่มบริษัทในสินทรัพย์สุทธิของ</w:t>
            </w: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br/>
              <w:t xml:space="preserve">   บริษัทร่วม ณ วันที่ </w:t>
            </w:r>
            <w:r w:rsidR="00AD321B" w:rsidRPr="00AD321B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10" w:type="dxa"/>
            <w:shd w:val="clear" w:color="auto" w:fill="auto"/>
          </w:tcPr>
          <w:p w14:paraId="441CD417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81AD47" w14:textId="59FF6A42" w:rsidR="00C54033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34" w:type="dxa"/>
            <w:shd w:val="clear" w:color="auto" w:fill="auto"/>
          </w:tcPr>
          <w:p w14:paraId="64E13F41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58F687AD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EC41E2F" w14:textId="26AFFF6A" w:rsidR="00467BC1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5" w:type="dxa"/>
            <w:shd w:val="clear" w:color="auto" w:fill="auto"/>
          </w:tcPr>
          <w:p w14:paraId="54C6BD80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1C0B3492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512962D" w14:textId="52081637" w:rsidR="00C54033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54033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58" w:type="dxa"/>
            <w:shd w:val="clear" w:color="auto" w:fill="auto"/>
          </w:tcPr>
          <w:p w14:paraId="3517EDE0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5E20E2C9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BF4DF63" w14:textId="2109CA5A" w:rsidR="00467BC1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67BC1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516</w:t>
            </w:r>
          </w:p>
        </w:tc>
      </w:tr>
      <w:tr w:rsidR="00467BC1" w:rsidRPr="0003748B" w14:paraId="11396DBD" w14:textId="77777777" w:rsidTr="0025019D">
        <w:tc>
          <w:tcPr>
            <w:tcW w:w="4770" w:type="dxa"/>
            <w:shd w:val="clear" w:color="auto" w:fill="auto"/>
          </w:tcPr>
          <w:p w14:paraId="19E9FF3D" w14:textId="77777777" w:rsidR="00467BC1" w:rsidRPr="0003748B" w:rsidRDefault="00467BC1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10" w:type="dxa"/>
            <w:shd w:val="clear" w:color="auto" w:fill="auto"/>
          </w:tcPr>
          <w:p w14:paraId="0DD4B00B" w14:textId="730A1FCD" w:rsidR="00467BC1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34" w:type="dxa"/>
            <w:shd w:val="clear" w:color="auto" w:fill="auto"/>
          </w:tcPr>
          <w:p w14:paraId="33723E15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40C48C49" w14:textId="4CF7B625" w:rsidR="00467BC1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35" w:type="dxa"/>
            <w:shd w:val="clear" w:color="auto" w:fill="auto"/>
          </w:tcPr>
          <w:p w14:paraId="4F46B27F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63A9424" w14:textId="40D0D51A" w:rsidR="00467BC1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58" w:type="dxa"/>
            <w:shd w:val="clear" w:color="auto" w:fill="auto"/>
          </w:tcPr>
          <w:p w14:paraId="70521965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18A51C3F" w14:textId="0E5A317B" w:rsidR="00467BC1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</w:tr>
      <w:tr w:rsidR="00467BC1" w:rsidRPr="0003748B" w14:paraId="10922298" w14:textId="77777777" w:rsidTr="0025019D">
        <w:tc>
          <w:tcPr>
            <w:tcW w:w="4770" w:type="dxa"/>
            <w:shd w:val="clear" w:color="auto" w:fill="auto"/>
          </w:tcPr>
          <w:p w14:paraId="63339EC2" w14:textId="77777777" w:rsidR="00467BC1" w:rsidRPr="0003748B" w:rsidRDefault="00467BC1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189644E7" w14:textId="61F4C733" w:rsidR="00467BC1" w:rsidRPr="0003748B" w:rsidRDefault="00C54033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7DE1E45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F3C1A6C" w14:textId="3BDE01BD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3FCEADE0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6F141F7" w14:textId="1FE32098" w:rsidR="00467BC1" w:rsidRPr="0003748B" w:rsidRDefault="00C54033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207C8789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64684E56" w14:textId="55627615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312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467BC1" w:rsidRPr="0003748B" w14:paraId="79F032F2" w14:textId="77777777" w:rsidTr="0025019D">
        <w:tc>
          <w:tcPr>
            <w:tcW w:w="4770" w:type="dxa"/>
            <w:shd w:val="clear" w:color="auto" w:fill="auto"/>
          </w:tcPr>
          <w:p w14:paraId="5145E388" w14:textId="77777777" w:rsidR="00467BC1" w:rsidRPr="0003748B" w:rsidRDefault="00467BC1" w:rsidP="00FE3F8B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ส่วนได้เสียของกลุ่มบริษัทในสินทรัพย์สุทธิของ</w:t>
            </w:r>
          </w:p>
          <w:p w14:paraId="0136A8BC" w14:textId="16406A3E" w:rsidR="00467BC1" w:rsidRPr="0003748B" w:rsidRDefault="00467BC1" w:rsidP="00FE3F8B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  บริษัทร่วม ณ วันที่ </w:t>
            </w:r>
            <w:r w:rsidR="00AD321B" w:rsidRPr="00AD321B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AB128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2913094" w14:textId="45809440" w:rsidR="00C54033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4" w:type="dxa"/>
            <w:shd w:val="clear" w:color="auto" w:fill="auto"/>
          </w:tcPr>
          <w:p w14:paraId="2701916B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DC6AE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4ADF3F9" w14:textId="332F99C7" w:rsidR="00467BC1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35" w:type="dxa"/>
            <w:shd w:val="clear" w:color="auto" w:fill="auto"/>
          </w:tcPr>
          <w:p w14:paraId="1075628A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C0EC6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1A69962" w14:textId="739600B5" w:rsidR="00C54033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C54033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8" w:type="dxa"/>
            <w:shd w:val="clear" w:color="auto" w:fill="auto"/>
          </w:tcPr>
          <w:p w14:paraId="0F571694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1E44F" w14:textId="77777777" w:rsidR="00467BC1" w:rsidRPr="0003748B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694EA5F" w14:textId="6C3BCAB7" w:rsidR="00467BC1" w:rsidRPr="0003748B" w:rsidRDefault="00AD321B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467BC1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</w:tr>
    </w:tbl>
    <w:p w14:paraId="0EDF7876" w14:textId="77777777" w:rsidR="00E5270A" w:rsidRPr="0003748B" w:rsidRDefault="00642178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</w:rPr>
        <w:br w:type="page"/>
      </w:r>
      <w:r w:rsidR="00E5270A" w:rsidRPr="0003748B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บริษัทร่วมและการร่วมค้าที่ไม่มีสาระสำคัญ </w:t>
      </w:r>
    </w:p>
    <w:p w14:paraId="2E1CF4CD" w14:textId="77777777" w:rsidR="00E5270A" w:rsidRPr="0003748B" w:rsidRDefault="00E5270A" w:rsidP="00FE3F8B">
      <w:pPr>
        <w:pStyle w:val="block"/>
        <w:spacing w:after="0" w:line="240" w:lineRule="atLeast"/>
        <w:ind w:left="720"/>
        <w:rPr>
          <w:rFonts w:ascii="Angsana New" w:hAnsi="Angsana New"/>
          <w:sz w:val="16"/>
          <w:szCs w:val="16"/>
          <w:lang w:val="en-US"/>
        </w:rPr>
      </w:pPr>
    </w:p>
    <w:p w14:paraId="27E81D36" w14:textId="77777777" w:rsidR="00E5270A" w:rsidRPr="0003748B" w:rsidRDefault="00E5270A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  <w:r w:rsidR="00894D94"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0EB57810" w14:textId="77777777" w:rsidR="00E5270A" w:rsidRPr="0003748B" w:rsidRDefault="00E5270A" w:rsidP="00FE3F8B">
      <w:pPr>
        <w:pStyle w:val="block"/>
        <w:spacing w:after="0" w:line="240" w:lineRule="atLeast"/>
        <w:ind w:left="360"/>
        <w:rPr>
          <w:rFonts w:ascii="Angsana New" w:hAnsi="Angsana New"/>
          <w:sz w:val="16"/>
          <w:szCs w:val="16"/>
          <w:lang w:val="en-US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180"/>
        <w:gridCol w:w="1080"/>
        <w:gridCol w:w="180"/>
        <w:gridCol w:w="1170"/>
      </w:tblGrid>
      <w:tr w:rsidR="00E5270A" w:rsidRPr="0003748B" w14:paraId="2509E251" w14:textId="77777777" w:rsidTr="00FA5767">
        <w:trPr>
          <w:cantSplit/>
          <w:tblHeader/>
        </w:trPr>
        <w:tc>
          <w:tcPr>
            <w:tcW w:w="4140" w:type="dxa"/>
          </w:tcPr>
          <w:p w14:paraId="62CBB050" w14:textId="77777777" w:rsidR="00E5270A" w:rsidRPr="0003748B" w:rsidRDefault="00E5270A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37D73D" w14:textId="77777777" w:rsidR="00E5270A" w:rsidRPr="0003748B" w:rsidRDefault="00E5270A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68490165" w14:textId="77777777" w:rsidR="00E5270A" w:rsidRPr="0003748B" w:rsidRDefault="00E5270A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C76F69" w14:textId="77777777" w:rsidR="00E5270A" w:rsidRPr="0003748B" w:rsidRDefault="00E5270A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FE7103" w:rsidRPr="0003748B" w14:paraId="17F65027" w14:textId="77777777" w:rsidTr="00FA5767">
        <w:trPr>
          <w:cantSplit/>
          <w:trHeight w:val="103"/>
          <w:tblHeader/>
        </w:trPr>
        <w:tc>
          <w:tcPr>
            <w:tcW w:w="4140" w:type="dxa"/>
          </w:tcPr>
          <w:p w14:paraId="073C08BC" w14:textId="77777777" w:rsidR="00FE7103" w:rsidRPr="0003748B" w:rsidRDefault="00FE7103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7B677" w14:textId="15A9FD4E" w:rsidR="00FE7103" w:rsidRPr="0003748B" w:rsidRDefault="00AD321B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D321B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7F8FC679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E0897" w14:textId="3B2E7B55" w:rsidR="00FE7103" w:rsidRPr="0003748B" w:rsidRDefault="00AD321B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D321B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1A5C73C8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27AD9" w14:textId="5698DDA1" w:rsidR="00FE7103" w:rsidRPr="0003748B" w:rsidRDefault="00AD321B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D321B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10BFC3B5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3A74F" w14:textId="5A478085" w:rsidR="00FE7103" w:rsidRPr="0003748B" w:rsidRDefault="00AD321B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D321B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Pr="00AD321B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</w:tr>
      <w:tr w:rsidR="00501261" w:rsidRPr="0003748B" w14:paraId="3AEF367A" w14:textId="77777777" w:rsidTr="00FA5767">
        <w:trPr>
          <w:cantSplit/>
          <w:tblHeader/>
        </w:trPr>
        <w:tc>
          <w:tcPr>
            <w:tcW w:w="4140" w:type="dxa"/>
          </w:tcPr>
          <w:p w14:paraId="5F6DA276" w14:textId="77777777" w:rsidR="00501261" w:rsidRPr="0003748B" w:rsidRDefault="00501261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BFE6ED9" w14:textId="77777777" w:rsidR="00501261" w:rsidRPr="0003748B" w:rsidRDefault="00501261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E7103" w:rsidRPr="0003748B" w14:paraId="410FCC50" w14:textId="77777777" w:rsidTr="00FA5767">
        <w:trPr>
          <w:cantSplit/>
        </w:trPr>
        <w:tc>
          <w:tcPr>
            <w:tcW w:w="4140" w:type="dxa"/>
          </w:tcPr>
          <w:p w14:paraId="0609B047" w14:textId="77777777" w:rsidR="00FE7103" w:rsidRPr="0003748B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</w:p>
          <w:p w14:paraId="3CBC51FC" w14:textId="77777777" w:rsidR="00FE7103" w:rsidRPr="0003748B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1FA2013F" w14:textId="48635E8F" w:rsidR="00FE7103" w:rsidRPr="0003748B" w:rsidRDefault="00AD321B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80" w:type="dxa"/>
            <w:vAlign w:val="bottom"/>
          </w:tcPr>
          <w:p w14:paraId="2516996B" w14:textId="77777777" w:rsidR="00FE7103" w:rsidRPr="0003748B" w:rsidRDefault="00FE7103" w:rsidP="00FE3F8B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0854F1" w14:textId="6B10FFE6" w:rsidR="00FE7103" w:rsidRPr="0003748B" w:rsidRDefault="00AD321B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80" w:type="dxa"/>
            <w:vAlign w:val="bottom"/>
          </w:tcPr>
          <w:p w14:paraId="2DAF8ECC" w14:textId="77777777" w:rsidR="00FE7103" w:rsidRPr="0003748B" w:rsidRDefault="00FE7103" w:rsidP="00FE3F8B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5FBA8" w14:textId="4303007C" w:rsidR="00FE7103" w:rsidRPr="0003748B" w:rsidRDefault="00AD321B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  <w:vAlign w:val="bottom"/>
          </w:tcPr>
          <w:p w14:paraId="579423D0" w14:textId="77777777" w:rsidR="00FE7103" w:rsidRPr="0003748B" w:rsidRDefault="00FE7103" w:rsidP="00FE3F8B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2EBCD9" w14:textId="40884D99" w:rsidR="00FE7103" w:rsidRPr="0003748B" w:rsidRDefault="00AD321B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E7103" w:rsidRPr="0003748B" w14:paraId="4A4CBC52" w14:textId="77777777" w:rsidTr="00FA5767">
        <w:trPr>
          <w:cantSplit/>
        </w:trPr>
        <w:tc>
          <w:tcPr>
            <w:tcW w:w="4140" w:type="dxa"/>
          </w:tcPr>
          <w:p w14:paraId="161E0017" w14:textId="77777777" w:rsidR="00FE7103" w:rsidRPr="0003748B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 (ขาดทุน) ของกลุ่มบริษัท</w:t>
            </w:r>
          </w:p>
        </w:tc>
        <w:tc>
          <w:tcPr>
            <w:tcW w:w="1170" w:type="dxa"/>
          </w:tcPr>
          <w:p w14:paraId="17F642D5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6E9C00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95CC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69F3B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77878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656BDD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7AFB6" w14:textId="77777777" w:rsidR="00FE7103" w:rsidRPr="0003748B" w:rsidRDefault="00FE7103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103" w:rsidRPr="0003748B" w14:paraId="35FCDFF1" w14:textId="77777777" w:rsidTr="00FA5767">
        <w:trPr>
          <w:cantSplit/>
        </w:trPr>
        <w:tc>
          <w:tcPr>
            <w:tcW w:w="4140" w:type="dxa"/>
          </w:tcPr>
          <w:p w14:paraId="7CE18282" w14:textId="77777777" w:rsidR="00FE7103" w:rsidRPr="0003748B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ในกำไรขาดทุนเบ็ดเสร็จรวม</w:t>
            </w:r>
          </w:p>
        </w:tc>
        <w:tc>
          <w:tcPr>
            <w:tcW w:w="1170" w:type="dxa"/>
          </w:tcPr>
          <w:p w14:paraId="7258A491" w14:textId="71D90833" w:rsidR="00FE7103" w:rsidRPr="0003748B" w:rsidRDefault="00C54033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DAE4BE1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E4A9" w14:textId="7F65DE50" w:rsidR="00FE7103" w:rsidRPr="0003748B" w:rsidRDefault="005D6A13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0374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7CDECC8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16FC7" w14:textId="1447C209" w:rsidR="00FE7103" w:rsidRPr="0003748B" w:rsidRDefault="00AD321B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C29E4D6" w14:textId="77777777" w:rsidR="00FE7103" w:rsidRPr="0003748B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C9A6B" w14:textId="626010CF" w:rsidR="00FE7103" w:rsidRPr="0003748B" w:rsidRDefault="00AD321B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14D0CA97" w14:textId="76015718" w:rsidR="001F54E4" w:rsidRPr="0003748B" w:rsidRDefault="001F54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6CF2EE" w14:textId="77777777" w:rsidR="000D1494" w:rsidRPr="0003748B" w:rsidRDefault="000D1494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เงินลงทุนในบริษัทย่อย</w:t>
      </w:r>
    </w:p>
    <w:p w14:paraId="51B065FC" w14:textId="77777777" w:rsidR="000D1494" w:rsidRPr="0003748B" w:rsidRDefault="000D14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272"/>
        <w:gridCol w:w="1140"/>
        <w:gridCol w:w="1262"/>
        <w:gridCol w:w="256"/>
        <w:gridCol w:w="1262"/>
      </w:tblGrid>
      <w:tr w:rsidR="00122B7B" w:rsidRPr="0003748B" w14:paraId="0EC0C380" w14:textId="77777777" w:rsidTr="003B6777">
        <w:tc>
          <w:tcPr>
            <w:tcW w:w="5301" w:type="dxa"/>
          </w:tcPr>
          <w:p w14:paraId="77454B76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86CE2AE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3"/>
          </w:tcPr>
          <w:p w14:paraId="44410DF2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B7B" w:rsidRPr="0003748B" w14:paraId="1994E97A" w14:textId="77777777" w:rsidTr="003B6777">
        <w:tc>
          <w:tcPr>
            <w:tcW w:w="5301" w:type="dxa"/>
          </w:tcPr>
          <w:p w14:paraId="1418BD06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14185983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2" w:type="dxa"/>
          </w:tcPr>
          <w:p w14:paraId="052EB143" w14:textId="348194C5" w:rsidR="00122B7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14:paraId="6B53136E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</w:tcPr>
          <w:p w14:paraId="6D1D56B9" w14:textId="0E5F56BB" w:rsidR="00122B7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122B7B" w:rsidRPr="0003748B" w14:paraId="1E8D6B9B" w14:textId="77777777" w:rsidTr="003B6777">
        <w:tc>
          <w:tcPr>
            <w:tcW w:w="5301" w:type="dxa"/>
          </w:tcPr>
          <w:p w14:paraId="00CDA0F3" w14:textId="5D0C8CE4" w:rsidR="00122B7B" w:rsidRPr="0003748B" w:rsidRDefault="00463B6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3" w:type="dxa"/>
          </w:tcPr>
          <w:p w14:paraId="6BA44385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3"/>
          </w:tcPr>
          <w:p w14:paraId="17BF3CD5" w14:textId="77777777" w:rsidR="00122B7B" w:rsidRPr="0003748B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A15C0F" w:rsidRPr="0003748B" w14:paraId="650AE92D" w14:textId="77777777" w:rsidTr="003B6777">
        <w:trPr>
          <w:trHeight w:val="362"/>
        </w:trPr>
        <w:tc>
          <w:tcPr>
            <w:tcW w:w="5301" w:type="dxa"/>
          </w:tcPr>
          <w:p w14:paraId="3265E3F0" w14:textId="6082EE4E" w:rsidR="00A15C0F" w:rsidRPr="0003748B" w:rsidRDefault="00A15C0F" w:rsidP="00FE3F8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43" w:type="dxa"/>
          </w:tcPr>
          <w:p w14:paraId="09E644BC" w14:textId="77777777" w:rsidR="00A15C0F" w:rsidRPr="0003748B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1E78BE7" w14:textId="64AD0C5C" w:rsidR="00A15C0F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9B41F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256" w:type="dxa"/>
          </w:tcPr>
          <w:p w14:paraId="0AEF122F" w14:textId="77777777" w:rsidR="00A15C0F" w:rsidRPr="0003748B" w:rsidRDefault="00A15C0F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</w:tcPr>
          <w:p w14:paraId="109952D1" w14:textId="2BA4A883" w:rsidR="00A15C0F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A15C0F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318</w:t>
            </w:r>
          </w:p>
        </w:tc>
      </w:tr>
      <w:tr w:rsidR="00A15C0F" w:rsidRPr="0003748B" w14:paraId="0E167EA5" w14:textId="77777777" w:rsidTr="003B6777">
        <w:tc>
          <w:tcPr>
            <w:tcW w:w="5301" w:type="dxa"/>
          </w:tcPr>
          <w:p w14:paraId="6EA04799" w14:textId="70A49D6B" w:rsidR="00A15C0F" w:rsidRPr="0003748B" w:rsidRDefault="00A15C0F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3" w:type="dxa"/>
          </w:tcPr>
          <w:p w14:paraId="15E7BA23" w14:textId="06BFF2AF" w:rsidR="00A15C0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2" w:type="dxa"/>
            <w:shd w:val="clear" w:color="auto" w:fill="auto"/>
          </w:tcPr>
          <w:p w14:paraId="75DC866F" w14:textId="17E2AFBA" w:rsidR="00A15C0F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56" w:type="dxa"/>
            <w:shd w:val="clear" w:color="auto" w:fill="auto"/>
          </w:tcPr>
          <w:p w14:paraId="281E5998" w14:textId="77777777" w:rsidR="00A15C0F" w:rsidRPr="0003748B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2F5FED11" w14:textId="5C3E4464" w:rsidR="00A15C0F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DF77A7" w:rsidRPr="0003748B" w14:paraId="5C9C66E5" w14:textId="77777777" w:rsidTr="003B6777">
        <w:tc>
          <w:tcPr>
            <w:tcW w:w="5301" w:type="dxa"/>
          </w:tcPr>
          <w:p w14:paraId="39B6995B" w14:textId="2EA6FA4E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143" w:type="dxa"/>
          </w:tcPr>
          <w:p w14:paraId="2D261460" w14:textId="77777777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8E868F7" w14:textId="77777777" w:rsidR="00DF77A7" w:rsidRPr="0003748B" w:rsidRDefault="00DF77A7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</w:tcPr>
          <w:p w14:paraId="770F8725" w14:textId="77777777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29C09838" w14:textId="77777777" w:rsidR="00DF77A7" w:rsidRPr="0003748B" w:rsidRDefault="00DF77A7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F77A7" w:rsidRPr="0003748B" w14:paraId="088EC413" w14:textId="77777777" w:rsidTr="003B6777">
        <w:tc>
          <w:tcPr>
            <w:tcW w:w="5301" w:type="dxa"/>
          </w:tcPr>
          <w:p w14:paraId="129E3C30" w14:textId="669AB011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43" w:type="dxa"/>
          </w:tcPr>
          <w:p w14:paraId="5B77C105" w14:textId="77777777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C34D6E1" w14:textId="27A96074" w:rsidR="00DF77A7" w:rsidRPr="0003748B" w:rsidRDefault="004946BF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2242518" w14:textId="77777777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2FAFDBC4" w14:textId="39F9A38A" w:rsidR="00DF77A7" w:rsidRPr="0003748B" w:rsidRDefault="002B5145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F77A7" w:rsidRPr="0003748B" w14:paraId="4E6C4454" w14:textId="77777777" w:rsidTr="003B6777">
        <w:tc>
          <w:tcPr>
            <w:tcW w:w="5301" w:type="dxa"/>
          </w:tcPr>
          <w:p w14:paraId="62E8F63C" w14:textId="4D361139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143" w:type="dxa"/>
          </w:tcPr>
          <w:p w14:paraId="1E3B399C" w14:textId="77777777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11DD908" w14:textId="1BC5EE11" w:rsidR="00DF77A7" w:rsidRPr="0003748B" w:rsidRDefault="004946BF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11BED0F" w14:textId="77777777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37623A88" w14:textId="5F7A4B5C" w:rsidR="00DF77A7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</w:tr>
      <w:tr w:rsidR="00A15C0F" w:rsidRPr="0003748B" w14:paraId="5B80BE2B" w14:textId="77777777" w:rsidTr="003B6777">
        <w:tc>
          <w:tcPr>
            <w:tcW w:w="5301" w:type="dxa"/>
          </w:tcPr>
          <w:p w14:paraId="203B7311" w14:textId="515C145F" w:rsidR="00A15C0F" w:rsidRPr="0003748B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43" w:type="dxa"/>
          </w:tcPr>
          <w:p w14:paraId="23BA17BD" w14:textId="77777777" w:rsidR="00A15C0F" w:rsidRPr="0003748B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52D68DB" w14:textId="372FB66C" w:rsidR="00A15C0F" w:rsidRPr="0003748B" w:rsidRDefault="004946BF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A1C6011" w14:textId="77777777" w:rsidR="00A15C0F" w:rsidRPr="0003748B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1D9E4318" w14:textId="2AC1180F" w:rsidR="00A15C0F" w:rsidRPr="0003748B" w:rsidRDefault="00A15C0F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A15C0F" w:rsidRPr="0003748B" w14:paraId="51B1B7E3" w14:textId="77777777" w:rsidTr="003B6777">
        <w:tc>
          <w:tcPr>
            <w:tcW w:w="5301" w:type="dxa"/>
          </w:tcPr>
          <w:p w14:paraId="118B1B6A" w14:textId="573D3F46" w:rsidR="00A15C0F" w:rsidRPr="0003748B" w:rsidRDefault="00A15C0F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14:paraId="20A75DB8" w14:textId="77777777" w:rsidR="00A15C0F" w:rsidRPr="0003748B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32CC4" w14:textId="59FB45B6" w:rsidR="00A15C0F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DF77A7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56" w:type="dxa"/>
            <w:shd w:val="clear" w:color="auto" w:fill="auto"/>
          </w:tcPr>
          <w:p w14:paraId="0D993BA4" w14:textId="77777777" w:rsidR="00A15C0F" w:rsidRPr="0003748B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1AD49" w14:textId="5F9BF3D3" w:rsidR="00A15C0F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A15C0F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</w:tr>
    </w:tbl>
    <w:p w14:paraId="1F8EB7B3" w14:textId="7488F914" w:rsidR="004C1200" w:rsidRPr="0003748B" w:rsidRDefault="004C1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54EA1226" w14:textId="7FE56CE0" w:rsidR="00CF4C5D" w:rsidRPr="0003748B" w:rsidRDefault="00CF4C5D" w:rsidP="00FE3F8B">
      <w:pPr>
        <w:tabs>
          <w:tab w:val="clear" w:pos="454"/>
          <w:tab w:val="clear" w:pos="680"/>
        </w:tabs>
        <w:spacing w:line="240" w:lineRule="auto"/>
        <w:ind w:left="547" w:right="-144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การพิจารณาการด้อยค่า</w:t>
      </w:r>
    </w:p>
    <w:p w14:paraId="19D6AEA1" w14:textId="77777777" w:rsidR="00B46C98" w:rsidRPr="0003748B" w:rsidRDefault="00B46C9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65E8668D" w14:textId="057E7C19" w:rsidR="00922B6F" w:rsidRPr="0003748B" w:rsidRDefault="00CF4C5D" w:rsidP="00FE3F8B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/>
          <w:spacing w:val="-10"/>
          <w:shd w:val="clear" w:color="auto" w:fill="FFFFFF"/>
          <w:lang w:val="en-US"/>
        </w:rPr>
      </w:pPr>
      <w:r w:rsidRPr="0003748B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</w:t>
      </w:r>
      <w:r w:rsidRPr="0003748B">
        <w:rPr>
          <w:rFonts w:ascii="Angsana New" w:hAnsi="Angsana New" w:hint="cs"/>
          <w:spacing w:val="-10"/>
          <w:sz w:val="30"/>
          <w:szCs w:val="30"/>
          <w:rtl/>
          <w:cs/>
          <w:lang w:val="en-US"/>
        </w:rPr>
        <w:t xml:space="preserve"> </w:t>
      </w:r>
      <w:r w:rsidRPr="0003748B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03748B">
        <w:rPr>
          <w:rFonts w:ascii="Angsana New" w:hAnsi="Angsana New" w:hint="cs"/>
          <w:spacing w:val="-10"/>
          <w:sz w:val="30"/>
          <w:szCs w:val="30"/>
          <w:lang w:val="en-US" w:bidi="th-TH"/>
        </w:rPr>
        <w:t xml:space="preserve"> </w:t>
      </w:r>
      <w:r w:rsidRPr="0003748B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>และอัตราคิดลดซึ่งคำนวณจากวิธีต้นทุนถัวเฉลี่ยถ่วงน้ำหนักของเงินทุน ข้อสมมติเหล่านี้มาจากดุลยพินิจของผู้บริหารของบริษัท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42D79F00" w14:textId="77777777" w:rsidR="00922B6F" w:rsidRPr="0003748B" w:rsidRDefault="00922B6F" w:rsidP="00FE3F8B">
      <w:pPr>
        <w:framePr w:w="8790" w:h="490" w:hRule="exact" w:wrap="auto" w:vAnchor="text" w:hAnchor="page" w:x="1869" w:y="459"/>
        <w:tabs>
          <w:tab w:val="clear" w:pos="454"/>
          <w:tab w:val="clear" w:pos="680"/>
          <w:tab w:val="left" w:pos="-90"/>
          <w:tab w:val="left" w:pos="720"/>
        </w:tabs>
        <w:ind w:left="720" w:hanging="180"/>
        <w:jc w:val="thaiDistribute"/>
        <w:rPr>
          <w:rFonts w:ascii="Angsana New" w:hAnsi="Angsana New"/>
          <w:sz w:val="30"/>
          <w:szCs w:val="30"/>
          <w:lang w:bidi="ar-SA"/>
        </w:rPr>
        <w:sectPr w:rsidR="00922B6F" w:rsidRPr="0003748B" w:rsidSect="007F410C">
          <w:headerReference w:type="even" r:id="rId16"/>
          <w:headerReference w:type="default" r:id="rId17"/>
          <w:headerReference w:type="firs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4FB968B" w14:textId="1231EEC0" w:rsidR="00025B66" w:rsidRPr="0003748B" w:rsidRDefault="00ED6A7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>เ</w:t>
      </w:r>
      <w:r w:rsidR="00F23B25" w:rsidRPr="0003748B">
        <w:rPr>
          <w:rFonts w:ascii="Angsana New" w:hAnsi="Angsana New" w:hint="cs"/>
          <w:sz w:val="30"/>
          <w:szCs w:val="30"/>
          <w:cs/>
        </w:rPr>
        <w:t xml:space="preserve">งินลงทุนในบริษัทย่อย ณ 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="00F23B25" w:rsidRPr="0003748B">
        <w:rPr>
          <w:rFonts w:ascii="Angsana New" w:hAnsi="Angsana New" w:hint="cs"/>
          <w:sz w:val="30"/>
          <w:szCs w:val="30"/>
        </w:rPr>
        <w:t xml:space="preserve"> </w:t>
      </w:r>
      <w:r w:rsidR="00F23B25"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="002174CB" w:rsidRPr="0003748B">
        <w:rPr>
          <w:rFonts w:ascii="Angsana New" w:hAnsi="Angsana New" w:hint="cs"/>
          <w:sz w:val="30"/>
          <w:szCs w:val="30"/>
        </w:rPr>
        <w:t xml:space="preserve"> </w:t>
      </w:r>
      <w:r w:rsidR="00F23B25" w:rsidRPr="000374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6</w:t>
      </w:r>
      <w:r w:rsidR="00F23B25" w:rsidRPr="0003748B">
        <w:rPr>
          <w:rFonts w:ascii="Angsana New" w:hAnsi="Angsana New" w:hint="cs"/>
          <w:sz w:val="30"/>
          <w:szCs w:val="30"/>
        </w:rPr>
        <w:t xml:space="preserve"> </w:t>
      </w:r>
      <w:r w:rsidR="00F23B25" w:rsidRPr="0003748B">
        <w:rPr>
          <w:rFonts w:ascii="Angsana New" w:hAnsi="Angsana New" w:hint="cs"/>
          <w:sz w:val="30"/>
          <w:szCs w:val="30"/>
          <w:cs/>
        </w:rPr>
        <w:t>และเงินปันผลรับสำหรับแต่ละปี</w:t>
      </w:r>
      <w:r w:rsidR="00F23B25" w:rsidRPr="0003748B">
        <w:rPr>
          <w:rFonts w:ascii="Angsana New" w:hAnsi="Angsana New" w:hint="cs"/>
          <w:sz w:val="30"/>
          <w:szCs w:val="30"/>
        </w:rPr>
        <w:t xml:space="preserve"> </w:t>
      </w:r>
      <w:r w:rsidR="00F23B25" w:rsidRPr="0003748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2CB40A5" w14:textId="77777777" w:rsidR="008F3A11" w:rsidRPr="0003748B" w:rsidRDefault="008F3A1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</w:rPr>
      </w:pPr>
    </w:p>
    <w:tbl>
      <w:tblPr>
        <w:tblW w:w="1546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659"/>
        <w:gridCol w:w="624"/>
        <w:gridCol w:w="270"/>
        <w:gridCol w:w="624"/>
        <w:gridCol w:w="269"/>
        <w:gridCol w:w="623"/>
        <w:gridCol w:w="712"/>
        <w:gridCol w:w="269"/>
        <w:gridCol w:w="535"/>
        <w:gridCol w:w="712"/>
        <w:gridCol w:w="269"/>
        <w:gridCol w:w="623"/>
        <w:gridCol w:w="269"/>
        <w:gridCol w:w="712"/>
        <w:gridCol w:w="269"/>
        <w:gridCol w:w="712"/>
        <w:gridCol w:w="269"/>
        <w:gridCol w:w="712"/>
        <w:gridCol w:w="269"/>
        <w:gridCol w:w="800"/>
        <w:gridCol w:w="269"/>
        <w:gridCol w:w="800"/>
        <w:gridCol w:w="252"/>
        <w:gridCol w:w="800"/>
        <w:gridCol w:w="252"/>
        <w:gridCol w:w="888"/>
      </w:tblGrid>
      <w:tr w:rsidR="00D34471" w:rsidRPr="0003748B" w14:paraId="25C9F2C5" w14:textId="77777777" w:rsidTr="00AE2820">
        <w:trPr>
          <w:tblHeader/>
        </w:trPr>
        <w:tc>
          <w:tcPr>
            <w:tcW w:w="15462" w:type="dxa"/>
            <w:gridSpan w:val="26"/>
          </w:tcPr>
          <w:p w14:paraId="6A7BADDD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12284" w:rsidRPr="0003748B" w14:paraId="5ECC5771" w14:textId="77777777" w:rsidTr="005C1838">
        <w:trPr>
          <w:tblHeader/>
        </w:trPr>
        <w:tc>
          <w:tcPr>
            <w:tcW w:w="2659" w:type="dxa"/>
          </w:tcPr>
          <w:p w14:paraId="4F73303B" w14:textId="77777777" w:rsidR="00D34471" w:rsidRPr="0003748B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18" w:type="dxa"/>
            <w:gridSpan w:val="3"/>
          </w:tcPr>
          <w:p w14:paraId="110E17E9" w14:textId="77777777" w:rsidR="00D34471" w:rsidRPr="0003748B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69" w:type="dxa"/>
          </w:tcPr>
          <w:p w14:paraId="64B7FC44" w14:textId="77777777" w:rsidR="00D34471" w:rsidRPr="0003748B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51" w:type="dxa"/>
            <w:gridSpan w:val="5"/>
          </w:tcPr>
          <w:p w14:paraId="0155A682" w14:textId="77777777" w:rsidR="00D34471" w:rsidRPr="0003748B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69" w:type="dxa"/>
          </w:tcPr>
          <w:p w14:paraId="4DE1689F" w14:textId="77777777" w:rsidR="00D34471" w:rsidRPr="0003748B" w:rsidRDefault="00D34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04" w:type="dxa"/>
            <w:gridSpan w:val="3"/>
          </w:tcPr>
          <w:p w14:paraId="5B7779B9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1858AF9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14:paraId="4B3120FD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6CB5C08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32967BBE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21603E2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940" w:type="dxa"/>
            <w:gridSpan w:val="3"/>
          </w:tcPr>
          <w:p w14:paraId="319FE977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E12284" w:rsidRPr="0003748B" w14:paraId="180B62A2" w14:textId="77777777" w:rsidTr="005C1838">
        <w:trPr>
          <w:tblHeader/>
        </w:trPr>
        <w:tc>
          <w:tcPr>
            <w:tcW w:w="2659" w:type="dxa"/>
          </w:tcPr>
          <w:p w14:paraId="60436264" w14:textId="77777777" w:rsidR="00D34471" w:rsidRPr="0003748B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518" w:type="dxa"/>
            <w:gridSpan w:val="3"/>
          </w:tcPr>
          <w:p w14:paraId="14227617" w14:textId="77777777" w:rsidR="00D34471" w:rsidRPr="0003748B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69" w:type="dxa"/>
          </w:tcPr>
          <w:p w14:paraId="09190914" w14:textId="77777777" w:rsidR="00D34471" w:rsidRPr="0003748B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51" w:type="dxa"/>
            <w:gridSpan w:val="5"/>
          </w:tcPr>
          <w:p w14:paraId="207E0B00" w14:textId="77777777" w:rsidR="00D34471" w:rsidRPr="0003748B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3748B">
              <w:rPr>
                <w:rFonts w:ascii="Angsana New" w:hAnsi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69" w:type="dxa"/>
          </w:tcPr>
          <w:p w14:paraId="1E78C476" w14:textId="77777777" w:rsidR="00D34471" w:rsidRPr="0003748B" w:rsidRDefault="00D34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04" w:type="dxa"/>
            <w:gridSpan w:val="3"/>
          </w:tcPr>
          <w:p w14:paraId="1A15A4F5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69" w:type="dxa"/>
            <w:shd w:val="clear" w:color="auto" w:fill="auto"/>
          </w:tcPr>
          <w:p w14:paraId="4B66066C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14:paraId="241138A6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69" w:type="dxa"/>
            <w:shd w:val="clear" w:color="auto" w:fill="auto"/>
          </w:tcPr>
          <w:p w14:paraId="43B702DC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5EF5817F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="006B218F"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252" w:type="dxa"/>
            <w:shd w:val="clear" w:color="auto" w:fill="auto"/>
          </w:tcPr>
          <w:p w14:paraId="0B75BB3C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940" w:type="dxa"/>
            <w:gridSpan w:val="3"/>
          </w:tcPr>
          <w:p w14:paraId="3E9C94F5" w14:textId="77777777" w:rsidR="00D34471" w:rsidRPr="0003748B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เงินปันผลรับ</w:t>
            </w:r>
            <w:r w:rsidR="0046260C"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สำหรับปี</w:t>
            </w:r>
          </w:p>
        </w:tc>
      </w:tr>
      <w:tr w:rsidR="00F17147" w:rsidRPr="0003748B" w14:paraId="639E51D2" w14:textId="77777777" w:rsidTr="005C1838">
        <w:trPr>
          <w:tblHeader/>
        </w:trPr>
        <w:tc>
          <w:tcPr>
            <w:tcW w:w="2659" w:type="dxa"/>
          </w:tcPr>
          <w:p w14:paraId="07D39C59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24" w:type="dxa"/>
          </w:tcPr>
          <w:p w14:paraId="5C21BE59" w14:textId="5C08B315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5904921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4" w:type="dxa"/>
          </w:tcPr>
          <w:p w14:paraId="5B5246EF" w14:textId="0125DD2E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7E7837C1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35" w:type="dxa"/>
            <w:gridSpan w:val="2"/>
          </w:tcPr>
          <w:p w14:paraId="64FFEDC2" w14:textId="0CE92E14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4951150D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7" w:type="dxa"/>
            <w:gridSpan w:val="2"/>
          </w:tcPr>
          <w:p w14:paraId="46A16AF0" w14:textId="5B939F92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39906383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3" w:type="dxa"/>
          </w:tcPr>
          <w:p w14:paraId="734668C3" w14:textId="608210A0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6F2DE850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2" w:type="dxa"/>
          </w:tcPr>
          <w:p w14:paraId="4F363F6B" w14:textId="23A8C001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6F2BDD89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00DEBFAB" w14:textId="2C5FBA8F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C6BB000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4A4BE8A3" w14:textId="0EB9C478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5D288529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0" w:type="dxa"/>
            <w:shd w:val="clear" w:color="auto" w:fill="auto"/>
          </w:tcPr>
          <w:p w14:paraId="76896ED3" w14:textId="51D5A368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116D9B4D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0" w:type="dxa"/>
            <w:shd w:val="clear" w:color="auto" w:fill="auto"/>
          </w:tcPr>
          <w:p w14:paraId="34EB9C2F" w14:textId="740DE01D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4DD38E4A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0" w:type="dxa"/>
          </w:tcPr>
          <w:p w14:paraId="48069735" w14:textId="43D8F581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3FE39C6D" w14:textId="77777777" w:rsidR="00F17147" w:rsidRPr="0003748B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88" w:type="dxa"/>
          </w:tcPr>
          <w:p w14:paraId="19F4E914" w14:textId="690C3720" w:rsidR="00F17147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D321B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AD321B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</w:tr>
      <w:tr w:rsidR="00E55699" w:rsidRPr="0003748B" w14:paraId="4E20E3BF" w14:textId="77777777" w:rsidTr="005C1838">
        <w:trPr>
          <w:tblHeader/>
        </w:trPr>
        <w:tc>
          <w:tcPr>
            <w:tcW w:w="2659" w:type="dxa"/>
          </w:tcPr>
          <w:p w14:paraId="4BB5CFE9" w14:textId="77777777" w:rsidR="00C944F9" w:rsidRPr="0003748B" w:rsidRDefault="00C944F9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18" w:type="dxa"/>
            <w:gridSpan w:val="3"/>
          </w:tcPr>
          <w:p w14:paraId="18F609B2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69" w:type="dxa"/>
          </w:tcPr>
          <w:p w14:paraId="31DEA24B" w14:textId="77777777" w:rsidR="00C944F9" w:rsidRPr="0003748B" w:rsidRDefault="00C944F9" w:rsidP="00FE3F8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4504ECAA" w14:textId="77777777" w:rsidR="00C944F9" w:rsidRPr="0003748B" w:rsidRDefault="00C944F9" w:rsidP="00FE3F8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12" w:type="dxa"/>
          </w:tcPr>
          <w:p w14:paraId="68F8124B" w14:textId="77777777" w:rsidR="00C944F9" w:rsidRPr="0003748B" w:rsidRDefault="00C944F9" w:rsidP="00FE3F8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69" w:type="dxa"/>
          </w:tcPr>
          <w:p w14:paraId="0FE2AD9A" w14:textId="77777777" w:rsidR="00C944F9" w:rsidRPr="0003748B" w:rsidRDefault="00C944F9" w:rsidP="00FE3F8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35" w:type="dxa"/>
          </w:tcPr>
          <w:p w14:paraId="062AA512" w14:textId="77777777" w:rsidR="00C944F9" w:rsidRPr="0003748B" w:rsidRDefault="00C944F9" w:rsidP="00FE3F8B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2D0B58E4" w14:textId="77777777" w:rsidR="00C944F9" w:rsidRPr="0003748B" w:rsidRDefault="00C944F9" w:rsidP="00FE3F8B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275DE2E5" w14:textId="77777777" w:rsidR="00C944F9" w:rsidRPr="0003748B" w:rsidRDefault="00C944F9" w:rsidP="00FE3F8B">
            <w:pPr>
              <w:pStyle w:val="10"/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896" w:type="dxa"/>
            <w:gridSpan w:val="15"/>
          </w:tcPr>
          <w:p w14:paraId="57D62A48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7B3E1E" w:rsidRPr="0003748B" w14:paraId="6A0641FF" w14:textId="77777777" w:rsidTr="005C1838">
        <w:trPr>
          <w:trHeight w:val="74"/>
          <w:tblHeader/>
        </w:trPr>
        <w:tc>
          <w:tcPr>
            <w:tcW w:w="2659" w:type="dxa"/>
          </w:tcPr>
          <w:p w14:paraId="5ECDFD30" w14:textId="77777777" w:rsidR="00C944F9" w:rsidRPr="0003748B" w:rsidRDefault="00C944F9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24" w:type="dxa"/>
          </w:tcPr>
          <w:p w14:paraId="1F76FC5F" w14:textId="77777777" w:rsidR="00C944F9" w:rsidRPr="0003748B" w:rsidRDefault="00C944F9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2BC8B80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</w:tcPr>
          <w:p w14:paraId="06406FD1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710E4EE2" w14:textId="77777777" w:rsidR="00C944F9" w:rsidRPr="0003748B" w:rsidRDefault="00C944F9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4CF52984" w14:textId="77777777" w:rsidR="00C944F9" w:rsidRPr="0003748B" w:rsidRDefault="00C944F9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12" w:type="dxa"/>
          </w:tcPr>
          <w:p w14:paraId="744678B4" w14:textId="77777777" w:rsidR="00C944F9" w:rsidRPr="0003748B" w:rsidRDefault="00C944F9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69" w:type="dxa"/>
          </w:tcPr>
          <w:p w14:paraId="4E9183BB" w14:textId="77777777" w:rsidR="00C944F9" w:rsidRPr="0003748B" w:rsidRDefault="00C944F9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35" w:type="dxa"/>
          </w:tcPr>
          <w:p w14:paraId="3F777DF7" w14:textId="77777777" w:rsidR="00C944F9" w:rsidRPr="0003748B" w:rsidRDefault="00C944F9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66284F2F" w14:textId="77777777" w:rsidR="00C944F9" w:rsidRPr="0003748B" w:rsidRDefault="00C944F9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3372B1D7" w14:textId="77777777" w:rsidR="00C944F9" w:rsidRPr="0003748B" w:rsidRDefault="00C944F9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</w:tcPr>
          <w:p w14:paraId="521D50EF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49B6B3C5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011B6955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3A4906A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B44DE45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C0FBF0B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320CD24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C6AD2DB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927E597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A9F9704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7714108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ED89BCF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36DE2E1D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049BE72E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6C007E9D" w14:textId="77777777" w:rsidR="00C944F9" w:rsidRPr="0003748B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F17147" w:rsidRPr="0003748B" w14:paraId="1550FF66" w14:textId="77777777" w:rsidTr="005C1838">
        <w:trPr>
          <w:trHeight w:val="280"/>
        </w:trPr>
        <w:tc>
          <w:tcPr>
            <w:tcW w:w="2659" w:type="dxa"/>
          </w:tcPr>
          <w:p w14:paraId="0D1EC24F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ล็อกซบิท จำกัด (มหาชน)</w:t>
            </w:r>
          </w:p>
        </w:tc>
        <w:tc>
          <w:tcPr>
            <w:tcW w:w="624" w:type="dxa"/>
            <w:shd w:val="clear" w:color="auto" w:fill="auto"/>
          </w:tcPr>
          <w:p w14:paraId="70110F09" w14:textId="35824DD1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97AD144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57BB076D" w14:textId="12A57180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3D18C5C0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7A6738D4" w14:textId="358116D9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450</w:t>
            </w:r>
          </w:p>
        </w:tc>
        <w:tc>
          <w:tcPr>
            <w:tcW w:w="712" w:type="dxa"/>
            <w:shd w:val="clear" w:color="auto" w:fill="auto"/>
          </w:tcPr>
          <w:p w14:paraId="64FC144D" w14:textId="04B75E53" w:rsidR="00F17147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5A3AE68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63669CDA" w14:textId="708A0004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450</w:t>
            </w:r>
          </w:p>
        </w:tc>
        <w:tc>
          <w:tcPr>
            <w:tcW w:w="712" w:type="dxa"/>
            <w:shd w:val="clear" w:color="auto" w:fill="auto"/>
          </w:tcPr>
          <w:p w14:paraId="729C4590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0259481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6CBF07FB" w14:textId="7836B175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  <w:shd w:val="clear" w:color="auto" w:fill="auto"/>
          </w:tcPr>
          <w:p w14:paraId="77A21068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F5C5919" w14:textId="50A2CBC6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  <w:shd w:val="clear" w:color="auto" w:fill="auto"/>
          </w:tcPr>
          <w:p w14:paraId="34D2DC8A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863666A" w14:textId="5553ABA7" w:rsidR="00F17147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85CA08A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487922B" w14:textId="1A8C6931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FFF52C3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116E632" w14:textId="41668492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  <w:shd w:val="clear" w:color="auto" w:fill="auto"/>
          </w:tcPr>
          <w:p w14:paraId="5689E09B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27A8F5A" w14:textId="22992814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52" w:type="dxa"/>
            <w:shd w:val="clear" w:color="auto" w:fill="auto"/>
          </w:tcPr>
          <w:p w14:paraId="32DA1888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3EBF305" w14:textId="609F4B74" w:rsidR="00F17147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DD700F3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C4C471C" w14:textId="78DD235E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03748B" w14:paraId="2A7CEAB7" w14:textId="77777777" w:rsidTr="005C1838">
        <w:tc>
          <w:tcPr>
            <w:tcW w:w="2659" w:type="dxa"/>
          </w:tcPr>
          <w:p w14:paraId="3FD373C2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ดาต้า มายนิ่ง จำกัด</w:t>
            </w:r>
          </w:p>
        </w:tc>
        <w:tc>
          <w:tcPr>
            <w:tcW w:w="624" w:type="dxa"/>
            <w:shd w:val="clear" w:color="auto" w:fill="auto"/>
          </w:tcPr>
          <w:p w14:paraId="2E0CADEC" w14:textId="09394404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790569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38D15C58" w14:textId="0CA46280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52D07595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23BB843" w14:textId="2F917186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6818A1BA" w14:textId="69AD9027" w:rsidR="00F17147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401500A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11683F97" w14:textId="6157B701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675C40EC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93378FF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6B5B19E" w14:textId="1981A0A1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36BD237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A6C5D52" w14:textId="0AAE06AE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A450EB9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6529378" w14:textId="58E876B5" w:rsidR="00F17147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8F02848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04602C9" w14:textId="57795A84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8E5AE71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E61DB3A" w14:textId="105B997E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5B24000F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F231DF0" w14:textId="45C41CF4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1403589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752AF33" w14:textId="1C09DF4D" w:rsidR="00F17147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A17F69E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745CE2FD" w14:textId="21EA108C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03748B" w14:paraId="622AA565" w14:textId="77777777" w:rsidTr="005C1838">
        <w:tc>
          <w:tcPr>
            <w:tcW w:w="2659" w:type="dxa"/>
          </w:tcPr>
          <w:p w14:paraId="15452A0D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บริษัท ล็อกซเล่ย์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จ็อยท์ แอนด์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โฮลด์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624" w:type="dxa"/>
            <w:shd w:val="clear" w:color="auto" w:fill="auto"/>
          </w:tcPr>
          <w:p w14:paraId="196AF7B6" w14:textId="67AB7E02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ADC36E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202F2349" w14:textId="659676B5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B697692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7F68AB8" w14:textId="20EC1818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</w:t>
            </w:r>
            <w:r w:rsidR="005E067D" w:rsidRPr="0003748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AD321B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712" w:type="dxa"/>
            <w:shd w:val="clear" w:color="auto" w:fill="auto"/>
          </w:tcPr>
          <w:p w14:paraId="383479DA" w14:textId="633CC1C5" w:rsidR="00F17147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0338533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389C9AC" w14:textId="02712CB0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</w:t>
            </w:r>
            <w:r w:rsidR="00F17147" w:rsidRPr="0003748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AD321B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712" w:type="dxa"/>
            <w:shd w:val="clear" w:color="auto" w:fill="auto"/>
          </w:tcPr>
          <w:p w14:paraId="380AA4A6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B5B53FE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9B1E907" w14:textId="6EED260D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5E067D"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49457C65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9C21A24" w14:textId="5B67B413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F17147"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76719CAF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7F94DBF5" w14:textId="4FA74F9B" w:rsidR="00F17147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CC745E9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3D1B184" w14:textId="3BEFCA09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E9405CC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FAF2BB6" w14:textId="40FF64B6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4915F7"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7E2CE5B1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B74ABD1" w14:textId="1AAB608D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F17147"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52" w:type="dxa"/>
            <w:shd w:val="clear" w:color="auto" w:fill="auto"/>
          </w:tcPr>
          <w:p w14:paraId="65F035C8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B4C3716" w14:textId="11BCCFB0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280</w:t>
            </w:r>
          </w:p>
        </w:tc>
        <w:tc>
          <w:tcPr>
            <w:tcW w:w="252" w:type="dxa"/>
            <w:shd w:val="clear" w:color="auto" w:fill="auto"/>
          </w:tcPr>
          <w:p w14:paraId="45EA2361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425C18A7" w14:textId="4BB595C5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</w:p>
        </w:tc>
      </w:tr>
      <w:tr w:rsidR="00F17147" w:rsidRPr="0003748B" w14:paraId="2A63D304" w14:textId="77777777" w:rsidTr="005C1838">
        <w:tc>
          <w:tcPr>
            <w:tcW w:w="2659" w:type="dxa"/>
          </w:tcPr>
          <w:p w14:paraId="1917EEA8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ล็อกซเล่ย์ โมบาย จำกัด</w:t>
            </w:r>
          </w:p>
        </w:tc>
        <w:tc>
          <w:tcPr>
            <w:tcW w:w="624" w:type="dxa"/>
            <w:shd w:val="clear" w:color="auto" w:fill="auto"/>
          </w:tcPr>
          <w:p w14:paraId="462B6A23" w14:textId="27B4E09D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93A905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DC7D24C" w14:textId="71A27B08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55DB9143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6360A781" w14:textId="7252CEB4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0E06FCD9" w14:textId="1640ACCA" w:rsidR="00F17147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D1EC369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03B5DEC" w14:textId="7D00FFD3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608F0B36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AAE06B5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14443C4" w14:textId="3BABCE46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2E89344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F66621B" w14:textId="4B2630DE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5CE8DD0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0231C8A" w14:textId="58F35E39" w:rsidR="00F17147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E0A818B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418A02A" w14:textId="465EF5D4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FC55E59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1C1562B" w14:textId="45E2CB53" w:rsidR="00F17147" w:rsidRPr="0003748B" w:rsidRDefault="004915F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113A7A8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A13B16B" w14:textId="4B3524C9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08A4A75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4575C9F" w14:textId="6B2E48C0" w:rsidR="00F17147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890BBE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294328B" w14:textId="206AE0DE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03748B" w14:paraId="3B96ECE9" w14:textId="77777777" w:rsidTr="005C1838">
        <w:tc>
          <w:tcPr>
            <w:tcW w:w="2659" w:type="dxa"/>
          </w:tcPr>
          <w:p w14:paraId="52A31618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แอล ฟู้ดโซลูชันส์ จำกัด</w:t>
            </w:r>
          </w:p>
        </w:tc>
        <w:tc>
          <w:tcPr>
            <w:tcW w:w="624" w:type="dxa"/>
            <w:shd w:val="clear" w:color="auto" w:fill="auto"/>
          </w:tcPr>
          <w:p w14:paraId="55938829" w14:textId="5106EB5B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7DB66E3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706CBB5" w14:textId="52C7A2D5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3AC1D644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945BDAE" w14:textId="42FB2710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438A80EC" w14:textId="6AAA468B" w:rsidR="00F17147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380A6DE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98E50E9" w14:textId="4F98F3BE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13C2F8AD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9CACC41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40AB76D" w14:textId="55C8C334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1A2B93F6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4D80329" w14:textId="1150A9D7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3DFDF79D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31112F5" w14:textId="654FE92E" w:rsidR="00F17147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1112170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93C96C3" w14:textId="469A4C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4707ED9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ABF13AA" w14:textId="103A25AC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7F622982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3DF6EBD" w14:textId="7444CF19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DA83514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9093A2D" w14:textId="5CE6484B" w:rsidR="00F17147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2099822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151E0448" w14:textId="4BA4955A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814ED" w:rsidRPr="0003748B" w14:paraId="1998D6C3" w14:textId="77777777" w:rsidTr="005C1838">
        <w:tc>
          <w:tcPr>
            <w:tcW w:w="2659" w:type="dxa"/>
          </w:tcPr>
          <w:p w14:paraId="115A4017" w14:textId="77777777" w:rsidR="004814ED" w:rsidRPr="0003748B" w:rsidRDefault="004814ED" w:rsidP="00FE3F8B">
            <w:pPr>
              <w:pStyle w:val="Heading9"/>
              <w:tabs>
                <w:tab w:val="left" w:pos="252"/>
              </w:tabs>
              <w:ind w:right="-107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ล็อกซเล่ย์ บิซิเนส อินโนเวชั่น จำกัด</w:t>
            </w:r>
          </w:p>
        </w:tc>
        <w:tc>
          <w:tcPr>
            <w:tcW w:w="624" w:type="dxa"/>
            <w:shd w:val="clear" w:color="auto" w:fill="auto"/>
          </w:tcPr>
          <w:p w14:paraId="4E5972DE" w14:textId="624C5217" w:rsidR="004814E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898978C" w14:textId="77777777" w:rsidR="004814ED" w:rsidRPr="0003748B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70FABB16" w14:textId="3D580EDB" w:rsidR="004814E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5DE8240A" w14:textId="77777777" w:rsidR="004814ED" w:rsidRPr="0003748B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DBB86F3" w14:textId="70CBB572" w:rsidR="004814E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0E34E0A9" w14:textId="62110866" w:rsidR="004814ED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D9B78B5" w14:textId="77777777" w:rsidR="004814ED" w:rsidRPr="0003748B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70726BE7" w14:textId="677B0E7E" w:rsidR="004814E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70A266F0" w14:textId="77777777" w:rsidR="004814ED" w:rsidRPr="0003748B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154064B" w14:textId="77777777" w:rsidR="004814ED" w:rsidRPr="0003748B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F821D86" w14:textId="37FC5337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DB372F3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84DA2E0" w14:textId="3C81A889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356E59F8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57E5CD4" w14:textId="60BF7AC2" w:rsidR="004814ED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BBC13C6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94F55D7" w14:textId="6071B7C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39CFAD0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84ED202" w14:textId="7A09FF2C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72DB6566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5CDEF9D" w14:textId="4E4BAD45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  <w:shd w:val="clear" w:color="auto" w:fill="auto"/>
          </w:tcPr>
          <w:p w14:paraId="286E5A17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C82E818" w14:textId="69FDD46B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52" w:type="dxa"/>
            <w:shd w:val="clear" w:color="auto" w:fill="auto"/>
          </w:tcPr>
          <w:p w14:paraId="350E9BFD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0C830664" w14:textId="0AD60F74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</w:tr>
      <w:tr w:rsidR="004814ED" w:rsidRPr="0003748B" w14:paraId="6A1D1847" w14:textId="77777777" w:rsidTr="005C1838">
        <w:tc>
          <w:tcPr>
            <w:tcW w:w="2659" w:type="dxa"/>
          </w:tcPr>
          <w:p w14:paraId="1773C5AB" w14:textId="77777777" w:rsidR="004814ED" w:rsidRPr="0003748B" w:rsidRDefault="004814ED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เพาเวอร์ ซิสเต็มส์ จำกัด</w:t>
            </w:r>
          </w:p>
        </w:tc>
        <w:tc>
          <w:tcPr>
            <w:tcW w:w="624" w:type="dxa"/>
            <w:shd w:val="clear" w:color="auto" w:fill="auto"/>
          </w:tcPr>
          <w:p w14:paraId="4F72E7E5" w14:textId="401EB98F" w:rsidR="004814E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6370D91" w14:textId="77777777" w:rsidR="004814ED" w:rsidRPr="0003748B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9103132" w14:textId="6B6BE81D" w:rsidR="004814E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D3C0382" w14:textId="77777777" w:rsidR="004814ED" w:rsidRPr="0003748B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25F82D9" w14:textId="41281675" w:rsidR="004814E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752B7288" w14:textId="757442C8" w:rsidR="004814ED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ED5B1FC" w14:textId="77777777" w:rsidR="004814ED" w:rsidRPr="0003748B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719DDA7" w14:textId="104FA7E7" w:rsidR="004814E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0658FFA0" w14:textId="4ABC473F" w:rsidR="004814ED" w:rsidRPr="0003748B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F535A32" w14:textId="77777777" w:rsidR="004814ED" w:rsidRPr="0003748B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BB7E510" w14:textId="3D69167A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269" w:type="dxa"/>
            <w:shd w:val="clear" w:color="auto" w:fill="auto"/>
          </w:tcPr>
          <w:p w14:paraId="38DB79CB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6DC3890" w14:textId="7194FCB1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269" w:type="dxa"/>
            <w:shd w:val="clear" w:color="auto" w:fill="auto"/>
          </w:tcPr>
          <w:p w14:paraId="5972C1A8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27C1F9A" w14:textId="5C3C2888" w:rsidR="004814ED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ED51B0F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07BC633" w14:textId="0A521D6B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76F4B66" w14:textId="77777777" w:rsidR="004814ED" w:rsidRPr="0003748B" w:rsidRDefault="004814ED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13AC5CBA" w14:textId="14BDB6DC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269" w:type="dxa"/>
            <w:shd w:val="clear" w:color="auto" w:fill="auto"/>
          </w:tcPr>
          <w:p w14:paraId="566E08C9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653F038" w14:textId="76E8BF20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252" w:type="dxa"/>
            <w:shd w:val="clear" w:color="auto" w:fill="auto"/>
          </w:tcPr>
          <w:p w14:paraId="6D336F14" w14:textId="77777777" w:rsidR="004814ED" w:rsidRPr="0003748B" w:rsidRDefault="004814ED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69395131" w14:textId="454766A1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52" w:type="dxa"/>
            <w:shd w:val="clear" w:color="auto" w:fill="auto"/>
          </w:tcPr>
          <w:p w14:paraId="56ECB99D" w14:textId="77777777" w:rsidR="004814ED" w:rsidRPr="0003748B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52999CB1" w14:textId="28048714" w:rsidR="004814ED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</w:p>
        </w:tc>
      </w:tr>
      <w:tr w:rsidR="00F17147" w:rsidRPr="0003748B" w14:paraId="2A094CBA" w14:textId="77777777" w:rsidTr="005C1838">
        <w:tc>
          <w:tcPr>
            <w:tcW w:w="2659" w:type="dxa"/>
          </w:tcPr>
          <w:p w14:paraId="79393DCC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แอล เอลิเวเตอร์ แอนด์</w:t>
            </w:r>
          </w:p>
        </w:tc>
        <w:tc>
          <w:tcPr>
            <w:tcW w:w="624" w:type="dxa"/>
            <w:shd w:val="clear" w:color="auto" w:fill="auto"/>
          </w:tcPr>
          <w:p w14:paraId="2404AB6E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2315939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1A38DDBD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129F6312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7A860FD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619D8D45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4417537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E3AC76E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00017199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526FBB9E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37D8FB7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2FF35BA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3BCD6AB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E843D81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2386078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7D9B6EF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64BB268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10839D8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339FC2D3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301EAB4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B95B665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9832F53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48BB513A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5280240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AEB2577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F17147" w:rsidRPr="0003748B" w14:paraId="2DE981E1" w14:textId="77777777" w:rsidTr="005C1838">
        <w:tc>
          <w:tcPr>
            <w:tcW w:w="2659" w:type="dxa"/>
          </w:tcPr>
          <w:p w14:paraId="41D15735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   เอ็นจิเนียริ่ง จำกัด</w:t>
            </w:r>
          </w:p>
        </w:tc>
        <w:tc>
          <w:tcPr>
            <w:tcW w:w="624" w:type="dxa"/>
            <w:shd w:val="clear" w:color="auto" w:fill="auto"/>
          </w:tcPr>
          <w:p w14:paraId="170B6BB7" w14:textId="13640B1A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C300EB1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AB07384" w14:textId="05668A37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6E4C7946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6D568F8" w14:textId="7A4BF6ED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712" w:type="dxa"/>
            <w:shd w:val="clear" w:color="auto" w:fill="auto"/>
          </w:tcPr>
          <w:p w14:paraId="4428B35B" w14:textId="77FDEFAF" w:rsidR="00F17147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8758BEA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0857265" w14:textId="51704E4A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712" w:type="dxa"/>
            <w:shd w:val="clear" w:color="auto" w:fill="auto"/>
          </w:tcPr>
          <w:p w14:paraId="1A822CC3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EFC04CB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5509774" w14:textId="1093B279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2FCF2C13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9DA9890" w14:textId="65CB316F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21BA6FB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9E1966B" w14:textId="4C0AFA16" w:rsidR="00F17147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E54594A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4F26498" w14:textId="14294675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209E6AC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60E32AF3" w14:textId="5606E97C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05F39DA6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DF395F6" w14:textId="2050AFBF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34CCE219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330AA9EE" w14:textId="6F6AB6F6" w:rsidR="00F17147" w:rsidRPr="0003748B" w:rsidRDefault="00382066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B25E8ED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3865A14B" w14:textId="38A65D60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</w:tr>
      <w:tr w:rsidR="00F17147" w:rsidRPr="0003748B" w14:paraId="32360BDE" w14:textId="77777777" w:rsidTr="005C1838">
        <w:tc>
          <w:tcPr>
            <w:tcW w:w="2659" w:type="dxa"/>
          </w:tcPr>
          <w:p w14:paraId="72286116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เอ็นจิเนียริ่ง จำกัด</w:t>
            </w:r>
          </w:p>
        </w:tc>
        <w:tc>
          <w:tcPr>
            <w:tcW w:w="624" w:type="dxa"/>
            <w:shd w:val="clear" w:color="auto" w:fill="auto"/>
          </w:tcPr>
          <w:p w14:paraId="12218CB8" w14:textId="6887614F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C202EE9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69B45FBB" w14:textId="241E8FC2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7C986E3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9489945" w14:textId="4644915A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112CA7A3" w14:textId="6FB81BEB" w:rsidR="00F17147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927DB33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9111C35" w14:textId="55AA1854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7073C749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4B137E7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DBA607A" w14:textId="7B5938E7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3213EDB5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192F3DF" w14:textId="0D8FC57E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3DA297EA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1AAC70C" w14:textId="2F97725A" w:rsidR="00F17147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FA2E570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748B782" w14:textId="17C85699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BB4A415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3C0799C3" w14:textId="2FE98765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0AA2A968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D49ACE9" w14:textId="59191C57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2E7B2DFA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469FA6AA" w14:textId="69460339" w:rsidR="00F17147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5C98F3D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5088FBF0" w14:textId="1E22D11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03748B" w14:paraId="7E02E26F" w14:textId="77777777" w:rsidTr="005C1838">
        <w:tc>
          <w:tcPr>
            <w:tcW w:w="2659" w:type="dxa"/>
          </w:tcPr>
          <w:p w14:paraId="5E7209C8" w14:textId="77777777" w:rsidR="00F17147" w:rsidRPr="0003748B" w:rsidRDefault="00F17147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ล็อกซเล่ย์ ซิสเต็ม อินทิเกรเตอร์</w:t>
            </w:r>
          </w:p>
        </w:tc>
        <w:tc>
          <w:tcPr>
            <w:tcW w:w="624" w:type="dxa"/>
            <w:shd w:val="clear" w:color="auto" w:fill="auto"/>
          </w:tcPr>
          <w:p w14:paraId="57EE1818" w14:textId="77777777" w:rsidR="00F17147" w:rsidRPr="0003748B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1F33C6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1C1211B7" w14:textId="77777777" w:rsidR="00F17147" w:rsidRPr="0003748B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C3E6AB3" w14:textId="77777777" w:rsidR="00F17147" w:rsidRPr="0003748B" w:rsidRDefault="00F17147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01905156" w14:textId="77777777" w:rsidR="00F17147" w:rsidRPr="0003748B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88D10E8" w14:textId="77777777" w:rsidR="00F17147" w:rsidRPr="0003748B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6CE64C1" w14:textId="77777777" w:rsidR="00F17147" w:rsidRPr="0003748B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6FC2899" w14:textId="77777777" w:rsidR="00F17147" w:rsidRPr="0003748B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2AE6E24" w14:textId="77777777" w:rsidR="00F17147" w:rsidRPr="0003748B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8C43EE2" w14:textId="77777777" w:rsidR="00F17147" w:rsidRPr="0003748B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BAD3BD9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FDD9BD9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3B08728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63DF3A1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71B8491E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5D9F7BD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601E09B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1127712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C6EC26E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025EE73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A39683F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7613B1D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825958A" w14:textId="082BCFAF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4E685FB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5AAEC686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F17147" w:rsidRPr="0003748B" w14:paraId="7F250DF4" w14:textId="77777777" w:rsidTr="005C1838">
        <w:trPr>
          <w:trHeight w:val="64"/>
        </w:trPr>
        <w:tc>
          <w:tcPr>
            <w:tcW w:w="2659" w:type="dxa"/>
          </w:tcPr>
          <w:p w14:paraId="4FB5C1C5" w14:textId="77777777" w:rsidR="00F17147" w:rsidRPr="0003748B" w:rsidRDefault="00F17147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จำกัด</w:t>
            </w:r>
            <w:r w:rsidRPr="0003748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24" w:type="dxa"/>
            <w:shd w:val="clear" w:color="auto" w:fill="auto"/>
          </w:tcPr>
          <w:p w14:paraId="0AD78FBE" w14:textId="575C008D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B21217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6C6CBA52" w14:textId="1F25DDCA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2234BDF3" w14:textId="77777777" w:rsidR="00F17147" w:rsidRPr="0003748B" w:rsidRDefault="00F17147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5C67C4F4" w14:textId="7068C7D8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13FBAEE4" w14:textId="17E523B8" w:rsidR="00F17147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9712A09" w14:textId="77777777" w:rsidR="00F17147" w:rsidRPr="0003748B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45666081" w14:textId="49EDBE06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40</w:t>
            </w:r>
          </w:p>
        </w:tc>
        <w:tc>
          <w:tcPr>
            <w:tcW w:w="712" w:type="dxa"/>
            <w:shd w:val="clear" w:color="auto" w:fill="auto"/>
          </w:tcPr>
          <w:p w14:paraId="0391086A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DFC6BEC" w14:textId="77777777" w:rsidR="00F17147" w:rsidRPr="0003748B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7C53D64" w14:textId="4F8A5C50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108</w:t>
            </w:r>
          </w:p>
        </w:tc>
        <w:tc>
          <w:tcPr>
            <w:tcW w:w="269" w:type="dxa"/>
            <w:shd w:val="clear" w:color="auto" w:fill="auto"/>
          </w:tcPr>
          <w:p w14:paraId="34D0D429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A67F087" w14:textId="0BA24F87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69" w:type="dxa"/>
            <w:shd w:val="clear" w:color="auto" w:fill="auto"/>
          </w:tcPr>
          <w:p w14:paraId="10833766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4F0FB0E" w14:textId="453BA8BE" w:rsidR="00F17147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BDC07FF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32BBF84" w14:textId="0FCF5635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05F0ACA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92DA712" w14:textId="5F3438D9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108</w:t>
            </w:r>
          </w:p>
        </w:tc>
        <w:tc>
          <w:tcPr>
            <w:tcW w:w="269" w:type="dxa"/>
            <w:shd w:val="clear" w:color="auto" w:fill="auto"/>
          </w:tcPr>
          <w:p w14:paraId="476F4684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2F10A2D" w14:textId="3D89D5F6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52" w:type="dxa"/>
            <w:shd w:val="clear" w:color="auto" w:fill="auto"/>
          </w:tcPr>
          <w:p w14:paraId="44201A1E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E96CC77" w14:textId="49B796C8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1A2EA35C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0A3DC7C2" w14:textId="4FBF0A2F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</w:p>
        </w:tc>
      </w:tr>
      <w:tr w:rsidR="00F17147" w:rsidRPr="0003748B" w14:paraId="789FCD9A" w14:textId="77777777" w:rsidTr="005C1838">
        <w:tc>
          <w:tcPr>
            <w:tcW w:w="2659" w:type="dxa"/>
          </w:tcPr>
          <w:p w14:paraId="4B95377C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รักษาความปลอดภัย เอเอสเอ็ม</w:t>
            </w:r>
          </w:p>
        </w:tc>
        <w:tc>
          <w:tcPr>
            <w:tcW w:w="624" w:type="dxa"/>
            <w:shd w:val="clear" w:color="auto" w:fill="auto"/>
          </w:tcPr>
          <w:p w14:paraId="367E74FA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5A67FF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23547EED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7B96030A" w14:textId="77777777" w:rsidR="00F17147" w:rsidRPr="0003748B" w:rsidRDefault="00F17147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44FF98A2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1C8F5E63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324C625" w14:textId="77777777" w:rsidR="00F17147" w:rsidRPr="0003748B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74D24C89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42CF0E78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C6ADE3F" w14:textId="77777777" w:rsidR="00F17147" w:rsidRPr="0003748B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ADCE9C2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8008D46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8386914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7241C60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F616F3C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7F51AE6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115DC0C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EA780D2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B059E34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1930749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08B3F8D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291201BB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2D92000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EAD7B43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05E9C51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F17147" w:rsidRPr="0003748B" w14:paraId="6A6ACE93" w14:textId="77777777" w:rsidTr="005C1838">
        <w:tc>
          <w:tcPr>
            <w:tcW w:w="2659" w:type="dxa"/>
          </w:tcPr>
          <w:p w14:paraId="259F88A7" w14:textId="77777777" w:rsidR="00F17147" w:rsidRPr="0003748B" w:rsidRDefault="00F17147" w:rsidP="00FE3F8B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 xml:space="preserve">    แมเนจเมนท์ จำกัด </w:t>
            </w:r>
          </w:p>
        </w:tc>
        <w:tc>
          <w:tcPr>
            <w:tcW w:w="624" w:type="dxa"/>
            <w:shd w:val="clear" w:color="auto" w:fill="auto"/>
          </w:tcPr>
          <w:p w14:paraId="744A444F" w14:textId="40640561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02B7C24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7F464B37" w14:textId="1D034601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6C06A87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EC38619" w14:textId="5CD39E93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0DFC4ABF" w14:textId="7AED9C6B" w:rsidR="00F17147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2CC36D0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F5F9099" w14:textId="664A17F5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603AF88D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15E1130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0C641B8" w14:textId="42ACDC05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  <w:shd w:val="clear" w:color="auto" w:fill="auto"/>
          </w:tcPr>
          <w:p w14:paraId="70D3FD2B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FA445D9" w14:textId="0FF70F73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  <w:shd w:val="clear" w:color="auto" w:fill="auto"/>
          </w:tcPr>
          <w:p w14:paraId="2C18469D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A59B207" w14:textId="2D09251E" w:rsidR="00F17147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E0F8AD7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54E1AD8" w14:textId="29EF7E99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068A7E9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9FE6E83" w14:textId="0530B84A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  <w:shd w:val="clear" w:color="auto" w:fill="auto"/>
          </w:tcPr>
          <w:p w14:paraId="70E25B66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6D940A8" w14:textId="50689759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52" w:type="dxa"/>
            <w:shd w:val="clear" w:color="auto" w:fill="auto"/>
          </w:tcPr>
          <w:p w14:paraId="47923663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F3D4722" w14:textId="5B4BB5D8" w:rsidR="00F17147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CDED504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0B9EE95A" w14:textId="266B303F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03748B" w14:paraId="192C69D9" w14:textId="77777777" w:rsidTr="005C1838">
        <w:tc>
          <w:tcPr>
            <w:tcW w:w="2659" w:type="dxa"/>
          </w:tcPr>
          <w:p w14:paraId="170EA857" w14:textId="2E7B18AF" w:rsidR="00F17147" w:rsidRPr="0003748B" w:rsidRDefault="00F17147" w:rsidP="00FE3F8B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เดอะ ฟู้ดซอร์ส จำกัด</w:t>
            </w:r>
          </w:p>
        </w:tc>
        <w:tc>
          <w:tcPr>
            <w:tcW w:w="624" w:type="dxa"/>
            <w:shd w:val="clear" w:color="auto" w:fill="auto"/>
          </w:tcPr>
          <w:p w14:paraId="285CBCEA" w14:textId="0CA7F0A9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8C83667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3DBB549" w14:textId="52F3F0F1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1EC656E9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3A00F49F" w14:textId="065630E2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51B558A5" w14:textId="6947D6DB" w:rsidR="00F17147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5168676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C313283" w14:textId="4ED4E644" w:rsidR="00F1714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466B96AB" w14:textId="2F5F67E8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87FF81D" w14:textId="77777777" w:rsidR="00F17147" w:rsidRPr="0003748B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05E29C8" w14:textId="0BD31416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4775AECE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8BFE3D0" w14:textId="58083E21" w:rsidR="00F1714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44936746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65EDB18F" w14:textId="47C69AFD" w:rsidR="00F17147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AC19F93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113C86F" w14:textId="0118CF10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EFD11BC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D9E10BF" w14:textId="0DBBA465" w:rsidR="00F17147" w:rsidRPr="0003748B" w:rsidRDefault="00AD321B" w:rsidP="00FE3F8B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53F532BF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0A8AE8B" w14:textId="425045CF" w:rsidR="00F17147" w:rsidRPr="0003748B" w:rsidRDefault="00F17147" w:rsidP="00FE3F8B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ab/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ab/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52" w:type="dxa"/>
            <w:shd w:val="clear" w:color="auto" w:fill="auto"/>
          </w:tcPr>
          <w:p w14:paraId="623CC636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08CFCE7" w14:textId="61F1A5E0" w:rsidR="00F17147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BCF15D0" w14:textId="77777777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6284BBFB" w14:textId="34DEA330" w:rsidR="00F17147" w:rsidRPr="0003748B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DF77A7" w:rsidRPr="0003748B" w14:paraId="6B1D87A8" w14:textId="77777777" w:rsidTr="00F17F33">
        <w:tc>
          <w:tcPr>
            <w:tcW w:w="2659" w:type="dxa"/>
          </w:tcPr>
          <w:p w14:paraId="72A4020C" w14:textId="77777777" w:rsidR="00DF77A7" w:rsidRPr="0003748B" w:rsidRDefault="00DF77A7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แอลบี อีวี จำกัด</w:t>
            </w:r>
          </w:p>
        </w:tc>
        <w:tc>
          <w:tcPr>
            <w:tcW w:w="624" w:type="dxa"/>
            <w:shd w:val="clear" w:color="auto" w:fill="auto"/>
          </w:tcPr>
          <w:p w14:paraId="18EF6825" w14:textId="37CC7224" w:rsidR="00DF77A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37B0891" w14:textId="77777777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12047433" w14:textId="33663BBB" w:rsidR="00DF77A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FEA93FB" w14:textId="77777777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753BDAA6" w14:textId="4E7C655F" w:rsidR="00DF77A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144003AD" w14:textId="352FA6CB" w:rsidR="00DF77A7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6D9B094" w14:textId="77777777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18580877" w14:textId="49356798" w:rsidR="00DF77A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044989E3" w14:textId="77777777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43B75FA" w14:textId="77777777" w:rsidR="00DF77A7" w:rsidRPr="0003748B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4829A740" w14:textId="00BFFA0F" w:rsidR="00DF77A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01021B45" w14:textId="77777777" w:rsidR="00DF77A7" w:rsidRPr="0003748B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8DCD173" w14:textId="7E4ADB9D" w:rsidR="00DF77A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5A5C0923" w14:textId="77777777" w:rsidR="00DF77A7" w:rsidRPr="0003748B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7D75949" w14:textId="7A1DE38C" w:rsidR="00DF77A7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B8909A1" w14:textId="77777777" w:rsidR="00DF77A7" w:rsidRPr="0003748B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343439A" w14:textId="77777777" w:rsidR="00DF77A7" w:rsidRPr="0003748B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68523D2" w14:textId="77777777" w:rsidR="00DF77A7" w:rsidRPr="0003748B" w:rsidRDefault="00DF77A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0CBBDD99" w14:textId="357DCC76" w:rsidR="00DF77A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1E30F3CD" w14:textId="77777777" w:rsidR="00DF77A7" w:rsidRPr="0003748B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705C24F" w14:textId="100A2E5A" w:rsidR="00DF77A7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  <w:shd w:val="clear" w:color="auto" w:fill="auto"/>
          </w:tcPr>
          <w:p w14:paraId="12FC2B71" w14:textId="77777777" w:rsidR="00DF77A7" w:rsidRPr="0003748B" w:rsidRDefault="00DF77A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6F1B4040" w14:textId="117305EF" w:rsidR="00DF77A7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37CCBEB" w14:textId="77777777" w:rsidR="00DF77A7" w:rsidRPr="0003748B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65A7A2CD" w14:textId="77777777" w:rsidR="00DF77A7" w:rsidRPr="0003748B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AF120F" w:rsidRPr="0003748B" w14:paraId="211FBB48" w14:textId="77777777" w:rsidTr="00F17F33">
        <w:tc>
          <w:tcPr>
            <w:tcW w:w="2659" w:type="dxa"/>
          </w:tcPr>
          <w:p w14:paraId="7CB35659" w14:textId="77777777" w:rsidR="00AF120F" w:rsidRPr="0003748B" w:rsidRDefault="00AF120F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24" w:type="dxa"/>
            <w:shd w:val="clear" w:color="auto" w:fill="auto"/>
          </w:tcPr>
          <w:p w14:paraId="07049E34" w14:textId="77777777" w:rsidR="00AF120F" w:rsidRPr="0003748B" w:rsidRDefault="00AF12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35ECC2" w14:textId="77777777" w:rsidR="00AF120F" w:rsidRPr="0003748B" w:rsidRDefault="00AF12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AC8AD56" w14:textId="77777777" w:rsidR="00AF120F" w:rsidRPr="0003748B" w:rsidRDefault="00AF12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0FAE9470" w14:textId="77777777" w:rsidR="00AF120F" w:rsidRPr="0003748B" w:rsidRDefault="00AF12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37813826" w14:textId="77777777" w:rsidR="00AF120F" w:rsidRPr="0003748B" w:rsidRDefault="00AF12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7353CAC4" w14:textId="77777777" w:rsidR="00AF120F" w:rsidRPr="0003748B" w:rsidRDefault="00AF12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096AD8C" w14:textId="77777777" w:rsidR="00AF120F" w:rsidRPr="0003748B" w:rsidRDefault="00AF12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5F8CC6DF" w14:textId="77777777" w:rsidR="00AF120F" w:rsidRPr="0003748B" w:rsidRDefault="00AF12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36B65252" w14:textId="77777777" w:rsidR="00AF120F" w:rsidRPr="0003748B" w:rsidRDefault="00AF12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0B80F08E" w14:textId="77777777" w:rsidR="00AF120F" w:rsidRPr="0003748B" w:rsidRDefault="00AF12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6C99261D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A581F05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1AADFA7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352E589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E3C6069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D4B52FF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DBBC99F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8328917" w14:textId="77777777" w:rsidR="00AF120F" w:rsidRPr="0003748B" w:rsidRDefault="00AF120F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55C21743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203525D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47B7847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2FC20201" w14:textId="77777777" w:rsidR="00AF120F" w:rsidRPr="0003748B" w:rsidRDefault="00AF120F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40D39B68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0FDC3B8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24A22A3" w14:textId="77777777" w:rsidR="00AF120F" w:rsidRPr="0003748B" w:rsidRDefault="00AF120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7B3E1E" w:rsidRPr="0003748B" w14:paraId="6BB1069D" w14:textId="77777777" w:rsidTr="005C1838">
        <w:tc>
          <w:tcPr>
            <w:tcW w:w="2659" w:type="dxa"/>
          </w:tcPr>
          <w:p w14:paraId="542FF254" w14:textId="4065107F" w:rsidR="00DF77A7" w:rsidRPr="0003748B" w:rsidRDefault="00DF77A7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0036A145" w14:textId="77777777" w:rsidR="00DF77A7" w:rsidRPr="0003748B" w:rsidRDefault="00DF77A7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14:paraId="7A053BA1" w14:textId="62CC56EF" w:rsidR="00353651" w:rsidRPr="0003748B" w:rsidRDefault="00353651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748B">
              <w:rPr>
                <w:rFonts w:ascii="Angsana New" w:hAnsi="Angsana New" w:cs="Angsana New" w:hint="cs"/>
                <w:sz w:val="22"/>
                <w:szCs w:val="22"/>
                <w:cs/>
              </w:rPr>
              <w:lastRenderedPageBreak/>
              <w:t>บริษัท ล็อกซเล่ย์ พร็อพเพอร์ตี้</w:t>
            </w:r>
          </w:p>
        </w:tc>
        <w:tc>
          <w:tcPr>
            <w:tcW w:w="624" w:type="dxa"/>
            <w:shd w:val="clear" w:color="auto" w:fill="auto"/>
          </w:tcPr>
          <w:p w14:paraId="35CD7B9C" w14:textId="77777777" w:rsidR="00353651" w:rsidRPr="0003748B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0BEDB5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0FAB1106" w14:textId="77777777" w:rsidR="00353651" w:rsidRPr="0003748B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0B8C59C" w14:textId="77777777" w:rsidR="00353651" w:rsidRPr="0003748B" w:rsidRDefault="00353651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3B81AE84" w14:textId="77777777" w:rsidR="00353651" w:rsidRPr="0003748B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910C44F" w14:textId="77777777" w:rsidR="00353651" w:rsidRPr="0003748B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347FA0C" w14:textId="77777777" w:rsidR="00353651" w:rsidRPr="0003748B" w:rsidRDefault="00353651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4B504ED6" w14:textId="77777777" w:rsidR="00353651" w:rsidRPr="0003748B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62ED5596" w14:textId="77777777" w:rsidR="00353651" w:rsidRPr="0003748B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5F94045" w14:textId="77777777" w:rsidR="00353651" w:rsidRPr="0003748B" w:rsidRDefault="00353651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6237CAC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A7291A7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84A6BDD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A18DFF8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754E909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F7CE419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5476728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F4D155D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B397496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63A9C98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1966807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221DB91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7F10970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503FDA1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1525F191" w14:textId="77777777" w:rsidR="00353651" w:rsidRPr="0003748B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7F2DFB" w:rsidRPr="0003748B" w14:paraId="6F0AE18A" w14:textId="77777777" w:rsidTr="005C1838">
        <w:tc>
          <w:tcPr>
            <w:tcW w:w="2659" w:type="dxa"/>
          </w:tcPr>
          <w:p w14:paraId="0157A50F" w14:textId="77777777" w:rsidR="007F2DFB" w:rsidRPr="0003748B" w:rsidRDefault="007F2DFB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   ดีเวลลอปเม้นท์ จำกัด</w:t>
            </w:r>
          </w:p>
        </w:tc>
        <w:tc>
          <w:tcPr>
            <w:tcW w:w="624" w:type="dxa"/>
            <w:shd w:val="clear" w:color="auto" w:fill="auto"/>
          </w:tcPr>
          <w:p w14:paraId="1A63D2D8" w14:textId="6307FE13" w:rsidR="007F2DF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029C6A43" w14:textId="77777777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5A53763" w14:textId="720EF4E9" w:rsidR="007F2DF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93</w:t>
            </w:r>
          </w:p>
        </w:tc>
        <w:tc>
          <w:tcPr>
            <w:tcW w:w="269" w:type="dxa"/>
            <w:shd w:val="clear" w:color="auto" w:fill="auto"/>
          </w:tcPr>
          <w:p w14:paraId="6E4AA526" w14:textId="77777777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40AE833D" w14:textId="46F83D25" w:rsidR="007F2DF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350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01ED8C50" w14:textId="6F7CED00" w:rsidR="007F2DFB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12C81AD" w14:textId="77777777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3778E8E" w14:textId="2C8733E6" w:rsidR="007F2DF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350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4CA4E415" w14:textId="6320EF6B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CCED544" w14:textId="77777777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5D87129" w14:textId="61FFB49B" w:rsidR="007F2DFB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355</w:t>
            </w:r>
          </w:p>
        </w:tc>
        <w:tc>
          <w:tcPr>
            <w:tcW w:w="269" w:type="dxa"/>
            <w:shd w:val="clear" w:color="auto" w:fill="auto"/>
          </w:tcPr>
          <w:p w14:paraId="6B7A1B9E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682618D" w14:textId="71CE162A" w:rsidR="007F2DFB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355</w:t>
            </w:r>
          </w:p>
        </w:tc>
        <w:tc>
          <w:tcPr>
            <w:tcW w:w="269" w:type="dxa"/>
            <w:shd w:val="clear" w:color="auto" w:fill="auto"/>
          </w:tcPr>
          <w:p w14:paraId="12E54075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FE680FF" w14:textId="56CFFA59" w:rsidR="007F2DFB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8EFB531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F06EAB3" w14:textId="12A98EDB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7669CF6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6A04B3A" w14:textId="69ED90EC" w:rsidR="007F2DF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355</w:t>
            </w:r>
          </w:p>
        </w:tc>
        <w:tc>
          <w:tcPr>
            <w:tcW w:w="269" w:type="dxa"/>
            <w:shd w:val="clear" w:color="auto" w:fill="auto"/>
          </w:tcPr>
          <w:p w14:paraId="7E72E34E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88735A1" w14:textId="020F2BC8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ab/>
            </w:r>
            <w:r w:rsidR="00AD321B" w:rsidRPr="00AD321B">
              <w:rPr>
                <w:rFonts w:ascii="Angsana New" w:hAnsi="Angsana New" w:hint="cs"/>
                <w:sz w:val="22"/>
                <w:szCs w:val="22"/>
              </w:rPr>
              <w:t>355</w:t>
            </w:r>
          </w:p>
        </w:tc>
        <w:tc>
          <w:tcPr>
            <w:tcW w:w="252" w:type="dxa"/>
            <w:shd w:val="clear" w:color="auto" w:fill="auto"/>
          </w:tcPr>
          <w:p w14:paraId="16211292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DD21D8B" w14:textId="3BF96F2A" w:rsidR="007F2DFB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9</w:t>
            </w:r>
          </w:p>
        </w:tc>
        <w:tc>
          <w:tcPr>
            <w:tcW w:w="252" w:type="dxa"/>
            <w:shd w:val="clear" w:color="auto" w:fill="auto"/>
          </w:tcPr>
          <w:p w14:paraId="50C4214E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0F3E95F0" w14:textId="5922B3AC" w:rsidR="007F2DFB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</w:tr>
      <w:tr w:rsidR="00AF120F" w:rsidRPr="0003748B" w14:paraId="014B32DD" w14:textId="77777777" w:rsidTr="00F012E1">
        <w:trPr>
          <w:trHeight w:val="280"/>
        </w:trPr>
        <w:tc>
          <w:tcPr>
            <w:tcW w:w="2659" w:type="dxa"/>
          </w:tcPr>
          <w:p w14:paraId="754449A7" w14:textId="77777777" w:rsidR="00AF120F" w:rsidRPr="0003748B" w:rsidRDefault="00AF120F" w:rsidP="00F012E1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ออบิท จำกัด (มหาชน)</w:t>
            </w:r>
          </w:p>
        </w:tc>
        <w:tc>
          <w:tcPr>
            <w:tcW w:w="624" w:type="dxa"/>
            <w:shd w:val="clear" w:color="auto" w:fill="auto"/>
          </w:tcPr>
          <w:p w14:paraId="57CA81FB" w14:textId="27AC1E4C" w:rsidR="00AF120F" w:rsidRPr="0003748B" w:rsidRDefault="00AD321B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0EE94CD5" w14:textId="77777777" w:rsidR="00AF120F" w:rsidRPr="0003748B" w:rsidRDefault="00AF120F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27354845" w14:textId="5A466A1A" w:rsidR="00AF120F" w:rsidRPr="0003748B" w:rsidRDefault="00AF120F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ab/>
            </w:r>
            <w:r w:rsidR="00AD321B"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2223E15" w14:textId="77777777" w:rsidR="00AF120F" w:rsidRPr="0003748B" w:rsidRDefault="00AF120F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6B47C41" w14:textId="328BE281" w:rsidR="00AF120F" w:rsidRPr="0003748B" w:rsidRDefault="00AD321B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12" w:type="dxa"/>
            <w:shd w:val="clear" w:color="auto" w:fill="auto"/>
          </w:tcPr>
          <w:p w14:paraId="450F8E2C" w14:textId="77777777" w:rsidR="00AF120F" w:rsidRPr="0003748B" w:rsidRDefault="00AF120F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0CE0F8C" w14:textId="77777777" w:rsidR="00AF120F" w:rsidRPr="0003748B" w:rsidRDefault="00AF120F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7C370E00" w14:textId="4EEB039E" w:rsidR="00AF120F" w:rsidRPr="0003748B" w:rsidRDefault="00AD321B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45</w:t>
            </w:r>
          </w:p>
        </w:tc>
        <w:tc>
          <w:tcPr>
            <w:tcW w:w="712" w:type="dxa"/>
            <w:shd w:val="clear" w:color="auto" w:fill="auto"/>
          </w:tcPr>
          <w:p w14:paraId="67211347" w14:textId="77777777" w:rsidR="00AF120F" w:rsidRPr="0003748B" w:rsidRDefault="00AF120F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AED8B24" w14:textId="77777777" w:rsidR="00AF120F" w:rsidRPr="0003748B" w:rsidRDefault="00AF120F" w:rsidP="00F0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05FFEA0E" w14:textId="53713FC3" w:rsidR="00AF120F" w:rsidRPr="0003748B" w:rsidRDefault="00AD321B" w:rsidP="00F012E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110</w:t>
            </w:r>
          </w:p>
        </w:tc>
        <w:tc>
          <w:tcPr>
            <w:tcW w:w="269" w:type="dxa"/>
            <w:shd w:val="clear" w:color="auto" w:fill="auto"/>
          </w:tcPr>
          <w:p w14:paraId="45C2C5DF" w14:textId="77777777" w:rsidR="00AF120F" w:rsidRPr="0003748B" w:rsidRDefault="00AF120F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C2DCAFC" w14:textId="591E5F28" w:rsidR="00AF120F" w:rsidRPr="0003748B" w:rsidRDefault="00AD321B" w:rsidP="00F012E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110</w:t>
            </w:r>
          </w:p>
        </w:tc>
        <w:tc>
          <w:tcPr>
            <w:tcW w:w="269" w:type="dxa"/>
            <w:shd w:val="clear" w:color="auto" w:fill="auto"/>
          </w:tcPr>
          <w:p w14:paraId="63D1109E" w14:textId="77777777" w:rsidR="00AF120F" w:rsidRPr="0003748B" w:rsidRDefault="00AF120F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6776CE4" w14:textId="624FC639" w:rsidR="00AF120F" w:rsidRPr="0003748B" w:rsidRDefault="00AF120F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E994B76" w14:textId="77777777" w:rsidR="00AF120F" w:rsidRPr="0003748B" w:rsidRDefault="00AF120F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9F09F2C" w14:textId="63A0236E" w:rsidR="00AF120F" w:rsidRPr="0003748B" w:rsidRDefault="00AF120F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F172265" w14:textId="77777777" w:rsidR="00AF120F" w:rsidRPr="0003748B" w:rsidRDefault="00AF120F" w:rsidP="00F012E1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058F3424" w14:textId="63E92DC2" w:rsidR="00AF120F" w:rsidRPr="0003748B" w:rsidRDefault="00AD321B" w:rsidP="00F012E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61D00C70" w14:textId="77777777" w:rsidR="00AF120F" w:rsidRPr="0003748B" w:rsidRDefault="00AF120F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57A09D8" w14:textId="5E893C02" w:rsidR="00AF120F" w:rsidRPr="0003748B" w:rsidRDefault="00AD321B" w:rsidP="00F012E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  <w:shd w:val="clear" w:color="auto" w:fill="auto"/>
          </w:tcPr>
          <w:p w14:paraId="35D85F30" w14:textId="77777777" w:rsidR="00AF120F" w:rsidRPr="0003748B" w:rsidRDefault="00AF120F" w:rsidP="00F012E1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48C8855C" w14:textId="77777777" w:rsidR="00AF120F" w:rsidRPr="0003748B" w:rsidRDefault="00AF120F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FB0FADB" w14:textId="77777777" w:rsidR="00AF120F" w:rsidRPr="0003748B" w:rsidRDefault="00AF120F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539474A1" w14:textId="77777777" w:rsidR="00AF120F" w:rsidRPr="0003748B" w:rsidRDefault="00AF120F" w:rsidP="00F012E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7F2DFB" w:rsidRPr="0003748B" w14:paraId="76C1D080" w14:textId="77777777" w:rsidTr="005C1838">
        <w:tc>
          <w:tcPr>
            <w:tcW w:w="2659" w:type="dxa"/>
          </w:tcPr>
          <w:p w14:paraId="004A794D" w14:textId="77777777" w:rsidR="007F2DFB" w:rsidRPr="0003748B" w:rsidRDefault="007F2DFB" w:rsidP="00FE3F8B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ไวร์เลส จำกัด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(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มหาชน)</w:t>
            </w:r>
          </w:p>
        </w:tc>
        <w:tc>
          <w:tcPr>
            <w:tcW w:w="624" w:type="dxa"/>
            <w:shd w:val="clear" w:color="auto" w:fill="auto"/>
          </w:tcPr>
          <w:p w14:paraId="441C2E41" w14:textId="22C8AC8B" w:rsidR="007F2DF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08273EB2" w14:textId="77777777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649CF4AD" w14:textId="3C9EA5FD" w:rsidR="007F2DF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69" w:type="dxa"/>
            <w:shd w:val="clear" w:color="auto" w:fill="auto"/>
          </w:tcPr>
          <w:p w14:paraId="74636BA8" w14:textId="77777777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52611EE" w14:textId="5A227068" w:rsidR="007F2DF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275</w:t>
            </w:r>
          </w:p>
        </w:tc>
        <w:tc>
          <w:tcPr>
            <w:tcW w:w="712" w:type="dxa"/>
            <w:shd w:val="clear" w:color="auto" w:fill="auto"/>
          </w:tcPr>
          <w:p w14:paraId="408AA1B7" w14:textId="00288235" w:rsidR="007F2DFB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16AC38C" w14:textId="77777777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17DC9213" w14:textId="732D9492" w:rsidR="007F2DF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275</w:t>
            </w:r>
          </w:p>
        </w:tc>
        <w:tc>
          <w:tcPr>
            <w:tcW w:w="712" w:type="dxa"/>
            <w:shd w:val="clear" w:color="auto" w:fill="auto"/>
          </w:tcPr>
          <w:p w14:paraId="03DCAFEF" w14:textId="116C0D6E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44560CCF" w14:textId="77777777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43648C0" w14:textId="0E08B8CE" w:rsidR="007F2DFB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</w:p>
        </w:tc>
        <w:tc>
          <w:tcPr>
            <w:tcW w:w="269" w:type="dxa"/>
            <w:shd w:val="clear" w:color="auto" w:fill="auto"/>
          </w:tcPr>
          <w:p w14:paraId="2191C8A4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0CAFBB7" w14:textId="6703DA7A" w:rsidR="007F2DFB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</w:p>
        </w:tc>
        <w:tc>
          <w:tcPr>
            <w:tcW w:w="269" w:type="dxa"/>
            <w:shd w:val="clear" w:color="auto" w:fill="auto"/>
          </w:tcPr>
          <w:p w14:paraId="362787E7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5957C77" w14:textId="3D26AFE3" w:rsidR="007F2DFB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2D4A902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364B260" w14:textId="37C011EC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91C086F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37C51F5" w14:textId="58F1A82F" w:rsidR="007F2DFB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360F05B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8F1B06B" w14:textId="640A0692" w:rsidR="007F2DFB" w:rsidRPr="0003748B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B09DF25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4C28C65" w14:textId="3497DA81" w:rsidR="007F2DFB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690E591" w14:textId="77777777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5FC3D4A6" w14:textId="055F7BB6" w:rsidR="007F2DFB" w:rsidRPr="0003748B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03748B" w14:paraId="40B89046" w14:textId="77777777" w:rsidTr="005C1838">
        <w:tc>
          <w:tcPr>
            <w:tcW w:w="2659" w:type="dxa"/>
          </w:tcPr>
          <w:p w14:paraId="0468A36F" w14:textId="77777777" w:rsidR="004266A1" w:rsidRPr="0003748B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กรีน เนเจอรัล โปรดักส์ จำกัด</w:t>
            </w:r>
          </w:p>
        </w:tc>
        <w:tc>
          <w:tcPr>
            <w:tcW w:w="624" w:type="dxa"/>
            <w:shd w:val="clear" w:color="auto" w:fill="auto"/>
          </w:tcPr>
          <w:p w14:paraId="3D528036" w14:textId="59713579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10D7BE0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1D55F534" w14:textId="67F72CAD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ab/>
            </w:r>
            <w:r w:rsidR="00AD321B" w:rsidRPr="00AD321B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69" w:type="dxa"/>
            <w:shd w:val="clear" w:color="auto" w:fill="auto"/>
          </w:tcPr>
          <w:p w14:paraId="05AC818B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5F26712" w14:textId="71791B34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712" w:type="dxa"/>
            <w:shd w:val="clear" w:color="auto" w:fill="auto"/>
          </w:tcPr>
          <w:p w14:paraId="7F68F281" w14:textId="2A27EC2E" w:rsidR="004266A1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82C3E50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545F8237" w14:textId="2B5E3825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712" w:type="dxa"/>
            <w:shd w:val="clear" w:color="auto" w:fill="auto"/>
          </w:tcPr>
          <w:p w14:paraId="6F135B42" w14:textId="6710B6BF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4A0E6AA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BBDF2FB" w14:textId="501E8174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011F5E41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B6F99A3" w14:textId="219E1EA3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7365DAA1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58144B8" w14:textId="6144978C" w:rsidR="004266A1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B360A34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332520C" w14:textId="2AE9A182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C82523B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E9959ED" w14:textId="01053F91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5C1BD7A6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32CF391" w14:textId="4105B148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52" w:type="dxa"/>
            <w:shd w:val="clear" w:color="auto" w:fill="auto"/>
          </w:tcPr>
          <w:p w14:paraId="5E88C99B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0AB2789" w14:textId="05C4CBA7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01187FA6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3E5C4B8" w14:textId="351A4E00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</w:tr>
      <w:tr w:rsidR="004266A1" w:rsidRPr="0003748B" w14:paraId="6BA93CAA" w14:textId="77777777" w:rsidTr="005C1838">
        <w:tc>
          <w:tcPr>
            <w:tcW w:w="2659" w:type="dxa"/>
          </w:tcPr>
          <w:p w14:paraId="6160A803" w14:textId="79D30A36" w:rsidR="004266A1" w:rsidRPr="0003748B" w:rsidRDefault="004266A1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อีโวลูชั่น เทคโนโลยี</w:t>
            </w:r>
          </w:p>
        </w:tc>
        <w:tc>
          <w:tcPr>
            <w:tcW w:w="624" w:type="dxa"/>
            <w:shd w:val="clear" w:color="auto" w:fill="auto"/>
          </w:tcPr>
          <w:p w14:paraId="541A73E0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5DC2AB9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3A5FC696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075237FF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83ADA65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04D94DB4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F86B35B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D9B700C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1F262280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5064D70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DD5795C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719D96AF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5AAB6BA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4130E0DA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B2ED886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F35518B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B85F233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CA96AEA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A776B6C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6260F4F6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CA25C55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3BBCEFFD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A4F7ED9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6C21EAD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501FB680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4266A1" w:rsidRPr="0003748B" w14:paraId="09F503C2" w14:textId="77777777" w:rsidTr="005C1838">
        <w:tc>
          <w:tcPr>
            <w:tcW w:w="2659" w:type="dxa"/>
          </w:tcPr>
          <w:p w14:paraId="568942BD" w14:textId="303BA0A5" w:rsidR="004266A1" w:rsidRPr="0003748B" w:rsidRDefault="004266A1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624" w:type="dxa"/>
            <w:shd w:val="clear" w:color="auto" w:fill="auto"/>
          </w:tcPr>
          <w:p w14:paraId="6AD22599" w14:textId="2C8A5074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AD321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AF94FBA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697450D5" w14:textId="2342FFB3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ab/>
            </w:r>
            <w:r w:rsidR="00AD321B" w:rsidRPr="00AD321B">
              <w:rPr>
                <w:rFonts w:ascii="Angsana New" w:hAnsi="Angsana New" w:hint="cs"/>
                <w:sz w:val="22"/>
                <w:szCs w:val="22"/>
              </w:rPr>
              <w:t>80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E4DF969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0065F88E" w14:textId="3D318C0E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62FD1708" w14:textId="2EF41F3E" w:rsidR="004266A1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6977A2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31F4F07" w14:textId="3874924F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23279CD5" w14:textId="283A497C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1B85053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  <w:vAlign w:val="bottom"/>
          </w:tcPr>
          <w:p w14:paraId="56EE5BCA" w14:textId="0B3F5C92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14433D8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085A8AF" w14:textId="4120A0F0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31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A4F26E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CF529EC" w14:textId="52C2351F" w:rsidR="004266A1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561E69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6D971E9" w14:textId="0FCB2C3B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F3A5A6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426BF60" w14:textId="59FA269D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D889933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C69EC68" w14:textId="510F47ED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9F1212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F851089" w14:textId="12080C74" w:rsidR="004266A1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ED822FF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4C3788F" w14:textId="16BD86B5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03748B" w14:paraId="13F1F1A1" w14:textId="77777777" w:rsidTr="005C1838">
        <w:tc>
          <w:tcPr>
            <w:tcW w:w="2659" w:type="dxa"/>
          </w:tcPr>
          <w:p w14:paraId="0383B313" w14:textId="0E08DBBA" w:rsidR="004266A1" w:rsidRPr="0003748B" w:rsidRDefault="004266A1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บริษัท แอล โซลาร์ 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3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24" w:type="dxa"/>
            <w:shd w:val="clear" w:color="auto" w:fill="auto"/>
          </w:tcPr>
          <w:p w14:paraId="6E798F68" w14:textId="24B692F6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487F68C4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AE2F4E7" w14:textId="67D886C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ab/>
            </w:r>
            <w:r w:rsidR="00AD321B" w:rsidRPr="00AD321B">
              <w:rPr>
                <w:rFonts w:ascii="Angsana New" w:hAnsi="Angsana New" w:hint="cs"/>
                <w:sz w:val="22"/>
                <w:szCs w:val="22"/>
              </w:rPr>
              <w:t>74</w:t>
            </w:r>
          </w:p>
        </w:tc>
        <w:tc>
          <w:tcPr>
            <w:tcW w:w="269" w:type="dxa"/>
            <w:shd w:val="clear" w:color="auto" w:fill="auto"/>
          </w:tcPr>
          <w:p w14:paraId="4FDA299E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F7B7B38" w14:textId="6E8A11CD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3F3317F8" w14:textId="3FC2535D" w:rsidR="004266A1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62B4C0E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6116916" w14:textId="5F41701C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44F94D14" w14:textId="35994466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B0EDB2C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3FAF7D4" w14:textId="30F4CEE4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E027FD7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0EF56D0" w14:textId="513EC4E6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8E23F35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A9F9F55" w14:textId="75617732" w:rsidR="004266A1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8B059DE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0747941" w14:textId="098B8378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F5CAA1F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0F75C99" w14:textId="611CE508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CA844CE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E6469E8" w14:textId="75901143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7</w:t>
            </w:r>
            <w:r w:rsidR="004266A1" w:rsidRPr="0003748B">
              <w:rPr>
                <w:rFonts w:ascii="Angsana New" w:hAnsi="Angsana New" w:hint="cs"/>
                <w:sz w:val="22"/>
                <w:szCs w:val="22"/>
              </w:rPr>
              <w:tab/>
            </w:r>
          </w:p>
        </w:tc>
        <w:tc>
          <w:tcPr>
            <w:tcW w:w="252" w:type="dxa"/>
            <w:shd w:val="clear" w:color="auto" w:fill="auto"/>
          </w:tcPr>
          <w:p w14:paraId="0D3F9F4F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CCF4BC0" w14:textId="6DB59115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1799EB7B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06EB8249" w14:textId="0474FD9D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03748B" w14:paraId="1246A8C0" w14:textId="77777777" w:rsidTr="005C1838">
        <w:tc>
          <w:tcPr>
            <w:tcW w:w="2659" w:type="dxa"/>
          </w:tcPr>
          <w:p w14:paraId="43CF6F6D" w14:textId="77777777" w:rsidR="004266A1" w:rsidRPr="0003748B" w:rsidRDefault="004266A1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โกลบอล จำกัด</w:t>
            </w:r>
          </w:p>
        </w:tc>
        <w:tc>
          <w:tcPr>
            <w:tcW w:w="624" w:type="dxa"/>
            <w:shd w:val="clear" w:color="auto" w:fill="auto"/>
          </w:tcPr>
          <w:p w14:paraId="07F27C72" w14:textId="7A0B8C4E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C9CDEB4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29188F8F" w14:textId="68141991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269" w:type="dxa"/>
            <w:shd w:val="clear" w:color="auto" w:fill="auto"/>
          </w:tcPr>
          <w:p w14:paraId="2E4837A5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238B6E7D" w14:textId="25FFAF4D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712" w:type="dxa"/>
            <w:shd w:val="clear" w:color="auto" w:fill="auto"/>
          </w:tcPr>
          <w:p w14:paraId="371A7812" w14:textId="7320318B" w:rsidR="004266A1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D7D0908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10D03E1E" w14:textId="42C03FCD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712" w:type="dxa"/>
            <w:shd w:val="clear" w:color="auto" w:fill="auto"/>
          </w:tcPr>
          <w:p w14:paraId="1FEBBFF2" w14:textId="1EB0740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22F5F7C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E6EF734" w14:textId="258A0910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620E79F4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60696D57" w14:textId="46614DC7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47948B6E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8B5D939" w14:textId="5C52C443" w:rsidR="004266A1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635B2683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AE16261" w14:textId="2C6528F4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3880790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49727D5" w14:textId="6DD1066B" w:rsidR="004266A1" w:rsidRPr="0003748B" w:rsidRDefault="004915F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5DFEE6B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ACA691F" w14:textId="044771C4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22F939E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63EE791" w14:textId="31858BA0" w:rsidR="004266A1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469758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D28D380" w14:textId="7A919E5C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03748B" w14:paraId="56FD9DCE" w14:textId="77777777" w:rsidTr="005C1838">
        <w:tc>
          <w:tcPr>
            <w:tcW w:w="2659" w:type="dxa"/>
          </w:tcPr>
          <w:p w14:paraId="550C51A9" w14:textId="32AF39FF" w:rsidR="004266A1" w:rsidRPr="0003748B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บริษัท เลโก 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99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24" w:type="dxa"/>
            <w:shd w:val="clear" w:color="auto" w:fill="auto"/>
          </w:tcPr>
          <w:p w14:paraId="54A5AF4A" w14:textId="30C0CD04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3427D20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8C72D42" w14:textId="7E7F19A8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6C2027E6" w14:textId="77777777" w:rsidR="004266A1" w:rsidRPr="0003748B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23" w:type="dxa"/>
            <w:shd w:val="clear" w:color="auto" w:fill="auto"/>
          </w:tcPr>
          <w:p w14:paraId="28A7841D" w14:textId="758DC9A6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15</w:t>
            </w:r>
          </w:p>
        </w:tc>
        <w:tc>
          <w:tcPr>
            <w:tcW w:w="712" w:type="dxa"/>
            <w:shd w:val="clear" w:color="auto" w:fill="auto"/>
          </w:tcPr>
          <w:p w14:paraId="3D841331" w14:textId="3638D9F9" w:rsidR="004266A1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EE123A8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E21AA3D" w14:textId="048A840E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15</w:t>
            </w:r>
          </w:p>
        </w:tc>
        <w:tc>
          <w:tcPr>
            <w:tcW w:w="712" w:type="dxa"/>
            <w:shd w:val="clear" w:color="auto" w:fill="auto"/>
          </w:tcPr>
          <w:p w14:paraId="1C8CC792" w14:textId="5B82B902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FD0E49C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6BDF13D4" w14:textId="7091544B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6808A014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DF2070B" w14:textId="61DD4FC5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3904FA6D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F0801BD" w14:textId="6F4F0A56" w:rsidR="004266A1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13776D8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7D70561" w14:textId="011E29DE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EF60399" w14:textId="77777777" w:rsidR="004266A1" w:rsidRPr="0003748B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1EF4E89D" w14:textId="42CE9099" w:rsidR="004266A1" w:rsidRPr="0003748B" w:rsidRDefault="004915F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48C9552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0492CCE" w14:textId="631D409C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2488F49" w14:textId="77777777" w:rsidR="004266A1" w:rsidRPr="0003748B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14ADC30E" w14:textId="50830604" w:rsidR="004266A1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920BA43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279695CD" w14:textId="01EB7E92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03748B" w14:paraId="23731D0C" w14:textId="77777777" w:rsidTr="005C1838">
        <w:tc>
          <w:tcPr>
            <w:tcW w:w="2659" w:type="dxa"/>
          </w:tcPr>
          <w:p w14:paraId="5A9BDAD9" w14:textId="77777777" w:rsidR="004266A1" w:rsidRPr="0003748B" w:rsidRDefault="004266A1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เทรดดิ้ง จำกัด</w:t>
            </w:r>
          </w:p>
        </w:tc>
        <w:tc>
          <w:tcPr>
            <w:tcW w:w="624" w:type="dxa"/>
            <w:shd w:val="clear" w:color="auto" w:fill="auto"/>
          </w:tcPr>
          <w:p w14:paraId="2827B011" w14:textId="723ABA06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59A51F9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5C47701B" w14:textId="4C9848F1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3BA4B3EB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38971EBB" w14:textId="0B830989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1882B60A" w14:textId="63DB5DAE" w:rsidR="004266A1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98E69C2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177C264C" w14:textId="3B734360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10D5FDE4" w14:textId="6725B119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C79C3DB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665B92F4" w14:textId="40A6D3C4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71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62219825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DD6A6CC" w14:textId="1858AF44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6EC9B467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4B1ABA85" w14:textId="4487FE12" w:rsidR="004266A1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B7257C2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C9D8657" w14:textId="3512EEB5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237A1C7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B4637E5" w14:textId="00199100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0FDB158D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2D66F07" w14:textId="7282701B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52" w:type="dxa"/>
            <w:shd w:val="clear" w:color="auto" w:fill="auto"/>
          </w:tcPr>
          <w:p w14:paraId="576E5135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E2E4D26" w14:textId="3F22254E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52" w:type="dxa"/>
            <w:shd w:val="clear" w:color="auto" w:fill="auto"/>
          </w:tcPr>
          <w:p w14:paraId="11527E0E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4BA8AFF" w14:textId="78BF48D8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</w:tr>
      <w:tr w:rsidR="004266A1" w:rsidRPr="0003748B" w14:paraId="760F1B43" w14:textId="77777777" w:rsidTr="005C1838">
        <w:tc>
          <w:tcPr>
            <w:tcW w:w="2659" w:type="dxa"/>
          </w:tcPr>
          <w:p w14:paraId="122E28FC" w14:textId="77777777" w:rsidR="004266A1" w:rsidRPr="0003748B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การค้าลาว จำกัด</w:t>
            </w:r>
          </w:p>
        </w:tc>
        <w:tc>
          <w:tcPr>
            <w:tcW w:w="624" w:type="dxa"/>
            <w:shd w:val="clear" w:color="auto" w:fill="auto"/>
          </w:tcPr>
          <w:p w14:paraId="0FE6F3F0" w14:textId="3B7CE3B8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A28EDFE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F3EFEC3" w14:textId="3DABEBF2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2EC088B6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B4969FD" w14:textId="0FC22C50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4</w:t>
            </w:r>
            <w:r w:rsidR="005E067D" w:rsidRPr="0003748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AD321B">
              <w:rPr>
                <w:rFonts w:ascii="Angsana New" w:hAnsi="Angsana New" w:hint="cs"/>
                <w:sz w:val="22"/>
                <w:szCs w:val="22"/>
              </w:rPr>
              <w:t>135</w:t>
            </w:r>
          </w:p>
        </w:tc>
        <w:tc>
          <w:tcPr>
            <w:tcW w:w="712" w:type="dxa"/>
            <w:shd w:val="clear" w:color="auto" w:fill="auto"/>
          </w:tcPr>
          <w:p w14:paraId="3A73C768" w14:textId="33F98B7A" w:rsidR="004266A1" w:rsidRPr="0003748B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AD6E71" w:rsidRPr="0003748B">
              <w:rPr>
                <w:rFonts w:ascii="Angsana New" w:hAnsi="Angsana New" w:hint="cs"/>
                <w:sz w:val="22"/>
                <w:szCs w:val="22"/>
                <w:cs/>
              </w:rPr>
              <w:t>กีบ</w:t>
            </w:r>
          </w:p>
        </w:tc>
        <w:tc>
          <w:tcPr>
            <w:tcW w:w="269" w:type="dxa"/>
            <w:shd w:val="clear" w:color="auto" w:fill="auto"/>
          </w:tcPr>
          <w:p w14:paraId="06B5B8FA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485FA48" w14:textId="2DC7BDAC" w:rsidR="004266A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sz w:val="22"/>
                <w:szCs w:val="22"/>
              </w:rPr>
              <w:t>4</w:t>
            </w:r>
            <w:r w:rsidR="004266A1" w:rsidRPr="0003748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AD321B">
              <w:rPr>
                <w:rFonts w:ascii="Angsana New" w:hAnsi="Angsana New" w:hint="cs"/>
                <w:sz w:val="22"/>
                <w:szCs w:val="22"/>
              </w:rPr>
              <w:t>135</w:t>
            </w:r>
          </w:p>
        </w:tc>
        <w:tc>
          <w:tcPr>
            <w:tcW w:w="712" w:type="dxa"/>
            <w:shd w:val="clear" w:color="auto" w:fill="auto"/>
          </w:tcPr>
          <w:p w14:paraId="22DF5D1F" w14:textId="3DA9F4D8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69" w:type="dxa"/>
            <w:shd w:val="clear" w:color="auto" w:fill="auto"/>
          </w:tcPr>
          <w:p w14:paraId="6E04343E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2552164" w14:textId="1F01698B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06EEBE57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008CE40" w14:textId="2B71EDF7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3CDD1B08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962DB13" w14:textId="6BF34DCF" w:rsidR="004266A1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07B2139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EB65FD2" w14:textId="52E19ED4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586EC82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42BFC63" w14:textId="7F4BAA59" w:rsidR="004266A1" w:rsidRPr="0003748B" w:rsidRDefault="004915F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67E2E8A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1CC5666" w14:textId="0F3FC3E3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48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71B610A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066C29A" w14:textId="064DC202" w:rsidR="004266A1" w:rsidRPr="0003748B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1448575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CC0A88E" w14:textId="2C088B3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4266A1" w:rsidRPr="0003748B" w14:paraId="4712EAE7" w14:textId="77777777" w:rsidTr="005C1838">
        <w:tc>
          <w:tcPr>
            <w:tcW w:w="2659" w:type="dxa"/>
          </w:tcPr>
          <w:p w14:paraId="4D848361" w14:textId="77777777" w:rsidR="004266A1" w:rsidRPr="0003748B" w:rsidRDefault="004266A1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24" w:type="dxa"/>
            <w:shd w:val="clear" w:color="auto" w:fill="auto"/>
          </w:tcPr>
          <w:p w14:paraId="6FB10384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0D2A4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6FFDC8CC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760D379C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741B6576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5A106191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17BE1B3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488E6AB1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1A9FD9E6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01771EFB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C2F2A" w14:textId="4183A1AE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="005E067D"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84</w:t>
            </w:r>
            <w:r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6CDA4FFF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BEAF7" w14:textId="7E0CF594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ab/>
            </w:r>
            <w:r w:rsidR="00AD321B"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,</w:t>
            </w:r>
            <w:r w:rsidR="00AD321B"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7</w:t>
            </w:r>
            <w:r w:rsidR="00AD321B"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69</w:t>
            </w:r>
          </w:p>
        </w:tc>
        <w:tc>
          <w:tcPr>
            <w:tcW w:w="269" w:type="dxa"/>
            <w:shd w:val="clear" w:color="auto" w:fill="auto"/>
          </w:tcPr>
          <w:p w14:paraId="2BB1CCFD" w14:textId="77777777" w:rsidR="004266A1" w:rsidRPr="0003748B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1D5C8" w14:textId="5D509850" w:rsidR="004266A1" w:rsidRPr="0003748B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486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A434B9F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8F72B" w14:textId="50197E59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48</w:t>
            </w:r>
            <w:r w:rsidR="00AD321B"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CEEEF61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565F" w14:textId="1EA0A05F" w:rsidR="004266A1" w:rsidRPr="0003748B" w:rsidRDefault="00AD321B" w:rsidP="0045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  <w:r w:rsidR="004915F7" w:rsidRPr="0003748B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2"/>
                <w:szCs w:val="22"/>
              </w:rPr>
              <w:t>363</w:t>
            </w:r>
          </w:p>
        </w:tc>
        <w:tc>
          <w:tcPr>
            <w:tcW w:w="269" w:type="dxa"/>
            <w:shd w:val="clear" w:color="auto" w:fill="auto"/>
          </w:tcPr>
          <w:p w14:paraId="38985733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0D74" w14:textId="0E9E4936" w:rsidR="004266A1" w:rsidRPr="0003748B" w:rsidRDefault="00AD321B" w:rsidP="0045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D321B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  <w:r w:rsidR="004266A1" w:rsidRPr="0003748B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2"/>
                <w:szCs w:val="22"/>
              </w:rPr>
              <w:t>283</w:t>
            </w:r>
          </w:p>
        </w:tc>
        <w:tc>
          <w:tcPr>
            <w:tcW w:w="252" w:type="dxa"/>
            <w:shd w:val="clear" w:color="auto" w:fill="auto"/>
          </w:tcPr>
          <w:p w14:paraId="4B4EF162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F1911" w14:textId="7BDE925B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367</w:t>
            </w:r>
          </w:p>
        </w:tc>
        <w:tc>
          <w:tcPr>
            <w:tcW w:w="252" w:type="dxa"/>
            <w:shd w:val="clear" w:color="auto" w:fill="auto"/>
          </w:tcPr>
          <w:p w14:paraId="42C15A32" w14:textId="77777777" w:rsidR="004266A1" w:rsidRPr="0003748B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E12C6" w14:textId="03D7304B" w:rsidR="004266A1" w:rsidRPr="0003748B" w:rsidRDefault="00AD321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AD321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239</w:t>
            </w:r>
          </w:p>
        </w:tc>
      </w:tr>
    </w:tbl>
    <w:p w14:paraId="3BCA89DE" w14:textId="77777777" w:rsidR="00BE3FDA" w:rsidRPr="0003748B" w:rsidRDefault="00BE3FDA" w:rsidP="00FE3F8B">
      <w:pPr>
        <w:rPr>
          <w:rFonts w:ascii="Angsana New" w:hAnsi="Angsana New"/>
          <w:cs/>
        </w:rPr>
        <w:sectPr w:rsidR="00BE3FDA" w:rsidRPr="0003748B" w:rsidSect="007F410C">
          <w:headerReference w:type="even" r:id="rId19"/>
          <w:headerReference w:type="default" r:id="rId20"/>
          <w:head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8802" w:type="dxa"/>
        <w:tblInd w:w="558" w:type="dxa"/>
        <w:tblLook w:val="01E0" w:firstRow="1" w:lastRow="1" w:firstColumn="1" w:lastColumn="1" w:noHBand="0" w:noVBand="0"/>
      </w:tblPr>
      <w:tblGrid>
        <w:gridCol w:w="3420"/>
        <w:gridCol w:w="3492"/>
        <w:gridCol w:w="900"/>
        <w:gridCol w:w="990"/>
      </w:tblGrid>
      <w:tr w:rsidR="00B34C46" w:rsidRPr="0003748B" w14:paraId="41F3A46B" w14:textId="77777777" w:rsidTr="00ED294D">
        <w:trPr>
          <w:cantSplit/>
          <w:tblHeader/>
        </w:trPr>
        <w:tc>
          <w:tcPr>
            <w:tcW w:w="3420" w:type="dxa"/>
          </w:tcPr>
          <w:p w14:paraId="6417DD57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3492" w:type="dxa"/>
          </w:tcPr>
          <w:p w14:paraId="02934EB1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683E87FB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B34C46" w:rsidRPr="0003748B" w14:paraId="6797F8F8" w14:textId="77777777" w:rsidTr="00ED294D">
        <w:trPr>
          <w:cantSplit/>
          <w:tblHeader/>
        </w:trPr>
        <w:tc>
          <w:tcPr>
            <w:tcW w:w="3420" w:type="dxa"/>
          </w:tcPr>
          <w:p w14:paraId="3AF76D7F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2" w:type="dxa"/>
          </w:tcPr>
          <w:p w14:paraId="413065B2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78BA3F38" w14:textId="66B4F55D" w:rsidR="00B34C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FFFFFF"/>
          </w:tcPr>
          <w:p w14:paraId="1C183438" w14:textId="770F5A32" w:rsidR="00B34C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34C46" w:rsidRPr="0003748B" w14:paraId="1D921FB8" w14:textId="77777777" w:rsidTr="00ED294D">
        <w:trPr>
          <w:cantSplit/>
        </w:trPr>
        <w:tc>
          <w:tcPr>
            <w:tcW w:w="3420" w:type="dxa"/>
          </w:tcPr>
          <w:p w14:paraId="4C373DE0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492" w:type="dxa"/>
          </w:tcPr>
          <w:p w14:paraId="7E4D96E8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A34F00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1A6B45" w14:textId="77777777" w:rsidR="00B34C46" w:rsidRPr="0003748B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106A" w:rsidRPr="0003748B" w14:paraId="61FDC2DE" w14:textId="77777777" w:rsidTr="00ED294D">
        <w:trPr>
          <w:cantSplit/>
        </w:trPr>
        <w:tc>
          <w:tcPr>
            <w:tcW w:w="3420" w:type="dxa"/>
          </w:tcPr>
          <w:p w14:paraId="09D79935" w14:textId="77777777" w:rsidR="00F2106A" w:rsidRPr="0003748B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บริษัท เน็ทวัน เน็ทเวิร์ค โซลูชั่น จำกัด</w:t>
            </w:r>
          </w:p>
        </w:tc>
        <w:tc>
          <w:tcPr>
            <w:tcW w:w="3492" w:type="dxa"/>
          </w:tcPr>
          <w:p w14:paraId="2F1D450C" w14:textId="77777777" w:rsidR="00F2106A" w:rsidRPr="0003748B" w:rsidRDefault="00F2106A" w:rsidP="00FE3F8B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ประกอบกิจการค้าเครื่องคอมพิวเตอร์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br/>
              <w:t xml:space="preserve">   รวมทั้งอะไหล่และอุปกรณ์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br/>
            </w:r>
            <w:r w:rsidRPr="0003748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คอมพิวเตอร์ทุกชนิด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14:paraId="10EE9915" w14:textId="14026AB8" w:rsidR="00F210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C736531" w14:textId="042F422F" w:rsidR="00F210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03748B" w14:paraId="4DF06680" w14:textId="77777777" w:rsidTr="00ED294D">
        <w:trPr>
          <w:cantSplit/>
        </w:trPr>
        <w:tc>
          <w:tcPr>
            <w:tcW w:w="3420" w:type="dxa"/>
          </w:tcPr>
          <w:p w14:paraId="5F29B615" w14:textId="77777777" w:rsidR="00F2106A" w:rsidRPr="0003748B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ไทยเกทเวย์ จำกัด</w:t>
            </w:r>
          </w:p>
        </w:tc>
        <w:tc>
          <w:tcPr>
            <w:tcW w:w="3492" w:type="dxa"/>
          </w:tcPr>
          <w:p w14:paraId="5E3B31FF" w14:textId="77777777" w:rsidR="00F2106A" w:rsidRPr="0003748B" w:rsidRDefault="00F2106A" w:rsidP="00FE3F8B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ประกอบกิจการค้าเครื่องโทรคมนาคม</w:t>
            </w:r>
          </w:p>
        </w:tc>
        <w:tc>
          <w:tcPr>
            <w:tcW w:w="900" w:type="dxa"/>
            <w:shd w:val="clear" w:color="auto" w:fill="auto"/>
          </w:tcPr>
          <w:p w14:paraId="1FF9F2D5" w14:textId="09D12537" w:rsidR="00F210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52E59E22" w14:textId="1DAD1183" w:rsidR="00F210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03748B" w14:paraId="6C3B8CFF" w14:textId="77777777" w:rsidTr="00ED294D">
        <w:trPr>
          <w:cantSplit/>
        </w:trPr>
        <w:tc>
          <w:tcPr>
            <w:tcW w:w="3420" w:type="dxa"/>
          </w:tcPr>
          <w:p w14:paraId="1A9928C6" w14:textId="77777777" w:rsidR="00F2106A" w:rsidRPr="0003748B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โปรเฟสชั่นนัล คอมพิวเตอร์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จำกัด</w:t>
            </w:r>
          </w:p>
        </w:tc>
        <w:tc>
          <w:tcPr>
            <w:tcW w:w="3492" w:type="dxa"/>
          </w:tcPr>
          <w:p w14:paraId="00BDF978" w14:textId="77777777" w:rsidR="00F2106A" w:rsidRPr="0003748B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บริการจัดหา บำรุงรักษา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วางระบบงาน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และติดตั้งเครื่องคอมพิวเตอร์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รวมทั้งให้บริการการบริหาร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ศูนย์คอมพิวเตอร์</w:t>
            </w:r>
          </w:p>
        </w:tc>
        <w:tc>
          <w:tcPr>
            <w:tcW w:w="900" w:type="dxa"/>
            <w:shd w:val="clear" w:color="auto" w:fill="auto"/>
          </w:tcPr>
          <w:p w14:paraId="1318134A" w14:textId="59E8C364" w:rsidR="00F210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1DA8B52F" w14:textId="1DDC260E" w:rsidR="00F210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03748B" w14:paraId="464CA859" w14:textId="77777777" w:rsidTr="00ED294D">
        <w:trPr>
          <w:cantSplit/>
        </w:trPr>
        <w:tc>
          <w:tcPr>
            <w:tcW w:w="3420" w:type="dxa"/>
          </w:tcPr>
          <w:p w14:paraId="439D0EAE" w14:textId="77777777" w:rsidR="00F2106A" w:rsidRPr="0003748B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แอล ฮาร์ดแวร์ แอนด์ เซอร์วิส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br/>
              <w:t xml:space="preserve">   จำกัด </w:t>
            </w:r>
          </w:p>
        </w:tc>
        <w:tc>
          <w:tcPr>
            <w:tcW w:w="3492" w:type="dxa"/>
          </w:tcPr>
          <w:p w14:paraId="7B490AFD" w14:textId="77777777" w:rsidR="00F2106A" w:rsidRPr="0003748B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บริการติดตั้ง ซ่อมแซมอุปกรณ์ด้าน 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IT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รวมทั้งจำหน่ายคอมพิวเตอร์และ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อุปกรณ์ต่อพ่วงต่างๆ</w:t>
            </w:r>
          </w:p>
        </w:tc>
        <w:tc>
          <w:tcPr>
            <w:tcW w:w="900" w:type="dxa"/>
            <w:shd w:val="clear" w:color="auto" w:fill="auto"/>
          </w:tcPr>
          <w:p w14:paraId="3C378DB0" w14:textId="336DDC07" w:rsidR="00F210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A43637E" w14:textId="4C134647" w:rsidR="00F2106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A7651E" w:rsidRPr="0003748B" w14:paraId="18EC67BB" w14:textId="77777777" w:rsidTr="00ED294D">
        <w:trPr>
          <w:cantSplit/>
        </w:trPr>
        <w:tc>
          <w:tcPr>
            <w:tcW w:w="3420" w:type="dxa"/>
          </w:tcPr>
          <w:p w14:paraId="3BFA2F41" w14:textId="77777777" w:rsidR="00A7651E" w:rsidRPr="0003748B" w:rsidRDefault="00A7651E" w:rsidP="00A7651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ล็อกซเล่ย์ ซิมูเลชั่น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เทคโนโลยี </w:t>
            </w:r>
          </w:p>
          <w:p w14:paraId="12B2BB01" w14:textId="07F3AE81" w:rsidR="00A7651E" w:rsidRPr="0003748B" w:rsidRDefault="00A7651E" w:rsidP="00A7651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492" w:type="dxa"/>
          </w:tcPr>
          <w:p w14:paraId="2A7A2ED5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ประกอบธุรกิจเป็นตัวแทนจำหน่าย  </w:t>
            </w:r>
          </w:p>
          <w:p w14:paraId="2C635C0D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นำเข้าส่งออก ให้บริการในระบบการ</w:t>
            </w:r>
          </w:p>
          <w:p w14:paraId="7ACF1AD0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เรียนการสอนเสมือนจริง ตลอดจนการ</w:t>
            </w:r>
          </w:p>
          <w:p w14:paraId="6DBCCBD5" w14:textId="76449153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พัฒนาระบบ</w:t>
            </w:r>
          </w:p>
        </w:tc>
        <w:tc>
          <w:tcPr>
            <w:tcW w:w="900" w:type="dxa"/>
            <w:shd w:val="clear" w:color="auto" w:fill="auto"/>
          </w:tcPr>
          <w:p w14:paraId="7EE4AC9A" w14:textId="58AF42FB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5BE8476" w14:textId="6979218B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A7651E" w:rsidRPr="0003748B" w14:paraId="2ED8F62D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10DC0C75" w14:textId="14375A0F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เอเอสเอ็ม โปรเฟสชั่นแนล จำกัด 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/>
            </w:r>
          </w:p>
        </w:tc>
        <w:tc>
          <w:tcPr>
            <w:tcW w:w="3492" w:type="dxa"/>
            <w:shd w:val="clear" w:color="auto" w:fill="auto"/>
          </w:tcPr>
          <w:p w14:paraId="64D69BF3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ประกอบธุรกิจให้บริการจัดหางานและ</w:t>
            </w:r>
          </w:p>
          <w:p w14:paraId="1829A301" w14:textId="2A86B4E3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1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อื่นๆ ที่เกี่ยวข้อง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105F1C28" w14:textId="0ECC5D85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2BC7E640" w14:textId="184D588E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A7651E" w:rsidRPr="0003748B" w14:paraId="32944F1D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5468D66B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บริษัท เอเอสเอ็ม เทรนนิ่ง จำกัด</w:t>
            </w:r>
          </w:p>
        </w:tc>
        <w:tc>
          <w:tcPr>
            <w:tcW w:w="3492" w:type="dxa"/>
            <w:shd w:val="clear" w:color="auto" w:fill="auto"/>
          </w:tcPr>
          <w:p w14:paraId="54F697F1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ให้บริการพัฒนา ฝึกอบรมพนักงาน และ</w:t>
            </w:r>
          </w:p>
          <w:p w14:paraId="132FE6EC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บริการอื่นๆ ที่เกี่ยวข้อง</w:t>
            </w:r>
          </w:p>
        </w:tc>
        <w:tc>
          <w:tcPr>
            <w:tcW w:w="900" w:type="dxa"/>
            <w:shd w:val="clear" w:color="auto" w:fill="auto"/>
          </w:tcPr>
          <w:p w14:paraId="2FBAB491" w14:textId="28BB3472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28ADE76F" w14:textId="12F8CD1B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A7651E" w:rsidRPr="0003748B" w14:paraId="1A774368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5B88F0CF" w14:textId="77777777" w:rsidR="00A7651E" w:rsidRPr="0003748B" w:rsidRDefault="00A7651E" w:rsidP="00A7651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แอล ดับเบิ้ลยู เอส เอ็น จำกัด</w:t>
            </w:r>
          </w:p>
        </w:tc>
        <w:tc>
          <w:tcPr>
            <w:tcW w:w="3492" w:type="dxa"/>
            <w:shd w:val="clear" w:color="auto" w:fill="auto"/>
          </w:tcPr>
          <w:p w14:paraId="2F8B1F86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ให้บริการด้านสื่อสารโทรคมนาคม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และสารสนเทศ เครือข่ายเคเบิ้ลใต้น้ำ </w:t>
            </w:r>
          </w:p>
        </w:tc>
        <w:tc>
          <w:tcPr>
            <w:tcW w:w="900" w:type="dxa"/>
            <w:shd w:val="clear" w:color="auto" w:fill="auto"/>
          </w:tcPr>
          <w:p w14:paraId="074527DB" w14:textId="568A67C4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  <w:tc>
          <w:tcPr>
            <w:tcW w:w="990" w:type="dxa"/>
            <w:shd w:val="clear" w:color="auto" w:fill="auto"/>
          </w:tcPr>
          <w:p w14:paraId="0316BDAD" w14:textId="3A8DA945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</w:tr>
      <w:tr w:rsidR="00A7651E" w:rsidRPr="0003748B" w14:paraId="52395586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6C61B10A" w14:textId="77777777" w:rsidR="00A7651E" w:rsidRPr="0003748B" w:rsidRDefault="00A7651E" w:rsidP="00A7651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สยามสมุทร วาริน จำกัด</w:t>
            </w:r>
          </w:p>
        </w:tc>
        <w:tc>
          <w:tcPr>
            <w:tcW w:w="3492" w:type="dxa"/>
            <w:shd w:val="clear" w:color="auto" w:fill="auto"/>
          </w:tcPr>
          <w:p w14:paraId="7AD1CFAE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ประกอบกิจการนำเข้า ขายส่ง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จัดจำหน่าย</w:t>
            </w:r>
          </w:p>
          <w:p w14:paraId="5E193A93" w14:textId="77777777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วัตถุดิบและผลิตภัณฑ์อาหาร</w:t>
            </w:r>
          </w:p>
        </w:tc>
        <w:tc>
          <w:tcPr>
            <w:tcW w:w="900" w:type="dxa"/>
            <w:shd w:val="clear" w:color="auto" w:fill="auto"/>
          </w:tcPr>
          <w:p w14:paraId="08E8F6B1" w14:textId="740BE6CF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6C4C9D3E" w14:textId="0037A80A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A7651E" w:rsidRPr="0003748B" w14:paraId="381B72E5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4F30DD6C" w14:textId="7991F883" w:rsidR="00A7651E" w:rsidRPr="0003748B" w:rsidRDefault="00A7651E" w:rsidP="00A7651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ไพลิน ซีพอร์ท จำกัด</w:t>
            </w:r>
          </w:p>
        </w:tc>
        <w:tc>
          <w:tcPr>
            <w:tcW w:w="3492" w:type="dxa"/>
            <w:shd w:val="clear" w:color="auto" w:fill="auto"/>
          </w:tcPr>
          <w:p w14:paraId="4BC189BD" w14:textId="78134AF4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ประกอบกิจการ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จัดจำหน่าย</w:t>
            </w:r>
          </w:p>
          <w:p w14:paraId="20AB65A2" w14:textId="5ACE049B" w:rsidR="00A7651E" w:rsidRPr="0003748B" w:rsidRDefault="00A7651E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วัตถุดิบและผลิตภัณฑ์อาหาร</w:t>
            </w:r>
          </w:p>
        </w:tc>
        <w:tc>
          <w:tcPr>
            <w:tcW w:w="900" w:type="dxa"/>
            <w:shd w:val="clear" w:color="auto" w:fill="auto"/>
          </w:tcPr>
          <w:p w14:paraId="6A66B2D1" w14:textId="22C63288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00E6FA42" w14:textId="51A04882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A7651E" w:rsidRPr="0003748B" w14:paraId="024916B7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7C92D536" w14:textId="77777777" w:rsidR="00A7651E" w:rsidRPr="0003748B" w:rsidRDefault="00A7651E" w:rsidP="00A7651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เพชรเกษมกรีนโฮลดิ้ง จำกัด</w:t>
            </w:r>
          </w:p>
        </w:tc>
        <w:tc>
          <w:tcPr>
            <w:tcW w:w="3492" w:type="dxa"/>
            <w:shd w:val="clear" w:color="auto" w:fill="auto"/>
          </w:tcPr>
          <w:p w14:paraId="280A6929" w14:textId="77777777" w:rsidR="00A7651E" w:rsidRPr="0003748B" w:rsidRDefault="00A7651E" w:rsidP="00A7651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ประกอบกิจการโรงงานผลิต ประกอบ</w:t>
            </w:r>
          </w:p>
          <w:p w14:paraId="32711D24" w14:textId="77777777" w:rsidR="00A7651E" w:rsidRPr="0003748B" w:rsidRDefault="00A7651E" w:rsidP="00A7651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และจำหน่ายหม้อกำเนิดไอน้ำ ถังแรงดัน </w:t>
            </w:r>
          </w:p>
          <w:p w14:paraId="3877C05A" w14:textId="77777777" w:rsidR="00A7651E" w:rsidRPr="0003748B" w:rsidRDefault="00A7651E" w:rsidP="00A7651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เครื่องกรองและสายพานลำเลียง</w:t>
            </w:r>
          </w:p>
        </w:tc>
        <w:tc>
          <w:tcPr>
            <w:tcW w:w="900" w:type="dxa"/>
            <w:shd w:val="clear" w:color="auto" w:fill="auto"/>
          </w:tcPr>
          <w:p w14:paraId="651B011A" w14:textId="68ABACFB" w:rsidR="00A7651E" w:rsidRPr="0003748B" w:rsidRDefault="00AD321B" w:rsidP="00A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58063C6D" w14:textId="3DB89D7C" w:rsidR="00A7651E" w:rsidRPr="0003748B" w:rsidRDefault="00AD321B" w:rsidP="0036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</w:tr>
      <w:tr w:rsidR="00915FC7" w:rsidRPr="0003748B" w14:paraId="4EAE6837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4D1A014B" w14:textId="015A44A7" w:rsidR="00915FC7" w:rsidRPr="0003748B" w:rsidRDefault="00915FC7" w:rsidP="00915FC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พราวฟ้า จำกัด</w:t>
            </w:r>
          </w:p>
        </w:tc>
        <w:tc>
          <w:tcPr>
            <w:tcW w:w="3492" w:type="dxa"/>
            <w:shd w:val="clear" w:color="auto" w:fill="auto"/>
          </w:tcPr>
          <w:p w14:paraId="46D940EB" w14:textId="77777777" w:rsidR="00915FC7" w:rsidRPr="0003748B" w:rsidRDefault="00915FC7" w:rsidP="00915FC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ประกอบ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กิจการจำ</w:t>
            </w:r>
            <w:r w:rsidRPr="000374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หน่าย</w:t>
            </w: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ผลิตภัณฑ์อาหารและ</w:t>
            </w:r>
          </w:p>
          <w:p w14:paraId="79B07727" w14:textId="31C66AAD" w:rsidR="00915FC7" w:rsidRPr="0003748B" w:rsidRDefault="00915FC7" w:rsidP="00915FC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374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ธุรกิจโฆษณาเผยแพร่สินค้าทางสื่อต่าง ๆ</w:t>
            </w:r>
          </w:p>
        </w:tc>
        <w:tc>
          <w:tcPr>
            <w:tcW w:w="900" w:type="dxa"/>
            <w:shd w:val="clear" w:color="auto" w:fill="auto"/>
          </w:tcPr>
          <w:p w14:paraId="01D81C5E" w14:textId="065C7F09" w:rsidR="00915FC7" w:rsidRPr="0003748B" w:rsidRDefault="00AD321B" w:rsidP="0091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5AC4E5BD" w14:textId="3CC2BB93" w:rsidR="00915FC7" w:rsidRPr="0003748B" w:rsidRDefault="00915FC7" w:rsidP="0039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106CA70" w14:textId="77777777" w:rsidR="000C2888" w:rsidRPr="0003748B" w:rsidRDefault="000C2888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0C91170A" w14:textId="77777777" w:rsidR="00B34C46" w:rsidRPr="0003748B" w:rsidRDefault="00B34C46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  <w:sectPr w:rsidR="00B34C46" w:rsidRPr="0003748B" w:rsidSect="007F410C">
          <w:headerReference w:type="default" r:id="rId22"/>
          <w:pgSz w:w="11909" w:h="16834" w:code="9"/>
          <w:pgMar w:top="691" w:right="1152" w:bottom="576" w:left="1440" w:header="720" w:footer="720" w:gutter="0"/>
          <w:cols w:space="720"/>
        </w:sectPr>
      </w:pPr>
    </w:p>
    <w:p w14:paraId="352D80C6" w14:textId="77777777" w:rsidR="005A0862" w:rsidRPr="0003748B" w:rsidRDefault="000471F1" w:rsidP="00FE3F8B">
      <w:pPr>
        <w:pStyle w:val="Style1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ส่วนได้เสียที่ไม่มีอำนาจควบคุม</w:t>
      </w:r>
    </w:p>
    <w:p w14:paraId="2DB1F0DD" w14:textId="77777777" w:rsidR="005A0862" w:rsidRPr="0003748B" w:rsidRDefault="005A086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jc w:val="both"/>
        <w:rPr>
          <w:rFonts w:ascii="Angsana New" w:hAnsi="Angsana New"/>
          <w:b/>
          <w:bCs/>
          <w:sz w:val="6"/>
          <w:szCs w:val="6"/>
          <w:cs/>
          <w:lang w:val="th-TH"/>
        </w:rPr>
      </w:pPr>
    </w:p>
    <w:p w14:paraId="1E722C53" w14:textId="77777777" w:rsidR="005A0862" w:rsidRPr="0003748B" w:rsidRDefault="005A0862" w:rsidP="00FE3F8B">
      <w:pPr>
        <w:tabs>
          <w:tab w:val="clear" w:pos="454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p w14:paraId="1D1B1E0F" w14:textId="77777777" w:rsidR="005A0862" w:rsidRPr="0003748B" w:rsidRDefault="005A086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0"/>
          <w:szCs w:val="10"/>
        </w:rPr>
      </w:pP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8550FB" w:rsidRPr="0003748B" w14:paraId="5B1F0E45" w14:textId="77777777" w:rsidTr="008550FB">
        <w:trPr>
          <w:cantSplit/>
        </w:trPr>
        <w:tc>
          <w:tcPr>
            <w:tcW w:w="6750" w:type="dxa"/>
            <w:vAlign w:val="bottom"/>
          </w:tcPr>
          <w:p w14:paraId="593D5AA0" w14:textId="77777777" w:rsidR="008550FB" w:rsidRPr="0003748B" w:rsidRDefault="008550FB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23ED2131" w14:textId="763DC733" w:rsidR="008550FB" w:rsidRPr="0003748B" w:rsidRDefault="00AD321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AD321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8550FB" w:rsidRPr="0003748B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="008550FB" w:rsidRPr="0003748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8550FB" w:rsidRPr="0003748B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AD321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AD32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8550FB" w:rsidRPr="0003748B" w14:paraId="43FEE749" w14:textId="77777777" w:rsidTr="008550FB">
        <w:trPr>
          <w:cantSplit/>
        </w:trPr>
        <w:tc>
          <w:tcPr>
            <w:tcW w:w="6750" w:type="dxa"/>
            <w:vAlign w:val="bottom"/>
          </w:tcPr>
          <w:p w14:paraId="1EA13D65" w14:textId="77777777" w:rsidR="008550FB" w:rsidRPr="0003748B" w:rsidRDefault="008550FB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9B01902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23BC4755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0909470C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43F74F8E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01B3DD45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6C3C5C02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62A29E8E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A998A9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 สยามสมุทร วาริน จำกัด</w:t>
            </w:r>
          </w:p>
        </w:tc>
        <w:tc>
          <w:tcPr>
            <w:tcW w:w="180" w:type="dxa"/>
            <w:vAlign w:val="bottom"/>
          </w:tcPr>
          <w:p w14:paraId="6C525486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817D4F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5BB11770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DD186D" w14:textId="77777777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550FB" w:rsidRPr="0003748B" w14:paraId="73E242CC" w14:textId="77777777" w:rsidTr="008550FB">
        <w:trPr>
          <w:cantSplit/>
          <w:trHeight w:val="135"/>
        </w:trPr>
        <w:tc>
          <w:tcPr>
            <w:tcW w:w="6750" w:type="dxa"/>
            <w:vAlign w:val="bottom"/>
          </w:tcPr>
          <w:p w14:paraId="7554613D" w14:textId="77777777" w:rsidR="008550FB" w:rsidRPr="0003748B" w:rsidRDefault="008550FB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3B02C23C" w14:textId="1F226AF6" w:rsidR="008550FB" w:rsidRPr="0003748B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03748B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03748B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CA5CD2" w:rsidRPr="0003748B" w14:paraId="3A946968" w14:textId="77777777" w:rsidTr="008550FB">
        <w:trPr>
          <w:cantSplit/>
          <w:trHeight w:val="135"/>
        </w:trPr>
        <w:tc>
          <w:tcPr>
            <w:tcW w:w="6750" w:type="dxa"/>
            <w:vAlign w:val="bottom"/>
          </w:tcPr>
          <w:p w14:paraId="4B4BA266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29255FC0" w14:textId="0E29872A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7</w:t>
            </w:r>
            <w:r w:rsidR="00CA5CD2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AD321B">
              <w:rPr>
                <w:rFonts w:ascii="Angsana New" w:hAnsi="Angsana New" w:hint="cs"/>
                <w:sz w:val="24"/>
                <w:szCs w:val="24"/>
              </w:rPr>
              <w:t>05</w:t>
            </w:r>
          </w:p>
        </w:tc>
        <w:tc>
          <w:tcPr>
            <w:tcW w:w="190" w:type="dxa"/>
          </w:tcPr>
          <w:p w14:paraId="19D7066B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691DFD27" w14:textId="39670B97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49</w:t>
            </w:r>
            <w:r w:rsidR="00CA5CD2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AD321B">
              <w:rPr>
                <w:rFonts w:ascii="Angsana New" w:hAnsi="Angsana New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vAlign w:val="bottom"/>
          </w:tcPr>
          <w:p w14:paraId="3E85A98B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C61450" w14:textId="0761D2EC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40</w:t>
            </w:r>
            <w:r w:rsidR="00CA5CD2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AD321B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5205FA3B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5D99FA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E8DEEB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BCA1B5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03748B" w14:paraId="1237CA0D" w14:textId="77777777" w:rsidTr="008550FB">
        <w:trPr>
          <w:cantSplit/>
        </w:trPr>
        <w:tc>
          <w:tcPr>
            <w:tcW w:w="6750" w:type="dxa"/>
          </w:tcPr>
          <w:p w14:paraId="6A9C8DA6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7FAC37D8" w14:textId="14501D4C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19</w:t>
            </w:r>
            <w:r w:rsidRPr="00AD321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90" w:type="dxa"/>
          </w:tcPr>
          <w:p w14:paraId="0CE76031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362020F" w14:textId="065C5DC1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687</w:t>
            </w:r>
          </w:p>
        </w:tc>
        <w:tc>
          <w:tcPr>
            <w:tcW w:w="180" w:type="dxa"/>
          </w:tcPr>
          <w:p w14:paraId="01F5AD27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9007162" w14:textId="51E2E187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80" w:type="dxa"/>
          </w:tcPr>
          <w:p w14:paraId="310A89A2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4ECBD6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EED596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84DDA4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03748B" w14:paraId="5FED5DF9" w14:textId="77777777" w:rsidTr="008550FB">
        <w:trPr>
          <w:cantSplit/>
        </w:trPr>
        <w:tc>
          <w:tcPr>
            <w:tcW w:w="6750" w:type="dxa"/>
          </w:tcPr>
          <w:p w14:paraId="014F16AA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3DB1BF32" w14:textId="09E35758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801</w:t>
            </w:r>
          </w:p>
        </w:tc>
        <w:tc>
          <w:tcPr>
            <w:tcW w:w="190" w:type="dxa"/>
          </w:tcPr>
          <w:p w14:paraId="6700AFE9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0697A2D" w14:textId="65BDB4DA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378</w:t>
            </w:r>
          </w:p>
        </w:tc>
        <w:tc>
          <w:tcPr>
            <w:tcW w:w="180" w:type="dxa"/>
          </w:tcPr>
          <w:p w14:paraId="0980E5D8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0FE4C9D" w14:textId="7B3F6C81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80" w:type="dxa"/>
          </w:tcPr>
          <w:p w14:paraId="26CDDEE8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ED22C7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C047C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24DADE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03748B" w14:paraId="08098D41" w14:textId="77777777" w:rsidTr="008550FB">
        <w:trPr>
          <w:cantSplit/>
        </w:trPr>
        <w:tc>
          <w:tcPr>
            <w:tcW w:w="6750" w:type="dxa"/>
          </w:tcPr>
          <w:p w14:paraId="303B05CE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1BACBE2C" w14:textId="668936FF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139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4D084FE3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52ED9041" w14:textId="555B010C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576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EC3F0D1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DFA6EA6" w14:textId="3D58E2A3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52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B739F5C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B56A15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B3836B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C566E7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03748B" w14:paraId="0EDC3A0F" w14:textId="77777777" w:rsidTr="008550FB">
        <w:trPr>
          <w:cantSplit/>
        </w:trPr>
        <w:tc>
          <w:tcPr>
            <w:tcW w:w="6750" w:type="dxa"/>
          </w:tcPr>
          <w:p w14:paraId="717CA837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0290D9" w14:textId="4A0F9B04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 w:hint="cs"/>
                <w:sz w:val="24"/>
                <w:szCs w:val="24"/>
              </w:rPr>
              <w:t>2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61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2E7BCE24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EA017D6" w14:textId="6B64A868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84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EBF6800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059A1F" w14:textId="0F04EFA9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 w:hint="cs"/>
                <w:sz w:val="24"/>
                <w:szCs w:val="24"/>
              </w:rPr>
              <w:t>1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7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1F6741A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0BEF1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3A17EA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B46038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03748B" w14:paraId="76D1CFE7" w14:textId="77777777" w:rsidTr="008550FB">
        <w:trPr>
          <w:cantSplit/>
        </w:trPr>
        <w:tc>
          <w:tcPr>
            <w:tcW w:w="6750" w:type="dxa"/>
          </w:tcPr>
          <w:p w14:paraId="31AC12A3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46D156" w14:textId="2C1513EE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Pr="00AD321B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AD321B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" w:type="dxa"/>
          </w:tcPr>
          <w:p w14:paraId="6CD9A3C9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46D4429" w14:textId="51AF0D88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21B">
              <w:rPr>
                <w:rFonts w:ascii="Angsana New" w:hAnsi="Angsana New"/>
                <w:b/>
                <w:bCs/>
                <w:sz w:val="24"/>
                <w:szCs w:val="24"/>
              </w:rPr>
              <w:t>405</w:t>
            </w:r>
          </w:p>
        </w:tc>
        <w:tc>
          <w:tcPr>
            <w:tcW w:w="180" w:type="dxa"/>
          </w:tcPr>
          <w:p w14:paraId="1EDCD9B3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9864CC" w14:textId="0608EFFD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21B">
              <w:rPr>
                <w:rFonts w:ascii="Angsana New" w:hAnsi="Angsana New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80" w:type="dxa"/>
          </w:tcPr>
          <w:p w14:paraId="065FA581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5CEC9B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EDA643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103BC5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03748B" w14:paraId="460ACCED" w14:textId="77777777" w:rsidTr="008550FB">
        <w:trPr>
          <w:cantSplit/>
        </w:trPr>
        <w:tc>
          <w:tcPr>
            <w:tcW w:w="6750" w:type="dxa"/>
          </w:tcPr>
          <w:p w14:paraId="6A21BADD" w14:textId="77777777" w:rsidR="00CA5CD2" w:rsidRPr="0003748B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C750C4" w14:textId="6B368513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AD321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90" w:type="dxa"/>
          </w:tcPr>
          <w:p w14:paraId="527245D2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04ED623C" w14:textId="75B2F50A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202</w:t>
            </w:r>
          </w:p>
        </w:tc>
        <w:tc>
          <w:tcPr>
            <w:tcW w:w="180" w:type="dxa"/>
          </w:tcPr>
          <w:p w14:paraId="21DE3C37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B8C818" w14:textId="2AD154BE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80" w:type="dxa"/>
          </w:tcPr>
          <w:p w14:paraId="7CE130CF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1A6B36" w14:textId="127D6404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</w:t>
            </w:r>
            <w:r w:rsidRPr="00AD321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1E8FD3C1" w14:textId="77777777" w:rsidR="00CA5CD2" w:rsidRPr="0003748B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BB647D" w14:textId="249CCAA6" w:rsidR="00CA5CD2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29</w:t>
            </w:r>
            <w:r w:rsidRPr="00AD321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</w:tr>
      <w:tr w:rsidR="008550FB" w:rsidRPr="0003748B" w14:paraId="38F8E80E" w14:textId="77777777" w:rsidTr="008550FB">
        <w:trPr>
          <w:cantSplit/>
          <w:trHeight w:val="57"/>
        </w:trPr>
        <w:tc>
          <w:tcPr>
            <w:tcW w:w="6750" w:type="dxa"/>
          </w:tcPr>
          <w:p w14:paraId="27647ECF" w14:textId="77777777" w:rsidR="008550FB" w:rsidRPr="0003748B" w:rsidRDefault="008550FB" w:rsidP="00FE3F8B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977A78" w14:textId="77777777" w:rsidR="008550FB" w:rsidRPr="0003748B" w:rsidRDefault="008550FB" w:rsidP="00FE3F8B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1B421A9F" w14:textId="77777777" w:rsidR="008550FB" w:rsidRPr="0003748B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5204151C" w14:textId="77777777" w:rsidR="008550FB" w:rsidRPr="0003748B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01AABABA" w14:textId="77777777" w:rsidR="008550FB" w:rsidRPr="0003748B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CA2619" w14:textId="77777777" w:rsidR="008550FB" w:rsidRPr="0003748B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1F244D3A" w14:textId="77777777" w:rsidR="008550FB" w:rsidRPr="0003748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4EB360C4" w14:textId="77777777" w:rsidR="008550FB" w:rsidRPr="0003748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52942FF8" w14:textId="77777777" w:rsidR="008550FB" w:rsidRPr="0003748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1A012519" w14:textId="77777777" w:rsidR="008550FB" w:rsidRPr="0003748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46231C" w:rsidRPr="0003748B" w14:paraId="769EDE74" w14:textId="77777777" w:rsidTr="008550FB">
        <w:trPr>
          <w:cantSplit/>
          <w:trHeight w:val="270"/>
        </w:trPr>
        <w:tc>
          <w:tcPr>
            <w:tcW w:w="6750" w:type="dxa"/>
          </w:tcPr>
          <w:p w14:paraId="3FEB2EDD" w14:textId="77777777" w:rsidR="0046231C" w:rsidRPr="0003748B" w:rsidRDefault="0046231C" w:rsidP="00FE3F8B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14:paraId="76271995" w14:textId="20F078F7" w:rsidR="0046231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265</w:t>
            </w:r>
          </w:p>
        </w:tc>
        <w:tc>
          <w:tcPr>
            <w:tcW w:w="190" w:type="dxa"/>
          </w:tcPr>
          <w:p w14:paraId="550D52DA" w14:textId="77777777" w:rsidR="0046231C" w:rsidRPr="0003748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B305A6C" w14:textId="5DA85B91" w:rsidR="0046231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</w:t>
            </w:r>
            <w:r w:rsidR="00B43BDF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</w:rPr>
              <w:t>070</w:t>
            </w:r>
          </w:p>
        </w:tc>
        <w:tc>
          <w:tcPr>
            <w:tcW w:w="180" w:type="dxa"/>
          </w:tcPr>
          <w:p w14:paraId="0909CA4A" w14:textId="77777777" w:rsidR="0046231C" w:rsidRPr="0003748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21F78" w14:textId="465AB7BA" w:rsidR="0046231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AD321B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80" w:type="dxa"/>
          </w:tcPr>
          <w:p w14:paraId="019E2D58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3E27EA" w14:textId="77777777" w:rsidR="0046231C" w:rsidRPr="0003748B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8E1685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02E1D7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31C" w:rsidRPr="0003748B" w14:paraId="319470A3" w14:textId="77777777" w:rsidTr="008550FB">
        <w:trPr>
          <w:cantSplit/>
          <w:trHeight w:val="270"/>
        </w:trPr>
        <w:tc>
          <w:tcPr>
            <w:tcW w:w="6750" w:type="dxa"/>
          </w:tcPr>
          <w:p w14:paraId="47C8F0D1" w14:textId="18F7FBA3" w:rsidR="0046231C" w:rsidRPr="0003748B" w:rsidRDefault="0046231C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กำไร </w:t>
            </w:r>
          </w:p>
        </w:tc>
        <w:tc>
          <w:tcPr>
            <w:tcW w:w="1530" w:type="dxa"/>
          </w:tcPr>
          <w:p w14:paraId="2ED32F8B" w14:textId="705CD239" w:rsidR="0046231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38</w:t>
            </w:r>
          </w:p>
        </w:tc>
        <w:tc>
          <w:tcPr>
            <w:tcW w:w="190" w:type="dxa"/>
          </w:tcPr>
          <w:p w14:paraId="76D3C3E1" w14:textId="77777777" w:rsidR="0046231C" w:rsidRPr="0003748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50E8D85" w14:textId="446D4969" w:rsidR="0046231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80" w:type="dxa"/>
          </w:tcPr>
          <w:p w14:paraId="0A57E7AF" w14:textId="77777777" w:rsidR="0046231C" w:rsidRPr="0003748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5FD92C" w14:textId="6491D91D" w:rsidR="0046231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1D1B5A75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69FC71" w14:textId="77777777" w:rsidR="0046231C" w:rsidRPr="0003748B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064EE6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0D8AD8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31C" w:rsidRPr="0003748B" w14:paraId="7B372FCA" w14:textId="77777777" w:rsidTr="008550FB">
        <w:trPr>
          <w:cantSplit/>
          <w:trHeight w:val="270"/>
        </w:trPr>
        <w:tc>
          <w:tcPr>
            <w:tcW w:w="6750" w:type="dxa"/>
          </w:tcPr>
          <w:p w14:paraId="26B1F3D5" w14:textId="77777777" w:rsidR="0046231C" w:rsidRPr="0003748B" w:rsidRDefault="0046231C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5B628627" w14:textId="1056F225" w:rsidR="0046231C" w:rsidRPr="0003748B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6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6DC17642" w14:textId="77777777" w:rsidR="0046231C" w:rsidRPr="0003748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1E2B7FD" w14:textId="007DFBE2" w:rsidR="0046231C" w:rsidRPr="0003748B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B9420B" w14:textId="77777777" w:rsidR="0046231C" w:rsidRPr="0003748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2797BC" w14:textId="11D80B5A" w:rsidR="0046231C" w:rsidRPr="0003748B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F4C4D0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2F3E46" w14:textId="77777777" w:rsidR="0046231C" w:rsidRPr="0003748B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74CDAF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038CA4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31C" w:rsidRPr="0003748B" w14:paraId="47EFB35B" w14:textId="77777777" w:rsidTr="008550FB">
        <w:trPr>
          <w:cantSplit/>
          <w:trHeight w:val="270"/>
        </w:trPr>
        <w:tc>
          <w:tcPr>
            <w:tcW w:w="6750" w:type="dxa"/>
          </w:tcPr>
          <w:p w14:paraId="0F314BC7" w14:textId="77777777" w:rsidR="0046231C" w:rsidRPr="0003748B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019403" w14:textId="66E595F8" w:rsidR="0046231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90" w:type="dxa"/>
          </w:tcPr>
          <w:p w14:paraId="6297DECD" w14:textId="77777777" w:rsidR="0046231C" w:rsidRPr="0003748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74B42A6" w14:textId="126EA6D5" w:rsidR="0046231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21B">
              <w:rPr>
                <w:rFonts w:ascii="Angsana New" w:hAnsi="Angsana New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180" w:type="dxa"/>
          </w:tcPr>
          <w:p w14:paraId="1D48D4E4" w14:textId="77777777" w:rsidR="0046231C" w:rsidRPr="0003748B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1BE89A" w14:textId="0BEE57FA" w:rsidR="0046231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21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5FB71125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1990EF" w14:textId="77777777" w:rsidR="0046231C" w:rsidRPr="0003748B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D9E828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AC1D5F" w14:textId="77777777" w:rsidR="0046231C" w:rsidRPr="0003748B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50FB" w:rsidRPr="0003748B" w14:paraId="6C590B12" w14:textId="77777777" w:rsidTr="008550FB">
        <w:trPr>
          <w:cantSplit/>
          <w:trHeight w:val="270"/>
        </w:trPr>
        <w:tc>
          <w:tcPr>
            <w:tcW w:w="6750" w:type="dxa"/>
          </w:tcPr>
          <w:p w14:paraId="51C08ED6" w14:textId="5442C2D5" w:rsidR="008550FB" w:rsidRPr="0003748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133CB2" w14:textId="563C32CB" w:rsidR="008550F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90" w:type="dxa"/>
          </w:tcPr>
          <w:p w14:paraId="1B0C5B7F" w14:textId="77777777" w:rsidR="008550FB" w:rsidRPr="0003748B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41EE104" w14:textId="3BF4EE62" w:rsidR="008550F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180" w:type="dxa"/>
          </w:tcPr>
          <w:p w14:paraId="6FAB3409" w14:textId="77777777" w:rsidR="008550FB" w:rsidRPr="0003748B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F83874" w14:textId="2C973E86" w:rsidR="008550F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E9A854B" w14:textId="77777777" w:rsidR="008550FB" w:rsidRPr="0003748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F86F34" w14:textId="44504240" w:rsidR="008550FB" w:rsidRPr="0003748B" w:rsidRDefault="00AD321B" w:rsidP="0045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2DCEF988" w14:textId="77777777" w:rsidR="008550FB" w:rsidRPr="0003748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478F80" w14:textId="288B3C29" w:rsidR="008550F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5</w:t>
            </w:r>
            <w:r w:rsidRPr="00AD321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</w:tr>
      <w:tr w:rsidR="00790BE0" w:rsidRPr="0003748B" w14:paraId="481ED818" w14:textId="77777777" w:rsidTr="008550FB">
        <w:trPr>
          <w:cantSplit/>
          <w:trHeight w:val="270"/>
        </w:trPr>
        <w:tc>
          <w:tcPr>
            <w:tcW w:w="6750" w:type="dxa"/>
          </w:tcPr>
          <w:p w14:paraId="2F0AAF32" w14:textId="77777777" w:rsidR="00790BE0" w:rsidRPr="0003748B" w:rsidRDefault="00790BE0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1FCE750" w14:textId="64006660" w:rsidR="00790BE0" w:rsidRPr="0003748B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5E429278" w14:textId="77777777" w:rsidR="00790BE0" w:rsidRPr="0003748B" w:rsidRDefault="00790BE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3AF9FE75" w14:textId="296E2965" w:rsidR="00790BE0" w:rsidRPr="0003748B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A39876" w14:textId="77777777" w:rsidR="00790BE0" w:rsidRPr="0003748B" w:rsidRDefault="00790BE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1CA50F" w14:textId="2C81CA9E" w:rsidR="00790BE0" w:rsidRPr="0003748B" w:rsidRDefault="00DB638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F50126" w14:textId="77777777" w:rsidR="00790BE0" w:rsidRPr="0003748B" w:rsidRDefault="00790BE0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39DA56" w14:textId="65248AD0" w:rsidR="00790BE0" w:rsidRPr="0003748B" w:rsidRDefault="00DB6389" w:rsidP="0045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79CC51" w14:textId="77777777" w:rsidR="00790BE0" w:rsidRPr="0003748B" w:rsidRDefault="00790BE0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AA0064F" w14:textId="4AD6B8AF" w:rsidR="00790BE0" w:rsidRPr="0003748B" w:rsidRDefault="00DB638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8550FB" w:rsidRPr="0003748B" w14:paraId="361B43F2" w14:textId="77777777" w:rsidTr="008550FB">
        <w:trPr>
          <w:cantSplit/>
          <w:trHeight w:val="57"/>
        </w:trPr>
        <w:tc>
          <w:tcPr>
            <w:tcW w:w="6750" w:type="dxa"/>
          </w:tcPr>
          <w:p w14:paraId="6254F0ED" w14:textId="77777777" w:rsidR="008550FB" w:rsidRPr="0003748B" w:rsidRDefault="008550FB" w:rsidP="00FE3F8B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94929C7" w14:textId="77777777" w:rsidR="008550FB" w:rsidRPr="0003748B" w:rsidRDefault="008550FB" w:rsidP="00FE3F8B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46D4988D" w14:textId="77777777" w:rsidR="008550FB" w:rsidRPr="0003748B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64ED2A38" w14:textId="77777777" w:rsidR="008550FB" w:rsidRPr="0003748B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79798DBE" w14:textId="77777777" w:rsidR="008550FB" w:rsidRPr="0003748B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3FA557" w14:textId="77777777" w:rsidR="008550FB" w:rsidRPr="0003748B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6FB6C30F" w14:textId="77777777" w:rsidR="008550FB" w:rsidRPr="0003748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51660917" w14:textId="77777777" w:rsidR="008550FB" w:rsidRPr="0003748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52778DE6" w14:textId="77777777" w:rsidR="008550FB" w:rsidRPr="0003748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4F8B8287" w14:textId="77777777" w:rsidR="008550FB" w:rsidRPr="0003748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8550FB" w:rsidRPr="0003748B" w14:paraId="1703535F" w14:textId="77777777" w:rsidTr="008550FB">
        <w:trPr>
          <w:cantSplit/>
          <w:trHeight w:val="270"/>
        </w:trPr>
        <w:tc>
          <w:tcPr>
            <w:tcW w:w="6750" w:type="dxa"/>
          </w:tcPr>
          <w:p w14:paraId="4F0A58A8" w14:textId="59A1DE30" w:rsidR="008550FB" w:rsidRPr="0003748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เงินสดและรายการเทียบเท่าเงินสดลดล</w:t>
            </w:r>
            <w:r w:rsidR="00BC3764"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ง</w:t>
            </w: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EE1CF54" w14:textId="23426F6F" w:rsidR="008550FB" w:rsidRPr="0003748B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25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37DBCBF7" w14:textId="77777777" w:rsidR="008550FB" w:rsidRPr="0003748B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062CA5B7" w14:textId="559327C2" w:rsidR="008550FB" w:rsidRPr="0003748B" w:rsidRDefault="003312A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30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9DE0EEE" w14:textId="77777777" w:rsidR="008550FB" w:rsidRPr="0003748B" w:rsidRDefault="008550FB" w:rsidP="00FE3F8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EFBC2B" w14:textId="13E01C47" w:rsidR="008550FB" w:rsidRPr="0003748B" w:rsidRDefault="005257D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6129344" w14:textId="77777777" w:rsidR="008550FB" w:rsidRPr="0003748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1A862C8" w14:textId="77777777" w:rsidR="008550FB" w:rsidRPr="0003748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3E26CA5" w14:textId="77777777" w:rsidR="008550FB" w:rsidRPr="0003748B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06ED58C" w14:textId="77777777" w:rsidR="008550FB" w:rsidRPr="0003748B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</w:tbl>
    <w:p w14:paraId="434E4687" w14:textId="77777777" w:rsidR="002802ED" w:rsidRPr="0003748B" w:rsidRDefault="002802ED" w:rsidP="00FE3F8B">
      <w:pPr>
        <w:rPr>
          <w:rFonts w:ascii="Angsana New" w:hAnsi="Angsana New"/>
        </w:rPr>
      </w:pPr>
    </w:p>
    <w:p w14:paraId="3A22614F" w14:textId="77777777" w:rsidR="00AF206B" w:rsidRPr="0003748B" w:rsidRDefault="00AF206B" w:rsidP="00FE3F8B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6F48B3" w:rsidRPr="0003748B" w14:paraId="5E72E111" w14:textId="77777777" w:rsidTr="005C3481">
        <w:trPr>
          <w:cantSplit/>
        </w:trPr>
        <w:tc>
          <w:tcPr>
            <w:tcW w:w="6750" w:type="dxa"/>
            <w:vAlign w:val="bottom"/>
          </w:tcPr>
          <w:p w14:paraId="6497245D" w14:textId="77777777" w:rsidR="006F48B3" w:rsidRPr="0003748B" w:rsidRDefault="006F48B3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155AFB99" w14:textId="0AF315E6" w:rsidR="006F48B3" w:rsidRPr="0003748B" w:rsidRDefault="00AD321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AD321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6F48B3" w:rsidRPr="0003748B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="006F48B3" w:rsidRPr="0003748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6F48B3" w:rsidRPr="0003748B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AD321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AD32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</w:tr>
      <w:tr w:rsidR="006F48B3" w:rsidRPr="0003748B" w14:paraId="3C0132AD" w14:textId="77777777" w:rsidTr="005C3481">
        <w:trPr>
          <w:cantSplit/>
        </w:trPr>
        <w:tc>
          <w:tcPr>
            <w:tcW w:w="6750" w:type="dxa"/>
            <w:vAlign w:val="bottom"/>
          </w:tcPr>
          <w:p w14:paraId="783123C3" w14:textId="77777777" w:rsidR="006F48B3" w:rsidRPr="0003748B" w:rsidRDefault="006F48B3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035E0D6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7DFF21EB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3FC52CB5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0A50EACF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5D4CAC83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618308F6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7AFBAA5E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C3D2A9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 สยามสมุทร วาริน จำกัด</w:t>
            </w:r>
          </w:p>
        </w:tc>
        <w:tc>
          <w:tcPr>
            <w:tcW w:w="180" w:type="dxa"/>
            <w:vAlign w:val="bottom"/>
          </w:tcPr>
          <w:p w14:paraId="2A755046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954DB7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07D35FD8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108668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48B3" w:rsidRPr="0003748B" w14:paraId="5E2810AE" w14:textId="77777777" w:rsidTr="005C3481">
        <w:trPr>
          <w:cantSplit/>
          <w:trHeight w:val="135"/>
        </w:trPr>
        <w:tc>
          <w:tcPr>
            <w:tcW w:w="6750" w:type="dxa"/>
            <w:vAlign w:val="bottom"/>
          </w:tcPr>
          <w:p w14:paraId="1501EA19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057E6CFE" w14:textId="77777777" w:rsidR="006F48B3" w:rsidRPr="0003748B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03748B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03748B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6F48B3" w:rsidRPr="0003748B" w14:paraId="625C53CD" w14:textId="77777777" w:rsidTr="005C3481">
        <w:trPr>
          <w:cantSplit/>
          <w:trHeight w:val="135"/>
        </w:trPr>
        <w:tc>
          <w:tcPr>
            <w:tcW w:w="6750" w:type="dxa"/>
            <w:vAlign w:val="bottom"/>
          </w:tcPr>
          <w:p w14:paraId="4214DD32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357695EA" w14:textId="1FEF8D41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7</w:t>
            </w:r>
            <w:r w:rsidR="006F48B3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AD321B">
              <w:rPr>
                <w:rFonts w:ascii="Angsana New" w:hAnsi="Angsana New" w:hint="cs"/>
                <w:sz w:val="24"/>
                <w:szCs w:val="24"/>
              </w:rPr>
              <w:t>05</w:t>
            </w:r>
          </w:p>
        </w:tc>
        <w:tc>
          <w:tcPr>
            <w:tcW w:w="190" w:type="dxa"/>
          </w:tcPr>
          <w:p w14:paraId="2162082D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48E07BD7" w14:textId="40160EB8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49</w:t>
            </w:r>
            <w:r w:rsidR="006F48B3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AD321B">
              <w:rPr>
                <w:rFonts w:ascii="Angsana New" w:hAnsi="Angsana New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vAlign w:val="bottom"/>
          </w:tcPr>
          <w:p w14:paraId="66FBCA9C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98A4E7" w14:textId="10E05C41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40</w:t>
            </w:r>
            <w:r w:rsidR="006F48B3" w:rsidRPr="0003748B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AD321B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4EFB10C7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BF7A7D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CAB8DF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2303FA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03748B" w14:paraId="177FACE8" w14:textId="77777777" w:rsidTr="005C3481">
        <w:trPr>
          <w:cantSplit/>
        </w:trPr>
        <w:tc>
          <w:tcPr>
            <w:tcW w:w="6750" w:type="dxa"/>
          </w:tcPr>
          <w:p w14:paraId="0B07D257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461D188A" w14:textId="02F2D75B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190" w:type="dxa"/>
          </w:tcPr>
          <w:p w14:paraId="6543442A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609AFDE3" w14:textId="5F04A4A2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597</w:t>
            </w:r>
          </w:p>
        </w:tc>
        <w:tc>
          <w:tcPr>
            <w:tcW w:w="180" w:type="dxa"/>
          </w:tcPr>
          <w:p w14:paraId="350AC642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9648ED1" w14:textId="5E985669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94</w:t>
            </w:r>
          </w:p>
        </w:tc>
        <w:tc>
          <w:tcPr>
            <w:tcW w:w="180" w:type="dxa"/>
          </w:tcPr>
          <w:p w14:paraId="21C7D4A6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35AD5D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488015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66816B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03748B" w14:paraId="34C0DEC3" w14:textId="77777777" w:rsidTr="005C3481">
        <w:trPr>
          <w:cantSplit/>
        </w:trPr>
        <w:tc>
          <w:tcPr>
            <w:tcW w:w="6750" w:type="dxa"/>
          </w:tcPr>
          <w:p w14:paraId="1818FB41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116B9E38" w14:textId="6BE707AF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775</w:t>
            </w:r>
          </w:p>
        </w:tc>
        <w:tc>
          <w:tcPr>
            <w:tcW w:w="190" w:type="dxa"/>
          </w:tcPr>
          <w:p w14:paraId="68A18742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7CEE2AB" w14:textId="1BEB83C7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296</w:t>
            </w:r>
          </w:p>
        </w:tc>
        <w:tc>
          <w:tcPr>
            <w:tcW w:w="180" w:type="dxa"/>
          </w:tcPr>
          <w:p w14:paraId="76DA7EFA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7463A40" w14:textId="6E1F75D3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180" w:type="dxa"/>
          </w:tcPr>
          <w:p w14:paraId="1C3585CA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5A565F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0B058FF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530A59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03748B" w14:paraId="7A9D1159" w14:textId="77777777" w:rsidTr="005C3481">
        <w:trPr>
          <w:cantSplit/>
        </w:trPr>
        <w:tc>
          <w:tcPr>
            <w:tcW w:w="6750" w:type="dxa"/>
          </w:tcPr>
          <w:p w14:paraId="662E9DED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256D8B0E" w14:textId="0FBABF3B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86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767C5885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B5CEE9D" w14:textId="0DA69009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466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73AC018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3E8485E" w14:textId="4E06390E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30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12CE3FE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333056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D21B66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71FA53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03748B" w14:paraId="4128DDE7" w14:textId="77777777" w:rsidTr="005C3481">
        <w:trPr>
          <w:cantSplit/>
        </w:trPr>
        <w:tc>
          <w:tcPr>
            <w:tcW w:w="6750" w:type="dxa"/>
          </w:tcPr>
          <w:p w14:paraId="76AF834E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4D50D4" w14:textId="09626232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270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1F22BAD8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266C48B" w14:textId="2830B9E2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65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B8EB455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DE51" w14:textId="76D67A7B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16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565C787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A47ADB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0A044B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5377D3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03748B" w14:paraId="554F6199" w14:textId="77777777" w:rsidTr="005C3481">
        <w:trPr>
          <w:cantSplit/>
        </w:trPr>
        <w:tc>
          <w:tcPr>
            <w:tcW w:w="6750" w:type="dxa"/>
          </w:tcPr>
          <w:p w14:paraId="57D5B152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007ECA" w14:textId="5C308BB0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21B">
              <w:rPr>
                <w:rFonts w:ascii="Angsana New" w:hAnsi="Angsana New"/>
                <w:b/>
                <w:bCs/>
                <w:sz w:val="24"/>
                <w:szCs w:val="24"/>
              </w:rPr>
              <w:t>568</w:t>
            </w:r>
          </w:p>
        </w:tc>
        <w:tc>
          <w:tcPr>
            <w:tcW w:w="190" w:type="dxa"/>
          </w:tcPr>
          <w:p w14:paraId="7A0CE9B7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5C6F059E" w14:textId="3CB4DF0D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21B">
              <w:rPr>
                <w:rFonts w:ascii="Angsana New" w:hAnsi="Angsana New"/>
                <w:b/>
                <w:bCs/>
                <w:sz w:val="24"/>
                <w:szCs w:val="24"/>
              </w:rPr>
              <w:t>362</w:t>
            </w:r>
          </w:p>
        </w:tc>
        <w:tc>
          <w:tcPr>
            <w:tcW w:w="180" w:type="dxa"/>
          </w:tcPr>
          <w:p w14:paraId="2A376D38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65C99F" w14:textId="73CBA106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21B">
              <w:rPr>
                <w:rFonts w:ascii="Angsana New" w:hAnsi="Angsana New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80" w:type="dxa"/>
          </w:tcPr>
          <w:p w14:paraId="7AF4AF27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F05592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0F72D0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B49F48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03748B" w14:paraId="59AE0CD0" w14:textId="77777777" w:rsidTr="005C3481">
        <w:trPr>
          <w:cantSplit/>
        </w:trPr>
        <w:tc>
          <w:tcPr>
            <w:tcW w:w="6750" w:type="dxa"/>
          </w:tcPr>
          <w:p w14:paraId="61601F9E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A9E5F6" w14:textId="10543900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90" w:type="dxa"/>
          </w:tcPr>
          <w:p w14:paraId="73E7E7FB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2BB6B51" w14:textId="3BE6B613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0B10C1E5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EB1BE6" w14:textId="55EC75D8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180" w:type="dxa"/>
          </w:tcPr>
          <w:p w14:paraId="029A18C1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B4618D" w14:textId="067FAA9F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80" w:type="dxa"/>
          </w:tcPr>
          <w:p w14:paraId="5F0F5C54" w14:textId="77777777" w:rsidR="006F48B3" w:rsidRPr="0003748B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5E7E4" w14:textId="1684DF6B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269</w:t>
            </w:r>
          </w:p>
        </w:tc>
      </w:tr>
      <w:tr w:rsidR="006F48B3" w:rsidRPr="0003748B" w14:paraId="7042F738" w14:textId="77777777" w:rsidTr="005C3481">
        <w:trPr>
          <w:cantSplit/>
          <w:trHeight w:val="57"/>
        </w:trPr>
        <w:tc>
          <w:tcPr>
            <w:tcW w:w="6750" w:type="dxa"/>
          </w:tcPr>
          <w:p w14:paraId="052E727D" w14:textId="77777777" w:rsidR="006F48B3" w:rsidRPr="0003748B" w:rsidRDefault="006F48B3" w:rsidP="00FE3F8B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1EAE09A" w14:textId="77777777" w:rsidR="006F48B3" w:rsidRPr="0003748B" w:rsidRDefault="006F48B3" w:rsidP="00FE3F8B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0AB760D2" w14:textId="77777777" w:rsidR="006F48B3" w:rsidRPr="0003748B" w:rsidRDefault="006F48B3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380A08D8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740214EA" w14:textId="77777777" w:rsidR="006F48B3" w:rsidRPr="0003748B" w:rsidRDefault="006F48B3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EE95C08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297C5EAC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2348B611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377D6BE4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61A0C8C4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6F48B3" w:rsidRPr="0003748B" w14:paraId="1B7573A7" w14:textId="77777777" w:rsidTr="005C3481">
        <w:trPr>
          <w:cantSplit/>
          <w:trHeight w:val="270"/>
        </w:trPr>
        <w:tc>
          <w:tcPr>
            <w:tcW w:w="6750" w:type="dxa"/>
          </w:tcPr>
          <w:p w14:paraId="54130E63" w14:textId="77777777" w:rsidR="006F48B3" w:rsidRPr="0003748B" w:rsidRDefault="006F48B3" w:rsidP="00FE3F8B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14:paraId="7A1BCD4B" w14:textId="03F6A8B2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90" w:type="dxa"/>
          </w:tcPr>
          <w:p w14:paraId="179FB494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64DF4ED5" w14:textId="5E106386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</w:t>
            </w:r>
            <w:r w:rsidR="00C17608" w:rsidRPr="0003748B">
              <w:rPr>
                <w:rFonts w:ascii="Angsana New" w:hAnsi="Angsana New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</w:rPr>
              <w:t>714</w:t>
            </w:r>
          </w:p>
        </w:tc>
        <w:tc>
          <w:tcPr>
            <w:tcW w:w="180" w:type="dxa"/>
          </w:tcPr>
          <w:p w14:paraId="65E01CA4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B7A28F" w14:textId="61CD422B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80" w:type="dxa"/>
          </w:tcPr>
          <w:p w14:paraId="5CE41FC4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A3778C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2E0B6E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793F12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48B3" w:rsidRPr="0003748B" w14:paraId="6B9084BA" w14:textId="77777777" w:rsidTr="005C3481">
        <w:trPr>
          <w:cantSplit/>
          <w:trHeight w:val="270"/>
        </w:trPr>
        <w:tc>
          <w:tcPr>
            <w:tcW w:w="6750" w:type="dxa"/>
          </w:tcPr>
          <w:p w14:paraId="03E2868B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กำไร </w:t>
            </w:r>
          </w:p>
        </w:tc>
        <w:tc>
          <w:tcPr>
            <w:tcW w:w="1530" w:type="dxa"/>
          </w:tcPr>
          <w:p w14:paraId="245030CE" w14:textId="121C7B10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90" w:type="dxa"/>
          </w:tcPr>
          <w:p w14:paraId="336D0C0E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97437EB" w14:textId="3274C24F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A923378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CD8199" w14:textId="62F831DE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7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7F19FED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911CAB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05903C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7B058B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48B3" w:rsidRPr="0003748B" w14:paraId="774E14B8" w14:textId="77777777" w:rsidTr="005C3481">
        <w:trPr>
          <w:cantSplit/>
          <w:trHeight w:val="270"/>
        </w:trPr>
        <w:tc>
          <w:tcPr>
            <w:tcW w:w="6750" w:type="dxa"/>
          </w:tcPr>
          <w:p w14:paraId="2240CE9B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2B42CDAD" w14:textId="2A0919DC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2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3CD9369F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4114441" w14:textId="2909C205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574714A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2B1180" w14:textId="2D67B800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24B51BC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8B8B69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702D7C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8DCF14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48B3" w:rsidRPr="0003748B" w14:paraId="40DD7E07" w14:textId="77777777" w:rsidTr="005C3481">
        <w:trPr>
          <w:cantSplit/>
          <w:trHeight w:val="270"/>
        </w:trPr>
        <w:tc>
          <w:tcPr>
            <w:tcW w:w="6750" w:type="dxa"/>
          </w:tcPr>
          <w:p w14:paraId="097DCA9D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D28E93" w14:textId="61A4BCC7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21B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90" w:type="dxa"/>
          </w:tcPr>
          <w:p w14:paraId="5DB47751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6F523710" w14:textId="27409A95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21B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40175C72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42502A" w14:textId="58C0CE22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748B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03748B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A0A316E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16F818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386DDC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DB7328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48B3" w:rsidRPr="0003748B" w14:paraId="6E9F75DC" w14:textId="77777777" w:rsidTr="005C3481">
        <w:trPr>
          <w:cantSplit/>
          <w:trHeight w:val="270"/>
        </w:trPr>
        <w:tc>
          <w:tcPr>
            <w:tcW w:w="6750" w:type="dxa"/>
          </w:tcPr>
          <w:p w14:paraId="0C38AABD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FAC01E" w14:textId="7478F786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90" w:type="dxa"/>
          </w:tcPr>
          <w:p w14:paraId="52A92639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3E2C4521" w14:textId="3710854D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4364D675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842DAF" w14:textId="6AC1D45D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3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FD94A9E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108A81" w14:textId="08CA9AB9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B9E617C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0EBE18" w14:textId="3887BC65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6F48B3" w:rsidRPr="0003748B" w14:paraId="794AFC58" w14:textId="77777777" w:rsidTr="005C3481">
        <w:trPr>
          <w:cantSplit/>
          <w:trHeight w:val="270"/>
        </w:trPr>
        <w:tc>
          <w:tcPr>
            <w:tcW w:w="6750" w:type="dxa"/>
          </w:tcPr>
          <w:p w14:paraId="76795C46" w14:textId="77777777" w:rsidR="006F48B3" w:rsidRPr="0003748B" w:rsidRDefault="006F48B3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28D5E43D" w14:textId="1C697392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30A1C6E9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4958AED0" w14:textId="7109D56C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A37370E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347F797" w14:textId="64E9064A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F23E16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44B0DB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417362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1F46EC9" w14:textId="4CD45AB6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F48B3" w:rsidRPr="0003748B" w14:paraId="3CFB76F2" w14:textId="77777777" w:rsidTr="005C3481">
        <w:trPr>
          <w:cantSplit/>
          <w:trHeight w:val="57"/>
        </w:trPr>
        <w:tc>
          <w:tcPr>
            <w:tcW w:w="6750" w:type="dxa"/>
          </w:tcPr>
          <w:p w14:paraId="4CBFA851" w14:textId="77777777" w:rsidR="006F48B3" w:rsidRPr="0003748B" w:rsidRDefault="006F48B3" w:rsidP="00FE3F8B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A8F813" w14:textId="77777777" w:rsidR="006F48B3" w:rsidRPr="0003748B" w:rsidRDefault="006F48B3" w:rsidP="00FE3F8B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4041EA23" w14:textId="77777777" w:rsidR="006F48B3" w:rsidRPr="0003748B" w:rsidRDefault="006F48B3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3BC016A8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533211FB" w14:textId="77777777" w:rsidR="006F48B3" w:rsidRPr="0003748B" w:rsidRDefault="006F48B3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E8BA0D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753665D4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42ED5F71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27733B68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0ABAD7F5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6F48B3" w:rsidRPr="0003748B" w14:paraId="34036F94" w14:textId="77777777" w:rsidTr="005C3481">
        <w:trPr>
          <w:cantSplit/>
          <w:trHeight w:val="270"/>
        </w:trPr>
        <w:tc>
          <w:tcPr>
            <w:tcW w:w="6750" w:type="dxa"/>
          </w:tcPr>
          <w:p w14:paraId="160EEA73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544EAA9" w14:textId="3280E487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4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4FEB27AA" w14:textId="77777777" w:rsidR="006F48B3" w:rsidRPr="0003748B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0B5D8F89" w14:textId="06355B9E" w:rsidR="006F48B3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80" w:type="dxa"/>
          </w:tcPr>
          <w:p w14:paraId="1F582807" w14:textId="77777777" w:rsidR="006F48B3" w:rsidRPr="0003748B" w:rsidRDefault="006F48B3" w:rsidP="00FE3F8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04634C" w14:textId="570D8E2A" w:rsidR="006F48B3" w:rsidRPr="0003748B" w:rsidRDefault="00C1760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7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7620A6B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7365A00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B279581" w14:textId="77777777" w:rsidR="006F48B3" w:rsidRPr="0003748B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89F5819" w14:textId="77777777" w:rsidR="006F48B3" w:rsidRPr="0003748B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</w:tbl>
    <w:p w14:paraId="53FBD76F" w14:textId="77777777" w:rsidR="00AF206B" w:rsidRPr="0003748B" w:rsidRDefault="00AF206B" w:rsidP="00FE3F8B">
      <w:pPr>
        <w:rPr>
          <w:rFonts w:ascii="Angsana New" w:hAnsi="Angsana New"/>
        </w:rPr>
      </w:pPr>
    </w:p>
    <w:p w14:paraId="7F849EF4" w14:textId="77777777" w:rsidR="00AF206B" w:rsidRPr="0003748B" w:rsidRDefault="00AF206B" w:rsidP="00FE3F8B">
      <w:pPr>
        <w:rPr>
          <w:rFonts w:ascii="Angsana New" w:hAnsi="Angsana New"/>
        </w:rPr>
      </w:pPr>
    </w:p>
    <w:p w14:paraId="1DD2EA7B" w14:textId="77777777" w:rsidR="005A0862" w:rsidRPr="0003748B" w:rsidRDefault="005A0862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  <w:sectPr w:rsidR="005A0862" w:rsidRPr="0003748B" w:rsidSect="007F410C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F7A43A1" w14:textId="77777777" w:rsidR="00EE572D" w:rsidRPr="0003748B" w:rsidRDefault="00EE572D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 xml:space="preserve">อสังหาริมทรัพย์เพื่อการลงทุน </w:t>
      </w:r>
    </w:p>
    <w:p w14:paraId="50815440" w14:textId="77777777" w:rsidR="00184463" w:rsidRPr="0003748B" w:rsidRDefault="0018446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286" w:type="dxa"/>
        <w:tblInd w:w="450" w:type="dxa"/>
        <w:tblLook w:val="01E0" w:firstRow="1" w:lastRow="1" w:firstColumn="1" w:lastColumn="1" w:noHBand="0" w:noVBand="0"/>
      </w:tblPr>
      <w:tblGrid>
        <w:gridCol w:w="5542"/>
        <w:gridCol w:w="1676"/>
        <w:gridCol w:w="387"/>
        <w:gridCol w:w="1681"/>
      </w:tblGrid>
      <w:tr w:rsidR="00926649" w:rsidRPr="0003748B" w14:paraId="7F7A211E" w14:textId="77777777" w:rsidTr="00926649">
        <w:trPr>
          <w:trHeight w:val="379"/>
        </w:trPr>
        <w:tc>
          <w:tcPr>
            <w:tcW w:w="5542" w:type="dxa"/>
          </w:tcPr>
          <w:p w14:paraId="0C89F026" w14:textId="77777777" w:rsidR="00926649" w:rsidRPr="0003748B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744" w:type="dxa"/>
            <w:gridSpan w:val="3"/>
          </w:tcPr>
          <w:p w14:paraId="22CE8D91" w14:textId="77777777" w:rsidR="00926649" w:rsidRPr="0003748B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6649" w:rsidRPr="0003748B" w14:paraId="31288F92" w14:textId="77777777" w:rsidTr="00926649">
        <w:trPr>
          <w:trHeight w:val="379"/>
        </w:trPr>
        <w:tc>
          <w:tcPr>
            <w:tcW w:w="5542" w:type="dxa"/>
          </w:tcPr>
          <w:p w14:paraId="0B557F7A" w14:textId="77777777" w:rsidR="00926649" w:rsidRPr="0003748B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76" w:type="dxa"/>
          </w:tcPr>
          <w:p w14:paraId="6A081D4C" w14:textId="19CED3C9" w:rsidR="0092664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387" w:type="dxa"/>
          </w:tcPr>
          <w:p w14:paraId="5458CC5E" w14:textId="77777777" w:rsidR="00926649" w:rsidRPr="0003748B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81" w:type="dxa"/>
          </w:tcPr>
          <w:p w14:paraId="6DA5113B" w14:textId="6C4059E0" w:rsidR="0092664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926649" w:rsidRPr="0003748B" w14:paraId="64B6DF5D" w14:textId="77777777" w:rsidTr="005C3481">
        <w:trPr>
          <w:trHeight w:val="393"/>
        </w:trPr>
        <w:tc>
          <w:tcPr>
            <w:tcW w:w="5542" w:type="dxa"/>
          </w:tcPr>
          <w:p w14:paraId="7C189EF7" w14:textId="77777777" w:rsidR="00926649" w:rsidRPr="0003748B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744" w:type="dxa"/>
            <w:gridSpan w:val="3"/>
          </w:tcPr>
          <w:p w14:paraId="515C5C48" w14:textId="727EB980" w:rsidR="00926649" w:rsidRPr="0003748B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07F6" w:rsidRPr="0003748B" w14:paraId="3FC84594" w14:textId="77777777" w:rsidTr="00926649">
        <w:trPr>
          <w:trHeight w:val="379"/>
        </w:trPr>
        <w:tc>
          <w:tcPr>
            <w:tcW w:w="5542" w:type="dxa"/>
          </w:tcPr>
          <w:p w14:paraId="56A3F084" w14:textId="75777914" w:rsidR="008407F6" w:rsidRPr="0003748B" w:rsidRDefault="008407F6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676" w:type="dxa"/>
          </w:tcPr>
          <w:p w14:paraId="6A4EC9D9" w14:textId="39B0F008" w:rsidR="008407F6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387" w:type="dxa"/>
          </w:tcPr>
          <w:p w14:paraId="6BA27820" w14:textId="77777777" w:rsidR="008407F6" w:rsidRPr="0003748B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52E74BD9" w14:textId="5D3B0DA5" w:rsidR="008407F6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521333" w:rsidRPr="0003748B" w14:paraId="512D0346" w14:textId="77777777" w:rsidTr="00926649">
        <w:trPr>
          <w:trHeight w:val="379"/>
        </w:trPr>
        <w:tc>
          <w:tcPr>
            <w:tcW w:w="5542" w:type="dxa"/>
          </w:tcPr>
          <w:p w14:paraId="09C299B2" w14:textId="53B2E70A" w:rsidR="00521333" w:rsidRPr="0003748B" w:rsidRDefault="00521333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6" w:type="dxa"/>
          </w:tcPr>
          <w:p w14:paraId="098EF465" w14:textId="7CBC12B9" w:rsidR="00521333" w:rsidRPr="0003748B" w:rsidRDefault="00315F8A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87" w:type="dxa"/>
          </w:tcPr>
          <w:p w14:paraId="4C42790B" w14:textId="77777777" w:rsidR="00521333" w:rsidRPr="0003748B" w:rsidRDefault="0052133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2D2A773C" w14:textId="08CC7E20" w:rsidR="00521333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407F6" w:rsidRPr="0003748B" w14:paraId="6D44927B" w14:textId="77777777" w:rsidTr="00926649">
        <w:trPr>
          <w:trHeight w:val="165"/>
        </w:trPr>
        <w:tc>
          <w:tcPr>
            <w:tcW w:w="5542" w:type="dxa"/>
          </w:tcPr>
          <w:p w14:paraId="2729526E" w14:textId="510A48DE" w:rsidR="008407F6" w:rsidRPr="0003748B" w:rsidRDefault="008407F6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676" w:type="dxa"/>
          </w:tcPr>
          <w:p w14:paraId="774C19CD" w14:textId="2D5E4354" w:rsidR="008407F6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387" w:type="dxa"/>
          </w:tcPr>
          <w:p w14:paraId="3D86D77E" w14:textId="77777777" w:rsidR="008407F6" w:rsidRPr="0003748B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7905C6B9" w14:textId="0567374B" w:rsidR="008407F6" w:rsidRPr="0003748B" w:rsidRDefault="00AD321B" w:rsidP="00FE3F8B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407F6" w:rsidRPr="0003748B" w14:paraId="26DD45DD" w14:textId="77777777" w:rsidTr="00926649">
        <w:trPr>
          <w:trHeight w:val="393"/>
        </w:trPr>
        <w:tc>
          <w:tcPr>
            <w:tcW w:w="5542" w:type="dxa"/>
          </w:tcPr>
          <w:p w14:paraId="7AB46BC5" w14:textId="18370850" w:rsidR="008407F6" w:rsidRPr="0003748B" w:rsidRDefault="008407F6" w:rsidP="00FE3F8B">
            <w:pPr>
              <w:tabs>
                <w:tab w:val="clear" w:pos="374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ขาดทุนจากการปรับปรุงมูลค่ายุติธรรม</w:t>
            </w:r>
          </w:p>
        </w:tc>
        <w:tc>
          <w:tcPr>
            <w:tcW w:w="1676" w:type="dxa"/>
          </w:tcPr>
          <w:p w14:paraId="7697704E" w14:textId="68001AE5" w:rsidR="008407F6" w:rsidRPr="0003748B" w:rsidRDefault="00315F8A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87" w:type="dxa"/>
          </w:tcPr>
          <w:p w14:paraId="2ABC5766" w14:textId="77777777" w:rsidR="008407F6" w:rsidRPr="0003748B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1671AFA9" w14:textId="25ED3189" w:rsidR="008407F6" w:rsidRPr="0003748B" w:rsidRDefault="008407F6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407F6" w:rsidRPr="0003748B" w14:paraId="2B5733C4" w14:textId="77777777" w:rsidTr="00926649">
        <w:trPr>
          <w:trHeight w:val="379"/>
        </w:trPr>
        <w:tc>
          <w:tcPr>
            <w:tcW w:w="5542" w:type="dxa"/>
          </w:tcPr>
          <w:p w14:paraId="11CDE636" w14:textId="6D84607C" w:rsidR="008407F6" w:rsidRPr="0003748B" w:rsidRDefault="008407F6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76" w:type="dxa"/>
            <w:tcBorders>
              <w:top w:val="single" w:sz="4" w:space="0" w:color="auto"/>
              <w:bottom w:val="double" w:sz="4" w:space="0" w:color="auto"/>
            </w:tcBorders>
          </w:tcPr>
          <w:p w14:paraId="23055E91" w14:textId="2114BCD3" w:rsidR="008407F6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387" w:type="dxa"/>
          </w:tcPr>
          <w:p w14:paraId="200995F4" w14:textId="77777777" w:rsidR="008407F6" w:rsidRPr="0003748B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14:paraId="2ACA6ABD" w14:textId="469CE763" w:rsidR="008407F6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</w:tr>
    </w:tbl>
    <w:p w14:paraId="4B69AAC3" w14:textId="77777777" w:rsidR="009B118E" w:rsidRPr="0003748B" w:rsidRDefault="009B118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62"/>
        <w:gridCol w:w="1638"/>
        <w:gridCol w:w="450"/>
        <w:gridCol w:w="1625"/>
      </w:tblGrid>
      <w:tr w:rsidR="00926649" w:rsidRPr="0003748B" w14:paraId="585299C2" w14:textId="77777777" w:rsidTr="00926649">
        <w:trPr>
          <w:trHeight w:val="17"/>
          <w:tblHeader/>
        </w:trPr>
        <w:tc>
          <w:tcPr>
            <w:tcW w:w="5562" w:type="dxa"/>
          </w:tcPr>
          <w:p w14:paraId="2FC8DC66" w14:textId="77777777" w:rsidR="00926649" w:rsidRPr="0003748B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13" w:type="dxa"/>
            <w:gridSpan w:val="3"/>
          </w:tcPr>
          <w:p w14:paraId="47BBFB90" w14:textId="77777777" w:rsidR="00926649" w:rsidRPr="0003748B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07F6" w:rsidRPr="0003748B" w14:paraId="69CF2784" w14:textId="77777777" w:rsidTr="00926649">
        <w:trPr>
          <w:trHeight w:val="17"/>
          <w:tblHeader/>
        </w:trPr>
        <w:tc>
          <w:tcPr>
            <w:tcW w:w="5562" w:type="dxa"/>
          </w:tcPr>
          <w:p w14:paraId="73E18D9A" w14:textId="6B7B71B4" w:rsidR="008407F6" w:rsidRPr="0003748B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38" w:type="dxa"/>
          </w:tcPr>
          <w:p w14:paraId="2F023CE4" w14:textId="30DC836A" w:rsidR="008407F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03E6B8B2" w14:textId="77777777" w:rsidR="008407F6" w:rsidRPr="0003748B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5" w:type="dxa"/>
          </w:tcPr>
          <w:p w14:paraId="45482B2D" w14:textId="769371BB" w:rsidR="008407F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926649" w:rsidRPr="0003748B" w14:paraId="5991280A" w14:textId="77777777" w:rsidTr="005C3481">
        <w:trPr>
          <w:trHeight w:val="17"/>
          <w:tblHeader/>
        </w:trPr>
        <w:tc>
          <w:tcPr>
            <w:tcW w:w="5562" w:type="dxa"/>
          </w:tcPr>
          <w:p w14:paraId="4B2BE90A" w14:textId="77777777" w:rsidR="00926649" w:rsidRPr="0003748B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3" w:type="dxa"/>
            <w:gridSpan w:val="3"/>
          </w:tcPr>
          <w:p w14:paraId="375551C1" w14:textId="0F2DFB2E" w:rsidR="00926649" w:rsidRPr="0003748B" w:rsidRDefault="00926649" w:rsidP="00FE3F8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C2A8A" w:rsidRPr="0003748B" w14:paraId="50ED4FAA" w14:textId="77777777" w:rsidTr="00926649">
        <w:trPr>
          <w:trHeight w:val="17"/>
          <w:tblHeader/>
        </w:trPr>
        <w:tc>
          <w:tcPr>
            <w:tcW w:w="5562" w:type="dxa"/>
          </w:tcPr>
          <w:p w14:paraId="2F2BDE47" w14:textId="580D817C" w:rsidR="00AC2A8A" w:rsidRPr="0003748B" w:rsidRDefault="00AC2A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638" w:type="dxa"/>
            <w:vAlign w:val="center"/>
          </w:tcPr>
          <w:p w14:paraId="40FB0CA1" w14:textId="77777777" w:rsidR="00AC2A8A" w:rsidRPr="0003748B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7A205739" w14:textId="77777777" w:rsidR="00AC2A8A" w:rsidRPr="0003748B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45BF24A3" w14:textId="77777777" w:rsidR="00AC2A8A" w:rsidRPr="0003748B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A8A" w:rsidRPr="0003748B" w14:paraId="12698AF5" w14:textId="77777777" w:rsidTr="00926649">
        <w:trPr>
          <w:trHeight w:val="17"/>
          <w:tblHeader/>
        </w:trPr>
        <w:tc>
          <w:tcPr>
            <w:tcW w:w="5562" w:type="dxa"/>
          </w:tcPr>
          <w:p w14:paraId="752111EC" w14:textId="391ACDDB" w:rsidR="00AC2A8A" w:rsidRPr="0003748B" w:rsidRDefault="00AC2A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38" w:type="dxa"/>
            <w:vAlign w:val="center"/>
          </w:tcPr>
          <w:p w14:paraId="10B992A8" w14:textId="25F77092" w:rsidR="00AC2A8A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450" w:type="dxa"/>
            <w:vAlign w:val="center"/>
          </w:tcPr>
          <w:p w14:paraId="3A3BFDB0" w14:textId="77777777" w:rsidR="00AC2A8A" w:rsidRPr="0003748B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2A802DCB" w14:textId="6CABF485" w:rsidR="00AC2A8A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C2A8A" w:rsidRPr="0003748B" w14:paraId="4580699E" w14:textId="77777777" w:rsidTr="00926649">
        <w:trPr>
          <w:trHeight w:val="17"/>
          <w:tblHeader/>
        </w:trPr>
        <w:tc>
          <w:tcPr>
            <w:tcW w:w="5562" w:type="dxa"/>
          </w:tcPr>
          <w:p w14:paraId="542E0967" w14:textId="756BFA6B" w:rsidR="00AC2A8A" w:rsidRPr="0003748B" w:rsidRDefault="00E26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AC2A8A" w:rsidRPr="0003748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AC2A8A" w:rsidRPr="0003748B">
              <w:rPr>
                <w:rFonts w:ascii="Angsana New" w:hAnsi="Angsana New" w:hint="cs"/>
                <w:sz w:val="30"/>
                <w:szCs w:val="30"/>
                <w:cs/>
              </w:rPr>
              <w:t>จากการปรับปรุงมูลค่ายุติธรรม</w:t>
            </w:r>
          </w:p>
        </w:tc>
        <w:tc>
          <w:tcPr>
            <w:tcW w:w="1638" w:type="dxa"/>
            <w:vAlign w:val="center"/>
          </w:tcPr>
          <w:p w14:paraId="052B9C92" w14:textId="282EB024" w:rsidR="00AC2A8A" w:rsidRPr="0003748B" w:rsidRDefault="00AD321B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450" w:type="dxa"/>
            <w:vAlign w:val="center"/>
          </w:tcPr>
          <w:p w14:paraId="752252F2" w14:textId="77777777" w:rsidR="00AC2A8A" w:rsidRPr="0003748B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40D4F9D0" w14:textId="1DCE0035" w:rsidR="00AC2A8A" w:rsidRPr="0003748B" w:rsidRDefault="00AC2A8A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C04C4" w:rsidRPr="0003748B" w14:paraId="52724ABC" w14:textId="77777777" w:rsidTr="00926649">
        <w:trPr>
          <w:trHeight w:val="17"/>
          <w:tblHeader/>
        </w:trPr>
        <w:tc>
          <w:tcPr>
            <w:tcW w:w="5562" w:type="dxa"/>
          </w:tcPr>
          <w:p w14:paraId="4FD2FE0E" w14:textId="77777777" w:rsidR="008C04C4" w:rsidRPr="0003748B" w:rsidRDefault="008C04C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  <w:vAlign w:val="center"/>
          </w:tcPr>
          <w:p w14:paraId="6C6930FB" w14:textId="77777777" w:rsidR="008C04C4" w:rsidRPr="0003748B" w:rsidRDefault="008C04C4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1A88FB7B" w14:textId="77777777" w:rsidR="008C04C4" w:rsidRPr="0003748B" w:rsidRDefault="008C04C4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14245F8C" w14:textId="77777777" w:rsidR="008C04C4" w:rsidRPr="0003748B" w:rsidRDefault="008C04C4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2A8A" w:rsidRPr="0003748B" w14:paraId="1A6099E6" w14:textId="77777777" w:rsidTr="00926649">
        <w:trPr>
          <w:trHeight w:val="17"/>
          <w:tblHeader/>
        </w:trPr>
        <w:tc>
          <w:tcPr>
            <w:tcW w:w="5562" w:type="dxa"/>
          </w:tcPr>
          <w:p w14:paraId="30B9F029" w14:textId="2762E4A5" w:rsidR="00AC2A8A" w:rsidRPr="0003748B" w:rsidRDefault="00AC2A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จำนวนที่รับรู้ในกำไรขาดทุน</w:t>
            </w:r>
            <w:r w:rsidR="008C04C4"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638" w:type="dxa"/>
            <w:vAlign w:val="center"/>
          </w:tcPr>
          <w:p w14:paraId="683F1747" w14:textId="77777777" w:rsidR="00AC2A8A" w:rsidRPr="0003748B" w:rsidRDefault="00AC2A8A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576CFC72" w14:textId="77777777" w:rsidR="00AC2A8A" w:rsidRPr="0003748B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0B1D92B6" w14:textId="77777777" w:rsidR="00AC2A8A" w:rsidRPr="0003748B" w:rsidRDefault="00AC2A8A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2A8A" w:rsidRPr="0003748B" w14:paraId="0682C424" w14:textId="77777777" w:rsidTr="00926649">
        <w:trPr>
          <w:trHeight w:val="17"/>
        </w:trPr>
        <w:tc>
          <w:tcPr>
            <w:tcW w:w="5562" w:type="dxa"/>
          </w:tcPr>
          <w:p w14:paraId="0AE0237A" w14:textId="5402B1FD" w:rsidR="00AC2A8A" w:rsidRPr="0003748B" w:rsidRDefault="00AC2A8A" w:rsidP="00FE3F8B">
            <w:pPr>
              <w:tabs>
                <w:tab w:val="clear" w:pos="374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ขาดทุนจากการปรับปรุงมูลค่ายุติธรรม</w:t>
            </w:r>
          </w:p>
        </w:tc>
        <w:tc>
          <w:tcPr>
            <w:tcW w:w="1638" w:type="dxa"/>
          </w:tcPr>
          <w:p w14:paraId="53BDAA07" w14:textId="2AA614AB" w:rsidR="00AC2A8A" w:rsidRPr="0003748B" w:rsidRDefault="00243D1C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</w:tcPr>
          <w:p w14:paraId="2E30BCEA" w14:textId="77777777" w:rsidR="00AC2A8A" w:rsidRPr="0003748B" w:rsidRDefault="00AC2A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5" w:type="dxa"/>
          </w:tcPr>
          <w:p w14:paraId="1ECC25D7" w14:textId="0C51328B" w:rsidR="00AC2A8A" w:rsidRPr="0003748B" w:rsidRDefault="003C67C6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EA99C41" w14:textId="77777777" w:rsidR="00972DB7" w:rsidRPr="0003748B" w:rsidRDefault="00972DB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A50989" w14:textId="6CAFA8BF" w:rsidR="005832A8" w:rsidRPr="0003748B" w:rsidRDefault="00B45B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0000"/>
          <w:spacing w:val="-4"/>
          <w:sz w:val="30"/>
          <w:szCs w:val="30"/>
        </w:rPr>
      </w:pPr>
      <w:r w:rsidRPr="0003748B">
        <w:rPr>
          <w:rFonts w:ascii="Angsana New" w:hAnsi="Angsana New" w:hint="cs"/>
          <w:spacing w:val="-4"/>
          <w:sz w:val="30"/>
          <w:szCs w:val="30"/>
          <w:cs/>
        </w:rPr>
        <w:t>อสังหาริมทรัพย์เพื่อการลงทุน</w:t>
      </w:r>
      <w:r w:rsidR="00072BE3" w:rsidRPr="0003748B">
        <w:rPr>
          <w:rFonts w:ascii="Angsana New" w:hAnsi="Angsana New" w:hint="cs"/>
          <w:spacing w:val="-4"/>
          <w:sz w:val="30"/>
          <w:szCs w:val="30"/>
          <w:cs/>
        </w:rPr>
        <w:t>ของกลุ่มบริษัท</w:t>
      </w:r>
      <w:r w:rsidRPr="0003748B">
        <w:rPr>
          <w:rFonts w:ascii="Angsana New" w:hAnsi="Angsana New" w:hint="cs"/>
          <w:spacing w:val="-4"/>
          <w:sz w:val="30"/>
          <w:szCs w:val="30"/>
          <w:cs/>
        </w:rPr>
        <w:t>ประกอบด้วย</w:t>
      </w:r>
      <w:r w:rsidR="00745889" w:rsidRPr="0003748B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="00CE1515" w:rsidRPr="0003748B">
        <w:rPr>
          <w:rFonts w:ascii="Angsana New" w:hAnsi="Angsana New" w:hint="cs"/>
          <w:spacing w:val="-4"/>
          <w:sz w:val="30"/>
          <w:szCs w:val="30"/>
          <w:cs/>
        </w:rPr>
        <w:t>และสิ่งปลูกสร้าง</w:t>
      </w:r>
      <w:r w:rsidR="00745889" w:rsidRPr="0003748B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CF20BC" w:rsidRPr="0003748B">
        <w:rPr>
          <w:rFonts w:ascii="Angsana New" w:hAnsi="Angsana New" w:hint="cs"/>
          <w:spacing w:val="-4"/>
          <w:sz w:val="30"/>
          <w:szCs w:val="30"/>
          <w:cs/>
        </w:rPr>
        <w:t>ถือครองไว้โดยที่ปัจจุบัน</w:t>
      </w:r>
      <w:r w:rsidR="00CE1515" w:rsidRPr="0003748B">
        <w:rPr>
          <w:rFonts w:ascii="Angsana New" w:hAnsi="Angsana New" w:hint="cs"/>
          <w:spacing w:val="-4"/>
          <w:sz w:val="30"/>
          <w:szCs w:val="30"/>
          <w:cs/>
        </w:rPr>
        <w:br/>
      </w:r>
      <w:r w:rsidR="00CF20BC" w:rsidRPr="0003748B">
        <w:rPr>
          <w:rFonts w:ascii="Angsana New" w:hAnsi="Angsana New" w:hint="cs"/>
          <w:spacing w:val="-4"/>
          <w:sz w:val="30"/>
          <w:szCs w:val="30"/>
          <w:cs/>
        </w:rPr>
        <w:t>ยังไม่</w:t>
      </w:r>
      <w:r w:rsidR="00745889" w:rsidRPr="0003748B">
        <w:rPr>
          <w:rFonts w:ascii="Angsana New" w:hAnsi="Angsana New" w:hint="cs"/>
          <w:spacing w:val="-4"/>
          <w:sz w:val="30"/>
          <w:szCs w:val="30"/>
          <w:cs/>
        </w:rPr>
        <w:t>ได้ระบุวัตถุประสงค์ของการใช้ในอนาค</w:t>
      </w:r>
      <w:r w:rsidR="00080264" w:rsidRPr="0003748B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="00736BE7" w:rsidRPr="0003748B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="00F41995" w:rsidRPr="0003748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pacing w:val="-4"/>
          <w:sz w:val="30"/>
          <w:szCs w:val="30"/>
        </w:rPr>
        <w:t>4</w:t>
      </w:r>
      <w:r w:rsidR="00AD321B" w:rsidRPr="00AD321B">
        <w:rPr>
          <w:rFonts w:ascii="Angsana New" w:hAnsi="Angsana New"/>
          <w:spacing w:val="-4"/>
          <w:sz w:val="30"/>
          <w:szCs w:val="30"/>
        </w:rPr>
        <w:t>32</w:t>
      </w:r>
      <w:r w:rsidR="00F41995" w:rsidRPr="0003748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F41995" w:rsidRPr="0003748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ED294D" w:rsidRPr="000374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D294D" w:rsidRPr="0003748B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AD321B" w:rsidRPr="00AD321B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="00AD321B" w:rsidRPr="00AD321B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ED294D" w:rsidRPr="0003748B">
        <w:rPr>
          <w:rFonts w:ascii="Angsana New" w:hAnsi="Angsana New" w:hint="cs"/>
          <w:i/>
          <w:iCs/>
          <w:spacing w:val="-4"/>
          <w:sz w:val="30"/>
          <w:szCs w:val="30"/>
        </w:rPr>
        <w:t xml:space="preserve">: </w:t>
      </w:r>
      <w:r w:rsidR="00AD321B" w:rsidRPr="00AD321B">
        <w:rPr>
          <w:rFonts w:ascii="Angsana New" w:hAnsi="Angsana New" w:hint="cs"/>
          <w:i/>
          <w:iCs/>
          <w:spacing w:val="-4"/>
          <w:sz w:val="30"/>
          <w:szCs w:val="30"/>
        </w:rPr>
        <w:t>421</w:t>
      </w:r>
      <w:r w:rsidR="00ED294D" w:rsidRPr="0003748B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ED294D" w:rsidRPr="0003748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  <w:r w:rsidR="00745889" w:rsidRPr="000374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36BE7" w:rsidRPr="0003748B">
        <w:rPr>
          <w:rFonts w:ascii="Angsana New" w:hAnsi="Angsana New" w:hint="cs"/>
          <w:spacing w:val="-4"/>
          <w:sz w:val="30"/>
          <w:szCs w:val="30"/>
          <w:cs/>
        </w:rPr>
        <w:t>สินทรัพย์สิทธิการใช้ตามสัญญาเช่า</w:t>
      </w:r>
      <w:r w:rsidR="003163B5" w:rsidRPr="0003748B">
        <w:rPr>
          <w:rFonts w:ascii="Angsana New" w:hAnsi="Angsana New" w:hint="cs"/>
          <w:spacing w:val="-4"/>
          <w:sz w:val="30"/>
          <w:szCs w:val="30"/>
          <w:cs/>
        </w:rPr>
        <w:t>หลัก</w:t>
      </w:r>
      <w:r w:rsidR="00736BE7" w:rsidRPr="0003748B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AD321B" w:rsidRPr="00AD321B">
        <w:rPr>
          <w:rFonts w:ascii="Angsana New" w:hAnsi="Angsana New"/>
          <w:spacing w:val="-4"/>
          <w:sz w:val="30"/>
          <w:szCs w:val="30"/>
        </w:rPr>
        <w:t>51</w:t>
      </w:r>
      <w:r w:rsidR="00736BE7" w:rsidRPr="0003748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736BE7" w:rsidRPr="0003748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5F3720" w:rsidRPr="0003748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5F3720" w:rsidRPr="0003748B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AD321B" w:rsidRPr="00AD321B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="00AD321B" w:rsidRPr="00AD321B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5F3720" w:rsidRPr="0003748B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="00D91A1D" w:rsidRPr="0003748B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i/>
          <w:iCs/>
          <w:spacing w:val="-4"/>
          <w:sz w:val="30"/>
          <w:szCs w:val="30"/>
        </w:rPr>
        <w:t>46</w:t>
      </w:r>
      <w:r w:rsidR="00D91A1D" w:rsidRPr="0003748B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D91A1D" w:rsidRPr="0003748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5F3720" w:rsidRPr="0003748B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="00CE1515" w:rsidRPr="0003748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CE1515" w:rsidRPr="007933AC">
        <w:rPr>
          <w:rFonts w:ascii="Angsana New" w:hAnsi="Angsana New" w:hint="cs"/>
          <w:spacing w:val="-4"/>
          <w:sz w:val="30"/>
          <w:szCs w:val="30"/>
          <w:cs/>
        </w:rPr>
        <w:t>และไม่มีอสังหาริมทรัพย์เพื่อค้าให้เช่าแก่บุคคลที่สาม</w:t>
      </w:r>
    </w:p>
    <w:p w14:paraId="7562A8B1" w14:textId="77777777" w:rsidR="005832A8" w:rsidRPr="0003748B" w:rsidRDefault="005832A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0D70D9" w14:textId="11B204D0" w:rsidR="00187FC5" w:rsidRPr="0003748B" w:rsidRDefault="009B118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/คิดลดกระแสเงินสดโดยใช้อัตราคิดลดที่ปรับค่าความเสี่ยง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187FC5" w:rsidRPr="0003748B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777548" w:rsidRPr="0003748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187FC5" w:rsidRPr="0003748B">
        <w:rPr>
          <w:rFonts w:ascii="Angsana New" w:hAnsi="Angsana New" w:hint="cs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</w:p>
    <w:p w14:paraId="2C095D34" w14:textId="7E495094" w:rsidR="005832A8" w:rsidRPr="0003748B" w:rsidRDefault="005832A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DA542E9" w14:textId="77777777" w:rsidR="005832A8" w:rsidRPr="0003748B" w:rsidRDefault="005832A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6AEE9BB" w14:textId="77777777" w:rsidR="00A35A85" w:rsidRPr="0003748B" w:rsidRDefault="00A35A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9" w:type="dxa"/>
        <w:tblInd w:w="450" w:type="dxa"/>
        <w:tblLook w:val="04A0" w:firstRow="1" w:lastRow="0" w:firstColumn="1" w:lastColumn="0" w:noHBand="0" w:noVBand="1"/>
      </w:tblPr>
      <w:tblGrid>
        <w:gridCol w:w="4320"/>
        <w:gridCol w:w="2430"/>
        <w:gridCol w:w="2809"/>
      </w:tblGrid>
      <w:tr w:rsidR="00355274" w:rsidRPr="0003748B" w14:paraId="5BE7BC34" w14:textId="77777777" w:rsidTr="003163B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F498DEB" w14:textId="77777777" w:rsidR="0088784C" w:rsidRPr="0003748B" w:rsidRDefault="0088784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3748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3D621D4" w14:textId="77777777" w:rsidR="0088784C" w:rsidRPr="0003748B" w:rsidRDefault="0088784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3748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ข้อมูลที่ไม่สามารถสังเกตได้         </w:t>
            </w:r>
            <w:r w:rsidR="00B22479" w:rsidRPr="0003748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br/>
            </w:r>
            <w:r w:rsidRPr="0003748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ที่มีนัยสำคัญ</w:t>
            </w:r>
          </w:p>
        </w:tc>
        <w:tc>
          <w:tcPr>
            <w:tcW w:w="2809" w:type="dxa"/>
            <w:shd w:val="clear" w:color="auto" w:fill="auto"/>
            <w:vAlign w:val="bottom"/>
          </w:tcPr>
          <w:p w14:paraId="18DC7100" w14:textId="77777777" w:rsidR="0088784C" w:rsidRPr="0003748B" w:rsidRDefault="0088784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B570F" w:rsidRPr="0003748B" w14:paraId="29699445" w14:textId="77777777" w:rsidTr="003163B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42C015D" w14:textId="77777777" w:rsidR="004B570F" w:rsidRPr="0003748B" w:rsidRDefault="004B5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73D2AE6" w14:textId="77777777" w:rsidR="004B570F" w:rsidRPr="0003748B" w:rsidRDefault="004B5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0A3726D" w14:textId="77777777" w:rsidR="004B570F" w:rsidRPr="0003748B" w:rsidRDefault="004B5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0531CE" w:rsidRPr="0003748B" w14:paraId="78DB1CCB" w14:textId="77777777" w:rsidTr="006B7F9C">
        <w:tc>
          <w:tcPr>
            <w:tcW w:w="9559" w:type="dxa"/>
            <w:gridSpan w:val="3"/>
            <w:shd w:val="clear" w:color="auto" w:fill="auto"/>
            <w:vAlign w:val="bottom"/>
          </w:tcPr>
          <w:p w14:paraId="5269D848" w14:textId="77777777" w:rsidR="004B74D2" w:rsidRPr="0003748B" w:rsidRDefault="000531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3748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ที่ดินที่ถือครองไว้โดยที่ปัจจุบันยังไม่ได้</w:t>
            </w:r>
          </w:p>
          <w:p w14:paraId="419B2B5B" w14:textId="77777777" w:rsidR="000531CE" w:rsidRPr="0003748B" w:rsidRDefault="004B74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   </w:t>
            </w:r>
            <w:r w:rsidR="000531CE" w:rsidRPr="0003748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ระบุวัตถุประสงค์ของการใช้ในอนาคต</w:t>
            </w:r>
          </w:p>
        </w:tc>
      </w:tr>
      <w:tr w:rsidR="000531CE" w:rsidRPr="0003748B" w14:paraId="1F468BD5" w14:textId="77777777" w:rsidTr="003163B5">
        <w:tc>
          <w:tcPr>
            <w:tcW w:w="4320" w:type="dxa"/>
            <w:shd w:val="clear" w:color="auto" w:fill="auto"/>
          </w:tcPr>
          <w:p w14:paraId="08EC96AE" w14:textId="77777777" w:rsidR="000531CE" w:rsidRPr="0003748B" w:rsidRDefault="005C6B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การเปรียบเทียบราคาตลาด</w:t>
            </w:r>
            <w:r w:rsidR="000531CE" w:rsidRPr="0003748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 </w:t>
            </w:r>
            <w:r w:rsidR="000531CE" w:rsidRPr="0003748B">
              <w:rPr>
                <w:rFonts w:ascii="Angsana New" w:hAnsi="Angsana New" w:hint="cs"/>
                <w:sz w:val="29"/>
                <w:szCs w:val="29"/>
                <w:cs/>
              </w:rPr>
              <w:t>รูปแบบการประเมินมูลค่าพิจารณาถึงสภาพของที่ดินเปรียบเทียบกับข้อมูลตลาดที่มีสภาพใกล้เคียง วิเคราะห์มูลค่าตลาดโดยพิจารณาจากปัจจัยต่างๆ ที่มีผลต่อมูลค่า เช่น ทำเลที่ตั้ง สภาพแวดล้อมใกล้เคียง สภาพการคมนาคม ขนาดและรูปร่างของแปลงที่ดิน สภาพและการใช้ประโยชน์ที่ดินในปัจจุบัน เป็นต้น</w:t>
            </w:r>
          </w:p>
        </w:tc>
        <w:tc>
          <w:tcPr>
            <w:tcW w:w="2430" w:type="dxa"/>
            <w:shd w:val="clear" w:color="auto" w:fill="auto"/>
          </w:tcPr>
          <w:p w14:paraId="775D394B" w14:textId="77777777" w:rsidR="000531CE" w:rsidRPr="0003748B" w:rsidRDefault="000531CE" w:rsidP="00FE3F8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>ราคาขายที่ดินบริเวณใกล้เคียง</w:t>
            </w:r>
          </w:p>
        </w:tc>
        <w:tc>
          <w:tcPr>
            <w:tcW w:w="2809" w:type="dxa"/>
            <w:shd w:val="clear" w:color="auto" w:fill="auto"/>
          </w:tcPr>
          <w:p w14:paraId="4E6BF944" w14:textId="77777777" w:rsidR="000531CE" w:rsidRPr="0003748B" w:rsidRDefault="000531CE" w:rsidP="00FE3F8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29"/>
                <w:szCs w:val="29"/>
                <w:cs/>
              </w:rPr>
            </w:pP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มูลค่ายุติธรรมที่ประมาณการไว้จะเพิ่มขึ้น (ลดลง) หากราคาขายที่ดินบริเวณใกล้เคียงสูงขึ้น (ลดลง)</w:t>
            </w:r>
          </w:p>
        </w:tc>
      </w:tr>
      <w:tr w:rsidR="00972DB7" w:rsidRPr="0003748B" w14:paraId="5453830E" w14:textId="77777777" w:rsidTr="00554DA1">
        <w:trPr>
          <w:trHeight w:val="252"/>
        </w:trPr>
        <w:tc>
          <w:tcPr>
            <w:tcW w:w="4320" w:type="dxa"/>
            <w:shd w:val="clear" w:color="auto" w:fill="auto"/>
            <w:vAlign w:val="bottom"/>
          </w:tcPr>
          <w:p w14:paraId="3762E54F" w14:textId="77777777" w:rsidR="00972DB7" w:rsidRPr="0003748B" w:rsidRDefault="00972D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803E3B6" w14:textId="77777777" w:rsidR="00972DB7" w:rsidRPr="0003748B" w:rsidRDefault="00972D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7843990D" w14:textId="77777777" w:rsidR="00972DB7" w:rsidRPr="0003748B" w:rsidRDefault="00972D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0531CE" w:rsidRPr="0003748B" w14:paraId="2BDB93F7" w14:textId="77777777" w:rsidTr="003163B5">
        <w:tc>
          <w:tcPr>
            <w:tcW w:w="4320" w:type="dxa"/>
            <w:shd w:val="clear" w:color="auto" w:fill="auto"/>
            <w:vAlign w:val="bottom"/>
          </w:tcPr>
          <w:p w14:paraId="6290431B" w14:textId="77777777" w:rsidR="000531CE" w:rsidRPr="0003748B" w:rsidRDefault="000531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อสังหาริมทรัพย์เพื่อค้า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36B403E" w14:textId="77777777" w:rsidR="000531CE" w:rsidRPr="0003748B" w:rsidRDefault="000531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48C77C5" w14:textId="77777777" w:rsidR="000531CE" w:rsidRPr="0003748B" w:rsidRDefault="000531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355274" w:rsidRPr="0003748B" w14:paraId="08A7C893" w14:textId="77777777" w:rsidTr="003163B5">
        <w:tc>
          <w:tcPr>
            <w:tcW w:w="4320" w:type="dxa"/>
            <w:shd w:val="clear" w:color="auto" w:fill="auto"/>
          </w:tcPr>
          <w:p w14:paraId="21C82494" w14:textId="77777777" w:rsidR="00040DC2" w:rsidRPr="0003748B" w:rsidRDefault="00040DC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การคิดลดกระแสเงินสด</w:t>
            </w: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</w:t>
            </w:r>
            <w:r w:rsidRPr="0003748B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 xml:space="preserve">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</w:tc>
        <w:tc>
          <w:tcPr>
            <w:tcW w:w="2430" w:type="dxa"/>
            <w:shd w:val="clear" w:color="auto" w:fill="auto"/>
          </w:tcPr>
          <w:p w14:paraId="162FFDF0" w14:textId="6192A11D" w:rsidR="00040DC2" w:rsidRPr="0003748B" w:rsidRDefault="00040DC2" w:rsidP="00FE3F8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>อัตราการเพิ่มขึ้นของค่าเช่าในตลาดที่ประมาณการไว้ร้อยละ</w:t>
            </w:r>
            <w:r w:rsidRPr="0003748B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9"/>
                <w:szCs w:val="29"/>
              </w:rPr>
              <w:t>5</w:t>
            </w:r>
            <w:r w:rsidR="003448BF" w:rsidRPr="0003748B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="00AD321B" w:rsidRPr="00AD321B">
              <w:rPr>
                <w:rFonts w:ascii="Angsana New" w:hAnsi="Angsana New" w:hint="cs"/>
                <w:sz w:val="29"/>
                <w:szCs w:val="29"/>
              </w:rPr>
              <w:t>10</w:t>
            </w: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ต่อการเช่า </w:t>
            </w:r>
            <w:r w:rsidR="00AD321B" w:rsidRPr="00AD321B">
              <w:rPr>
                <w:rFonts w:ascii="Angsana New" w:hAnsi="Angsana New" w:hint="cs"/>
                <w:sz w:val="29"/>
                <w:szCs w:val="29"/>
              </w:rPr>
              <w:t>1</w:t>
            </w:r>
            <w:r w:rsidR="003448BF" w:rsidRPr="0003748B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="00AD321B" w:rsidRPr="00AD321B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03748B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  <w:p w14:paraId="4A2D8E31" w14:textId="613E1C83" w:rsidR="00040DC2" w:rsidRPr="0003748B" w:rsidRDefault="00040DC2" w:rsidP="00FE3F8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>อัตราการครอบครอง</w:t>
            </w:r>
            <w:r w:rsidRPr="0003748B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="00621731" w:rsidRPr="0003748B">
              <w:rPr>
                <w:rFonts w:ascii="Angsana New" w:hAnsi="Angsana New" w:hint="cs"/>
                <w:sz w:val="29"/>
                <w:szCs w:val="29"/>
              </w:rPr>
              <w:br/>
            </w: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 xml:space="preserve">ร้อยละ </w:t>
            </w:r>
            <w:r w:rsidR="00AD321B" w:rsidRPr="00AD321B">
              <w:rPr>
                <w:rFonts w:ascii="Angsana New" w:hAnsi="Angsana New" w:hint="cs"/>
                <w:sz w:val="29"/>
                <w:szCs w:val="29"/>
              </w:rPr>
              <w:t>100</w:t>
            </w:r>
          </w:p>
          <w:p w14:paraId="50B4DBDF" w14:textId="720C6E68" w:rsidR="00040DC2" w:rsidRPr="0003748B" w:rsidRDefault="00040DC2" w:rsidP="00FE3F8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>อัตราคิดลดในการประเมิน</w:t>
            </w:r>
            <w:r w:rsidR="00387A29" w:rsidRPr="0003748B">
              <w:rPr>
                <w:rFonts w:ascii="Angsana New" w:hAnsi="Angsana New" w:hint="cs"/>
                <w:sz w:val="29"/>
                <w:szCs w:val="29"/>
                <w:cs/>
              </w:rPr>
              <w:t>ร้อยละ</w:t>
            </w:r>
            <w:r w:rsidR="00D210C6" w:rsidRPr="0003748B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9"/>
                <w:szCs w:val="29"/>
              </w:rPr>
              <w:t>10</w:t>
            </w:r>
            <w:r w:rsidR="0088500F" w:rsidRPr="0003748B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3812A1" w:rsidRPr="0003748B">
              <w:rPr>
                <w:rFonts w:ascii="Angsana New" w:hAnsi="Angsana New" w:hint="cs"/>
                <w:sz w:val="29"/>
                <w:szCs w:val="29"/>
              </w:rPr>
              <w:br/>
            </w:r>
            <w:r w:rsidR="004A132A" w:rsidRPr="0003748B">
              <w:rPr>
                <w:rFonts w:ascii="Angsana New" w:hAnsi="Angsana New" w:hint="cs"/>
                <w:sz w:val="29"/>
                <w:szCs w:val="29"/>
              </w:rPr>
              <w:t>(</w:t>
            </w:r>
            <w:r w:rsidR="00AD321B" w:rsidRPr="00AD321B">
              <w:rPr>
                <w:rFonts w:ascii="Angsana New" w:hAnsi="Angsana New" w:hint="cs"/>
                <w:i/>
                <w:iCs/>
                <w:sz w:val="29"/>
                <w:szCs w:val="29"/>
              </w:rPr>
              <w:t>256</w:t>
            </w:r>
            <w:r w:rsidR="00AD321B" w:rsidRPr="00AD321B">
              <w:rPr>
                <w:rFonts w:ascii="Angsana New" w:hAnsi="Angsana New"/>
                <w:i/>
                <w:iCs/>
                <w:sz w:val="29"/>
                <w:szCs w:val="29"/>
              </w:rPr>
              <w:t>6</w:t>
            </w:r>
            <w:r w:rsidR="004A132A" w:rsidRPr="0003748B">
              <w:rPr>
                <w:rFonts w:ascii="Angsana New" w:hAnsi="Angsana New" w:hint="cs"/>
                <w:i/>
                <w:iCs/>
                <w:sz w:val="29"/>
                <w:szCs w:val="29"/>
              </w:rPr>
              <w:t xml:space="preserve"> : </w:t>
            </w:r>
            <w:r w:rsidR="004A132A" w:rsidRPr="0003748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ร้อยละ </w:t>
            </w:r>
            <w:r w:rsidR="00AD321B" w:rsidRPr="00AD321B">
              <w:rPr>
                <w:rFonts w:ascii="Angsana New" w:hAnsi="Angsana New"/>
                <w:i/>
                <w:iCs/>
                <w:sz w:val="29"/>
                <w:szCs w:val="29"/>
              </w:rPr>
              <w:t>10</w:t>
            </w:r>
            <w:r w:rsidR="004A132A" w:rsidRPr="0003748B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2809" w:type="dxa"/>
            <w:shd w:val="clear" w:color="auto" w:fill="auto"/>
          </w:tcPr>
          <w:p w14:paraId="4563CD55" w14:textId="77777777" w:rsidR="00040DC2" w:rsidRPr="0003748B" w:rsidRDefault="00040DC2" w:rsidP="00FE3F8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29"/>
                <w:szCs w:val="29"/>
              </w:rPr>
            </w:pP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20C90F1F" w14:textId="77777777" w:rsidR="00C20818" w:rsidRPr="0003748B" w:rsidRDefault="00C20818" w:rsidP="00FE3F8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5C55D88C" w14:textId="77777777" w:rsidR="00C20818" w:rsidRPr="0003748B" w:rsidRDefault="00C20818" w:rsidP="00FE3F8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 xml:space="preserve">อัตราการครอบครองเพิ่มขึ้น (ลดลง) </w:t>
            </w:r>
          </w:p>
          <w:p w14:paraId="64616D37" w14:textId="77777777" w:rsidR="00040DC2" w:rsidRPr="0003748B" w:rsidRDefault="00C20818" w:rsidP="00FE3F8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03748B">
              <w:rPr>
                <w:rFonts w:ascii="Angsana New" w:hAnsi="Angsana New" w:hint="cs"/>
                <w:sz w:val="29"/>
                <w:szCs w:val="29"/>
                <w:cs/>
              </w:rPr>
              <w:t>อัตราคิดลดต่ำลง (สูงขึ้น)</w:t>
            </w:r>
          </w:p>
        </w:tc>
      </w:tr>
    </w:tbl>
    <w:p w14:paraId="27C670F7" w14:textId="77777777" w:rsidR="000531CE" w:rsidRPr="0003748B" w:rsidRDefault="000531C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750"/>
          <w:tab w:val="left" w:pos="8550"/>
          <w:tab w:val="left" w:pos="8730"/>
          <w:tab w:val="left" w:pos="12330"/>
          <w:tab w:val="left" w:pos="12780"/>
          <w:tab w:val="left" w:pos="12870"/>
          <w:tab w:val="left" w:pos="13230"/>
          <w:tab w:val="left" w:pos="14580"/>
        </w:tabs>
        <w:rPr>
          <w:rFonts w:ascii="Angsana New" w:hAnsi="Angsana New"/>
          <w:b/>
          <w:bCs/>
          <w:sz w:val="30"/>
          <w:szCs w:val="30"/>
        </w:rPr>
      </w:pPr>
    </w:p>
    <w:p w14:paraId="02E88B1A" w14:textId="77777777" w:rsidR="003163B5" w:rsidRPr="0003748B" w:rsidRDefault="003163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750"/>
          <w:tab w:val="left" w:pos="8550"/>
          <w:tab w:val="left" w:pos="8730"/>
          <w:tab w:val="left" w:pos="12330"/>
          <w:tab w:val="left" w:pos="12780"/>
          <w:tab w:val="left" w:pos="12870"/>
          <w:tab w:val="left" w:pos="13230"/>
          <w:tab w:val="left" w:pos="14580"/>
        </w:tabs>
        <w:rPr>
          <w:rFonts w:ascii="Angsana New" w:hAnsi="Angsana New"/>
          <w:b/>
          <w:bCs/>
          <w:sz w:val="30"/>
          <w:szCs w:val="30"/>
        </w:rPr>
        <w:sectPr w:rsidR="003163B5" w:rsidRPr="0003748B" w:rsidSect="007F410C">
          <w:headerReference w:type="even" r:id="rId23"/>
          <w:footerReference w:type="default" r:id="rId24"/>
          <w:headerReference w:type="first" r:id="rId25"/>
          <w:pgSz w:w="11909" w:h="16834" w:code="9"/>
          <w:pgMar w:top="1152" w:right="1152" w:bottom="576" w:left="1152" w:header="720" w:footer="720" w:gutter="0"/>
          <w:cols w:space="720"/>
          <w:docGrid w:linePitch="245"/>
        </w:sectPr>
      </w:pPr>
    </w:p>
    <w:p w14:paraId="2A908265" w14:textId="77777777" w:rsidR="00D15082" w:rsidRPr="0003748B" w:rsidRDefault="00D15082" w:rsidP="00FE3F8B">
      <w:pPr>
        <w:pStyle w:val="Style1"/>
        <w:ind w:left="540" w:hanging="540"/>
        <w:rPr>
          <w:b/>
          <w:bCs/>
          <w:cs/>
        </w:rPr>
      </w:pPr>
      <w:bookmarkStart w:id="8" w:name="_Hlk64283184"/>
      <w:r w:rsidRPr="0003748B">
        <w:rPr>
          <w:rFonts w:hint="cs"/>
          <w:b/>
          <w:bCs/>
          <w:cs/>
        </w:rPr>
        <w:lastRenderedPageBreak/>
        <w:t xml:space="preserve">ที่ดิน อาคารและอุปกรณ์ </w:t>
      </w:r>
    </w:p>
    <w:p w14:paraId="04E7327D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="Angsana New" w:hAnsi="Angsana New"/>
          <w:sz w:val="16"/>
          <w:szCs w:val="16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65"/>
        <w:gridCol w:w="1170"/>
        <w:gridCol w:w="270"/>
        <w:gridCol w:w="1355"/>
        <w:gridCol w:w="253"/>
        <w:gridCol w:w="1207"/>
        <w:gridCol w:w="260"/>
        <w:gridCol w:w="1064"/>
        <w:gridCol w:w="236"/>
        <w:gridCol w:w="1168"/>
        <w:gridCol w:w="247"/>
        <w:gridCol w:w="1145"/>
      </w:tblGrid>
      <w:tr w:rsidR="00D15082" w:rsidRPr="0003748B" w14:paraId="314AA14F" w14:textId="77777777" w:rsidTr="005C3481">
        <w:tc>
          <w:tcPr>
            <w:tcW w:w="4410" w:type="dxa"/>
            <w:shd w:val="clear" w:color="auto" w:fill="auto"/>
          </w:tcPr>
          <w:p w14:paraId="3488981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14:paraId="773E6F8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5082" w:rsidRPr="0003748B" w14:paraId="1D4BA143" w14:textId="77777777" w:rsidTr="005C3481">
        <w:trPr>
          <w:trHeight w:val="110"/>
        </w:trPr>
        <w:tc>
          <w:tcPr>
            <w:tcW w:w="4410" w:type="dxa"/>
            <w:shd w:val="clear" w:color="auto" w:fill="auto"/>
          </w:tcPr>
          <w:p w14:paraId="171B1DF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8F3B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1D8A26F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05C51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68059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1AC1939" w14:textId="77777777" w:rsidR="00D15082" w:rsidRPr="0003748B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53" w:type="dxa"/>
            <w:shd w:val="clear" w:color="auto" w:fill="auto"/>
          </w:tcPr>
          <w:p w14:paraId="22507AB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481BF7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60" w:type="dxa"/>
          </w:tcPr>
          <w:p w14:paraId="009AF60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3DDFE9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7C53E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AAB859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5130759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4B1C71E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082" w:rsidRPr="0003748B" w14:paraId="599554CC" w14:textId="77777777" w:rsidTr="005C3481">
        <w:trPr>
          <w:trHeight w:val="119"/>
        </w:trPr>
        <w:tc>
          <w:tcPr>
            <w:tcW w:w="4410" w:type="dxa"/>
            <w:shd w:val="clear" w:color="auto" w:fill="auto"/>
          </w:tcPr>
          <w:p w14:paraId="79764D1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78960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0F20F57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E74DAE5" w14:textId="77777777" w:rsidR="00D15082" w:rsidRPr="0003748B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63FE842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6204A25" w14:textId="77777777" w:rsidR="00D15082" w:rsidRPr="0003748B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53" w:type="dxa"/>
            <w:shd w:val="clear" w:color="auto" w:fill="auto"/>
          </w:tcPr>
          <w:p w14:paraId="0FC94AF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84D407E" w14:textId="77777777" w:rsidR="00D15082" w:rsidRPr="0003748B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260" w:type="dxa"/>
          </w:tcPr>
          <w:p w14:paraId="06AFF10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6BF39F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1EB19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18EA11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47" w:type="dxa"/>
            <w:shd w:val="clear" w:color="auto" w:fill="auto"/>
          </w:tcPr>
          <w:p w14:paraId="37C645D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4C72578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082" w:rsidRPr="0003748B" w14:paraId="17BB45EA" w14:textId="77777777" w:rsidTr="005C3481">
        <w:tc>
          <w:tcPr>
            <w:tcW w:w="4410" w:type="dxa"/>
            <w:shd w:val="clear" w:color="auto" w:fill="auto"/>
          </w:tcPr>
          <w:p w14:paraId="50E3062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6EE8AC" w14:textId="77777777" w:rsidR="00D15082" w:rsidRPr="0003748B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5" w:type="dxa"/>
            <w:shd w:val="clear" w:color="auto" w:fill="auto"/>
          </w:tcPr>
          <w:p w14:paraId="29E0C94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977F5E" w14:textId="77777777" w:rsidR="00D15082" w:rsidRPr="0003748B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61FDFE4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811E946" w14:textId="77777777" w:rsidR="00D15082" w:rsidRPr="0003748B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53" w:type="dxa"/>
            <w:shd w:val="clear" w:color="auto" w:fill="auto"/>
          </w:tcPr>
          <w:p w14:paraId="122F14B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339CA94" w14:textId="77777777" w:rsidR="00D15082" w:rsidRPr="0003748B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อุปกรณ์ให้เช่า</w:t>
            </w:r>
          </w:p>
        </w:tc>
        <w:tc>
          <w:tcPr>
            <w:tcW w:w="260" w:type="dxa"/>
          </w:tcPr>
          <w:p w14:paraId="4B1D686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23B330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7422485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23D606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47" w:type="dxa"/>
            <w:shd w:val="clear" w:color="auto" w:fill="auto"/>
          </w:tcPr>
          <w:p w14:paraId="67A76D5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1D1A5F0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15082" w:rsidRPr="0003748B" w14:paraId="555B25C0" w14:textId="77777777" w:rsidTr="005C3481">
        <w:tc>
          <w:tcPr>
            <w:tcW w:w="4410" w:type="dxa"/>
            <w:shd w:val="clear" w:color="auto" w:fill="auto"/>
          </w:tcPr>
          <w:p w14:paraId="0675DD5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14:paraId="72B99A2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15082" w:rsidRPr="0003748B" w14:paraId="352AE43B" w14:textId="77777777" w:rsidTr="005C3481">
        <w:tc>
          <w:tcPr>
            <w:tcW w:w="4410" w:type="dxa"/>
            <w:shd w:val="clear" w:color="auto" w:fill="auto"/>
          </w:tcPr>
          <w:p w14:paraId="24C42C7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/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A926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05FFEDC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5111F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F2B903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5496DF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5D0D907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C6B6A2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</w:tcPr>
          <w:p w14:paraId="6FD5882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DD6375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E15A40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F41720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7CC09B8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41BAF9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57761" w:rsidRPr="0003748B" w14:paraId="224DD35D" w14:textId="77777777" w:rsidTr="005C3481">
        <w:tc>
          <w:tcPr>
            <w:tcW w:w="4410" w:type="dxa"/>
            <w:shd w:val="clear" w:color="auto" w:fill="auto"/>
          </w:tcPr>
          <w:p w14:paraId="498278C2" w14:textId="14488229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5F95B3" w14:textId="0053B960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AD321B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65" w:type="dxa"/>
            <w:shd w:val="clear" w:color="auto" w:fill="auto"/>
          </w:tcPr>
          <w:p w14:paraId="46FECB18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C2341B" w14:textId="7AA5D727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1</w:t>
            </w:r>
            <w:r w:rsidR="00857761" w:rsidRPr="0003748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D321B">
              <w:rPr>
                <w:rFonts w:ascii="Angsana New" w:hAnsi="Angsana New" w:hint="cs"/>
                <w:sz w:val="26"/>
                <w:szCs w:val="26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3055C83A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5EF196F" w14:textId="168272EC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AD321B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53" w:type="dxa"/>
            <w:shd w:val="clear" w:color="auto" w:fill="auto"/>
          </w:tcPr>
          <w:p w14:paraId="20AF924A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A8BE7FE" w14:textId="636164E8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AD321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60" w:type="dxa"/>
          </w:tcPr>
          <w:p w14:paraId="344FBD36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21A9476" w14:textId="5524A840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AD32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0BE5687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0A1CA3" w14:textId="64B80004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47" w:type="dxa"/>
            <w:shd w:val="clear" w:color="auto" w:fill="auto"/>
          </w:tcPr>
          <w:p w14:paraId="1BF95769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79B0CFB" w14:textId="1D3CA934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2</w:t>
            </w:r>
            <w:r w:rsidR="00857761" w:rsidRPr="0003748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D321B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AD321B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857761" w:rsidRPr="0003748B" w14:paraId="738614D3" w14:textId="77777777" w:rsidTr="005C3481">
        <w:tc>
          <w:tcPr>
            <w:tcW w:w="4410" w:type="dxa"/>
            <w:shd w:val="clear" w:color="auto" w:fill="auto"/>
          </w:tcPr>
          <w:p w14:paraId="1EB24E3C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39701728" w14:textId="29907353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C353EB0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2A1A8" w14:textId="109DCED8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CF07AF3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0A9C313" w14:textId="7E4AC8B9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253" w:type="dxa"/>
            <w:shd w:val="clear" w:color="auto" w:fill="auto"/>
          </w:tcPr>
          <w:p w14:paraId="7BAD810C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A3C9EB2" w14:textId="6A3E1EA5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60" w:type="dxa"/>
          </w:tcPr>
          <w:p w14:paraId="12A0FDE4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538C488" w14:textId="1C322650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DD871CB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3925129" w14:textId="2FA0DB8C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7" w:type="dxa"/>
            <w:shd w:val="clear" w:color="auto" w:fill="auto"/>
          </w:tcPr>
          <w:p w14:paraId="7F40789E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76046B9" w14:textId="36B9865E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857761" w:rsidRPr="0003748B" w14:paraId="60E8F805" w14:textId="77777777" w:rsidTr="005C3481">
        <w:tc>
          <w:tcPr>
            <w:tcW w:w="4410" w:type="dxa"/>
            <w:shd w:val="clear" w:color="auto" w:fill="auto"/>
          </w:tcPr>
          <w:p w14:paraId="79D9D8E3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35626E95" w14:textId="06A2AA30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1C39162F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514CA90" w14:textId="684255FC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BC6B7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DF30A22" w14:textId="41F572DE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FD8A846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5BC4AE3" w14:textId="5EC7E581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3391CEEA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BBBC8C9" w14:textId="1A50D2AE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12C8CB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1AE04A9" w14:textId="3D14569E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BF5BD67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4D701BD7" w14:textId="0897EF64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857761" w:rsidRPr="0003748B" w14:paraId="5F2BDAA4" w14:textId="77777777" w:rsidTr="005C3481">
        <w:tc>
          <w:tcPr>
            <w:tcW w:w="4410" w:type="dxa"/>
            <w:shd w:val="clear" w:color="auto" w:fill="auto"/>
          </w:tcPr>
          <w:p w14:paraId="647FCDC0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16053B35" w14:textId="1643DEFE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1BD2EC7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B86FEC" w14:textId="6F50A58D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14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AA6C3B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406CF74" w14:textId="4B737033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1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34515B93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032E65A" w14:textId="5E893382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7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60" w:type="dxa"/>
          </w:tcPr>
          <w:p w14:paraId="2BBBDD45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12459FC" w14:textId="147F506B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23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A9D020C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464569D" w14:textId="1E06DAF0" w:rsidR="00857761" w:rsidRPr="0003748B" w:rsidRDefault="007A69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85B66C1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581C9EA" w14:textId="1B30D1FE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6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57761" w:rsidRPr="0003748B" w14:paraId="1DC8A169" w14:textId="77777777" w:rsidTr="005C3481">
        <w:tc>
          <w:tcPr>
            <w:tcW w:w="4410" w:type="dxa"/>
            <w:shd w:val="clear" w:color="auto" w:fill="auto"/>
          </w:tcPr>
          <w:p w14:paraId="306FAE1B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47770432" w14:textId="7FAFD92A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BE8C975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85586E" w14:textId="7E7B23DF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29E6660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1CA58CD" w14:textId="59E54FB4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3" w:type="dxa"/>
            <w:shd w:val="clear" w:color="auto" w:fill="auto"/>
          </w:tcPr>
          <w:p w14:paraId="6ABD87D6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4111502" w14:textId="0BEC5514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60" w:type="dxa"/>
          </w:tcPr>
          <w:p w14:paraId="1E5F8F4C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3091878" w14:textId="1CEA682F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EFCA6D6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D992127" w14:textId="0750A96C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25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5699C4F6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425EB81" w14:textId="11639E98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4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57761" w:rsidRPr="0003748B" w14:paraId="38C3FB27" w14:textId="77777777" w:rsidTr="005C3481">
        <w:tc>
          <w:tcPr>
            <w:tcW w:w="4410" w:type="dxa"/>
            <w:shd w:val="clear" w:color="auto" w:fill="auto"/>
          </w:tcPr>
          <w:p w14:paraId="34E5020D" w14:textId="5872544E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C7C72" w14:textId="5F41EA87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73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65" w:type="dxa"/>
            <w:shd w:val="clear" w:color="auto" w:fill="auto"/>
          </w:tcPr>
          <w:p w14:paraId="388F0572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0ACB2" w14:textId="6208AA59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857761"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23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D7E110B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08773" w14:textId="6FA72911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53" w:type="dxa"/>
            <w:shd w:val="clear" w:color="auto" w:fill="auto"/>
          </w:tcPr>
          <w:p w14:paraId="7A38FFF2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FD774" w14:textId="0B9BCCEF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260" w:type="dxa"/>
          </w:tcPr>
          <w:p w14:paraId="15B976C1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D761A" w14:textId="05EDFB03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A786876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C465D" w14:textId="00DBF72E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47" w:type="dxa"/>
            <w:shd w:val="clear" w:color="auto" w:fill="auto"/>
          </w:tcPr>
          <w:p w14:paraId="51345346" w14:textId="77777777" w:rsidR="00857761" w:rsidRPr="0003748B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B7713" w14:textId="50CBBD23" w:rsidR="0085776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857761"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</w:tr>
      <w:tr w:rsidR="00D15082" w:rsidRPr="0003748B" w14:paraId="31867E2D" w14:textId="77777777" w:rsidTr="005C3481">
        <w:tc>
          <w:tcPr>
            <w:tcW w:w="4410" w:type="dxa"/>
            <w:shd w:val="clear" w:color="auto" w:fill="auto"/>
          </w:tcPr>
          <w:p w14:paraId="5186EC8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402D877C" w14:textId="3CA73A5D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DB3649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276FDD" w14:textId="6E62248D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1FB5E2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357FB72" w14:textId="22E0F805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53" w:type="dxa"/>
            <w:shd w:val="clear" w:color="auto" w:fill="auto"/>
          </w:tcPr>
          <w:p w14:paraId="4156393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3DE46BB" w14:textId="72F40789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60" w:type="dxa"/>
          </w:tcPr>
          <w:p w14:paraId="214C338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36263DF" w14:textId="54BD05E1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09E059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949C97F" w14:textId="24876003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7" w:type="dxa"/>
            <w:shd w:val="clear" w:color="auto" w:fill="auto"/>
          </w:tcPr>
          <w:p w14:paraId="1EC4045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0E7A3DF" w14:textId="012C2F14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D15082" w:rsidRPr="0003748B" w14:paraId="5DCA78F8" w14:textId="77777777" w:rsidTr="005C3481">
        <w:tc>
          <w:tcPr>
            <w:tcW w:w="4410" w:type="dxa"/>
            <w:shd w:val="clear" w:color="auto" w:fill="auto"/>
          </w:tcPr>
          <w:p w14:paraId="0FA347D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06088FA7" w14:textId="5CDAFD06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117BAD2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AE361D" w14:textId="4445D024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5ECFE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E5B8553" w14:textId="443AB358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8168CE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4286C41" w14:textId="18DE833E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4DCE00D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303CC83" w14:textId="27F7D6E7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9C09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DED41A3" w14:textId="6976E77C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1FBBE4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21BFFFF1" w14:textId="551D0A42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15082" w:rsidRPr="0003748B" w14:paraId="3D49CA3B" w14:textId="77777777" w:rsidTr="005C3481">
        <w:tc>
          <w:tcPr>
            <w:tcW w:w="4410" w:type="dxa"/>
            <w:shd w:val="clear" w:color="auto" w:fill="auto"/>
          </w:tcPr>
          <w:p w14:paraId="3B8FB9A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13D31E28" w14:textId="46AC73A1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538A51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235FC5" w14:textId="240E4D8A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27</w:t>
            </w:r>
            <w:r w:rsidRPr="000374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1DC35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9DA971F" w14:textId="0E1B960C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16</w:t>
            </w:r>
            <w:r w:rsidRPr="000374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01E46FE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3A5E37C" w14:textId="5C73E0D0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18</w:t>
            </w:r>
            <w:r w:rsidRPr="000374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0" w:type="dxa"/>
          </w:tcPr>
          <w:p w14:paraId="7E14DB7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134901F" w14:textId="6D0EE6D8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9</w:t>
            </w:r>
            <w:r w:rsidRPr="000374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899CB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24F4107" w14:textId="119B61D5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57E6F3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7E7DDB0F" w14:textId="5824E7CF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70</w:t>
            </w:r>
            <w:r w:rsidRPr="0003748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5082" w:rsidRPr="0003748B" w14:paraId="5713DD0A" w14:textId="77777777" w:rsidTr="005C3481">
        <w:tc>
          <w:tcPr>
            <w:tcW w:w="4410" w:type="dxa"/>
            <w:shd w:val="clear" w:color="auto" w:fill="auto"/>
          </w:tcPr>
          <w:p w14:paraId="52E015F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79B7B171" w14:textId="60DCB2A4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71F40E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099358" w14:textId="2AA9E8B7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B665DF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1310756" w14:textId="7666E427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3" w:type="dxa"/>
            <w:shd w:val="clear" w:color="auto" w:fill="auto"/>
          </w:tcPr>
          <w:p w14:paraId="70F31FE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A1C649F" w14:textId="46B043CB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0" w:type="dxa"/>
          </w:tcPr>
          <w:p w14:paraId="6E4CF11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8CADF12" w14:textId="3C2F1584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39DC80F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B4D66BD" w14:textId="149BE74B" w:rsidR="00D15082" w:rsidRPr="0003748B" w:rsidRDefault="003661E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3</w:t>
            </w:r>
            <w:r w:rsidRPr="000374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436B520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736A991" w14:textId="4D6FFF9D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D15082" w:rsidRPr="0003748B" w14:paraId="14F54484" w14:textId="77777777" w:rsidTr="005C3481">
        <w:tc>
          <w:tcPr>
            <w:tcW w:w="4410" w:type="dxa"/>
            <w:shd w:val="clear" w:color="auto" w:fill="auto"/>
          </w:tcPr>
          <w:p w14:paraId="3013BFC5" w14:textId="15D8C86E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0BB11" w14:textId="355DAC0D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745</w:t>
            </w:r>
          </w:p>
        </w:tc>
        <w:tc>
          <w:tcPr>
            <w:tcW w:w="265" w:type="dxa"/>
            <w:shd w:val="clear" w:color="auto" w:fill="auto"/>
          </w:tcPr>
          <w:p w14:paraId="17052E2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76F3F" w14:textId="13E09ADE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661E5" w:rsidRPr="0003748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4A039F4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1A78F" w14:textId="00087F64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357</w:t>
            </w:r>
          </w:p>
        </w:tc>
        <w:tc>
          <w:tcPr>
            <w:tcW w:w="253" w:type="dxa"/>
            <w:shd w:val="clear" w:color="auto" w:fill="auto"/>
          </w:tcPr>
          <w:p w14:paraId="4285C0B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FD772" w14:textId="6F1C6AFD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479</w:t>
            </w:r>
          </w:p>
        </w:tc>
        <w:tc>
          <w:tcPr>
            <w:tcW w:w="260" w:type="dxa"/>
          </w:tcPr>
          <w:p w14:paraId="4C39008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58219" w14:textId="5950611C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36ECD12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F7C83" w14:textId="09823486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47" w:type="dxa"/>
            <w:shd w:val="clear" w:color="auto" w:fill="auto"/>
          </w:tcPr>
          <w:p w14:paraId="70F876C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23559" w14:textId="46E0DA3A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3661E5" w:rsidRPr="0003748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861</w:t>
            </w:r>
          </w:p>
        </w:tc>
      </w:tr>
    </w:tbl>
    <w:p w14:paraId="205243BD" w14:textId="77777777" w:rsidR="00D15082" w:rsidRPr="0003748B" w:rsidRDefault="00D15082" w:rsidP="00FE3F8B">
      <w:pPr>
        <w:spacing w:line="240" w:lineRule="auto"/>
        <w:rPr>
          <w:rFonts w:ascii="Angsana New" w:hAnsi="Angsana New"/>
          <w:cs/>
        </w:rPr>
      </w:pPr>
    </w:p>
    <w:p w14:paraId="0EFD5D97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 w:rsidRPr="0003748B">
        <w:rPr>
          <w:rFonts w:ascii="Angsana New" w:hAnsi="Angsana New" w:hint="cs"/>
          <w:cs/>
        </w:rPr>
        <w:br w:type="page"/>
      </w:r>
    </w:p>
    <w:tbl>
      <w:tblPr>
        <w:tblW w:w="141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152"/>
        <w:gridCol w:w="250"/>
        <w:gridCol w:w="1388"/>
        <w:gridCol w:w="270"/>
        <w:gridCol w:w="1215"/>
        <w:gridCol w:w="250"/>
        <w:gridCol w:w="1055"/>
        <w:gridCol w:w="254"/>
        <w:gridCol w:w="1096"/>
        <w:gridCol w:w="270"/>
        <w:gridCol w:w="1170"/>
      </w:tblGrid>
      <w:tr w:rsidR="00D15082" w:rsidRPr="0003748B" w14:paraId="0D864681" w14:textId="77777777" w:rsidTr="005C3481">
        <w:tc>
          <w:tcPr>
            <w:tcW w:w="4410" w:type="dxa"/>
            <w:shd w:val="clear" w:color="auto" w:fill="auto"/>
          </w:tcPr>
          <w:p w14:paraId="28FC189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lastRenderedPageBreak/>
              <w:tab/>
            </w:r>
          </w:p>
        </w:tc>
        <w:tc>
          <w:tcPr>
            <w:tcW w:w="9720" w:type="dxa"/>
            <w:gridSpan w:val="13"/>
            <w:shd w:val="clear" w:color="auto" w:fill="auto"/>
          </w:tcPr>
          <w:p w14:paraId="6A48FFB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                                                                        งบการเงินรวม</w:t>
            </w:r>
          </w:p>
        </w:tc>
      </w:tr>
      <w:tr w:rsidR="00D15082" w:rsidRPr="0003748B" w14:paraId="2D1C0B74" w14:textId="77777777" w:rsidTr="005C3481">
        <w:tc>
          <w:tcPr>
            <w:tcW w:w="4410" w:type="dxa"/>
            <w:shd w:val="clear" w:color="auto" w:fill="auto"/>
          </w:tcPr>
          <w:p w14:paraId="734B797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8073D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E9119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54ABD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5250423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C09619E" w14:textId="77777777" w:rsidR="00D15082" w:rsidRPr="0003748B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3EF2CD3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3B81A6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50" w:type="dxa"/>
            <w:shd w:val="clear" w:color="auto" w:fill="auto"/>
          </w:tcPr>
          <w:p w14:paraId="48D92C8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E8DBB0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2E4C53F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13EA19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CB17A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C56E85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082" w:rsidRPr="0003748B" w14:paraId="27266665" w14:textId="77777777" w:rsidTr="005C3481">
        <w:tc>
          <w:tcPr>
            <w:tcW w:w="4410" w:type="dxa"/>
            <w:shd w:val="clear" w:color="auto" w:fill="auto"/>
          </w:tcPr>
          <w:p w14:paraId="27F01D4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A13412" w14:textId="77777777" w:rsidR="00D15082" w:rsidRPr="0003748B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575E3E" w14:textId="77777777" w:rsidR="00D15082" w:rsidRPr="0003748B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2C76A36" w14:textId="77777777" w:rsidR="00D15082" w:rsidRPr="0003748B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50" w:type="dxa"/>
            <w:shd w:val="clear" w:color="auto" w:fill="auto"/>
          </w:tcPr>
          <w:p w14:paraId="07424C7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157D646E" w14:textId="77777777" w:rsidR="00D15082" w:rsidRPr="0003748B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06827D9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718FB72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250" w:type="dxa"/>
            <w:shd w:val="clear" w:color="auto" w:fill="auto"/>
          </w:tcPr>
          <w:p w14:paraId="74732C5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178DCF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14C20E8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3B340B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70" w:type="dxa"/>
            <w:shd w:val="clear" w:color="auto" w:fill="auto"/>
          </w:tcPr>
          <w:p w14:paraId="3EC7316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BFB24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082" w:rsidRPr="0003748B" w14:paraId="07CB1AAC" w14:textId="77777777" w:rsidTr="005C3481">
        <w:trPr>
          <w:trHeight w:val="252"/>
        </w:trPr>
        <w:tc>
          <w:tcPr>
            <w:tcW w:w="4410" w:type="dxa"/>
            <w:shd w:val="clear" w:color="auto" w:fill="auto"/>
          </w:tcPr>
          <w:p w14:paraId="0732F10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56810C" w14:textId="77777777" w:rsidR="00D15082" w:rsidRPr="0003748B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39A196D5" w14:textId="77777777" w:rsidR="00D15082" w:rsidRPr="0003748B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7242B52" w14:textId="77777777" w:rsidR="00D15082" w:rsidRPr="0003748B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50" w:type="dxa"/>
            <w:shd w:val="clear" w:color="auto" w:fill="auto"/>
          </w:tcPr>
          <w:p w14:paraId="119E964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BF7B8B9" w14:textId="77777777" w:rsidR="00D15082" w:rsidRPr="0003748B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</w:tcPr>
          <w:p w14:paraId="39765B0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0C8E58B6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อุปกรณ์ให้เช่า</w:t>
            </w:r>
          </w:p>
        </w:tc>
        <w:tc>
          <w:tcPr>
            <w:tcW w:w="250" w:type="dxa"/>
            <w:shd w:val="clear" w:color="auto" w:fill="auto"/>
          </w:tcPr>
          <w:p w14:paraId="4BEDF0B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237A77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4" w:type="dxa"/>
            <w:shd w:val="clear" w:color="auto" w:fill="auto"/>
          </w:tcPr>
          <w:p w14:paraId="2C1F7E8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F45F12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4940B25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207942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15082" w:rsidRPr="0003748B" w14:paraId="189C3278" w14:textId="77777777" w:rsidTr="005C3481">
        <w:tc>
          <w:tcPr>
            <w:tcW w:w="4410" w:type="dxa"/>
            <w:shd w:val="clear" w:color="auto" w:fill="auto"/>
          </w:tcPr>
          <w:p w14:paraId="15CAFA0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</w:tcPr>
          <w:p w14:paraId="26E775B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15082" w:rsidRPr="0003748B" w14:paraId="0A70699F" w14:textId="77777777" w:rsidTr="005C3481">
        <w:tc>
          <w:tcPr>
            <w:tcW w:w="4410" w:type="dxa"/>
            <w:shd w:val="clear" w:color="auto" w:fill="auto"/>
          </w:tcPr>
          <w:p w14:paraId="3B48ED8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77CD15E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CE322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67107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42EF2FD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D0C4FE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62659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5DFA0A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5F220D5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867909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7821ADB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3F132C2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920E8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43ADD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0A387C" w:rsidRPr="0003748B" w14:paraId="2100C145" w14:textId="77777777" w:rsidTr="005C3481">
        <w:trPr>
          <w:trHeight w:val="74"/>
        </w:trPr>
        <w:tc>
          <w:tcPr>
            <w:tcW w:w="4410" w:type="dxa"/>
            <w:shd w:val="clear" w:color="auto" w:fill="auto"/>
          </w:tcPr>
          <w:p w14:paraId="1590B6CE" w14:textId="549929E5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6BC1BF98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0245B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DF6D87" w14:textId="74466DEE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1</w:t>
            </w:r>
            <w:r w:rsidR="000A387C" w:rsidRPr="0003748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50" w:type="dxa"/>
            <w:shd w:val="clear" w:color="auto" w:fill="auto"/>
          </w:tcPr>
          <w:p w14:paraId="7579D645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E1DFA25" w14:textId="5241DD97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3F1238A1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9135480" w14:textId="5487AF84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381</w:t>
            </w:r>
          </w:p>
        </w:tc>
        <w:tc>
          <w:tcPr>
            <w:tcW w:w="250" w:type="dxa"/>
            <w:shd w:val="clear" w:color="auto" w:fill="auto"/>
          </w:tcPr>
          <w:p w14:paraId="359D8E70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86E33A7" w14:textId="4B65BEBE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54" w:type="dxa"/>
            <w:shd w:val="clear" w:color="auto" w:fill="auto"/>
          </w:tcPr>
          <w:p w14:paraId="36C08D1F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3F2B70E" w14:textId="5E6747CA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6550ED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DE80D3" w14:textId="6A8A3733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1</w:t>
            </w:r>
            <w:r w:rsidR="000A387C" w:rsidRPr="0003748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D321B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AD321B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0A387C" w:rsidRPr="0003748B" w14:paraId="783348BB" w14:textId="77777777" w:rsidTr="005C3481">
        <w:tc>
          <w:tcPr>
            <w:tcW w:w="4410" w:type="dxa"/>
            <w:shd w:val="clear" w:color="auto" w:fill="auto"/>
          </w:tcPr>
          <w:p w14:paraId="35034AC2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5A57D462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BA09F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CDD89D" w14:textId="469B94F3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AD321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16FBEBC2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9903A88" w14:textId="060F8657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0D225112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88CD4F6" w14:textId="372D8D7F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D321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14:paraId="4DD2CEC3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B52F02C" w14:textId="43AC622E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27D49FF4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309108F" w14:textId="124C69D8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CD0B47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3667A7" w14:textId="39467B74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0A387C" w:rsidRPr="0003748B" w14:paraId="4CA44402" w14:textId="77777777" w:rsidTr="005C3481">
        <w:tc>
          <w:tcPr>
            <w:tcW w:w="4410" w:type="dxa"/>
            <w:shd w:val="clear" w:color="auto" w:fill="auto"/>
          </w:tcPr>
          <w:p w14:paraId="627A30AF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04AA8212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4C8D83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DD8B12" w14:textId="76AD00C6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1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4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12CF906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55A1999" w14:textId="34265A96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14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94C1D3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1DC7AD1" w14:textId="5865B65A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7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4260827C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B7AB1BB" w14:textId="646008F4" w:rsidR="000A387C" w:rsidRPr="0003748B" w:rsidRDefault="000A387C" w:rsidP="0088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2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7D010EDF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CA48D34" w14:textId="55FD6882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9D809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71AA6F" w14:textId="39A7DEC0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58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A387C" w:rsidRPr="0003748B" w14:paraId="00D905CE" w14:textId="77777777" w:rsidTr="005C3481">
        <w:tc>
          <w:tcPr>
            <w:tcW w:w="4410" w:type="dxa"/>
            <w:shd w:val="clear" w:color="auto" w:fill="auto"/>
          </w:tcPr>
          <w:p w14:paraId="54D1D8D7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1178A153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D1B23C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6AF93C5" w14:textId="1E5A580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4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68C4BC96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E83C665" w14:textId="19360517" w:rsidR="000A387C" w:rsidRPr="0003748B" w:rsidRDefault="00C2778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EECDB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4B15111" w14:textId="130B726F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17FEC45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1397D4EE" w14:textId="470A90F4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42D07B56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53187A04" w14:textId="52F16ECE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0DDB3E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A0DA06" w14:textId="2AC3BA5C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4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A387C" w:rsidRPr="0003748B" w14:paraId="433DE449" w14:textId="77777777" w:rsidTr="005C3481">
        <w:tc>
          <w:tcPr>
            <w:tcW w:w="4410" w:type="dxa"/>
            <w:shd w:val="clear" w:color="auto" w:fill="auto"/>
          </w:tcPr>
          <w:p w14:paraId="20C05959" w14:textId="28DB18F9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3076F0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4F9EBA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93D58" w14:textId="3E9F636C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0A387C"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250" w:type="dxa"/>
            <w:shd w:val="clear" w:color="auto" w:fill="auto"/>
          </w:tcPr>
          <w:p w14:paraId="05032D44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C4A70" w14:textId="4E04F22B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4F0A87E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CC2A4" w14:textId="44A6835A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50" w:type="dxa"/>
            <w:shd w:val="clear" w:color="auto" w:fill="auto"/>
          </w:tcPr>
          <w:p w14:paraId="4043D163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4AB92" w14:textId="2CFDCE09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54" w:type="dxa"/>
            <w:shd w:val="clear" w:color="auto" w:fill="auto"/>
          </w:tcPr>
          <w:p w14:paraId="07F6A309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1BD93D14" w14:textId="6204963F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08F391" w14:textId="77777777" w:rsidR="000A387C" w:rsidRPr="0003748B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4F093" w14:textId="06BE6A5B" w:rsidR="000A387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0A387C"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82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D15082" w:rsidRPr="0003748B" w14:paraId="1253B9B0" w14:textId="77777777" w:rsidTr="005C3481">
        <w:tc>
          <w:tcPr>
            <w:tcW w:w="4410" w:type="dxa"/>
            <w:shd w:val="clear" w:color="auto" w:fill="auto"/>
          </w:tcPr>
          <w:p w14:paraId="386B96C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1284AE29" w14:textId="322FF2F8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A082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B78EEC" w14:textId="6BFF1410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50" w:type="dxa"/>
            <w:shd w:val="clear" w:color="auto" w:fill="auto"/>
          </w:tcPr>
          <w:p w14:paraId="78F2A38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F78BAA1" w14:textId="43EC33AE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259C6FB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D763596" w14:textId="298AE375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50" w:type="dxa"/>
            <w:shd w:val="clear" w:color="auto" w:fill="auto"/>
          </w:tcPr>
          <w:p w14:paraId="3AF2BC9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D39EBDD" w14:textId="01879364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021A2C3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11E2267" w14:textId="1317B2E1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A91A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52820B" w14:textId="4CE971B6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824C27" w:rsidRPr="0003748B" w14:paraId="12B78309" w14:textId="77777777" w:rsidTr="005C3481">
        <w:tc>
          <w:tcPr>
            <w:tcW w:w="4410" w:type="dxa"/>
            <w:shd w:val="clear" w:color="auto" w:fill="auto"/>
          </w:tcPr>
          <w:p w14:paraId="0603BEB8" w14:textId="776A6507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58B84487" w14:textId="47B2BEDE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29C4E9" w14:textId="77777777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73FEA1" w14:textId="2F513845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5FC341C" w14:textId="77777777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7681D44" w14:textId="59E87EF0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37A6BA" w14:textId="77777777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203EC10" w14:textId="14539F03" w:rsidR="00824C2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3B83E805" w14:textId="77777777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E68E939" w14:textId="36BF311A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29C80EA5" w14:textId="77777777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AE688BC" w14:textId="5FCB7C66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18885C" w14:textId="77777777" w:rsidR="00824C27" w:rsidRPr="0003748B" w:rsidRDefault="00824C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341933" w14:textId="39C2A15E" w:rsidR="00824C27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15082" w:rsidRPr="0003748B" w14:paraId="46429856" w14:textId="77777777" w:rsidTr="005C3481">
        <w:tc>
          <w:tcPr>
            <w:tcW w:w="4410" w:type="dxa"/>
            <w:shd w:val="clear" w:color="auto" w:fill="auto"/>
          </w:tcPr>
          <w:p w14:paraId="310758A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01E1A01F" w14:textId="7488DF8B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C86C6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F271AC" w14:textId="7AE2E731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17</w:t>
            </w:r>
            <w:r w:rsidRPr="000374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65FFB94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E750636" w14:textId="778F91AF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14</w:t>
            </w:r>
            <w:r w:rsidRPr="000374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7BF86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0F6008E" w14:textId="693BF19F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12</w:t>
            </w:r>
            <w:r w:rsidRPr="000374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08801FB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64D073F" w14:textId="08DD06A0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3</w:t>
            </w:r>
            <w:r w:rsidRPr="000374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441BC0F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7C6D610" w14:textId="0F362733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0F1A3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6CF011" w14:textId="7B4E7F8E" w:rsidR="00D15082" w:rsidRPr="0003748B" w:rsidRDefault="007E36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</w:rPr>
              <w:t>46</w:t>
            </w:r>
            <w:r w:rsidRPr="0003748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5082" w:rsidRPr="0003748B" w14:paraId="5C80F0E2" w14:textId="77777777" w:rsidTr="005C3481">
        <w:tc>
          <w:tcPr>
            <w:tcW w:w="4410" w:type="dxa"/>
            <w:shd w:val="clear" w:color="auto" w:fill="auto"/>
          </w:tcPr>
          <w:p w14:paraId="03DB051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04601CA1" w14:textId="41F4D454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36FFF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7067867" w14:textId="795EECE0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E45E0F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9D3F32B" w14:textId="7C3E0DE5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47C2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9BAF113" w14:textId="3BCE5F2F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3BF661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20BCEB7C" w14:textId="715EE662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54" w:type="dxa"/>
            <w:shd w:val="clear" w:color="auto" w:fill="auto"/>
          </w:tcPr>
          <w:p w14:paraId="0AA2A71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CF05221" w14:textId="2B8A919E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8B87B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5E35000" w14:textId="3D373D00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D15082" w:rsidRPr="0003748B" w14:paraId="10C7F0C2" w14:textId="77777777" w:rsidTr="005C3481">
        <w:tc>
          <w:tcPr>
            <w:tcW w:w="4410" w:type="dxa"/>
            <w:shd w:val="clear" w:color="auto" w:fill="auto"/>
          </w:tcPr>
          <w:p w14:paraId="59A5E29F" w14:textId="4EB22070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3C368" w14:textId="688265AB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C37D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7CCE9" w14:textId="74C081F7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D53AF" w:rsidRPr="0003748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126</w:t>
            </w:r>
          </w:p>
        </w:tc>
        <w:tc>
          <w:tcPr>
            <w:tcW w:w="250" w:type="dxa"/>
            <w:shd w:val="clear" w:color="auto" w:fill="auto"/>
          </w:tcPr>
          <w:p w14:paraId="491CE64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A1CC2" w14:textId="31D1EB26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22EE33D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69DC9" w14:textId="1F78663E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401</w:t>
            </w:r>
          </w:p>
        </w:tc>
        <w:tc>
          <w:tcPr>
            <w:tcW w:w="250" w:type="dxa"/>
            <w:shd w:val="clear" w:color="auto" w:fill="auto"/>
          </w:tcPr>
          <w:p w14:paraId="5B1FFF1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9CB60" w14:textId="6D8D9461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54" w:type="dxa"/>
            <w:shd w:val="clear" w:color="auto" w:fill="auto"/>
          </w:tcPr>
          <w:p w14:paraId="424C20A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D8D64" w14:textId="7E0115D0" w:rsidR="00D15082" w:rsidRPr="0003748B" w:rsidRDefault="005D53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748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7636A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B9249" w14:textId="415B72A2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E36E9" w:rsidRPr="0003748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859</w:t>
            </w:r>
          </w:p>
        </w:tc>
      </w:tr>
      <w:tr w:rsidR="006850F9" w:rsidRPr="0003748B" w14:paraId="6311D0B7" w14:textId="77777777" w:rsidTr="006850F9">
        <w:tc>
          <w:tcPr>
            <w:tcW w:w="4410" w:type="dxa"/>
            <w:shd w:val="clear" w:color="auto" w:fill="auto"/>
          </w:tcPr>
          <w:p w14:paraId="23232F94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E4FCF0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C83132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12E0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6224C855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63E1F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29EB8D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E5438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0731B393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CFF8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04B10E1A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1776A6FB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F0B31D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447C2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850F9" w:rsidRPr="0003748B" w14:paraId="362BD79D" w14:textId="77777777" w:rsidTr="006850F9">
        <w:tc>
          <w:tcPr>
            <w:tcW w:w="4410" w:type="dxa"/>
            <w:shd w:val="clear" w:color="auto" w:fill="auto"/>
          </w:tcPr>
          <w:p w14:paraId="64F2D0BC" w14:textId="5A03D44B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523EB980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5F5158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C081C0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4E3E61FD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A420C70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E4033F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05D6A91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7ACE1EFA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876903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75D46C3B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14912F5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694734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DD55A8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850F9" w:rsidRPr="0003748B" w14:paraId="28FF62A6" w14:textId="77777777" w:rsidTr="00250575">
        <w:tc>
          <w:tcPr>
            <w:tcW w:w="4410" w:type="dxa"/>
            <w:shd w:val="clear" w:color="auto" w:fill="auto"/>
            <w:vAlign w:val="bottom"/>
          </w:tcPr>
          <w:p w14:paraId="3D80E442" w14:textId="09ADA13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14C18169" w14:textId="5A85EF0D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73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E8E4CEB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29C0EB" w14:textId="7D510E49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250" w:type="dxa"/>
            <w:shd w:val="clear" w:color="auto" w:fill="auto"/>
          </w:tcPr>
          <w:p w14:paraId="20DAC047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30F3385" w14:textId="6552135D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793832FB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08B3D4" w14:textId="07257AEE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50" w:type="dxa"/>
            <w:shd w:val="clear" w:color="auto" w:fill="auto"/>
          </w:tcPr>
          <w:p w14:paraId="74E7CB77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B759361" w14:textId="2D18E8AE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54" w:type="dxa"/>
            <w:shd w:val="clear" w:color="auto" w:fill="auto"/>
          </w:tcPr>
          <w:p w14:paraId="68A3F9E1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5B62080" w14:textId="239FEB9E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709C0B0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2193E" w14:textId="67DAB880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94421" w:rsidRPr="0003748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008</w:t>
            </w:r>
          </w:p>
        </w:tc>
      </w:tr>
      <w:tr w:rsidR="006850F9" w:rsidRPr="0003748B" w14:paraId="1D30E743" w14:textId="77777777" w:rsidTr="00250575">
        <w:tc>
          <w:tcPr>
            <w:tcW w:w="4410" w:type="dxa"/>
            <w:shd w:val="clear" w:color="auto" w:fill="auto"/>
          </w:tcPr>
          <w:p w14:paraId="68784F59" w14:textId="7A149911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88E963" w14:textId="753171FB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745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E75ED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AEBB59" w14:textId="6A4607E0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B560C4A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F224D3E" w14:textId="627A1BF0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A45FA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95B4470" w14:textId="31017904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D5D5481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07FAE36" w14:textId="3EC90D52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D4AFCD3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0D1EEC4" w14:textId="0AD87579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18CF3" w14:textId="77777777" w:rsidR="006850F9" w:rsidRPr="0003748B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492582" w14:textId="7E41218E" w:rsidR="006850F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D53AF" w:rsidRPr="0003748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002</w:t>
            </w:r>
          </w:p>
        </w:tc>
      </w:tr>
    </w:tbl>
    <w:p w14:paraId="616C0E14" w14:textId="77777777" w:rsidR="00D15082" w:rsidRPr="0003748B" w:rsidRDefault="00D15082" w:rsidP="00FE3F8B">
      <w:pPr>
        <w:rPr>
          <w:rFonts w:ascii="Angsana New" w:hAnsi="Angsana New"/>
        </w:rPr>
      </w:pPr>
    </w:p>
    <w:p w14:paraId="2328F7BF" w14:textId="63773DBD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7"/>
        <w:rPr>
          <w:rFonts w:ascii="Angsana New" w:hAnsi="Angsana New"/>
          <w:sz w:val="30"/>
          <w:szCs w:val="30"/>
        </w:rPr>
      </w:pPr>
    </w:p>
    <w:p w14:paraId="708874BE" w14:textId="77777777" w:rsidR="003D5D15" w:rsidRPr="0003748B" w:rsidRDefault="003D5D1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7"/>
        <w:rPr>
          <w:rFonts w:ascii="Angsana New" w:hAnsi="Angsana New"/>
          <w:sz w:val="30"/>
          <w:szCs w:val="30"/>
        </w:rPr>
      </w:pPr>
    </w:p>
    <w:tbl>
      <w:tblPr>
        <w:tblW w:w="1446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170"/>
        <w:gridCol w:w="270"/>
        <w:gridCol w:w="1548"/>
        <w:gridCol w:w="252"/>
        <w:gridCol w:w="1170"/>
        <w:gridCol w:w="270"/>
        <w:gridCol w:w="1170"/>
        <w:gridCol w:w="270"/>
        <w:gridCol w:w="1136"/>
        <w:gridCol w:w="270"/>
        <w:gridCol w:w="1174"/>
      </w:tblGrid>
      <w:tr w:rsidR="00D15082" w:rsidRPr="0003748B" w14:paraId="323E86F6" w14:textId="77777777" w:rsidTr="005C3481">
        <w:tc>
          <w:tcPr>
            <w:tcW w:w="4230" w:type="dxa"/>
            <w:shd w:val="clear" w:color="auto" w:fill="auto"/>
          </w:tcPr>
          <w:p w14:paraId="75B51DF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0230" w:type="dxa"/>
            <w:gridSpan w:val="13"/>
            <w:shd w:val="clear" w:color="auto" w:fill="auto"/>
            <w:vAlign w:val="bottom"/>
          </w:tcPr>
          <w:p w14:paraId="404BAD2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082" w:rsidRPr="0003748B" w14:paraId="7414CAF5" w14:textId="77777777" w:rsidTr="005C3481">
        <w:tc>
          <w:tcPr>
            <w:tcW w:w="4230" w:type="dxa"/>
            <w:shd w:val="clear" w:color="auto" w:fill="auto"/>
          </w:tcPr>
          <w:p w14:paraId="23CC646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33D55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8C97B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A42B8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27C0A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1B168709" w14:textId="77777777" w:rsidR="00D15082" w:rsidRPr="0003748B" w:rsidRDefault="00D15082" w:rsidP="00FE3F8B">
            <w:pPr>
              <w:tabs>
                <w:tab w:val="clear" w:pos="5613"/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52" w:type="dxa"/>
            <w:shd w:val="clear" w:color="auto" w:fill="auto"/>
          </w:tcPr>
          <w:p w14:paraId="4A4718D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91EA1F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shd w:val="clear" w:color="auto" w:fill="auto"/>
          </w:tcPr>
          <w:p w14:paraId="0CCF693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039D6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B9292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76D206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81CC3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3E8449E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03748B" w14:paraId="41287C48" w14:textId="77777777" w:rsidTr="005C3481">
        <w:tc>
          <w:tcPr>
            <w:tcW w:w="4230" w:type="dxa"/>
            <w:shd w:val="clear" w:color="auto" w:fill="auto"/>
          </w:tcPr>
          <w:p w14:paraId="5CBB0C3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D18E74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52A92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2FC257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613F4B8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5441AEFE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52" w:type="dxa"/>
            <w:shd w:val="clear" w:color="auto" w:fill="auto"/>
          </w:tcPr>
          <w:p w14:paraId="76E3398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223E5F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70" w:type="dxa"/>
            <w:shd w:val="clear" w:color="auto" w:fill="auto"/>
          </w:tcPr>
          <w:p w14:paraId="6ABF65A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AB98C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10CD5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4CA2E55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  <w:shd w:val="clear" w:color="auto" w:fill="auto"/>
          </w:tcPr>
          <w:p w14:paraId="204506C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32302A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03748B" w14:paraId="3FCC63B1" w14:textId="77777777" w:rsidTr="005C3481">
        <w:tc>
          <w:tcPr>
            <w:tcW w:w="4230" w:type="dxa"/>
            <w:shd w:val="clear" w:color="auto" w:fill="auto"/>
          </w:tcPr>
          <w:p w14:paraId="4934ACE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DAC09D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571C099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A80B44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6EC518C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1A5370EB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2" w:type="dxa"/>
            <w:shd w:val="clear" w:color="auto" w:fill="auto"/>
          </w:tcPr>
          <w:p w14:paraId="0E1FA1E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927C58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อุปกรณ์ให้เช่า</w:t>
            </w:r>
          </w:p>
        </w:tc>
        <w:tc>
          <w:tcPr>
            <w:tcW w:w="270" w:type="dxa"/>
            <w:shd w:val="clear" w:color="auto" w:fill="auto"/>
          </w:tcPr>
          <w:p w14:paraId="04B937F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53CF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6E20FD6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2A6A70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4E61563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7360E3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15082" w:rsidRPr="0003748B" w14:paraId="7861727D" w14:textId="77777777" w:rsidTr="005C3481">
        <w:tc>
          <w:tcPr>
            <w:tcW w:w="4230" w:type="dxa"/>
            <w:shd w:val="clear" w:color="auto" w:fill="auto"/>
          </w:tcPr>
          <w:p w14:paraId="1F1965F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30" w:type="dxa"/>
            <w:gridSpan w:val="13"/>
            <w:shd w:val="clear" w:color="auto" w:fill="auto"/>
            <w:vAlign w:val="bottom"/>
          </w:tcPr>
          <w:p w14:paraId="2C69F82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5082" w:rsidRPr="0003748B" w14:paraId="135A2750" w14:textId="77777777" w:rsidTr="005C3481">
        <w:tc>
          <w:tcPr>
            <w:tcW w:w="4230" w:type="dxa"/>
            <w:shd w:val="clear" w:color="auto" w:fill="auto"/>
          </w:tcPr>
          <w:p w14:paraId="4D72177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/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A824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65908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673D2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A0CE8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B205CC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393ED3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F8C4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B555F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AF940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CE022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536059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82114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6CDDC84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A644AF" w:rsidRPr="0003748B" w14:paraId="70CB19F8" w14:textId="77777777" w:rsidTr="005C3481">
        <w:trPr>
          <w:trHeight w:val="378"/>
        </w:trPr>
        <w:tc>
          <w:tcPr>
            <w:tcW w:w="4230" w:type="dxa"/>
            <w:shd w:val="clear" w:color="auto" w:fill="auto"/>
          </w:tcPr>
          <w:p w14:paraId="04A2ECED" w14:textId="4AAE4388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67F0CC" w14:textId="6D543C74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238DC4DC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C6046A" w14:textId="2F61C7F6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AD321B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17A41DD8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E1997F3" w14:textId="28A236B6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52" w:type="dxa"/>
            <w:shd w:val="clear" w:color="auto" w:fill="auto"/>
          </w:tcPr>
          <w:p w14:paraId="06E70CC3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E15341" w14:textId="5CB3BE8D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AD321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743CA38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18581" w14:textId="3C607AD4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B5BAACA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B3C3D9" w14:textId="3FF4331D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96D4C13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10C52A4" w14:textId="41B2C326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A644AF" w:rsidRPr="0003748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A644AF" w:rsidRPr="0003748B" w14:paraId="5D5803A8" w14:textId="77777777" w:rsidTr="005C3481">
        <w:trPr>
          <w:trHeight w:val="278"/>
        </w:trPr>
        <w:tc>
          <w:tcPr>
            <w:tcW w:w="4230" w:type="dxa"/>
            <w:shd w:val="clear" w:color="auto" w:fill="auto"/>
          </w:tcPr>
          <w:p w14:paraId="3AB0285E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13097FEF" w14:textId="7AA376D1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7DA8DF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463ED" w14:textId="0B6B8693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A3A711C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F121C3B" w14:textId="4388DDA2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24D1F434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92309B" w14:textId="61E27420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45F693F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5585E8" w14:textId="297D97BC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FEDE09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E98E76B" w14:textId="74BC0F23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AF2E04A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29370B8" w14:textId="7A09DB18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644AF" w:rsidRPr="0003748B" w14:paraId="024418E1" w14:textId="77777777" w:rsidTr="005C3481">
        <w:trPr>
          <w:trHeight w:val="278"/>
        </w:trPr>
        <w:tc>
          <w:tcPr>
            <w:tcW w:w="4230" w:type="dxa"/>
            <w:shd w:val="clear" w:color="auto" w:fill="auto"/>
          </w:tcPr>
          <w:p w14:paraId="142E4702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4E66DB03" w14:textId="3758762F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CE046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64C3A2" w14:textId="5186D082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2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B1EE66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513A302" w14:textId="29DA9956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10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6D616967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1580EA" w14:textId="639DE134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FF6B72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9D777" w14:textId="7E765C18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2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5BF561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9E15B89" w14:textId="1CF829F0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173AF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223FBD0B" w14:textId="419682E5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37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644AF" w:rsidRPr="0003748B" w14:paraId="6286F6B0" w14:textId="77777777" w:rsidTr="005C3481">
        <w:trPr>
          <w:trHeight w:val="278"/>
        </w:trPr>
        <w:tc>
          <w:tcPr>
            <w:tcW w:w="4230" w:type="dxa"/>
            <w:shd w:val="clear" w:color="auto" w:fill="auto"/>
          </w:tcPr>
          <w:p w14:paraId="097B26F7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4928030" w14:textId="2FC27870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4C9396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C6AA18" w14:textId="0C880CA0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F785B4D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175340C3" w14:textId="1A3FA2BF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FE83D9F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0F339" w14:textId="2B6B828F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2CFB24A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F79FE5" w14:textId="35D24CD4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ABDD3F5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F792794" w14:textId="18EC1C3C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7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F06734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2B41B45" w14:textId="0290FAAD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644AF" w:rsidRPr="0003748B" w14:paraId="7E03DE58" w14:textId="77777777" w:rsidTr="005C3481">
        <w:trPr>
          <w:trHeight w:val="278"/>
        </w:trPr>
        <w:tc>
          <w:tcPr>
            <w:tcW w:w="4230" w:type="dxa"/>
            <w:shd w:val="clear" w:color="auto" w:fill="auto"/>
          </w:tcPr>
          <w:p w14:paraId="6EB2A8DC" w14:textId="6FEADC7F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4E17A" w14:textId="066C366E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714AF257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FD875" w14:textId="1CAE9727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46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35FED3A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C930D" w14:textId="2BFAA235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14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0D42306B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8326B" w14:textId="44B4BDE2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4FC2F987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B94E6" w14:textId="7F26DFB4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9BC01C3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C773E" w14:textId="2F6C1024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9978AD3" w14:textId="77777777" w:rsidR="00A644AF" w:rsidRPr="0003748B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7985" w14:textId="3C43B7B8" w:rsidR="00A644A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A644AF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28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D15082" w:rsidRPr="0003748B" w14:paraId="73526673" w14:textId="77777777" w:rsidTr="005C3481">
        <w:tc>
          <w:tcPr>
            <w:tcW w:w="4230" w:type="dxa"/>
            <w:shd w:val="clear" w:color="auto" w:fill="auto"/>
          </w:tcPr>
          <w:p w14:paraId="7575DFE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461BD6EB" w14:textId="7614AF02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10D72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1ACE94" w14:textId="1551D139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973F4A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307EAD26" w14:textId="31220988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06C560E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232614" w14:textId="0805563E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878B4E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C070AF" w14:textId="30608F85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6AFCBF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1303C70" w14:textId="02D68FBE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28B64A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8A093C9" w14:textId="514C4B70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D15082" w:rsidRPr="0003748B" w14:paraId="21B554A2" w14:textId="77777777" w:rsidTr="005C3481">
        <w:tc>
          <w:tcPr>
            <w:tcW w:w="4230" w:type="dxa"/>
            <w:shd w:val="clear" w:color="auto" w:fill="auto"/>
          </w:tcPr>
          <w:p w14:paraId="3B31413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6B9FA322" w14:textId="128ADF68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424C7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7CF1B6" w14:textId="4C18AE00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7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51A39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32FDB4D8" w14:textId="45BEF0DD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13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A0F85E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90DB0A" w14:textId="1CB0555E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9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2FEC9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945485" w14:textId="190DD586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3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7B28D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1DB891E" w14:textId="25F8C026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280DC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61A568E0" w14:textId="201C3CF7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32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082" w:rsidRPr="0003748B" w14:paraId="31DA9F1B" w14:textId="77777777" w:rsidTr="005C3481">
        <w:tc>
          <w:tcPr>
            <w:tcW w:w="4230" w:type="dxa"/>
            <w:shd w:val="clear" w:color="auto" w:fill="auto"/>
          </w:tcPr>
          <w:p w14:paraId="447C9CF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shd w:val="clear" w:color="auto" w:fill="auto"/>
          </w:tcPr>
          <w:p w14:paraId="7B9ED94A" w14:textId="74A96009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02EE1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757652" w14:textId="73032121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C4912F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A685149" w14:textId="526BC9C2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3F033E0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6F6A95" w14:textId="7278AC92" w:rsidR="00D15082" w:rsidRPr="0003748B" w:rsidRDefault="00AD321B" w:rsidP="0094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58C06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D91298" w14:textId="192969EA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AB246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49FDBA2" w14:textId="32437D37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3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B99E6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2FDE8DA" w14:textId="03EDCF8F" w:rsidR="00D15082" w:rsidRPr="0003748B" w:rsidRDefault="00E303E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082" w:rsidRPr="0003748B" w14:paraId="0D1F7A73" w14:textId="77777777" w:rsidTr="005C3481">
        <w:tc>
          <w:tcPr>
            <w:tcW w:w="4230" w:type="dxa"/>
            <w:shd w:val="clear" w:color="auto" w:fill="auto"/>
          </w:tcPr>
          <w:p w14:paraId="2B169338" w14:textId="2414D80D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A9EF7" w14:textId="35C20CCD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4451387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09CD9" w14:textId="0B720BD6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270" w:type="dxa"/>
            <w:shd w:val="clear" w:color="auto" w:fill="auto"/>
          </w:tcPr>
          <w:p w14:paraId="7BBE2CA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53F84" w14:textId="558E4E06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252" w:type="dxa"/>
            <w:shd w:val="clear" w:color="auto" w:fill="auto"/>
          </w:tcPr>
          <w:p w14:paraId="2F22943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D56C6" w14:textId="75A50C97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1B16E4B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1F555" w14:textId="6C0DBF3F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5B3DB37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9CFAA" w14:textId="3EC50C37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E408FE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CDD38" w14:textId="692E8A19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303E7" w:rsidRPr="0003748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</w:p>
        </w:tc>
      </w:tr>
    </w:tbl>
    <w:p w14:paraId="0BA93DBC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76B2125C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2877550D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0506907E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03748B">
        <w:rPr>
          <w:rFonts w:ascii="Angsana New" w:hAnsi="Angsana New" w:hint="cs"/>
          <w:sz w:val="24"/>
          <w:szCs w:val="24"/>
        </w:rPr>
        <w:br w:type="page"/>
      </w:r>
    </w:p>
    <w:tbl>
      <w:tblPr>
        <w:tblW w:w="14517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2"/>
        <w:gridCol w:w="1178"/>
        <w:gridCol w:w="272"/>
        <w:gridCol w:w="1550"/>
        <w:gridCol w:w="238"/>
        <w:gridCol w:w="1180"/>
        <w:gridCol w:w="260"/>
        <w:gridCol w:w="1197"/>
        <w:gridCol w:w="262"/>
        <w:gridCol w:w="1178"/>
        <w:gridCol w:w="272"/>
        <w:gridCol w:w="1168"/>
      </w:tblGrid>
      <w:tr w:rsidR="00D15082" w:rsidRPr="0003748B" w14:paraId="74ED90BD" w14:textId="77777777" w:rsidTr="005C3481">
        <w:tc>
          <w:tcPr>
            <w:tcW w:w="4230" w:type="dxa"/>
            <w:shd w:val="clear" w:color="auto" w:fill="auto"/>
          </w:tcPr>
          <w:p w14:paraId="67E1F12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</w:rPr>
              <w:lastRenderedPageBreak/>
              <w:br w:type="page"/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0287" w:type="dxa"/>
            <w:gridSpan w:val="13"/>
            <w:shd w:val="clear" w:color="auto" w:fill="auto"/>
            <w:vAlign w:val="bottom"/>
          </w:tcPr>
          <w:p w14:paraId="61EDA55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082" w:rsidRPr="0003748B" w14:paraId="23371997" w14:textId="77777777" w:rsidTr="00E31900">
        <w:tc>
          <w:tcPr>
            <w:tcW w:w="4230" w:type="dxa"/>
            <w:shd w:val="clear" w:color="auto" w:fill="auto"/>
          </w:tcPr>
          <w:p w14:paraId="58D6861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E2FBB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6DE9F3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902DF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73F72B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782062C4" w14:textId="77777777" w:rsidR="00D15082" w:rsidRPr="0003748B" w:rsidRDefault="00D15082" w:rsidP="00FE3F8B">
            <w:pPr>
              <w:tabs>
                <w:tab w:val="clear" w:pos="5613"/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8" w:type="dxa"/>
            <w:shd w:val="clear" w:color="auto" w:fill="auto"/>
          </w:tcPr>
          <w:p w14:paraId="0D79F15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A2B6A7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60" w:type="dxa"/>
            <w:shd w:val="clear" w:color="auto" w:fill="auto"/>
          </w:tcPr>
          <w:p w14:paraId="0EA15B3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F34EE9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CB338F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29CD7C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660E15A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560876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03748B" w14:paraId="472216FE" w14:textId="77777777" w:rsidTr="00E31900">
        <w:tc>
          <w:tcPr>
            <w:tcW w:w="4230" w:type="dxa"/>
            <w:shd w:val="clear" w:color="auto" w:fill="auto"/>
          </w:tcPr>
          <w:p w14:paraId="13DD7EE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5A8E4E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412222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6B3ECA8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2" w:type="dxa"/>
            <w:shd w:val="clear" w:color="auto" w:fill="auto"/>
          </w:tcPr>
          <w:p w14:paraId="2F8ACA5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7A8229BF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8" w:type="dxa"/>
            <w:shd w:val="clear" w:color="auto" w:fill="auto"/>
          </w:tcPr>
          <w:p w14:paraId="6E888E0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7BD9650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60" w:type="dxa"/>
            <w:shd w:val="clear" w:color="auto" w:fill="auto"/>
          </w:tcPr>
          <w:p w14:paraId="0F3C209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0BB8DD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63E099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501AE9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2" w:type="dxa"/>
            <w:shd w:val="clear" w:color="auto" w:fill="auto"/>
          </w:tcPr>
          <w:p w14:paraId="7C9358B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BBFC62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03748B" w14:paraId="1D365D05" w14:textId="77777777" w:rsidTr="00E31900">
        <w:tc>
          <w:tcPr>
            <w:tcW w:w="4230" w:type="dxa"/>
            <w:shd w:val="clear" w:color="auto" w:fill="auto"/>
          </w:tcPr>
          <w:p w14:paraId="01D8F10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A382D0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468" w:right="-117" w:firstLine="3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2" w:type="dxa"/>
            <w:shd w:val="clear" w:color="auto" w:fill="auto"/>
          </w:tcPr>
          <w:p w14:paraId="6DDE6DA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920CB61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2" w:type="dxa"/>
            <w:shd w:val="clear" w:color="auto" w:fill="auto"/>
          </w:tcPr>
          <w:p w14:paraId="4A26EE8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529983EA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8" w:type="dxa"/>
            <w:shd w:val="clear" w:color="auto" w:fill="auto"/>
          </w:tcPr>
          <w:p w14:paraId="66667DC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4F4FA7E" w14:textId="77777777" w:rsidR="00D15082" w:rsidRPr="0003748B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อุปกรณ์ให้เช่า</w:t>
            </w:r>
          </w:p>
        </w:tc>
        <w:tc>
          <w:tcPr>
            <w:tcW w:w="260" w:type="dxa"/>
            <w:shd w:val="clear" w:color="auto" w:fill="auto"/>
          </w:tcPr>
          <w:p w14:paraId="453A5F2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B6161E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2" w:type="dxa"/>
            <w:shd w:val="clear" w:color="auto" w:fill="auto"/>
          </w:tcPr>
          <w:p w14:paraId="11F531E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6896A0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2" w:type="dxa"/>
            <w:shd w:val="clear" w:color="auto" w:fill="auto"/>
          </w:tcPr>
          <w:p w14:paraId="60B55DF7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8E2BB4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15082" w:rsidRPr="0003748B" w14:paraId="230B3BBD" w14:textId="77777777" w:rsidTr="005C3481">
        <w:tc>
          <w:tcPr>
            <w:tcW w:w="4230" w:type="dxa"/>
            <w:shd w:val="clear" w:color="auto" w:fill="auto"/>
          </w:tcPr>
          <w:p w14:paraId="499B495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7" w:type="dxa"/>
            <w:gridSpan w:val="13"/>
            <w:shd w:val="clear" w:color="auto" w:fill="auto"/>
            <w:vAlign w:val="bottom"/>
          </w:tcPr>
          <w:p w14:paraId="6559046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5082" w:rsidRPr="0003748B" w14:paraId="119AF90E" w14:textId="77777777" w:rsidTr="00E31900">
        <w:tc>
          <w:tcPr>
            <w:tcW w:w="4230" w:type="dxa"/>
            <w:shd w:val="clear" w:color="auto" w:fill="auto"/>
          </w:tcPr>
          <w:p w14:paraId="00FF845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85172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DD5542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C0A81E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A26996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5D771B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531373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C1F2CD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30900D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B72EB6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2BD0B4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966C39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669EE0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8DDD75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31900" w:rsidRPr="0003748B" w14:paraId="7D87944C" w14:textId="77777777" w:rsidTr="00E31900">
        <w:trPr>
          <w:trHeight w:val="378"/>
        </w:trPr>
        <w:tc>
          <w:tcPr>
            <w:tcW w:w="4230" w:type="dxa"/>
            <w:shd w:val="clear" w:color="auto" w:fill="auto"/>
          </w:tcPr>
          <w:p w14:paraId="01513667" w14:textId="3D5469DB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23A0B642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77CB53A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64160B4" w14:textId="24525385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AD321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72" w:type="dxa"/>
            <w:shd w:val="clear" w:color="auto" w:fill="auto"/>
          </w:tcPr>
          <w:p w14:paraId="0527A778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D506468" w14:textId="11DDCADC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38" w:type="dxa"/>
            <w:shd w:val="clear" w:color="auto" w:fill="auto"/>
          </w:tcPr>
          <w:p w14:paraId="7028E45C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BCDA3EA" w14:textId="11D7A089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260" w:type="dxa"/>
            <w:shd w:val="clear" w:color="auto" w:fill="auto"/>
          </w:tcPr>
          <w:p w14:paraId="4B164A02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1220E43" w14:textId="6254C4EF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0289EA8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FF6C369" w14:textId="1956736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8B37DD8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8EFAB32" w14:textId="7EA37C62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D321B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E31900" w:rsidRPr="0003748B" w14:paraId="341364FF" w14:textId="77777777" w:rsidTr="00E31900">
        <w:tc>
          <w:tcPr>
            <w:tcW w:w="4230" w:type="dxa"/>
            <w:shd w:val="clear" w:color="auto" w:fill="auto"/>
          </w:tcPr>
          <w:p w14:paraId="55512078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245774FC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A2FB5C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35D38AF" w14:textId="7A9637B1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2" w:type="dxa"/>
            <w:shd w:val="clear" w:color="auto" w:fill="auto"/>
          </w:tcPr>
          <w:p w14:paraId="4A545D8D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195CB1B" w14:textId="3A99CE32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0A9D9F55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BF62F28" w14:textId="530AA9AA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60" w:type="dxa"/>
            <w:shd w:val="clear" w:color="auto" w:fill="auto"/>
          </w:tcPr>
          <w:p w14:paraId="0E7C02FA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68AE472" w14:textId="44521F59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96AC905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0AEBC53" w14:textId="62D6BED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A7BB17D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654F3A1" w14:textId="3A1739FE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AD321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31900" w:rsidRPr="0003748B" w14:paraId="3F968EAF" w14:textId="77777777" w:rsidTr="00E31900">
        <w:tc>
          <w:tcPr>
            <w:tcW w:w="4230" w:type="dxa"/>
            <w:shd w:val="clear" w:color="auto" w:fill="auto"/>
          </w:tcPr>
          <w:p w14:paraId="671647B4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5CC99FA7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DFEACA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E32341E" w14:textId="75D7B534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2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7065E9C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A6835F3" w14:textId="0311E476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9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AEA9CB8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58B18D5" w14:textId="093A29E0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4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544482FD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361F50E" w14:textId="557C499A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20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0030F6D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0738D4E" w14:textId="3EC48131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C00D8D3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78B21A5" w14:textId="1459325B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35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31900" w:rsidRPr="0003748B" w14:paraId="4B1BD86F" w14:textId="77777777" w:rsidTr="00E31900">
        <w:tc>
          <w:tcPr>
            <w:tcW w:w="4230" w:type="dxa"/>
            <w:shd w:val="clear" w:color="auto" w:fill="auto"/>
          </w:tcPr>
          <w:p w14:paraId="0DEC9DF4" w14:textId="3298BC8E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9744CF7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DB989D5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6BA6" w14:textId="1FA17AC2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72" w:type="dxa"/>
            <w:shd w:val="clear" w:color="auto" w:fill="auto"/>
          </w:tcPr>
          <w:p w14:paraId="12D38CC9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CA773" w14:textId="70065CA9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12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3E40DBF7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36FDD" w14:textId="04ACD311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9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0" w:type="dxa"/>
            <w:shd w:val="clear" w:color="auto" w:fill="auto"/>
          </w:tcPr>
          <w:p w14:paraId="0B27690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4C8B3" w14:textId="64823AD4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26C43360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4FF3B421" w14:textId="13406DE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352470E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67CC199" w14:textId="6935728F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</w:p>
        </w:tc>
      </w:tr>
      <w:tr w:rsidR="00D15082" w:rsidRPr="0003748B" w14:paraId="102EE058" w14:textId="77777777" w:rsidTr="00E31900">
        <w:tc>
          <w:tcPr>
            <w:tcW w:w="4230" w:type="dxa"/>
            <w:shd w:val="clear" w:color="auto" w:fill="auto"/>
          </w:tcPr>
          <w:p w14:paraId="064AE99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02F0732B" w14:textId="126BC6EA" w:rsidR="00D15082" w:rsidRPr="0003748B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D7EF14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9FAA3D5" w14:textId="4FCE790C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4F6C02F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7DBA765F" w14:textId="3079684F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755C270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B511B04" w14:textId="3FBFEC93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60" w:type="dxa"/>
            <w:shd w:val="clear" w:color="auto" w:fill="auto"/>
          </w:tcPr>
          <w:p w14:paraId="2186579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9DA6444" w14:textId="1D38A7ED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A45519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057828B" w14:textId="79A0F49D" w:rsidR="00D15082" w:rsidRPr="0003748B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837D7E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163793C" w14:textId="43B71318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D15082" w:rsidRPr="0003748B" w14:paraId="1630F5A9" w14:textId="77777777" w:rsidTr="00E31900">
        <w:tc>
          <w:tcPr>
            <w:tcW w:w="4230" w:type="dxa"/>
            <w:shd w:val="clear" w:color="auto" w:fill="auto"/>
          </w:tcPr>
          <w:p w14:paraId="7161590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3EA118D7" w14:textId="4BBAAE96" w:rsidR="00D15082" w:rsidRPr="0003748B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542CC0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E9A96F7" w14:textId="62A54239" w:rsidR="00D15082" w:rsidRPr="0003748B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6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B9E5AD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50F0302" w14:textId="286E81E8" w:rsidR="00D15082" w:rsidRPr="0003748B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12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BF3199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829F36D" w14:textId="719A15C8" w:rsidR="00D15082" w:rsidRPr="0003748B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5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6C6C653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573561B" w14:textId="154D1605" w:rsidR="00D15082" w:rsidRPr="0003748B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4BB17F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892FD27" w14:textId="2ED532BB" w:rsidR="00D15082" w:rsidRPr="0003748B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A069144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8FFBE36" w14:textId="76E692C1" w:rsidR="00D15082" w:rsidRPr="0003748B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23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082" w:rsidRPr="0003748B" w14:paraId="52187031" w14:textId="77777777" w:rsidTr="00E31900">
        <w:trPr>
          <w:trHeight w:val="323"/>
        </w:trPr>
        <w:tc>
          <w:tcPr>
            <w:tcW w:w="4230" w:type="dxa"/>
            <w:shd w:val="clear" w:color="auto" w:fill="auto"/>
          </w:tcPr>
          <w:p w14:paraId="6F4D1847" w14:textId="62FA670A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94B5C" w14:textId="53C89771" w:rsidR="00D15082" w:rsidRPr="0003748B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8BCF41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D174E" w14:textId="2AE42BAE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433</w:t>
            </w:r>
          </w:p>
        </w:tc>
        <w:tc>
          <w:tcPr>
            <w:tcW w:w="272" w:type="dxa"/>
            <w:shd w:val="clear" w:color="auto" w:fill="auto"/>
          </w:tcPr>
          <w:p w14:paraId="69A3FC5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3F90F" w14:textId="7160F6C7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238" w:type="dxa"/>
            <w:shd w:val="clear" w:color="auto" w:fill="auto"/>
          </w:tcPr>
          <w:p w14:paraId="4046866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FAC22" w14:textId="2444F62B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60" w:type="dxa"/>
            <w:shd w:val="clear" w:color="auto" w:fill="auto"/>
          </w:tcPr>
          <w:p w14:paraId="449B787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8EDC2" w14:textId="379678A0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2375E95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9655" w14:textId="440807F9" w:rsidR="00D15082" w:rsidRPr="0003748B" w:rsidRDefault="009725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F423D4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4C28E" w14:textId="7DCFCA6D" w:rsidR="00D1508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668</w:t>
            </w:r>
          </w:p>
        </w:tc>
      </w:tr>
      <w:tr w:rsidR="00D15082" w:rsidRPr="0003748B" w14:paraId="3780C5D4" w14:textId="77777777" w:rsidTr="00E31900">
        <w:trPr>
          <w:trHeight w:hRule="exact" w:val="192"/>
        </w:trPr>
        <w:tc>
          <w:tcPr>
            <w:tcW w:w="4230" w:type="dxa"/>
            <w:shd w:val="clear" w:color="auto" w:fill="auto"/>
          </w:tcPr>
          <w:p w14:paraId="0E94E0E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4638C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1EBA7B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EA1C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2E1237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958E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17562C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A33B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27FF19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5077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BDC1FE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36BFF36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CE86E4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BDBBA2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03748B" w14:paraId="6E195E7D" w14:textId="77777777" w:rsidTr="00E31900">
        <w:tc>
          <w:tcPr>
            <w:tcW w:w="4230" w:type="dxa"/>
            <w:shd w:val="clear" w:color="auto" w:fill="auto"/>
          </w:tcPr>
          <w:p w14:paraId="62322C4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39D8BC7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4AC1F41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BD392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F461BC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FA48B3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67E9D3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262431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EB38ED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97C63C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40D1C5D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060FC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197FFA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F37E35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31900" w:rsidRPr="0003748B" w14:paraId="5444101F" w14:textId="77777777" w:rsidTr="00E31900">
        <w:trPr>
          <w:trHeight w:val="74"/>
        </w:trPr>
        <w:tc>
          <w:tcPr>
            <w:tcW w:w="4230" w:type="dxa"/>
            <w:shd w:val="clear" w:color="auto" w:fill="auto"/>
          </w:tcPr>
          <w:p w14:paraId="5E4AD21A" w14:textId="024498B0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6B1079" w14:textId="05804DA6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163FAC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39871D8" w14:textId="3A237F45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54453C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DF0D980" w14:textId="069AE477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D4E104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0C8FDF2" w14:textId="344BF592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9C2D5D3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291E03D" w14:textId="237A3C44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1544845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655D2F" w14:textId="403F0E81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B47D96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42AF17" w14:textId="2F4AFAD0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</w:tr>
      <w:tr w:rsidR="00E31900" w:rsidRPr="0003748B" w14:paraId="23D73203" w14:textId="77777777" w:rsidTr="00E31900">
        <w:tc>
          <w:tcPr>
            <w:tcW w:w="4230" w:type="dxa"/>
            <w:shd w:val="clear" w:color="auto" w:fill="auto"/>
          </w:tcPr>
          <w:p w14:paraId="522B5E63" w14:textId="192B5393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D0CFBC" w14:textId="46505EEF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BE3BFC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2100079" w14:textId="3879FA60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AEEF833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4CB498FD" w14:textId="5EDDFA77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5E014B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C647CD9" w14:textId="3072531B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6169289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B00556F" w14:textId="5025EFEA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6DA379F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C94C6B9" w14:textId="6B76EE41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29879B4" w14:textId="77777777" w:rsidR="00E31900" w:rsidRPr="0003748B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E81C7B5" w14:textId="484279F9" w:rsidR="00E3190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612</w:t>
            </w:r>
          </w:p>
        </w:tc>
      </w:tr>
    </w:tbl>
    <w:p w14:paraId="11A66CF7" w14:textId="77777777" w:rsidR="00D15082" w:rsidRPr="0003748B" w:rsidRDefault="00D15082" w:rsidP="00FE3F8B">
      <w:pPr>
        <w:spacing w:line="120" w:lineRule="atLeast"/>
        <w:jc w:val="thaiDistribute"/>
        <w:rPr>
          <w:rFonts w:ascii="Angsana New" w:hAnsi="Angsana New"/>
          <w:sz w:val="20"/>
          <w:szCs w:val="20"/>
        </w:rPr>
      </w:pPr>
    </w:p>
    <w:p w14:paraId="38AF0B55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" w:right="33"/>
        <w:rPr>
          <w:rFonts w:ascii="Angsana New" w:hAnsi="Angsana New"/>
          <w:i/>
          <w:iCs/>
          <w:sz w:val="20"/>
          <w:szCs w:val="20"/>
        </w:rPr>
      </w:pPr>
    </w:p>
    <w:p w14:paraId="2E52A049" w14:textId="77777777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  <w:sectPr w:rsidR="00D15082" w:rsidRPr="0003748B" w:rsidSect="007F410C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2DBD348" w14:textId="68246CFB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 xml:space="preserve">มูลค่ายุติธรรมของที่ดิน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มูลค่ายุติธรรมของที่ดินถูกจัดลำดับชั้นการวัดมูลค่ายุติธรรมอยู่ในระดับที่ 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</w:p>
    <w:p w14:paraId="364544ED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420"/>
        <w:gridCol w:w="2962"/>
        <w:gridCol w:w="2978"/>
      </w:tblGrid>
      <w:tr w:rsidR="00D15082" w:rsidRPr="0003748B" w14:paraId="7E8EFCFD" w14:textId="77777777" w:rsidTr="005C3481">
        <w:tc>
          <w:tcPr>
            <w:tcW w:w="3420" w:type="dxa"/>
            <w:shd w:val="clear" w:color="auto" w:fill="auto"/>
            <w:vAlign w:val="bottom"/>
          </w:tcPr>
          <w:p w14:paraId="1A7214C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62" w:type="dxa"/>
            <w:shd w:val="clear" w:color="auto" w:fill="auto"/>
            <w:vAlign w:val="bottom"/>
          </w:tcPr>
          <w:p w14:paraId="259430F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978" w:type="dxa"/>
            <w:shd w:val="clear" w:color="auto" w:fill="auto"/>
            <w:vAlign w:val="bottom"/>
          </w:tcPr>
          <w:p w14:paraId="41268A2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15082" w:rsidRPr="0003748B" w14:paraId="3C70F8E2" w14:textId="77777777" w:rsidTr="005C3481">
        <w:tc>
          <w:tcPr>
            <w:tcW w:w="3420" w:type="dxa"/>
            <w:shd w:val="clear" w:color="auto" w:fill="auto"/>
          </w:tcPr>
          <w:p w14:paraId="4E8C7BA8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ต้นทุนการเปลี่ยนแทนปัจจุบัน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รูปแบบการประเมินมูลค่าพิจารณาถึงสภาพของที่ดินเปรียบเทียบกับข้อมูลตลาดที่มีสภาพใกล้เคียง วิเคราะห์มูลค่าตลาดโดยพิจารณาจากปัจจัยต่างๆ ที่มีผลต่อมูลค่า เช่น ทำเลที่ตั้ง สภาพแวดล้อมใกล้เคียง สภาพการคมนาคม ขนาดและรูปร่างของแปลงที่ดิน สภาพและการใช้ประโยชน์ที่ดินในปัจจุบัน เป็นต้น</w:t>
            </w:r>
          </w:p>
        </w:tc>
        <w:tc>
          <w:tcPr>
            <w:tcW w:w="2962" w:type="dxa"/>
            <w:shd w:val="clear" w:color="auto" w:fill="auto"/>
          </w:tcPr>
          <w:p w14:paraId="7E70BEB5" w14:textId="77777777" w:rsidR="00D15082" w:rsidRPr="0003748B" w:rsidRDefault="00D15082" w:rsidP="00FE3F8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ราคาขายที่ดินบริเวณใกล้เคียง</w:t>
            </w:r>
          </w:p>
          <w:p w14:paraId="46512E6C" w14:textId="77777777" w:rsidR="00D15082" w:rsidRPr="0003748B" w:rsidRDefault="00D15082" w:rsidP="00FE3F8B">
            <w:pPr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978" w:type="dxa"/>
            <w:shd w:val="clear" w:color="auto" w:fill="auto"/>
          </w:tcPr>
          <w:p w14:paraId="336ECB10" w14:textId="77777777" w:rsidR="00D15082" w:rsidRPr="0003748B" w:rsidRDefault="00D15082" w:rsidP="00FE3F8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หากราคาขายที่ดินบริเวณใกล้เคียงสูงขึ้น (ลดลง) </w:t>
            </w:r>
          </w:p>
        </w:tc>
      </w:tr>
    </w:tbl>
    <w:p w14:paraId="5508C84C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FD4DC9F" w14:textId="77777777" w:rsidR="00D15082" w:rsidRPr="0003748B" w:rsidRDefault="00D15082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สัญญาเช่า</w:t>
      </w:r>
    </w:p>
    <w:p w14:paraId="2420C13D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17A21635" w14:textId="77777777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403AA8F3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39"/>
        <w:gridCol w:w="239"/>
        <w:gridCol w:w="1142"/>
        <w:gridCol w:w="236"/>
        <w:gridCol w:w="982"/>
        <w:gridCol w:w="237"/>
        <w:gridCol w:w="1155"/>
      </w:tblGrid>
      <w:tr w:rsidR="00D15082" w:rsidRPr="0003748B" w14:paraId="7267A15C" w14:textId="77777777" w:rsidTr="005C3481">
        <w:tc>
          <w:tcPr>
            <w:tcW w:w="4230" w:type="dxa"/>
          </w:tcPr>
          <w:p w14:paraId="257046E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F5BB59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538215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</w:tcPr>
          <w:p w14:paraId="0AB239F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B92" w:rsidRPr="0003748B" w14:paraId="65F13419" w14:textId="77777777" w:rsidTr="005C3481">
        <w:tc>
          <w:tcPr>
            <w:tcW w:w="4230" w:type="dxa"/>
          </w:tcPr>
          <w:p w14:paraId="0CA62955" w14:textId="39E8563E" w:rsidR="00214B92" w:rsidRPr="0003748B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9" w:type="dxa"/>
          </w:tcPr>
          <w:p w14:paraId="5D8C4C5D" w14:textId="4A2F0C5C" w:rsidR="00214B9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6A5A653F" w14:textId="77777777" w:rsidR="00214B92" w:rsidRPr="0003748B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</w:tcPr>
          <w:p w14:paraId="28EB1D72" w14:textId="7103D2EF" w:rsidR="00214B9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ED5660B" w14:textId="77777777" w:rsidR="00214B92" w:rsidRPr="0003748B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82" w:type="dxa"/>
          </w:tcPr>
          <w:p w14:paraId="3BB8A6B6" w14:textId="565B03AB" w:rsidR="00214B9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35E0717B" w14:textId="77777777" w:rsidR="00214B92" w:rsidRPr="0003748B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7E6E3B98" w14:textId="05EFEA50" w:rsidR="00214B9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D15082" w:rsidRPr="0003748B" w14:paraId="4B2DF593" w14:textId="77777777" w:rsidTr="005C3481">
        <w:tc>
          <w:tcPr>
            <w:tcW w:w="4230" w:type="dxa"/>
          </w:tcPr>
          <w:p w14:paraId="716882E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173310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5082" w:rsidRPr="0003748B" w14:paraId="4E18A7DE" w14:textId="77777777" w:rsidTr="005C3481">
        <w:trPr>
          <w:trHeight w:val="362"/>
        </w:trPr>
        <w:tc>
          <w:tcPr>
            <w:tcW w:w="4230" w:type="dxa"/>
          </w:tcPr>
          <w:p w14:paraId="3D32DC2C" w14:textId="77777777" w:rsidR="00D15082" w:rsidRPr="0003748B" w:rsidRDefault="00D15082" w:rsidP="00FE3F8B">
            <w:pPr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9" w:type="dxa"/>
            <w:shd w:val="clear" w:color="auto" w:fill="auto"/>
          </w:tcPr>
          <w:p w14:paraId="633560AB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1CA746A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1EE0B664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DC1D06E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7F65C4FA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E42B3C9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5FF827B8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14B92" w:rsidRPr="0003748B" w14:paraId="6A69D3D0" w14:textId="77777777" w:rsidTr="005C3481">
        <w:tc>
          <w:tcPr>
            <w:tcW w:w="4230" w:type="dxa"/>
          </w:tcPr>
          <w:p w14:paraId="22ECCA50" w14:textId="77777777" w:rsidR="00214B92" w:rsidRPr="0003748B" w:rsidRDefault="00214B9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139" w:type="dxa"/>
            <w:shd w:val="clear" w:color="auto" w:fill="auto"/>
          </w:tcPr>
          <w:p w14:paraId="711A30A8" w14:textId="056B1167" w:rsidR="00214B92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39" w:type="dxa"/>
            <w:shd w:val="clear" w:color="auto" w:fill="auto"/>
          </w:tcPr>
          <w:p w14:paraId="14C995D2" w14:textId="77777777" w:rsidR="00214B92" w:rsidRPr="0003748B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14854546" w14:textId="0ACD30DB" w:rsidR="00214B92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36" w:type="dxa"/>
          </w:tcPr>
          <w:p w14:paraId="57BF59CE" w14:textId="77777777" w:rsidR="00214B92" w:rsidRPr="0003748B" w:rsidRDefault="00214B92" w:rsidP="00FE3F8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62E529B2" w14:textId="058C78AD" w:rsidR="00214B92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37" w:type="dxa"/>
          </w:tcPr>
          <w:p w14:paraId="0C7D8728" w14:textId="77777777" w:rsidR="00214B92" w:rsidRPr="0003748B" w:rsidRDefault="00214B92" w:rsidP="00FE3F8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46B6B5D0" w14:textId="39ABC9FD" w:rsidR="00214B92" w:rsidRPr="0003748B" w:rsidRDefault="00AD321B" w:rsidP="00FE3F8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214B92" w:rsidRPr="0003748B" w14:paraId="46EE5611" w14:textId="77777777" w:rsidTr="005C3481">
        <w:tc>
          <w:tcPr>
            <w:tcW w:w="4230" w:type="dxa"/>
          </w:tcPr>
          <w:p w14:paraId="78EFB7F0" w14:textId="77777777" w:rsidR="00214B92" w:rsidRPr="0003748B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39" w:type="dxa"/>
            <w:shd w:val="clear" w:color="auto" w:fill="auto"/>
          </w:tcPr>
          <w:p w14:paraId="1F70692D" w14:textId="4BAC9ADC" w:rsidR="00214B92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367FA7E8" w14:textId="77777777" w:rsidR="00214B92" w:rsidRPr="0003748B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5A5950D6" w14:textId="79AB28B6" w:rsidR="00214B92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2F7F0E9D" w14:textId="77777777" w:rsidR="00214B92" w:rsidRPr="0003748B" w:rsidRDefault="00214B9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386073F4" w14:textId="2628966C" w:rsidR="00214B92" w:rsidRPr="0003748B" w:rsidRDefault="004E6DD4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74D2617" w14:textId="77777777" w:rsidR="00214B92" w:rsidRPr="0003748B" w:rsidRDefault="00214B92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15BB2104" w14:textId="1CDAD459" w:rsidR="00214B92" w:rsidRPr="0003748B" w:rsidRDefault="00214B92" w:rsidP="00FE3F8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29542A" w:rsidRPr="0003748B" w14:paraId="74CBD8D9" w14:textId="77777777" w:rsidTr="005C3481">
        <w:tc>
          <w:tcPr>
            <w:tcW w:w="4230" w:type="dxa"/>
          </w:tcPr>
          <w:p w14:paraId="37DB7911" w14:textId="4C512107" w:rsidR="0029542A" w:rsidRPr="0003748B" w:rsidRDefault="002954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139" w:type="dxa"/>
            <w:shd w:val="clear" w:color="auto" w:fill="auto"/>
          </w:tcPr>
          <w:p w14:paraId="79C05CCF" w14:textId="65E2CA62" w:rsidR="0029542A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39" w:type="dxa"/>
            <w:shd w:val="clear" w:color="auto" w:fill="auto"/>
          </w:tcPr>
          <w:p w14:paraId="63B57705" w14:textId="77777777" w:rsidR="0029542A" w:rsidRPr="0003748B" w:rsidRDefault="002954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43A3E48A" w14:textId="427475D8" w:rsidR="0029542A" w:rsidRPr="0003748B" w:rsidRDefault="0029542A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83674A" w14:textId="77777777" w:rsidR="0029542A" w:rsidRPr="0003748B" w:rsidRDefault="0029542A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291E3D9A" w14:textId="5BFF77CD" w:rsidR="0029542A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7" w:type="dxa"/>
          </w:tcPr>
          <w:p w14:paraId="082E0DDF" w14:textId="77777777" w:rsidR="0029542A" w:rsidRPr="0003748B" w:rsidRDefault="0029542A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69D6E995" w14:textId="6D67CEC6" w:rsidR="0029542A" w:rsidRPr="0003748B" w:rsidRDefault="0029542A" w:rsidP="00FE3F8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14B92" w:rsidRPr="0003748B" w14:paraId="1B2F22E8" w14:textId="77777777" w:rsidTr="005C3481">
        <w:tc>
          <w:tcPr>
            <w:tcW w:w="4230" w:type="dxa"/>
          </w:tcPr>
          <w:p w14:paraId="4068AC2F" w14:textId="77777777" w:rsidR="00214B92" w:rsidRPr="0003748B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9" w:type="dxa"/>
            <w:shd w:val="clear" w:color="auto" w:fill="auto"/>
          </w:tcPr>
          <w:p w14:paraId="0AA25108" w14:textId="46F7FF47" w:rsidR="00214B92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39" w:type="dxa"/>
            <w:shd w:val="clear" w:color="auto" w:fill="auto"/>
          </w:tcPr>
          <w:p w14:paraId="100B5E1A" w14:textId="77777777" w:rsidR="00214B92" w:rsidRPr="0003748B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1F25B5C8" w14:textId="2D17A7FC" w:rsidR="00214B92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4BB8530" w14:textId="77777777" w:rsidR="00214B92" w:rsidRPr="0003748B" w:rsidRDefault="00214B92" w:rsidP="00FE3F8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28F13983" w14:textId="7E08119C" w:rsidR="00214B92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7" w:type="dxa"/>
          </w:tcPr>
          <w:p w14:paraId="49381D79" w14:textId="77777777" w:rsidR="00214B92" w:rsidRPr="0003748B" w:rsidRDefault="00214B92" w:rsidP="00FE3F8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08CF7E5B" w14:textId="04AA4335" w:rsidR="00214B92" w:rsidRPr="0003748B" w:rsidRDefault="00AD321B" w:rsidP="00FE3F8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214B92" w:rsidRPr="0003748B" w14:paraId="6CDAE028" w14:textId="77777777" w:rsidTr="005C3481">
        <w:tc>
          <w:tcPr>
            <w:tcW w:w="4230" w:type="dxa"/>
          </w:tcPr>
          <w:p w14:paraId="7A5ADA72" w14:textId="77777777" w:rsidR="00214B92" w:rsidRPr="0003748B" w:rsidRDefault="00214B9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B4226" w14:textId="5D84F71C" w:rsidR="00214B92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39" w:type="dxa"/>
            <w:shd w:val="clear" w:color="auto" w:fill="auto"/>
          </w:tcPr>
          <w:p w14:paraId="35A573A9" w14:textId="77777777" w:rsidR="00214B92" w:rsidRPr="0003748B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49"/>
              </w:tabs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2FBA7" w14:textId="5BF22B4A" w:rsidR="00214B92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</w:tcPr>
          <w:p w14:paraId="358D06AB" w14:textId="77777777" w:rsidR="00214B92" w:rsidRPr="0003748B" w:rsidRDefault="00214B92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E458F28" w14:textId="4CC60D9D" w:rsidR="00214B92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37" w:type="dxa"/>
          </w:tcPr>
          <w:p w14:paraId="4D91E4D8" w14:textId="77777777" w:rsidR="00214B92" w:rsidRPr="0003748B" w:rsidRDefault="00214B92" w:rsidP="00FE3F8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71052149" w14:textId="1116A717" w:rsidR="00214B92" w:rsidRPr="0003748B" w:rsidRDefault="00AD321B" w:rsidP="00FE3F8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</w:tr>
    </w:tbl>
    <w:p w14:paraId="23D65B70" w14:textId="77777777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717EA9BB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br w:type="page"/>
      </w:r>
    </w:p>
    <w:p w14:paraId="2342672B" w14:textId="5B8DAD75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 xml:space="preserve">ในปี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7</w:t>
      </w:r>
      <w:r w:rsidR="00AD321B" w:rsidRPr="00AD321B">
        <w:rPr>
          <w:rFonts w:ascii="Angsana New" w:hAnsi="Angsana New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17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 ตามลำดับสุทธิจากการใช้สิทธิเลือกต่อสัญญาและการแก้ไขสัญญา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256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70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457C9664" w14:textId="77777777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7A255E4" w14:textId="1CD08668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กลุ่มบริษัท/บริษัทเช่าสินทรัพย์เป็นระยะเวลา </w:t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  <w:cs/>
        </w:rPr>
        <w:t xml:space="preserve"> - </w:t>
      </w:r>
      <w:r w:rsidR="00AD321B" w:rsidRPr="00AD321B">
        <w:rPr>
          <w:rFonts w:ascii="Angsana New" w:hAnsi="Angsana New"/>
          <w:sz w:val="30"/>
          <w:szCs w:val="30"/>
        </w:rPr>
        <w:t>6</w:t>
      </w:r>
      <w:r w:rsidRPr="0003748B">
        <w:rPr>
          <w:rFonts w:ascii="Angsana New" w:hAnsi="Angsana New" w:hint="cs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ค่าเช่ากำหนดชำระเป็นรายเดือนและรายปีตามอัตราที่ระบุไว้ในสัญญา</w:t>
      </w:r>
    </w:p>
    <w:p w14:paraId="09C5E452" w14:textId="77777777" w:rsidR="00D15082" w:rsidRPr="0003748B" w:rsidRDefault="00D15082" w:rsidP="00FE3F8B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D4E520" w14:textId="77777777" w:rsidR="00D15082" w:rsidRPr="0003748B" w:rsidRDefault="00D15082" w:rsidP="00FE3F8B">
      <w:pPr>
        <w:tabs>
          <w:tab w:val="clear" w:pos="454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D66AD1B" w14:textId="77777777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70BAC4B" w14:textId="77777777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กลุ่มบริษัท/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/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55DD77A9" w14:textId="77777777" w:rsidR="00D15082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4135"/>
        <w:gridCol w:w="1080"/>
        <w:gridCol w:w="270"/>
        <w:gridCol w:w="1086"/>
        <w:gridCol w:w="270"/>
        <w:gridCol w:w="1080"/>
        <w:gridCol w:w="270"/>
        <w:gridCol w:w="1080"/>
      </w:tblGrid>
      <w:tr w:rsidR="00D15082" w:rsidRPr="0003748B" w14:paraId="2041A09E" w14:textId="77777777" w:rsidTr="005C3481">
        <w:tc>
          <w:tcPr>
            <w:tcW w:w="4135" w:type="dxa"/>
          </w:tcPr>
          <w:p w14:paraId="2C44740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5922E32A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71A0D2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33549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139" w:rsidRPr="0003748B" w14:paraId="42362B0C" w14:textId="77777777" w:rsidTr="005C3481">
        <w:tc>
          <w:tcPr>
            <w:tcW w:w="4135" w:type="dxa"/>
          </w:tcPr>
          <w:p w14:paraId="10BB8CDE" w14:textId="7810D0C0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D321B" w:rsidRPr="00AD321B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617CE5C" w14:textId="6670B752" w:rsidR="00DA613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A544B41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D7E06A" w14:textId="557A85C2" w:rsidR="00DA613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AC9409C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0957C" w14:textId="5EB42568" w:rsidR="00DA613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3396C8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C3D3D" w14:textId="3AF428CE" w:rsidR="00DA613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D15082" w:rsidRPr="0003748B" w14:paraId="46CCE98D" w14:textId="77777777" w:rsidTr="005C3481">
        <w:tc>
          <w:tcPr>
            <w:tcW w:w="4135" w:type="dxa"/>
          </w:tcPr>
          <w:p w14:paraId="331E35B0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</w:tcPr>
          <w:p w14:paraId="28FE81F9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5082" w:rsidRPr="0003748B" w14:paraId="15F7EC0D" w14:textId="77777777" w:rsidTr="005C3481">
        <w:tc>
          <w:tcPr>
            <w:tcW w:w="4135" w:type="dxa"/>
          </w:tcPr>
          <w:p w14:paraId="3E2893A0" w14:textId="77777777" w:rsidR="00D15082" w:rsidRPr="0003748B" w:rsidRDefault="00D15082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35B42CF4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2D5F96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B8DA41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99C481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4815A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B3102B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01D7B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15082" w:rsidRPr="0003748B" w14:paraId="351F199F" w14:textId="77777777" w:rsidTr="005C3481">
        <w:tc>
          <w:tcPr>
            <w:tcW w:w="4135" w:type="dxa"/>
          </w:tcPr>
          <w:p w14:paraId="63276591" w14:textId="77777777" w:rsidR="00D15082" w:rsidRPr="0003748B" w:rsidRDefault="00D15082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79706A60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ADEAFF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731D17DE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299AAE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FE8F0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83653" w14:textId="77777777" w:rsidR="00D15082" w:rsidRPr="0003748B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8E0A7" w14:textId="77777777" w:rsidR="00D15082" w:rsidRPr="0003748B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6139" w:rsidRPr="0003748B" w14:paraId="1328796B" w14:textId="77777777" w:rsidTr="005C3481">
        <w:tc>
          <w:tcPr>
            <w:tcW w:w="4135" w:type="dxa"/>
          </w:tcPr>
          <w:p w14:paraId="0526B006" w14:textId="77777777" w:rsidR="00DA6139" w:rsidRPr="0003748B" w:rsidRDefault="00DA6139" w:rsidP="00FE3F8B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80" w:type="dxa"/>
          </w:tcPr>
          <w:p w14:paraId="383B7FB1" w14:textId="0990A382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5D9E74E7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F7A653" w14:textId="1A40E6BE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1B480EB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264C7" w14:textId="05316B58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14:paraId="40A102FB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C251B" w14:textId="30E39700" w:rsidR="00DA6139" w:rsidRPr="0003748B" w:rsidRDefault="00AD321B" w:rsidP="00FE3F8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DA6139" w:rsidRPr="0003748B" w14:paraId="070AF907" w14:textId="77777777" w:rsidTr="005C3481">
        <w:tc>
          <w:tcPr>
            <w:tcW w:w="4135" w:type="dxa"/>
          </w:tcPr>
          <w:p w14:paraId="12C6B40C" w14:textId="77777777" w:rsidR="00DA6139" w:rsidRPr="0003748B" w:rsidRDefault="00DA6139" w:rsidP="00FE3F8B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BF5F059" w14:textId="37CFCAEF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51264D1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B281B7" w14:textId="58A874A2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4271084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152EB" w14:textId="7975120A" w:rsidR="00DA6139" w:rsidRPr="0003748B" w:rsidRDefault="00253DD5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6FFB3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C594F" w14:textId="7F4BE41D" w:rsidR="00DA6139" w:rsidRPr="0003748B" w:rsidRDefault="00DA6139" w:rsidP="00FE3F8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53DD5" w:rsidRPr="0003748B" w14:paraId="030C93C5" w14:textId="77777777" w:rsidTr="005C3481">
        <w:tc>
          <w:tcPr>
            <w:tcW w:w="4135" w:type="dxa"/>
          </w:tcPr>
          <w:p w14:paraId="29034545" w14:textId="1A020380" w:rsidR="00253DD5" w:rsidRPr="0003748B" w:rsidRDefault="00253DD5" w:rsidP="00FE3F8B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80" w:type="dxa"/>
          </w:tcPr>
          <w:p w14:paraId="7D8521FC" w14:textId="391FD27D" w:rsidR="00253DD5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775AA0B" w14:textId="77777777" w:rsidR="00253DD5" w:rsidRPr="0003748B" w:rsidRDefault="00253DD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78095E9B" w14:textId="1E0D5AE2" w:rsidR="00253DD5" w:rsidRPr="0003748B" w:rsidRDefault="00253DD5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7F4ED5" w14:textId="77777777" w:rsidR="00253DD5" w:rsidRPr="0003748B" w:rsidRDefault="00253DD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FF1DC" w14:textId="1B420467" w:rsidR="00253DD5" w:rsidRPr="0003748B" w:rsidRDefault="00253DD5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EE4C68" w14:textId="77777777" w:rsidR="00253DD5" w:rsidRPr="0003748B" w:rsidRDefault="00253DD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5F032" w14:textId="5A4CF275" w:rsidR="00253DD5" w:rsidRPr="0003748B" w:rsidRDefault="00253DD5" w:rsidP="00FE3F8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139" w:rsidRPr="0003748B" w14:paraId="63D595AA" w14:textId="77777777" w:rsidTr="005C3481">
        <w:tc>
          <w:tcPr>
            <w:tcW w:w="4135" w:type="dxa"/>
          </w:tcPr>
          <w:p w14:paraId="4B004667" w14:textId="77777777" w:rsidR="00DA6139" w:rsidRPr="0003748B" w:rsidRDefault="00DA6139" w:rsidP="00FE3F8B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499B47C" w14:textId="6D9EE70A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77ADD56E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2E1DBBD" w14:textId="057063FF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0DB7C864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F58ED" w14:textId="23078213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3C536992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5C7F9" w14:textId="4914C126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A6139" w:rsidRPr="0003748B" w14:paraId="1D2AC82A" w14:textId="77777777" w:rsidTr="005C3481">
        <w:tc>
          <w:tcPr>
            <w:tcW w:w="4135" w:type="dxa"/>
          </w:tcPr>
          <w:p w14:paraId="13DB7E6A" w14:textId="77777777" w:rsidR="00DA6139" w:rsidRPr="0003748B" w:rsidRDefault="00DA613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68D724F" w14:textId="27707B16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B673DAE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B61527" w14:textId="660DD4BB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3E5643F2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97F65" w14:textId="0259144F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6190F6B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171E2" w14:textId="66FB87A4" w:rsidR="00DA6139" w:rsidRPr="0003748B" w:rsidRDefault="00AD321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DA6139" w:rsidRPr="0003748B" w14:paraId="5AED0D2D" w14:textId="77777777" w:rsidTr="005C3481">
        <w:tc>
          <w:tcPr>
            <w:tcW w:w="4135" w:type="dxa"/>
          </w:tcPr>
          <w:p w14:paraId="0D4DBDAA" w14:textId="77777777" w:rsidR="00DA6139" w:rsidRPr="0003748B" w:rsidRDefault="00DA613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และสินทรัพย์ที่มีมูลค่าต่ำ</w:t>
            </w:r>
          </w:p>
        </w:tc>
        <w:tc>
          <w:tcPr>
            <w:tcW w:w="1080" w:type="dxa"/>
          </w:tcPr>
          <w:p w14:paraId="23E16BF3" w14:textId="77777777" w:rsidR="00B64F83" w:rsidRPr="0003748B" w:rsidRDefault="00B64F83" w:rsidP="00253DD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A71E464" w14:textId="4FC3133F" w:rsidR="00253DD5" w:rsidRPr="0003748B" w:rsidRDefault="00AD321B" w:rsidP="00253DD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7E53D506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936109" w14:textId="434B9A57" w:rsidR="00DA6139" w:rsidRPr="0003748B" w:rsidRDefault="00DA6139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CFEA442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B7DB2" w14:textId="77777777" w:rsidR="007F0708" w:rsidRPr="0003748B" w:rsidRDefault="007F0708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0FF059E9" w14:textId="1BB1E6BD" w:rsidR="00253DD5" w:rsidRPr="0003748B" w:rsidRDefault="00253DD5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602A2" w14:textId="77777777" w:rsidR="00DA6139" w:rsidRPr="0003748B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EF296" w14:textId="12427222" w:rsidR="00DA6139" w:rsidRPr="0003748B" w:rsidRDefault="00DA6139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531F6963" w14:textId="77777777" w:rsidR="00D15082" w:rsidRPr="0003748B" w:rsidRDefault="00D15082" w:rsidP="00FE3F8B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24"/>
          <w:szCs w:val="24"/>
          <w:lang w:val="en-US" w:bidi="th-TH"/>
        </w:rPr>
      </w:pPr>
    </w:p>
    <w:p w14:paraId="33211F9A" w14:textId="1A54BBD3" w:rsidR="00CF4EDF" w:rsidRPr="0003748B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140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69</w:t>
      </w:r>
      <w:r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</w:rPr>
        <w:t>(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256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1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42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69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bookmarkEnd w:id="8"/>
    </w:p>
    <w:p w14:paraId="3AFECC84" w14:textId="77777777" w:rsidR="00D15082" w:rsidRPr="0003748B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3748B">
        <w:rPr>
          <w:rFonts w:ascii="Angsana New" w:hAnsi="Angsana New" w:hint="cs"/>
          <w:b/>
          <w:bCs/>
          <w:cs/>
        </w:rPr>
        <w:br w:type="page"/>
      </w:r>
    </w:p>
    <w:p w14:paraId="1F3DB2E0" w14:textId="1330321A" w:rsidR="006B3EA8" w:rsidRPr="0003748B" w:rsidRDefault="006B3EA8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สินทรัพย์ไม่มีตัวตน</w:t>
      </w:r>
    </w:p>
    <w:p w14:paraId="1D040ABA" w14:textId="77777777" w:rsidR="00D642BB" w:rsidRPr="0003748B" w:rsidRDefault="00D642BB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lang w:val="en-US"/>
        </w:rPr>
      </w:pPr>
    </w:p>
    <w:tbl>
      <w:tblPr>
        <w:tblW w:w="9306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978"/>
        <w:gridCol w:w="1179"/>
        <w:gridCol w:w="271"/>
        <w:gridCol w:w="1088"/>
        <w:gridCol w:w="256"/>
        <w:gridCol w:w="1099"/>
        <w:gridCol w:w="273"/>
        <w:gridCol w:w="1162"/>
      </w:tblGrid>
      <w:tr w:rsidR="00EE0072" w:rsidRPr="0003748B" w14:paraId="5CAFB4FE" w14:textId="77777777" w:rsidTr="0056241E">
        <w:trPr>
          <w:trHeight w:val="587"/>
          <w:tblHeader/>
        </w:trPr>
        <w:tc>
          <w:tcPr>
            <w:tcW w:w="3978" w:type="dxa"/>
            <w:shd w:val="clear" w:color="auto" w:fill="auto"/>
          </w:tcPr>
          <w:p w14:paraId="3F1C42C2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93" w:type="dxa"/>
            <w:gridSpan w:val="5"/>
            <w:shd w:val="clear" w:color="auto" w:fill="auto"/>
          </w:tcPr>
          <w:p w14:paraId="3A39E75E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6DC149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F9CF9F1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42D6606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0072" w:rsidRPr="0003748B" w14:paraId="0480DE13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BBF52AF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5D3D851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1" w:type="dxa"/>
            <w:shd w:val="clear" w:color="auto" w:fill="auto"/>
          </w:tcPr>
          <w:p w14:paraId="3B1E85F9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D06868A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1E6410E2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FE88324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15FC0281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FF8BD3E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ค่าลิขสิทธิ์</w:t>
            </w:r>
          </w:p>
        </w:tc>
      </w:tr>
      <w:tr w:rsidR="00EE0072" w:rsidRPr="0003748B" w14:paraId="477476CB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ED43DC4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F527142" w14:textId="77777777" w:rsidR="00EE0072" w:rsidRPr="0003748B" w:rsidRDefault="00430D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ซอฟต์</w:t>
            </w:r>
            <w:r w:rsidR="00EE0072" w:rsidRPr="0003748B">
              <w:rPr>
                <w:rFonts w:ascii="Angsana New" w:hAnsi="Angsana New" w:hint="cs"/>
                <w:sz w:val="28"/>
                <w:szCs w:val="28"/>
                <w:cs/>
              </w:rPr>
              <w:t>แวร์</w:t>
            </w:r>
          </w:p>
        </w:tc>
        <w:tc>
          <w:tcPr>
            <w:tcW w:w="271" w:type="dxa"/>
            <w:shd w:val="clear" w:color="auto" w:fill="auto"/>
          </w:tcPr>
          <w:p w14:paraId="68CF976A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EF09E50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FF656F9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8738EA8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434BB24" w14:textId="77777777" w:rsidR="00EE0072" w:rsidRPr="0003748B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5FC346F" w14:textId="77777777" w:rsidR="00EE0072" w:rsidRPr="0003748B" w:rsidRDefault="00430D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ซอฟต์</w:t>
            </w:r>
            <w:r w:rsidR="00EE0072" w:rsidRPr="0003748B">
              <w:rPr>
                <w:rFonts w:ascii="Angsana New" w:hAnsi="Angsana New" w:hint="cs"/>
                <w:sz w:val="28"/>
                <w:szCs w:val="28"/>
                <w:cs/>
              </w:rPr>
              <w:t>แวร์</w:t>
            </w:r>
          </w:p>
        </w:tc>
      </w:tr>
      <w:tr w:rsidR="00602289" w:rsidRPr="0003748B" w14:paraId="13A370D6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9FE15DF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399FAD6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71" w:type="dxa"/>
            <w:shd w:val="clear" w:color="auto" w:fill="auto"/>
          </w:tcPr>
          <w:p w14:paraId="453889A8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505C86D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6" w:type="dxa"/>
            <w:shd w:val="clear" w:color="auto" w:fill="auto"/>
          </w:tcPr>
          <w:p w14:paraId="69E6C1A1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49F3AFE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3" w:type="dxa"/>
            <w:shd w:val="clear" w:color="auto" w:fill="auto"/>
          </w:tcPr>
          <w:p w14:paraId="7BA705A0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18FC5C8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และอื่นๆ</w:t>
            </w:r>
          </w:p>
        </w:tc>
      </w:tr>
      <w:tr w:rsidR="00602289" w:rsidRPr="0003748B" w14:paraId="1ED6292D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002C79CB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28" w:type="dxa"/>
            <w:gridSpan w:val="7"/>
            <w:shd w:val="clear" w:color="auto" w:fill="auto"/>
          </w:tcPr>
          <w:p w14:paraId="45490F20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02289" w:rsidRPr="0003748B" w14:paraId="42AF6622" w14:textId="77777777" w:rsidTr="0056241E">
        <w:tc>
          <w:tcPr>
            <w:tcW w:w="3978" w:type="dxa"/>
            <w:shd w:val="clear" w:color="auto" w:fill="auto"/>
          </w:tcPr>
          <w:p w14:paraId="18F67074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9" w:type="dxa"/>
            <w:shd w:val="clear" w:color="auto" w:fill="auto"/>
          </w:tcPr>
          <w:p w14:paraId="4144C218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05D6F627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2ADEB12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051FCE29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034AC59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FC4A7AC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616D6A" w14:textId="77777777" w:rsidR="00602289" w:rsidRPr="0003748B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49D4" w:rsidRPr="0003748B" w14:paraId="374DC3A0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5DEDEC09" w14:textId="09DB56B9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9" w:type="dxa"/>
            <w:shd w:val="clear" w:color="auto" w:fill="auto"/>
          </w:tcPr>
          <w:p w14:paraId="0B84EC44" w14:textId="5C859CB5" w:rsidR="00B949D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AD32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05689BC3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92C3E04" w14:textId="06720C05" w:rsidR="00B949D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256" w:type="dxa"/>
            <w:shd w:val="clear" w:color="auto" w:fill="auto"/>
          </w:tcPr>
          <w:p w14:paraId="5153DF71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9AFD08A" w14:textId="17F70442" w:rsidR="00B949D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73" w:type="dxa"/>
            <w:shd w:val="clear" w:color="auto" w:fill="auto"/>
          </w:tcPr>
          <w:p w14:paraId="08DFF37C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28C9C1D" w14:textId="6CF8422A" w:rsidR="00B949D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AD321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949D4" w:rsidRPr="0003748B" w14:paraId="2D0A7292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3D56A8B7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9" w:type="dxa"/>
            <w:shd w:val="clear" w:color="auto" w:fill="auto"/>
          </w:tcPr>
          <w:p w14:paraId="40935B48" w14:textId="4FA3E0F6" w:rsidR="00B949D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7021BB16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9132457" w14:textId="188310E3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E66066E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B118839" w14:textId="001A0C49" w:rsidR="00B949D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2AA3B984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10C961" w14:textId="766785B8" w:rsidR="00B949D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49D4" w:rsidRPr="0003748B" w14:paraId="720ED8FF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04DA06D6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shd w:val="clear" w:color="auto" w:fill="auto"/>
          </w:tcPr>
          <w:p w14:paraId="3B44F145" w14:textId="14667B18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4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5EE8C060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2291AB0" w14:textId="4A057955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DF1966D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82487D2" w14:textId="5133B4CE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4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0C7B7449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728C4B2" w14:textId="64DA15DA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949D4" w:rsidRPr="0003748B" w14:paraId="70D765C9" w14:textId="77777777" w:rsidTr="0056241E">
        <w:tc>
          <w:tcPr>
            <w:tcW w:w="3978" w:type="dxa"/>
            <w:shd w:val="clear" w:color="auto" w:fill="auto"/>
          </w:tcPr>
          <w:p w14:paraId="0E6B7FE8" w14:textId="6386D602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4D1691C4" w14:textId="3649C862" w:rsidR="00B949D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75E2E5AA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C91A651" w14:textId="7B398F08" w:rsidR="00B949D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56" w:type="dxa"/>
            <w:shd w:val="clear" w:color="auto" w:fill="auto"/>
          </w:tcPr>
          <w:p w14:paraId="1AA63922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75EAA0AB" w14:textId="283DD385" w:rsidR="00B949D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35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4522BFB9" w14:textId="77777777" w:rsidR="00B949D4" w:rsidRPr="0003748B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612202EF" w14:textId="7D7BC905" w:rsidR="00B949D4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11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721156" w:rsidRPr="0003748B" w14:paraId="436EEB1B" w14:textId="77777777" w:rsidTr="0056241E">
        <w:tc>
          <w:tcPr>
            <w:tcW w:w="3978" w:type="dxa"/>
            <w:shd w:val="clear" w:color="auto" w:fill="auto"/>
          </w:tcPr>
          <w:p w14:paraId="1268BD7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9" w:type="dxa"/>
            <w:shd w:val="clear" w:color="auto" w:fill="auto"/>
          </w:tcPr>
          <w:p w14:paraId="573A4CC9" w14:textId="433F68BD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72A095D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5A0EBEA" w14:textId="6AAFF2B1" w:rsidR="00721156" w:rsidRPr="0003748B" w:rsidRDefault="00C569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9873A4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3D2F668" w14:textId="4A10E577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3" w:type="dxa"/>
            <w:shd w:val="clear" w:color="auto" w:fill="auto"/>
          </w:tcPr>
          <w:p w14:paraId="3F43B3F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35D0AAA" w14:textId="290E5D85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21156" w:rsidRPr="0003748B" w14:paraId="2084AFB8" w14:textId="77777777" w:rsidTr="0056241E">
        <w:tc>
          <w:tcPr>
            <w:tcW w:w="3978" w:type="dxa"/>
            <w:shd w:val="clear" w:color="auto" w:fill="auto"/>
          </w:tcPr>
          <w:p w14:paraId="113E525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shd w:val="clear" w:color="auto" w:fill="auto"/>
          </w:tcPr>
          <w:p w14:paraId="1EEA6E50" w14:textId="5C488ACB" w:rsidR="00721156" w:rsidRPr="0003748B" w:rsidRDefault="00C569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30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2296B33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A6597F4" w14:textId="7AFE6303" w:rsidR="00721156" w:rsidRPr="0003748B" w:rsidRDefault="00C569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68318B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E593E91" w14:textId="63876245" w:rsidR="00721156" w:rsidRPr="0003748B" w:rsidRDefault="00C569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30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60C1F8C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C7285D3" w14:textId="76C9FD5E" w:rsidR="00721156" w:rsidRPr="0003748B" w:rsidRDefault="00C569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29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1156" w:rsidRPr="0003748B" w14:paraId="6D67848B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030D" w14:textId="422389E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1D9C0" w14:textId="5B2F8A93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64E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BD18F" w14:textId="24D6A784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1F4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4002B" w14:textId="66C1DFCB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76AE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E094C" w14:textId="4B4BF3F9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</w:p>
        </w:tc>
      </w:tr>
      <w:tr w:rsidR="00721156" w:rsidRPr="0003748B" w14:paraId="0BBE6FE1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92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C3D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754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4254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675B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E1F4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E88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2CD9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594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1156" w:rsidRPr="0003748B" w14:paraId="2BB85029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CD0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ค่าตัดจำหน่ายสะสมและขาดทุนจากการด้อยค่า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53C0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676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4F2D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464A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A9B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8E6B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8DD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FD3" w:rsidRPr="0003748B" w14:paraId="094B41A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80870" w14:textId="5AD33FFA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89ED5" w14:textId="1AAF9477" w:rsidR="00913FD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2BAA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2143D" w14:textId="6A79DA98" w:rsidR="00913FD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4F30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B4EA" w14:textId="7792EBF6" w:rsidR="00913FD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AD321B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2BA1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0A94A" w14:textId="11468608" w:rsidR="00913FD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913FD3" w:rsidRPr="0003748B" w14:paraId="7B7B41DE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0E8A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4956E" w14:textId="3DA0AA0E" w:rsidR="00913FD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79DF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142D9" w14:textId="308E95F8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2259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8DEB" w14:textId="7CB08B19" w:rsidR="00913FD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950A7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8002C" w14:textId="558F0CED" w:rsidR="00913FD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913FD3" w:rsidRPr="0003748B" w14:paraId="334AF753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38B0B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A0DD3" w14:textId="72282AE2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4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10F8D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E5B08" w14:textId="3488604F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70E55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DB734" w14:textId="0EEBBEAB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4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4E69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EEA2F" w14:textId="5DF55D0E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3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13FD3" w:rsidRPr="0003748B" w14:paraId="461BBCA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EF481" w14:textId="68524B9F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6F266" w14:textId="7E0FE79A" w:rsidR="00913FD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DFE5B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3D7F5" w14:textId="1BAA58FD" w:rsidR="00913FD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7EE3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09CBC" w14:textId="64103C68" w:rsidR="00913FD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C312" w14:textId="77777777" w:rsidR="00913FD3" w:rsidRPr="0003748B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ED5D28" w14:textId="280474C7" w:rsidR="00913FD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721156" w:rsidRPr="0003748B" w14:paraId="03A52AEA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0DC2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BD389" w14:textId="04BC40EA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F0E2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D0C6" w14:textId="79BA915C" w:rsidR="00721156" w:rsidRPr="0003748B" w:rsidRDefault="00C569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C174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575A7" w14:textId="06C7ED67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5B5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0D480" w14:textId="0B968235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21156" w:rsidRPr="0003748B" w14:paraId="41B4F57B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028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3B93" w14:textId="02F77B25" w:rsidR="00721156" w:rsidRPr="0003748B" w:rsidRDefault="00C569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30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441A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48125" w14:textId="05677461" w:rsidR="00721156" w:rsidRPr="0003748B" w:rsidRDefault="00C569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B514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97C0B" w14:textId="77706788" w:rsidR="00721156" w:rsidRPr="0003748B" w:rsidRDefault="00C569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30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8596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AD973" w14:textId="28FC96B8" w:rsidR="00721156" w:rsidRPr="0003748B" w:rsidRDefault="00C569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29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1156" w:rsidRPr="0003748B" w14:paraId="378B84C2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A4E51" w14:textId="3703FF29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B6314" w14:textId="0FBEFFB8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4AE1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76832" w14:textId="11B41358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516B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52813" w14:textId="303062A9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203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3CA7A" w14:textId="6F7DA7A6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</w:p>
        </w:tc>
      </w:tr>
      <w:tr w:rsidR="00721156" w:rsidRPr="0003748B" w14:paraId="2B2C58A8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0E98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E53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45A1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4DF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EC1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91B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8EA8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9EB8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21156" w:rsidRPr="0003748B" w14:paraId="7CDCE4F9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DFA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CD89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ED08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C966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24AE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FB17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1B9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39C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4003" w:rsidRPr="0003748B" w14:paraId="3C92CE7F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5328E" w14:textId="1B135940" w:rsidR="00B44003" w:rsidRPr="0003748B" w:rsidRDefault="00B440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138C5" w14:textId="178CC8B5" w:rsidR="00B4400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A679" w14:textId="77777777" w:rsidR="00B44003" w:rsidRPr="0003748B" w:rsidRDefault="00B440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3FAF" w14:textId="59E5A309" w:rsidR="00B4400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DDA3D" w14:textId="77777777" w:rsidR="00B44003" w:rsidRPr="0003748B" w:rsidRDefault="00B440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42CF" w14:textId="089E1367" w:rsidR="00B4400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1C137" w14:textId="77777777" w:rsidR="00B44003" w:rsidRPr="0003748B" w:rsidRDefault="00B440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6D" w14:textId="547E1C99" w:rsidR="00B4400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</w:tr>
      <w:tr w:rsidR="00721156" w:rsidRPr="0003748B" w14:paraId="0630B2B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A863" w14:textId="36930CAB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D321B"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0DE64" w14:textId="4918C731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88E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0F94E" w14:textId="1C2B6E35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1B0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F82E9" w14:textId="1C8A0595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FF8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0EAE9" w14:textId="670B90BA" w:rsidR="0072115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</w:p>
        </w:tc>
      </w:tr>
    </w:tbl>
    <w:p w14:paraId="154476DD" w14:textId="77777777" w:rsidR="0053790B" w:rsidRPr="0003748B" w:rsidRDefault="00B50120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br w:type="page"/>
      </w:r>
      <w:bookmarkStart w:id="9" w:name="_Hlk95664593"/>
      <w:r w:rsidR="0053790B" w:rsidRPr="0003748B">
        <w:rPr>
          <w:rFonts w:hint="cs"/>
          <w:b/>
          <w:bCs/>
          <w:cs/>
        </w:rPr>
        <w:lastRenderedPageBreak/>
        <w:t>หนี้สินที่มีภาระดอกเบี้ย</w:t>
      </w:r>
      <w:bookmarkEnd w:id="9"/>
    </w:p>
    <w:p w14:paraId="7E90BD18" w14:textId="012D28F2" w:rsidR="008352E8" w:rsidRPr="0003748B" w:rsidRDefault="008352E8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lang w:val="en-US"/>
        </w:rPr>
      </w:pPr>
    </w:p>
    <w:tbl>
      <w:tblPr>
        <w:tblW w:w="918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066"/>
        <w:gridCol w:w="775"/>
        <w:gridCol w:w="865"/>
        <w:gridCol w:w="266"/>
        <w:gridCol w:w="865"/>
        <w:gridCol w:w="262"/>
        <w:gridCol w:w="863"/>
        <w:gridCol w:w="262"/>
        <w:gridCol w:w="956"/>
      </w:tblGrid>
      <w:tr w:rsidR="00340FB0" w:rsidRPr="0003748B" w14:paraId="79A6C30D" w14:textId="77777777" w:rsidTr="00FE3F8B">
        <w:tc>
          <w:tcPr>
            <w:tcW w:w="4066" w:type="dxa"/>
            <w:shd w:val="clear" w:color="auto" w:fill="auto"/>
          </w:tcPr>
          <w:p w14:paraId="5CEAA139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5" w:type="dxa"/>
            <w:shd w:val="clear" w:color="auto" w:fill="auto"/>
          </w:tcPr>
          <w:p w14:paraId="3037E884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996" w:type="dxa"/>
            <w:gridSpan w:val="3"/>
            <w:shd w:val="clear" w:color="auto" w:fill="auto"/>
          </w:tcPr>
          <w:p w14:paraId="6BDFDD80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64177A2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shd w:val="clear" w:color="auto" w:fill="auto"/>
          </w:tcPr>
          <w:p w14:paraId="18972658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0FB0" w:rsidRPr="0003748B" w14:paraId="6DED331C" w14:textId="77777777" w:rsidTr="00FE3F8B">
        <w:tc>
          <w:tcPr>
            <w:tcW w:w="4066" w:type="dxa"/>
            <w:shd w:val="clear" w:color="auto" w:fill="auto"/>
          </w:tcPr>
          <w:p w14:paraId="0D95B5B3" w14:textId="685548A1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D321B" w:rsidRPr="00AD321B">
              <w:rPr>
                <w:rFonts w:ascii="Angsana New" w:hAnsi="Angsana New" w:hint="cs"/>
                <w:bCs/>
                <w:i/>
                <w:iCs/>
                <w:sz w:val="28"/>
                <w:szCs w:val="28"/>
              </w:rPr>
              <w:t>31</w:t>
            </w:r>
            <w:r w:rsidRPr="0003748B">
              <w:rPr>
                <w:rFonts w:ascii="Angsana New" w:hAnsi="Angsana New" w:hint="cs"/>
                <w:bCs/>
                <w:i/>
                <w:iCs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775" w:type="dxa"/>
            <w:shd w:val="clear" w:color="auto" w:fill="auto"/>
          </w:tcPr>
          <w:p w14:paraId="43683DC3" w14:textId="315C6D85" w:rsidR="00CA5CD2" w:rsidRPr="0003748B" w:rsidRDefault="00E14C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65" w:type="dxa"/>
            <w:shd w:val="clear" w:color="auto" w:fill="auto"/>
          </w:tcPr>
          <w:p w14:paraId="1116425A" w14:textId="0C1E8848" w:rsidR="00CA5CD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1DFC2860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</w:tcPr>
          <w:p w14:paraId="6DA5AEC2" w14:textId="18936CE2" w:rsidR="00CA5CD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082E380C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7028E9AA" w14:textId="78BB6591" w:rsidR="00CA5CD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6C991FA2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95F73E0" w14:textId="4BF10893" w:rsidR="00CA5CD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</w:tr>
      <w:tr w:rsidR="00CA5CD2" w:rsidRPr="0003748B" w14:paraId="04A55AF7" w14:textId="77777777" w:rsidTr="00FE3F8B">
        <w:tc>
          <w:tcPr>
            <w:tcW w:w="4066" w:type="dxa"/>
            <w:shd w:val="clear" w:color="auto" w:fill="auto"/>
          </w:tcPr>
          <w:p w14:paraId="3FCEB81A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5" w:type="dxa"/>
            <w:shd w:val="clear" w:color="auto" w:fill="auto"/>
          </w:tcPr>
          <w:p w14:paraId="78798BE4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339" w:type="dxa"/>
            <w:gridSpan w:val="7"/>
            <w:shd w:val="clear" w:color="auto" w:fill="auto"/>
          </w:tcPr>
          <w:p w14:paraId="69F8B0D9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0210E" w:rsidRPr="0003748B" w14:paraId="02648722" w14:textId="77777777" w:rsidTr="00FE3F8B">
        <w:tc>
          <w:tcPr>
            <w:tcW w:w="4066" w:type="dxa"/>
            <w:shd w:val="clear" w:color="auto" w:fill="auto"/>
          </w:tcPr>
          <w:p w14:paraId="569F58F2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75" w:type="dxa"/>
            <w:shd w:val="clear" w:color="auto" w:fill="auto"/>
          </w:tcPr>
          <w:p w14:paraId="3A2423FD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7858637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787AB5A2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696F6E6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8A9086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6D73CA5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3E6938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7577D08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210E" w:rsidRPr="0003748B" w14:paraId="305EABBD" w14:textId="77777777" w:rsidTr="00FE3F8B">
        <w:tc>
          <w:tcPr>
            <w:tcW w:w="4066" w:type="dxa"/>
            <w:shd w:val="clear" w:color="auto" w:fill="auto"/>
          </w:tcPr>
          <w:p w14:paraId="65A0D40E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775" w:type="dxa"/>
            <w:shd w:val="clear" w:color="auto" w:fill="auto"/>
          </w:tcPr>
          <w:p w14:paraId="65F3F979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BB68660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044DEE8A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CC4D98F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6DB09FB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C1AC383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CB76EC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D9DF8CC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0210E" w:rsidRPr="0003748B" w14:paraId="0F2849B8" w14:textId="77777777" w:rsidTr="00FE3F8B">
        <w:tc>
          <w:tcPr>
            <w:tcW w:w="4066" w:type="dxa"/>
            <w:shd w:val="clear" w:color="auto" w:fill="auto"/>
          </w:tcPr>
          <w:p w14:paraId="3AEF2E6D" w14:textId="77777777" w:rsidR="00CA5CD2" w:rsidRPr="0003748B" w:rsidRDefault="00CA5CD2" w:rsidP="00FE3F8B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04D4F15B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83BD6CB" w14:textId="45C9857F" w:rsidR="00CA5CD2" w:rsidRPr="0003748B" w:rsidRDefault="0078364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AAC266E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94B0707" w14:textId="575E9A12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3E5972CE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8962BD2" w14:textId="50FB2A7F" w:rsidR="00CA5CD2" w:rsidRPr="0003748B" w:rsidRDefault="00BB2E50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41BC8BF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8F0F65E" w14:textId="0AE179CE" w:rsidR="00CA5CD2" w:rsidRPr="0003748B" w:rsidRDefault="00BB2E50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0210E" w:rsidRPr="0003748B" w14:paraId="44FB9D42" w14:textId="77777777" w:rsidTr="00FE3F8B">
        <w:tc>
          <w:tcPr>
            <w:tcW w:w="4066" w:type="dxa"/>
            <w:shd w:val="clear" w:color="auto" w:fill="auto"/>
          </w:tcPr>
          <w:p w14:paraId="17A0DBF5" w14:textId="77777777" w:rsidR="00CA5CD2" w:rsidRPr="0003748B" w:rsidRDefault="00CA5CD2" w:rsidP="00FE3F8B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5" w:type="dxa"/>
            <w:shd w:val="clear" w:color="auto" w:fill="auto"/>
          </w:tcPr>
          <w:p w14:paraId="1122FDC1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66D8DFD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33ECD138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F230E90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F26D2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552258B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B771E10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3C91A1D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0210E" w:rsidRPr="0003748B" w14:paraId="3873A5FF" w14:textId="77777777" w:rsidTr="00FE3F8B">
        <w:tc>
          <w:tcPr>
            <w:tcW w:w="4066" w:type="dxa"/>
            <w:shd w:val="clear" w:color="auto" w:fill="auto"/>
          </w:tcPr>
          <w:p w14:paraId="03CCB4D6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5F4230A2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950AE37" w14:textId="7D938E8E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66" w:type="dxa"/>
            <w:shd w:val="clear" w:color="auto" w:fill="auto"/>
          </w:tcPr>
          <w:p w14:paraId="77383504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256CDC5" w14:textId="31320B78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14:paraId="1720C706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F7FFD75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C2B47E5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3720697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50210E" w:rsidRPr="0003748B" w14:paraId="3EF07C3B" w14:textId="77777777" w:rsidTr="00FE3F8B">
        <w:tc>
          <w:tcPr>
            <w:tcW w:w="4066" w:type="dxa"/>
            <w:shd w:val="clear" w:color="auto" w:fill="auto"/>
          </w:tcPr>
          <w:p w14:paraId="47B40AFE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61168691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8354FC7" w14:textId="3347005C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266" w:type="dxa"/>
            <w:shd w:val="clear" w:color="auto" w:fill="auto"/>
          </w:tcPr>
          <w:p w14:paraId="70425CBB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CEC712A" w14:textId="1ED36036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733</w:t>
            </w:r>
          </w:p>
        </w:tc>
        <w:tc>
          <w:tcPr>
            <w:tcW w:w="262" w:type="dxa"/>
            <w:shd w:val="clear" w:color="auto" w:fill="auto"/>
          </w:tcPr>
          <w:p w14:paraId="55BE1C37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94D6084" w14:textId="6C8B88D2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262" w:type="dxa"/>
            <w:shd w:val="clear" w:color="auto" w:fill="auto"/>
          </w:tcPr>
          <w:p w14:paraId="287C8F6E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D9742F4" w14:textId="44BFFD13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</w:p>
        </w:tc>
      </w:tr>
      <w:tr w:rsidR="0050210E" w:rsidRPr="0003748B" w14:paraId="7D3A793B" w14:textId="77777777" w:rsidTr="00FE3F8B">
        <w:tc>
          <w:tcPr>
            <w:tcW w:w="4066" w:type="dxa"/>
            <w:shd w:val="clear" w:color="auto" w:fill="auto"/>
          </w:tcPr>
          <w:p w14:paraId="2ADACB5C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เงินกู้ยืมระยะสั้นจากบุคคลหรือกิจการที่เกี่ยวข้องกัน </w:t>
            </w:r>
          </w:p>
        </w:tc>
        <w:tc>
          <w:tcPr>
            <w:tcW w:w="775" w:type="dxa"/>
            <w:shd w:val="clear" w:color="auto" w:fill="auto"/>
          </w:tcPr>
          <w:p w14:paraId="26B85FCA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A3F9A48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50E8416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8EE2837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389B938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593811F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6CD4BB1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CDD9F71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0210E" w:rsidRPr="0003748B" w14:paraId="4F3E4A7E" w14:textId="77777777" w:rsidTr="00FE3F8B">
        <w:tc>
          <w:tcPr>
            <w:tcW w:w="4066" w:type="dxa"/>
            <w:shd w:val="clear" w:color="auto" w:fill="auto"/>
          </w:tcPr>
          <w:p w14:paraId="4749BBB4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72B2B830" w14:textId="461075EC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4D50F46F" w14:textId="257A87E3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35BE2EDA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C182395" w14:textId="0AA795E2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519E26C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D101429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CE25B50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2D5CDA0" w14:textId="77777777" w:rsidR="00CA5CD2" w:rsidRPr="0003748B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50210E" w:rsidRPr="0003748B" w14:paraId="249221B5" w14:textId="77777777" w:rsidTr="00FE3F8B">
        <w:tc>
          <w:tcPr>
            <w:tcW w:w="4066" w:type="dxa"/>
            <w:shd w:val="clear" w:color="auto" w:fill="auto"/>
          </w:tcPr>
          <w:p w14:paraId="23BC95AC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หนี้สินจากการทำทรัสต์รีซีทส์</w:t>
            </w:r>
          </w:p>
        </w:tc>
        <w:tc>
          <w:tcPr>
            <w:tcW w:w="775" w:type="dxa"/>
            <w:shd w:val="clear" w:color="auto" w:fill="auto"/>
          </w:tcPr>
          <w:p w14:paraId="14C6AF6B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5445DBC" w14:textId="20BAD263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266" w:type="dxa"/>
            <w:shd w:val="clear" w:color="auto" w:fill="auto"/>
          </w:tcPr>
          <w:p w14:paraId="4ACCC22C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C41F9C3" w14:textId="493CA1B0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377</w:t>
            </w:r>
          </w:p>
        </w:tc>
        <w:tc>
          <w:tcPr>
            <w:tcW w:w="262" w:type="dxa"/>
            <w:shd w:val="clear" w:color="auto" w:fill="auto"/>
          </w:tcPr>
          <w:p w14:paraId="7A177744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1476C34" w14:textId="16A52205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</w:p>
        </w:tc>
        <w:tc>
          <w:tcPr>
            <w:tcW w:w="262" w:type="dxa"/>
            <w:shd w:val="clear" w:color="auto" w:fill="auto"/>
          </w:tcPr>
          <w:p w14:paraId="5C0EF482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4C7158A" w14:textId="56E014EE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</w:tr>
      <w:tr w:rsidR="0050210E" w:rsidRPr="0003748B" w14:paraId="22AA4042" w14:textId="77777777" w:rsidTr="00FE3F8B">
        <w:tc>
          <w:tcPr>
            <w:tcW w:w="4066" w:type="dxa"/>
            <w:shd w:val="clear" w:color="auto" w:fill="auto"/>
          </w:tcPr>
          <w:p w14:paraId="1523D6AD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ส่วนของหนี้สินตามสัญญาเช่าที่ถึงกำหนดชำระ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ภายในหนึ่งปี</w:t>
            </w:r>
          </w:p>
        </w:tc>
        <w:tc>
          <w:tcPr>
            <w:tcW w:w="775" w:type="dxa"/>
            <w:shd w:val="clear" w:color="auto" w:fill="auto"/>
          </w:tcPr>
          <w:p w14:paraId="1AEF6DFC" w14:textId="77777777" w:rsidR="00CA5CD2" w:rsidRPr="0003748B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E5B2CCB" w14:textId="159E140D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66" w:type="dxa"/>
            <w:shd w:val="clear" w:color="auto" w:fill="auto"/>
          </w:tcPr>
          <w:p w14:paraId="3AD25631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24165C0" w14:textId="3D8AF3D2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</w:p>
        </w:tc>
        <w:tc>
          <w:tcPr>
            <w:tcW w:w="262" w:type="dxa"/>
            <w:shd w:val="clear" w:color="auto" w:fill="auto"/>
          </w:tcPr>
          <w:p w14:paraId="11E94953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DAEAF13" w14:textId="410B6D5A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262" w:type="dxa"/>
            <w:shd w:val="clear" w:color="auto" w:fill="auto"/>
          </w:tcPr>
          <w:p w14:paraId="717F2F09" w14:textId="77777777" w:rsidR="00CA5CD2" w:rsidRPr="0003748B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73C62E2" w14:textId="5CDEF1AA" w:rsidR="00CA5CD2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</w:tr>
      <w:tr w:rsidR="0050210E" w:rsidRPr="0003748B" w14:paraId="68AB74E5" w14:textId="77777777" w:rsidTr="00FE3F8B">
        <w:tc>
          <w:tcPr>
            <w:tcW w:w="4066" w:type="dxa"/>
            <w:shd w:val="clear" w:color="auto" w:fill="auto"/>
          </w:tcPr>
          <w:p w14:paraId="7D8815F4" w14:textId="77777777" w:rsidR="007B5979" w:rsidRPr="0003748B" w:rsidRDefault="0054749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  <w:p w14:paraId="2BB8EC2D" w14:textId="219AA6A0" w:rsidR="00BE0827" w:rsidRPr="0003748B" w:rsidRDefault="007B597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547498" w:rsidRPr="0003748B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775" w:type="dxa"/>
            <w:shd w:val="clear" w:color="auto" w:fill="auto"/>
          </w:tcPr>
          <w:p w14:paraId="70493AEF" w14:textId="77777777" w:rsidR="00BE0827" w:rsidRPr="0003748B" w:rsidRDefault="00BE082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466D2B1" w14:textId="77777777" w:rsidR="00BE0827" w:rsidRPr="0003748B" w:rsidRDefault="00BE0827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37ADB17C" w14:textId="77777777" w:rsidR="00BE0827" w:rsidRPr="0003748B" w:rsidRDefault="00BE08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D7EAC14" w14:textId="77777777" w:rsidR="00BE0827" w:rsidRPr="0003748B" w:rsidRDefault="00BE0827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F9C406D" w14:textId="77777777" w:rsidR="00BE0827" w:rsidRPr="0003748B" w:rsidRDefault="00BE08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860622D" w14:textId="77777777" w:rsidR="00BE0827" w:rsidRPr="0003748B" w:rsidRDefault="00BE0827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4A32440" w14:textId="77777777" w:rsidR="00BE0827" w:rsidRPr="0003748B" w:rsidRDefault="00BE08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1B28529" w14:textId="77777777" w:rsidR="00BE0827" w:rsidRPr="0003748B" w:rsidRDefault="00BE0827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F8B" w:rsidRPr="0003748B" w14:paraId="2B69A666" w14:textId="77777777" w:rsidTr="00FE3F8B">
        <w:tc>
          <w:tcPr>
            <w:tcW w:w="4066" w:type="dxa"/>
            <w:shd w:val="clear" w:color="auto" w:fill="auto"/>
          </w:tcPr>
          <w:p w14:paraId="0B7D0405" w14:textId="25CA5FAA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560FD948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90F721A" w14:textId="7C2CE55A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6" w:type="dxa"/>
            <w:shd w:val="clear" w:color="auto" w:fill="auto"/>
          </w:tcPr>
          <w:p w14:paraId="20992C35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F41C226" w14:textId="430C20BA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08C1FDEE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53749F0" w14:textId="6993A8CA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1C31B1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5AAFAF1" w14:textId="60BF32E9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E3F8B" w:rsidRPr="0003748B" w14:paraId="4D426D99" w14:textId="77777777" w:rsidTr="00FE3F8B">
        <w:tc>
          <w:tcPr>
            <w:tcW w:w="4066" w:type="dxa"/>
            <w:shd w:val="clear" w:color="auto" w:fill="auto"/>
          </w:tcPr>
          <w:p w14:paraId="5D29F126" w14:textId="54385EEE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2D152D40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075C00D" w14:textId="31EAE0CE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66" w:type="dxa"/>
            <w:shd w:val="clear" w:color="auto" w:fill="auto"/>
          </w:tcPr>
          <w:p w14:paraId="6055775B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9D0C695" w14:textId="350C424A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695F2AE0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2FCD109" w14:textId="04782B22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262" w:type="dxa"/>
            <w:shd w:val="clear" w:color="auto" w:fill="auto"/>
          </w:tcPr>
          <w:p w14:paraId="37EBEAD6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09CDFCB" w14:textId="63F7F786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</w:tr>
      <w:tr w:rsidR="00FE3F8B" w:rsidRPr="0003748B" w14:paraId="29012718" w14:textId="77777777" w:rsidTr="00FE3F8B">
        <w:tc>
          <w:tcPr>
            <w:tcW w:w="4066" w:type="dxa"/>
            <w:shd w:val="clear" w:color="auto" w:fill="auto"/>
          </w:tcPr>
          <w:p w14:paraId="039C8E3C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หนี้สินจากการปรับโครงสร้างหนี้และดอกเบี้ย</w:t>
            </w:r>
          </w:p>
          <w:p w14:paraId="528AEC58" w14:textId="62B28113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775" w:type="dxa"/>
            <w:shd w:val="clear" w:color="auto" w:fill="auto"/>
          </w:tcPr>
          <w:p w14:paraId="3699DE76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7F81D53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1489C56F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467E35B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089DE19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41A15DC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57C57C47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E3D8416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F8B" w:rsidRPr="0003748B" w14:paraId="0D657D7D" w14:textId="77777777" w:rsidTr="00FE3F8B">
        <w:tc>
          <w:tcPr>
            <w:tcW w:w="4066" w:type="dxa"/>
            <w:shd w:val="clear" w:color="auto" w:fill="auto"/>
          </w:tcPr>
          <w:p w14:paraId="51DF5F26" w14:textId="1D59A6DF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01520E6C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4000200" w14:textId="3196C391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266" w:type="dxa"/>
            <w:shd w:val="clear" w:color="auto" w:fill="auto"/>
          </w:tcPr>
          <w:p w14:paraId="4F599FC1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C5287AE" w14:textId="2C3A2387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393</w:t>
            </w:r>
          </w:p>
        </w:tc>
        <w:tc>
          <w:tcPr>
            <w:tcW w:w="262" w:type="dxa"/>
            <w:shd w:val="clear" w:color="auto" w:fill="auto"/>
          </w:tcPr>
          <w:p w14:paraId="452BEC83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11D3050" w14:textId="13637482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D334EC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CA1FCA1" w14:textId="69795B3E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122EC" w:rsidRPr="0003748B" w14:paraId="2E6C723F" w14:textId="77777777" w:rsidTr="00FE3F8B">
        <w:tc>
          <w:tcPr>
            <w:tcW w:w="4066" w:type="dxa"/>
            <w:shd w:val="clear" w:color="auto" w:fill="auto"/>
          </w:tcPr>
          <w:p w14:paraId="681226A4" w14:textId="679E6E6F" w:rsidR="00C122EC" w:rsidRPr="0003748B" w:rsidRDefault="00C122EC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4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  <w:r w:rsidR="00F73325" w:rsidRPr="0003748B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775" w:type="dxa"/>
            <w:shd w:val="clear" w:color="auto" w:fill="auto"/>
          </w:tcPr>
          <w:p w14:paraId="1B61544C" w14:textId="77777777" w:rsidR="00C122EC" w:rsidRPr="0003748B" w:rsidRDefault="00C122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FEB9E9A" w14:textId="77777777" w:rsidR="00C122EC" w:rsidRPr="0003748B" w:rsidRDefault="00C122EC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0D308697" w14:textId="77777777" w:rsidR="00C122EC" w:rsidRPr="0003748B" w:rsidRDefault="00C122E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9A80016" w14:textId="77777777" w:rsidR="00C122EC" w:rsidRPr="0003748B" w:rsidRDefault="00C122EC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5D180C6E" w14:textId="77777777" w:rsidR="00C122EC" w:rsidRPr="0003748B" w:rsidRDefault="00C122E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EA1B9E4" w14:textId="77777777" w:rsidR="00C122EC" w:rsidRPr="0003748B" w:rsidRDefault="00C122EC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1D65492E" w14:textId="77777777" w:rsidR="00C122EC" w:rsidRPr="0003748B" w:rsidRDefault="00C122E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1B52C2C" w14:textId="77777777" w:rsidR="00C122EC" w:rsidRPr="0003748B" w:rsidRDefault="00C122EC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F8B" w:rsidRPr="0003748B" w14:paraId="512D0950" w14:textId="77777777" w:rsidTr="00FE3F8B">
        <w:tc>
          <w:tcPr>
            <w:tcW w:w="4066" w:type="dxa"/>
            <w:shd w:val="clear" w:color="auto" w:fill="auto"/>
          </w:tcPr>
          <w:p w14:paraId="786FFABE" w14:textId="56188118" w:rsidR="00FE3F8B" w:rsidRPr="0003748B" w:rsidRDefault="00C122E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7AF331E6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ECE2D87" w14:textId="38B750FA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266" w:type="dxa"/>
            <w:shd w:val="clear" w:color="auto" w:fill="auto"/>
          </w:tcPr>
          <w:p w14:paraId="26B58051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C0868F6" w14:textId="6BBE42A0" w:rsidR="00FE3F8B" w:rsidRPr="0003748B" w:rsidRDefault="00C122EC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9AF6E6D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A2C02E5" w14:textId="164A1EC2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262" w:type="dxa"/>
            <w:shd w:val="clear" w:color="auto" w:fill="auto"/>
          </w:tcPr>
          <w:p w14:paraId="7577E6FA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3E4F238" w14:textId="7B3E7381" w:rsidR="00FE3F8B" w:rsidRPr="0003748B" w:rsidRDefault="00C122EC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E3F8B" w:rsidRPr="0003748B" w14:paraId="70D3D352" w14:textId="77777777" w:rsidTr="00FE3F8B">
        <w:tc>
          <w:tcPr>
            <w:tcW w:w="4066" w:type="dxa"/>
            <w:shd w:val="clear" w:color="auto" w:fill="auto"/>
          </w:tcPr>
          <w:p w14:paraId="47CB1A07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775" w:type="dxa"/>
            <w:shd w:val="clear" w:color="auto" w:fill="auto"/>
          </w:tcPr>
          <w:p w14:paraId="55B261D2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75FA8FB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BE26A0A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80AFF10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8E7E55A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3566DAF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5BAB10F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6276829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3F8B" w:rsidRPr="0003748B" w14:paraId="77307692" w14:textId="77777777" w:rsidTr="00FE3F8B">
        <w:tc>
          <w:tcPr>
            <w:tcW w:w="4066" w:type="dxa"/>
            <w:shd w:val="clear" w:color="auto" w:fill="auto"/>
          </w:tcPr>
          <w:p w14:paraId="095ED63F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775" w:type="dxa"/>
            <w:shd w:val="clear" w:color="auto" w:fill="auto"/>
          </w:tcPr>
          <w:p w14:paraId="164DE044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4A15F14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DC95BF4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0D989BE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485F94B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2B97FB9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165AF00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4F78831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3F8B" w:rsidRPr="0003748B" w14:paraId="26101279" w14:textId="77777777" w:rsidTr="00FE3F8B">
        <w:tc>
          <w:tcPr>
            <w:tcW w:w="4066" w:type="dxa"/>
            <w:shd w:val="clear" w:color="auto" w:fill="auto"/>
          </w:tcPr>
          <w:p w14:paraId="1941B6C7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090DADF6" w14:textId="1D4A7A81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6CD77CA6" w14:textId="47E4F673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66" w:type="dxa"/>
            <w:shd w:val="clear" w:color="auto" w:fill="auto"/>
          </w:tcPr>
          <w:p w14:paraId="21D5D4AF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34CF21A" w14:textId="725F8865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262" w:type="dxa"/>
            <w:shd w:val="clear" w:color="auto" w:fill="auto"/>
          </w:tcPr>
          <w:p w14:paraId="59F08F95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CC1338C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E37BB2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0D1CA1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E3F8B" w:rsidRPr="0003748B" w14:paraId="75A4068D" w14:textId="77777777" w:rsidTr="00FE3F8B">
        <w:tc>
          <w:tcPr>
            <w:tcW w:w="4066" w:type="dxa"/>
            <w:shd w:val="clear" w:color="auto" w:fill="auto"/>
          </w:tcPr>
          <w:p w14:paraId="51A17875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75" w:type="dxa"/>
            <w:shd w:val="clear" w:color="auto" w:fill="auto"/>
          </w:tcPr>
          <w:p w14:paraId="3A970BCD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FAC9582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2AF0747E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5B1DE90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3B41D84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FDD3DAC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593DEE7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4DB2194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F8B" w:rsidRPr="0003748B" w14:paraId="47B0D9E1" w14:textId="77777777" w:rsidTr="00FE3F8B">
        <w:tc>
          <w:tcPr>
            <w:tcW w:w="4066" w:type="dxa"/>
            <w:shd w:val="clear" w:color="auto" w:fill="auto"/>
          </w:tcPr>
          <w:p w14:paraId="309C3C9F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74CE5ABA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B7B8FE7" w14:textId="477882AF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66" w:type="dxa"/>
            <w:shd w:val="clear" w:color="auto" w:fill="auto"/>
          </w:tcPr>
          <w:p w14:paraId="3E4C4DFC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05897D0" w14:textId="3CAE7CC8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262" w:type="dxa"/>
            <w:shd w:val="clear" w:color="auto" w:fill="auto"/>
          </w:tcPr>
          <w:p w14:paraId="31C4C32E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4809386" w14:textId="3945A6A6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A87763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0F8E688" w14:textId="4AC93158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FE3F8B" w:rsidRPr="0003748B" w14:paraId="181BD20B" w14:textId="77777777" w:rsidTr="00FE3F8B">
        <w:tc>
          <w:tcPr>
            <w:tcW w:w="4066" w:type="dxa"/>
            <w:shd w:val="clear" w:color="auto" w:fill="auto"/>
          </w:tcPr>
          <w:p w14:paraId="66A36AD9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2646E611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8F4EED9" w14:textId="6D6A4A1C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266" w:type="dxa"/>
            <w:shd w:val="clear" w:color="auto" w:fill="auto"/>
          </w:tcPr>
          <w:p w14:paraId="377BB80D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0508D90" w14:textId="1874AF54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14:paraId="4D5381B0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7A31581" w14:textId="11CBBC01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470</w:t>
            </w:r>
          </w:p>
        </w:tc>
        <w:tc>
          <w:tcPr>
            <w:tcW w:w="262" w:type="dxa"/>
            <w:shd w:val="clear" w:color="auto" w:fill="auto"/>
          </w:tcPr>
          <w:p w14:paraId="667CC429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B7E51FA" w14:textId="01B5EDE8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</w:p>
        </w:tc>
      </w:tr>
      <w:tr w:rsidR="00FE3F8B" w:rsidRPr="0003748B" w14:paraId="7201BEBE" w14:textId="77777777" w:rsidTr="00FE3F8B">
        <w:tc>
          <w:tcPr>
            <w:tcW w:w="4066" w:type="dxa"/>
            <w:shd w:val="clear" w:color="auto" w:fill="auto"/>
          </w:tcPr>
          <w:p w14:paraId="7E55AAE3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775" w:type="dxa"/>
            <w:shd w:val="clear" w:color="auto" w:fill="auto"/>
          </w:tcPr>
          <w:p w14:paraId="3789BDD4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A442F21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4D0D8E8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B1E26E8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EC757F8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08675BA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15F0FA1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6E749AA" w14:textId="77777777" w:rsidR="00FE3F8B" w:rsidRPr="0003748B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F8B" w:rsidRPr="0003748B" w14:paraId="1E004F46" w14:textId="77777777" w:rsidTr="00FE3F8B">
        <w:tc>
          <w:tcPr>
            <w:tcW w:w="4066" w:type="dxa"/>
            <w:shd w:val="clear" w:color="auto" w:fill="auto"/>
          </w:tcPr>
          <w:p w14:paraId="47FF83DF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3072DDCD" w14:textId="77777777" w:rsidR="00FE3F8B" w:rsidRPr="0003748B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1B3C881" w14:textId="7979DAA4" w:rsidR="00FE3F8B" w:rsidRPr="0003748B" w:rsidRDefault="0078364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91FDE32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69BFC21" w14:textId="171209E2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/>
              </w:rPr>
              <w:t>300</w:t>
            </w:r>
          </w:p>
        </w:tc>
        <w:tc>
          <w:tcPr>
            <w:tcW w:w="262" w:type="dxa"/>
            <w:shd w:val="clear" w:color="auto" w:fill="auto"/>
          </w:tcPr>
          <w:p w14:paraId="69246144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3B46165" w14:textId="75B46097" w:rsidR="00FE3F8B" w:rsidRPr="0003748B" w:rsidRDefault="00C122EC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A09248D" w14:textId="77777777" w:rsidR="00FE3F8B" w:rsidRPr="0003748B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BCC0C4A" w14:textId="1569460C" w:rsidR="00FE3F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/>
              </w:rPr>
              <w:t>300</w:t>
            </w:r>
          </w:p>
        </w:tc>
      </w:tr>
      <w:tr w:rsidR="00CA7EA9" w:rsidRPr="0003748B" w14:paraId="7747CE21" w14:textId="77777777" w:rsidTr="00FE3F8B">
        <w:tc>
          <w:tcPr>
            <w:tcW w:w="4066" w:type="dxa"/>
            <w:shd w:val="clear" w:color="auto" w:fill="auto"/>
          </w:tcPr>
          <w:p w14:paraId="58CAC2E1" w14:textId="06F65475" w:rsidR="00CA7EA9" w:rsidRPr="0003748B" w:rsidRDefault="00CA7EA9" w:rsidP="00CA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75" w:type="dxa"/>
            <w:shd w:val="clear" w:color="auto" w:fill="auto"/>
          </w:tcPr>
          <w:p w14:paraId="75A306DB" w14:textId="77777777" w:rsidR="00CA7EA9" w:rsidRPr="0003748B" w:rsidRDefault="00CA7EA9" w:rsidP="00CA7E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A4AE697" w14:textId="135BBB2F" w:rsidR="00CA7EA9" w:rsidRPr="0003748B" w:rsidRDefault="00AD321B" w:rsidP="00CA7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66" w:type="dxa"/>
            <w:shd w:val="clear" w:color="auto" w:fill="auto"/>
          </w:tcPr>
          <w:p w14:paraId="767CD909" w14:textId="77777777" w:rsidR="00CA7EA9" w:rsidRPr="0003748B" w:rsidRDefault="00CA7EA9" w:rsidP="00CA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E9F3897" w14:textId="58E31970" w:rsidR="00CA7EA9" w:rsidRPr="0003748B" w:rsidRDefault="00AD321B" w:rsidP="00CA7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02</w:t>
            </w:r>
          </w:p>
        </w:tc>
        <w:tc>
          <w:tcPr>
            <w:tcW w:w="262" w:type="dxa"/>
            <w:shd w:val="clear" w:color="auto" w:fill="auto"/>
          </w:tcPr>
          <w:p w14:paraId="2D4AB852" w14:textId="77777777" w:rsidR="00CA7EA9" w:rsidRPr="0003748B" w:rsidRDefault="00CA7EA9" w:rsidP="00CA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68DF5DC" w14:textId="3009D968" w:rsidR="00CA7EA9" w:rsidRPr="0003748B" w:rsidRDefault="00AD321B" w:rsidP="00CA7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262" w:type="dxa"/>
            <w:shd w:val="clear" w:color="auto" w:fill="auto"/>
          </w:tcPr>
          <w:p w14:paraId="2F1DCB1F" w14:textId="77777777" w:rsidR="00CA7EA9" w:rsidRPr="0003748B" w:rsidRDefault="00CA7EA9" w:rsidP="00CA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50621B4" w14:textId="1E09D86B" w:rsidR="00CA7EA9" w:rsidRPr="0003748B" w:rsidRDefault="00AD321B" w:rsidP="00CA7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</w:p>
        </w:tc>
      </w:tr>
    </w:tbl>
    <w:p w14:paraId="6F011013" w14:textId="04951AA5" w:rsidR="0053790B" w:rsidRPr="0003748B" w:rsidRDefault="00ED32C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</w:rPr>
        <w:lastRenderedPageBreak/>
        <w:tab/>
      </w:r>
      <w:r w:rsidR="0053790B"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เงินกู้ยืมระยะสั้นจากสถาบันการเงินและบุคคลหรือกิจการที่เกี่ยวข้องกัน</w:t>
      </w:r>
    </w:p>
    <w:p w14:paraId="1020D781" w14:textId="77777777" w:rsidR="008802ED" w:rsidRPr="0003748B" w:rsidRDefault="008802E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6F831E0" w14:textId="06E64B7B" w:rsidR="00202E1B" w:rsidRPr="0003748B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เงินกู้ยืม</w:t>
      </w:r>
      <w:r w:rsidR="008802ED" w:rsidRPr="0003748B">
        <w:rPr>
          <w:rFonts w:ascii="Angsana New" w:hAnsi="Angsana New" w:hint="cs"/>
          <w:sz w:val="30"/>
          <w:szCs w:val="30"/>
          <w:cs/>
        </w:rPr>
        <w:t>ระยะสั้น</w:t>
      </w:r>
      <w:r w:rsidR="009424BF" w:rsidRPr="0003748B">
        <w:rPr>
          <w:rFonts w:ascii="Angsana New" w:hAnsi="Angsana New" w:hint="cs"/>
          <w:sz w:val="30"/>
          <w:szCs w:val="30"/>
          <w:cs/>
        </w:rPr>
        <w:t xml:space="preserve">จากสถาบันการเงินส่วนใหญ่เป็นเงินกู้ยืมสำหรับงานโครงการ  </w:t>
      </w:r>
      <w:r w:rsidRPr="0003748B">
        <w:rPr>
          <w:rFonts w:ascii="Angsana New" w:hAnsi="Angsana New" w:hint="cs"/>
          <w:sz w:val="30"/>
          <w:szCs w:val="30"/>
          <w:cs/>
        </w:rPr>
        <w:t>มีอัตราดอกเบี้ยลอยตัว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24BF" w:rsidRPr="0003748B">
        <w:rPr>
          <w:rFonts w:ascii="Angsana New" w:hAnsi="Angsana New" w:hint="cs"/>
          <w:sz w:val="30"/>
          <w:szCs w:val="30"/>
        </w:rPr>
        <w:br/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อยู่ระหว่างร้อยละ</w:t>
      </w:r>
      <w:r w:rsidR="00F60D78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="00F87AF4" w:rsidRPr="0003748B">
        <w:rPr>
          <w:rFonts w:ascii="Angsana New" w:hAnsi="Angsana New" w:hint="cs"/>
          <w:sz w:val="30"/>
          <w:szCs w:val="30"/>
        </w:rPr>
        <w:t>.</w:t>
      </w:r>
      <w:r w:rsidR="00AD321B" w:rsidRPr="00AD321B">
        <w:rPr>
          <w:rFonts w:ascii="Angsana New" w:hAnsi="Angsana New"/>
          <w:sz w:val="30"/>
          <w:szCs w:val="30"/>
        </w:rPr>
        <w:t>55</w:t>
      </w:r>
      <w:r w:rsidR="002436BA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ถึงร้อยละ</w:t>
      </w:r>
      <w:r w:rsidR="00B63D0A"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5</w:t>
      </w:r>
      <w:r w:rsidR="00F87AF4" w:rsidRPr="0003748B">
        <w:rPr>
          <w:rFonts w:ascii="Angsana New" w:hAnsi="Angsana New" w:hint="cs"/>
          <w:sz w:val="30"/>
          <w:szCs w:val="30"/>
        </w:rPr>
        <w:t>.</w:t>
      </w:r>
      <w:r w:rsidR="00AD321B" w:rsidRPr="00AD321B">
        <w:rPr>
          <w:rFonts w:ascii="Angsana New" w:hAnsi="Angsana New"/>
          <w:sz w:val="30"/>
          <w:szCs w:val="30"/>
        </w:rPr>
        <w:t>15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256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3</w:t>
      </w:r>
      <w:r w:rsidR="00417436" w:rsidRPr="0003748B">
        <w:rPr>
          <w:rFonts w:ascii="Angsana New" w:hAnsi="Angsana New"/>
          <w:i/>
          <w:iCs/>
          <w:sz w:val="30"/>
          <w:szCs w:val="30"/>
        </w:rPr>
        <w:t>.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80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 ถึงร้อยละ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5</w:t>
      </w:r>
      <w:r w:rsidR="00417436" w:rsidRPr="0003748B">
        <w:rPr>
          <w:rFonts w:ascii="Angsana New" w:hAnsi="Angsana New"/>
          <w:i/>
          <w:iCs/>
          <w:sz w:val="30"/>
          <w:szCs w:val="30"/>
        </w:rPr>
        <w:t>.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60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 ต่อปี)</w:t>
      </w:r>
    </w:p>
    <w:p w14:paraId="0A9E3931" w14:textId="77777777" w:rsidR="00202E1B" w:rsidRPr="0003748B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7304C5F8" w14:textId="3FBD589C" w:rsidR="00202E1B" w:rsidRPr="0003748B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>ตามเงื่อนไขของสัญญาเงินกู้ยืม</w:t>
      </w:r>
      <w:r w:rsidR="00224E93" w:rsidRPr="0003748B">
        <w:rPr>
          <w:rFonts w:ascii="Angsana New" w:hAnsi="Angsana New" w:hint="cs"/>
          <w:sz w:val="30"/>
          <w:szCs w:val="30"/>
          <w:cs/>
        </w:rPr>
        <w:t>ระยะสั้น</w:t>
      </w:r>
      <w:r w:rsidR="006727C8" w:rsidRPr="0003748B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03748B">
        <w:rPr>
          <w:rFonts w:ascii="Angsana New" w:hAnsi="Angsana New" w:hint="cs"/>
          <w:sz w:val="30"/>
          <w:szCs w:val="30"/>
          <w:cs/>
        </w:rPr>
        <w:t>บางฉบับ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1B4445" w:rsidRPr="0003748B">
        <w:rPr>
          <w:rFonts w:ascii="Angsana New" w:hAnsi="Angsana New" w:hint="cs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บางส่วนให้กับ</w:t>
      </w:r>
      <w:r w:rsidR="002908E4" w:rsidRPr="0003748B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192BABA4" w14:textId="77777777" w:rsidR="00202E1B" w:rsidRPr="0003748B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3B645F76" w14:textId="537630B7" w:rsidR="0053790B" w:rsidRPr="0003748B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ตามเงื่อนไขของสัญญาเกี่ยวกับการทำทรัสต์รีซีทส์ 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บริษัทนำเข้าสินค้าที่สั่งเข้ามาภายใต้การใช้เครดิตของธนาคาร ดังนั้น 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บริษัทดังกล่าวจึงต้องมีภาระผูกพันต่อ</w:t>
      </w:r>
      <w:r w:rsidR="002908E4" w:rsidRPr="0003748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03748B">
        <w:rPr>
          <w:rFonts w:ascii="Angsana New" w:hAnsi="Angsana New" w:hint="cs"/>
          <w:sz w:val="30"/>
          <w:szCs w:val="30"/>
          <w:cs/>
        </w:rPr>
        <w:t>สำหรับสินค้าดังกล่าวทั้งที่</w:t>
      </w:r>
      <w:r w:rsidR="002908E4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คงเหลืออยู่หรือขายไป</w:t>
      </w:r>
    </w:p>
    <w:p w14:paraId="7837BC03" w14:textId="3942AD19" w:rsidR="00CA7D1D" w:rsidRPr="0003748B" w:rsidRDefault="00CA7D1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93E9D7E" w14:textId="50FEA113" w:rsidR="0053790B" w:rsidRPr="0003748B" w:rsidRDefault="0081782C" w:rsidP="00FE3F8B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  <w:lang w:val="en-US"/>
        </w:rPr>
      </w:pPr>
      <w:bookmarkStart w:id="10" w:name="_Hlk95664586"/>
      <w:r w:rsidRPr="0003748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</w:t>
      </w:r>
      <w:r w:rsidR="0053790B" w:rsidRPr="0003748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ระยะยาว</w:t>
      </w:r>
      <w:r w:rsidRPr="0003748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bookmarkEnd w:id="10"/>
    <w:p w14:paraId="122C9809" w14:textId="77777777" w:rsidR="0053790B" w:rsidRPr="0003748B" w:rsidRDefault="0053790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44C1FD59" w14:textId="23AE2C0B" w:rsidR="00CA5CD2" w:rsidRPr="0003748B" w:rsidRDefault="00CA5CD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1" w:name="_Hlk95664468"/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AD321B" w:rsidRPr="00AD321B">
        <w:rPr>
          <w:rFonts w:ascii="Angsana New" w:hAnsi="Angsana New"/>
          <w:sz w:val="30"/>
          <w:szCs w:val="30"/>
        </w:rPr>
        <w:t>5</w:t>
      </w:r>
      <w:r w:rsidR="00164670" w:rsidRPr="0003748B">
        <w:rPr>
          <w:rFonts w:ascii="Angsana New" w:hAnsi="Angsana New"/>
          <w:sz w:val="30"/>
          <w:szCs w:val="30"/>
        </w:rPr>
        <w:t>.</w:t>
      </w:r>
      <w:r w:rsidR="00AD321B" w:rsidRPr="00AD321B">
        <w:rPr>
          <w:rFonts w:ascii="Angsana New" w:hAnsi="Angsana New"/>
          <w:sz w:val="30"/>
          <w:szCs w:val="30"/>
        </w:rPr>
        <w:t>55</w:t>
      </w:r>
      <w:r w:rsidR="005E63F7" w:rsidRPr="0003748B">
        <w:rPr>
          <w:rFonts w:ascii="Angsana New" w:hAnsi="Angsana New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AD321B" w:rsidRPr="00AD321B">
        <w:rPr>
          <w:rFonts w:ascii="Angsana New" w:hAnsi="Angsana New"/>
          <w:sz w:val="30"/>
          <w:szCs w:val="30"/>
        </w:rPr>
        <w:t>6</w:t>
      </w:r>
      <w:r w:rsidR="00164670" w:rsidRPr="0003748B">
        <w:rPr>
          <w:rFonts w:ascii="Angsana New" w:hAnsi="Angsana New"/>
          <w:sz w:val="30"/>
          <w:szCs w:val="30"/>
        </w:rPr>
        <w:t>.</w:t>
      </w:r>
      <w:r w:rsidR="00AD321B" w:rsidRPr="00AD321B">
        <w:rPr>
          <w:rFonts w:ascii="Angsana New" w:hAnsi="Angsana New"/>
          <w:sz w:val="30"/>
          <w:szCs w:val="30"/>
        </w:rPr>
        <w:t>50</w:t>
      </w:r>
      <w:r w:rsidRPr="0003748B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256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1</w:t>
      </w:r>
      <w:r w:rsidR="00417436" w:rsidRPr="0003748B">
        <w:rPr>
          <w:rFonts w:ascii="Angsana New" w:hAnsi="Angsana New"/>
          <w:i/>
          <w:iCs/>
          <w:sz w:val="30"/>
          <w:szCs w:val="30"/>
        </w:rPr>
        <w:t>.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99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</w:t>
      </w:r>
      <w:r w:rsidR="00417436" w:rsidRPr="0003748B">
        <w:rPr>
          <w:rFonts w:ascii="Angsana New" w:hAnsi="Angsana New"/>
          <w:i/>
          <w:iCs/>
          <w:sz w:val="30"/>
          <w:szCs w:val="30"/>
        </w:rPr>
        <w:t>.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10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Pr="0003748B">
        <w:rPr>
          <w:rFonts w:ascii="Angsana New" w:hAnsi="Angsana New" w:hint="cs"/>
          <w:sz w:val="30"/>
          <w:szCs w:val="30"/>
          <w:cs/>
        </w:rPr>
        <w:t xml:space="preserve"> และมีระยะเวลาผ่อนชำระคืนเป็นงวดๆ จนถึงเดือนธันวาคม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2572</w:t>
      </w:r>
      <w:r w:rsidR="007B5979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ภายใต้ข้อกำหนดของสัญญาเงินกู้ระยะยาวจากสถาบันการเงินดังกล่าวบางฉบับ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บริษัทต้องปฏิบัติตามเงื่อนไขและข้อกำหนดต่างๆ ที่ระบุไว้ เช่น การรักษาอัตราส่วนทางการเงิน เป็นต้น</w:t>
      </w:r>
    </w:p>
    <w:p w14:paraId="61211606" w14:textId="77777777" w:rsidR="00CA5CD2" w:rsidRPr="0003748B" w:rsidRDefault="00CA5CD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0B97E5A" w14:textId="1B810B98" w:rsidR="00933916" w:rsidRPr="0003748B" w:rsidRDefault="00933916" w:rsidP="00933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AD321B" w:rsidRPr="00AD321B">
        <w:rPr>
          <w:rFonts w:ascii="Angsana New" w:hAnsi="Angsana New" w:hint="cs"/>
          <w:sz w:val="30"/>
          <w:szCs w:val="30"/>
        </w:rPr>
        <w:t>2560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>,</w:t>
      </w:r>
      <w:r w:rsidR="00AD321B" w:rsidRPr="00AD321B">
        <w:rPr>
          <w:rFonts w:ascii="Angsana New" w:hAnsi="Angsana New" w:hint="cs"/>
          <w:sz w:val="30"/>
          <w:szCs w:val="30"/>
        </w:rPr>
        <w:t>023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AD321B" w:rsidRPr="00AD321B">
        <w:rPr>
          <w:rFonts w:ascii="Angsana New" w:hAnsi="Angsana New" w:hint="cs"/>
          <w:sz w:val="30"/>
          <w:szCs w:val="30"/>
        </w:rPr>
        <w:t>2560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เป็นภายในเดือนเมษายน </w:t>
      </w:r>
      <w:r w:rsidR="00AD321B" w:rsidRPr="00AD321B">
        <w:rPr>
          <w:rFonts w:ascii="Angsana New" w:hAnsi="Angsana New" w:hint="cs"/>
          <w:sz w:val="30"/>
          <w:szCs w:val="30"/>
        </w:rPr>
        <w:t>2563</w:t>
      </w:r>
      <w:r w:rsidRPr="0003748B">
        <w:rPr>
          <w:rFonts w:ascii="Angsana New" w:hAnsi="Angsana New" w:hint="cs"/>
          <w:sz w:val="30"/>
          <w:szCs w:val="30"/>
          <w:cs/>
        </w:rPr>
        <w:t xml:space="preserve"> และในเดือนมิถุนายน </w:t>
      </w:r>
      <w:r w:rsidR="00AD321B" w:rsidRPr="00AD321B">
        <w:rPr>
          <w:rFonts w:ascii="Angsana New" w:hAnsi="Angsana New" w:hint="cs"/>
          <w:sz w:val="30"/>
          <w:szCs w:val="30"/>
        </w:rPr>
        <w:t>2561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AD321B" w:rsidRPr="00AD321B">
        <w:rPr>
          <w:rFonts w:ascii="Angsana New" w:hAnsi="Angsana New" w:hint="cs"/>
          <w:sz w:val="30"/>
          <w:szCs w:val="30"/>
        </w:rPr>
        <w:t>2563</w:t>
      </w:r>
      <w:r w:rsidRPr="0003748B">
        <w:rPr>
          <w:rFonts w:ascii="Angsana New" w:hAnsi="Angsana New" w:hint="cs"/>
          <w:sz w:val="30"/>
          <w:szCs w:val="30"/>
          <w:cs/>
        </w:rPr>
        <w:t xml:space="preserve"> เป็นภายในเดือนธันวาคม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2566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 ต่อมาลูกหนี้การค้า สกสค</w:t>
      </w:r>
      <w:r w:rsidRPr="0003748B">
        <w:rPr>
          <w:rFonts w:ascii="Angsana New" w:hAnsi="Angsana New" w:hint="cs"/>
          <w:sz w:val="30"/>
          <w:szCs w:val="30"/>
        </w:rPr>
        <w:t>.</w:t>
      </w:r>
      <w:r w:rsidRPr="0003748B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AD321B" w:rsidRPr="00AD321B">
        <w:rPr>
          <w:rFonts w:ascii="Angsana New" w:hAnsi="Angsana New"/>
          <w:sz w:val="30"/>
          <w:szCs w:val="30"/>
        </w:rPr>
        <w:t>8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Pr="0003748B">
        <w:rPr>
          <w:rFonts w:ascii="Angsana New" w:hAnsi="Angsana New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="00AD321B" w:rsidRPr="00AD321B">
        <w:rPr>
          <w:rFonts w:ascii="Angsana New" w:hAnsi="Angsana New" w:hint="cs"/>
          <w:sz w:val="30"/>
          <w:szCs w:val="30"/>
        </w:rPr>
        <w:t>2563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ทำให้</w:t>
      </w:r>
      <w:r w:rsidRPr="0003748B">
        <w:rPr>
          <w:rFonts w:ascii="Angsana New" w:hAnsi="Angsana New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ล็อกซเล่ย์ ไวร์เลส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ได้ ต่อมาในเดือน</w:t>
      </w:r>
      <w:r w:rsidR="007338A1" w:rsidRPr="0003748B">
        <w:rPr>
          <w:rFonts w:ascii="Angsana New" w:hAnsi="Angsana New" w:hint="cs"/>
          <w:sz w:val="30"/>
          <w:szCs w:val="30"/>
          <w:cs/>
        </w:rPr>
        <w:t>กุมภาพันธ์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8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ไวร์เลสได้รับอนุมัติการขยายระยะเวลาการชำระหนี้ดังกล่าวเพิ่มเติมเป็นภายในเดือนก</w:t>
      </w:r>
      <w:r w:rsidR="007E7DAC" w:rsidRPr="0003748B">
        <w:rPr>
          <w:rFonts w:ascii="Angsana New" w:hAnsi="Angsana New" w:hint="cs"/>
          <w:sz w:val="30"/>
          <w:szCs w:val="30"/>
          <w:cs/>
        </w:rPr>
        <w:t>รกฎาคม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8</w:t>
      </w:r>
      <w:r w:rsidRPr="0003748B">
        <w:rPr>
          <w:rFonts w:ascii="Angsana New" w:hAnsi="Angsana New" w:hint="cs"/>
          <w:sz w:val="30"/>
          <w:szCs w:val="30"/>
          <w:cs/>
        </w:rPr>
        <w:t xml:space="preserve"> โดย ณ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วันที่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31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ธันวาคม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2567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มีหนี้สินจากการปรับโครงสร้างหนี้และดอกเบี้ยค้างจ่ายคงเหลือจำนวน</w:t>
      </w:r>
      <w:r w:rsidRPr="0003748B">
        <w:rPr>
          <w:rFonts w:ascii="Angsana New" w:hAnsi="Angsana New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401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sz w:val="30"/>
          <w:szCs w:val="30"/>
        </w:rPr>
        <w:t xml:space="preserve"> (</w:t>
      </w:r>
      <w:r w:rsidRPr="0003748B">
        <w:rPr>
          <w:rFonts w:ascii="Angsana New" w:hAnsi="Angsana New" w:hint="cs"/>
          <w:sz w:val="30"/>
          <w:szCs w:val="30"/>
          <w:cs/>
        </w:rPr>
        <w:t>เป็นดอกเบี้ยค้างจ่ายจำนวน</w:t>
      </w:r>
      <w:r w:rsidRPr="0003748B">
        <w:rPr>
          <w:rFonts w:ascii="Angsana New" w:hAnsi="Angsana New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115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sz w:val="30"/>
          <w:szCs w:val="30"/>
          <w:cs/>
        </w:rPr>
        <w:t>)</w:t>
      </w:r>
      <w:r w:rsidRPr="0003748B">
        <w:rPr>
          <w:rFonts w:ascii="Angsana New" w:hAnsi="Angsana New"/>
          <w:sz w:val="30"/>
          <w:szCs w:val="30"/>
          <w:cs/>
        </w:rPr>
        <w:br/>
      </w:r>
      <w:r w:rsidRPr="0003748B">
        <w:rPr>
          <w:rFonts w:ascii="Angsana New" w:hAnsi="Angsana New"/>
          <w:i/>
          <w:iCs/>
          <w:sz w:val="30"/>
          <w:szCs w:val="30"/>
        </w:rPr>
        <w:t>(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31</w:t>
      </w:r>
      <w:r w:rsidRPr="0003748B">
        <w:rPr>
          <w:rFonts w:ascii="Angsana New" w:hAnsi="Angsana New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2566</w:t>
      </w:r>
      <w:r w:rsidRPr="0003748B">
        <w:rPr>
          <w:rFonts w:ascii="Angsana New" w:hAnsi="Angsana New"/>
          <w:i/>
          <w:iCs/>
          <w:sz w:val="30"/>
          <w:szCs w:val="30"/>
        </w:rPr>
        <w:t xml:space="preserve">: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หนี้สินจากการปรับโครงสร้างหนี้และดอกเบี้ยค้างจ่ายจำนวน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393</w:t>
      </w:r>
      <w:r w:rsidRPr="0003748B">
        <w:rPr>
          <w:rFonts w:ascii="Angsana New" w:hAnsi="Angsana New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 เป็นดอกเบี้ยค้างจ่ายจำนวน</w:t>
      </w:r>
      <w:r w:rsidRPr="000374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107</w:t>
      </w:r>
      <w:r w:rsidRPr="000374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3748B">
        <w:rPr>
          <w:rFonts w:ascii="Angsana New" w:hAnsi="Angsana New"/>
          <w:i/>
          <w:iCs/>
          <w:sz w:val="30"/>
          <w:szCs w:val="30"/>
          <w:cs/>
        </w:rPr>
        <w:t>)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p w14:paraId="232C9919" w14:textId="77777777" w:rsidR="00470246" w:rsidRPr="0003748B" w:rsidRDefault="00470246" w:rsidP="00492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bookmarkEnd w:id="11"/>
    <w:p w14:paraId="16D0F872" w14:textId="77777777" w:rsidR="00F73325" w:rsidRDefault="00F73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85A6579" w14:textId="672BCFD4" w:rsidR="007807F7" w:rsidRPr="0003748B" w:rsidRDefault="007807F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หุ้นกู้ระยะยาว</w:t>
      </w:r>
    </w:p>
    <w:p w14:paraId="621ABC3F" w14:textId="77777777" w:rsidR="00FC663E" w:rsidRPr="0003748B" w:rsidRDefault="00FC663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EB6EC8B" w14:textId="180A38BD" w:rsidR="007807F7" w:rsidRPr="0003748B" w:rsidRDefault="001D174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="00AD321B" w:rsidRPr="00AD321B">
        <w:rPr>
          <w:rFonts w:ascii="Angsana New" w:hAnsi="Angsana New" w:hint="cs"/>
          <w:sz w:val="30"/>
          <w:szCs w:val="30"/>
        </w:rPr>
        <w:t>2565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บริษัทได้ออกจำหน่ายหุ้นกู้ระยะยาวจำนวนเงิน </w:t>
      </w:r>
      <w:r w:rsidR="00AD321B" w:rsidRPr="00AD321B">
        <w:rPr>
          <w:rFonts w:ascii="Angsana New" w:hAnsi="Angsana New" w:hint="cs"/>
          <w:sz w:val="30"/>
          <w:szCs w:val="30"/>
        </w:rPr>
        <w:t>300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D321B" w:rsidRPr="00AD321B">
        <w:rPr>
          <w:rFonts w:ascii="Angsana New" w:hAnsi="Angsana New" w:hint="cs"/>
          <w:sz w:val="30"/>
          <w:szCs w:val="30"/>
        </w:rPr>
        <w:t>300</w:t>
      </w:r>
      <w:r w:rsidRPr="0003748B">
        <w:rPr>
          <w:rFonts w:ascii="Angsana New" w:hAnsi="Angsana New" w:hint="cs"/>
          <w:sz w:val="30"/>
          <w:szCs w:val="30"/>
        </w:rPr>
        <w:t>,</w:t>
      </w:r>
      <w:r w:rsidR="00AD321B" w:rsidRPr="00AD321B">
        <w:rPr>
          <w:rFonts w:ascii="Angsana New" w:hAnsi="Angsana New" w:hint="cs"/>
          <w:sz w:val="30"/>
          <w:szCs w:val="30"/>
        </w:rPr>
        <w:t>000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หน่วย</w:t>
      </w:r>
      <w:r w:rsidR="00373654" w:rsidRPr="0003748B">
        <w:rPr>
          <w:rFonts w:ascii="Angsana New" w:hAnsi="Angsana New" w:hint="cs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 xml:space="preserve">มูลค่าที่ตราไว้หน่วยละ </w:t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>,</w:t>
      </w:r>
      <w:r w:rsidR="00AD321B" w:rsidRPr="00AD321B">
        <w:rPr>
          <w:rFonts w:ascii="Angsana New" w:hAnsi="Angsana New" w:hint="cs"/>
          <w:sz w:val="30"/>
          <w:szCs w:val="30"/>
        </w:rPr>
        <w:t>000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บาท</w:t>
      </w:r>
      <w:r w:rsidRPr="0003748B">
        <w:rPr>
          <w:rFonts w:ascii="Angsana New" w:hAnsi="Angsana New" w:hint="cs"/>
          <w:sz w:val="30"/>
          <w:szCs w:val="30"/>
        </w:rPr>
        <w:t>)</w:t>
      </w:r>
      <w:r w:rsidRPr="0003748B">
        <w:rPr>
          <w:rFonts w:ascii="Angsana New" w:hAnsi="Angsana New" w:hint="cs"/>
          <w:sz w:val="30"/>
          <w:szCs w:val="30"/>
          <w:cs/>
        </w:rPr>
        <w:t xml:space="preserve"> โดยมีวัตถุประสงค์เพื่อชำระคืนเงินกู้ยืมระยะยาวกับสถาบันการเงิน หุ้นกู้มีกำหนดชำระคืนในเดือนกันยายน </w:t>
      </w:r>
      <w:r w:rsidR="00AD321B" w:rsidRPr="00AD321B">
        <w:rPr>
          <w:rFonts w:ascii="Angsana New" w:hAnsi="Angsana New" w:hint="cs"/>
          <w:sz w:val="30"/>
          <w:szCs w:val="30"/>
        </w:rPr>
        <w:t>2568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="00AD321B" w:rsidRPr="00AD321B">
        <w:rPr>
          <w:rFonts w:ascii="Angsana New" w:hAnsi="Angsana New" w:hint="cs"/>
          <w:sz w:val="30"/>
          <w:szCs w:val="30"/>
        </w:rPr>
        <w:t>4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AD321B" w:rsidRPr="00AD321B">
        <w:rPr>
          <w:rFonts w:ascii="Angsana New" w:hAnsi="Angsana New" w:hint="cs"/>
          <w:sz w:val="30"/>
          <w:szCs w:val="30"/>
        </w:rPr>
        <w:t>5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ต่อปี กำหนดชำระดอกเบี้ยทุกๆ หกเดือนในเดือนมีนาคมและเดือนกันยายนของทุกปี</w:t>
      </w:r>
    </w:p>
    <w:p w14:paraId="48054054" w14:textId="77777777" w:rsidR="001A0802" w:rsidRPr="0003748B" w:rsidRDefault="001A080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9F012E9" w14:textId="595F8591" w:rsidR="001435D9" w:rsidRPr="0003748B" w:rsidRDefault="007807F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ภายใต้ข้อกำหนดของหุ้นกู้ดังกล่าว บริษัทต้องปฏิบัติตามเงื</w:t>
      </w:r>
      <w:r w:rsidR="00B31F5D" w:rsidRPr="0003748B">
        <w:rPr>
          <w:rFonts w:ascii="Angsana New" w:hAnsi="Angsana New" w:hint="cs"/>
          <w:sz w:val="30"/>
          <w:szCs w:val="30"/>
          <w:cs/>
        </w:rPr>
        <w:t>่อนไขและข้อกำหนดต่าง</w:t>
      </w:r>
      <w:r w:rsidRPr="0003748B">
        <w:rPr>
          <w:rFonts w:ascii="Angsana New" w:hAnsi="Angsana New" w:hint="cs"/>
          <w:sz w:val="30"/>
          <w:szCs w:val="30"/>
          <w:cs/>
        </w:rPr>
        <w:t>ๆ ที่ระบุไว้ เช่น การรักษาอัตราส่วนทางการเงิน  เป็นต้น</w:t>
      </w:r>
    </w:p>
    <w:p w14:paraId="426197D8" w14:textId="77777777" w:rsidR="00ED3C20" w:rsidRPr="0003748B" w:rsidRDefault="00ED3C20" w:rsidP="00FE3F8B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38"/>
        <w:gridCol w:w="1349"/>
        <w:gridCol w:w="367"/>
        <w:gridCol w:w="1352"/>
      </w:tblGrid>
      <w:tr w:rsidR="008B55CE" w:rsidRPr="0003748B" w14:paraId="12CA61DC" w14:textId="77777777" w:rsidTr="008B55CE">
        <w:trPr>
          <w:trHeight w:val="269"/>
        </w:trPr>
        <w:tc>
          <w:tcPr>
            <w:tcW w:w="6138" w:type="dxa"/>
            <w:shd w:val="clear" w:color="auto" w:fill="auto"/>
          </w:tcPr>
          <w:p w14:paraId="2A124485" w14:textId="77777777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3068" w:type="dxa"/>
            <w:gridSpan w:val="3"/>
            <w:shd w:val="clear" w:color="auto" w:fill="auto"/>
          </w:tcPr>
          <w:p w14:paraId="19DB6DEC" w14:textId="77777777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55CE" w:rsidRPr="0003748B" w14:paraId="61576917" w14:textId="77777777" w:rsidTr="008B55CE">
        <w:trPr>
          <w:trHeight w:val="276"/>
        </w:trPr>
        <w:tc>
          <w:tcPr>
            <w:tcW w:w="6138" w:type="dxa"/>
            <w:shd w:val="clear" w:color="auto" w:fill="auto"/>
          </w:tcPr>
          <w:p w14:paraId="7918EB3E" w14:textId="65A0570C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AD321B" w:rsidRPr="00AD321B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349" w:type="dxa"/>
            <w:shd w:val="clear" w:color="auto" w:fill="auto"/>
          </w:tcPr>
          <w:p w14:paraId="4C059DD0" w14:textId="7BA68535" w:rsidR="008B55CE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367" w:type="dxa"/>
            <w:shd w:val="clear" w:color="auto" w:fill="auto"/>
          </w:tcPr>
          <w:p w14:paraId="0E840ACF" w14:textId="77777777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7A9F5D4B" w14:textId="42A45276" w:rsidR="008B55CE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8B55CE" w:rsidRPr="0003748B" w14:paraId="749EE85A" w14:textId="77777777" w:rsidTr="008B55CE">
        <w:trPr>
          <w:trHeight w:val="257"/>
        </w:trPr>
        <w:tc>
          <w:tcPr>
            <w:tcW w:w="6138" w:type="dxa"/>
            <w:shd w:val="clear" w:color="auto" w:fill="auto"/>
          </w:tcPr>
          <w:p w14:paraId="5EB06F48" w14:textId="77777777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068" w:type="dxa"/>
            <w:gridSpan w:val="3"/>
            <w:shd w:val="clear" w:color="auto" w:fill="auto"/>
          </w:tcPr>
          <w:p w14:paraId="08867E06" w14:textId="6A2AB28C" w:rsidR="008B55CE" w:rsidRPr="0003748B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1F16" w:rsidRPr="0003748B" w14:paraId="756081A8" w14:textId="77777777" w:rsidTr="008B55CE">
        <w:trPr>
          <w:trHeight w:val="50"/>
        </w:trPr>
        <w:tc>
          <w:tcPr>
            <w:tcW w:w="6138" w:type="dxa"/>
          </w:tcPr>
          <w:p w14:paraId="4A0FF4B6" w14:textId="77777777" w:rsidR="007E1F16" w:rsidRPr="0003748B" w:rsidRDefault="007E1F16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1349" w:type="dxa"/>
            <w:shd w:val="clear" w:color="auto" w:fill="auto"/>
          </w:tcPr>
          <w:p w14:paraId="612BC3CE" w14:textId="2B469E56" w:rsidR="007E1F16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67" w:type="dxa"/>
          </w:tcPr>
          <w:p w14:paraId="67039FEF" w14:textId="77777777" w:rsidR="007E1F16" w:rsidRPr="0003748B" w:rsidRDefault="007E1F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1B7575" w14:textId="439E392A" w:rsidR="007E1F16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358</w:t>
            </w:r>
          </w:p>
        </w:tc>
      </w:tr>
      <w:tr w:rsidR="006F228B" w:rsidRPr="0003748B" w14:paraId="664C8C11" w14:textId="77777777" w:rsidTr="008B55CE">
        <w:trPr>
          <w:trHeight w:val="50"/>
        </w:trPr>
        <w:tc>
          <w:tcPr>
            <w:tcW w:w="6138" w:type="dxa"/>
          </w:tcPr>
          <w:p w14:paraId="6EE8B86C" w14:textId="6BFEE112" w:rsidR="006F228B" w:rsidRPr="0003748B" w:rsidRDefault="006F228B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  <w:r w:rsidR="00265678" w:rsidRPr="0003748B">
              <w:rPr>
                <w:rFonts w:ascii="Angsana New" w:hAnsi="Angsana New" w:hint="cs"/>
                <w:sz w:val="30"/>
                <w:szCs w:val="30"/>
              </w:rPr>
              <w:t>**</w:t>
            </w:r>
          </w:p>
        </w:tc>
        <w:tc>
          <w:tcPr>
            <w:tcW w:w="1349" w:type="dxa"/>
            <w:shd w:val="clear" w:color="auto" w:fill="auto"/>
          </w:tcPr>
          <w:p w14:paraId="70F805B6" w14:textId="42F9195C" w:rsidR="006F22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367" w:type="dxa"/>
          </w:tcPr>
          <w:p w14:paraId="76000855" w14:textId="77777777" w:rsidR="006F228B" w:rsidRPr="0003748B" w:rsidRDefault="006F22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A4C9066" w14:textId="6447218E" w:rsidR="006F228B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7E1F16" w:rsidRPr="0003748B" w14:paraId="008A6B1F" w14:textId="77777777" w:rsidTr="008B55CE">
        <w:trPr>
          <w:trHeight w:val="50"/>
        </w:trPr>
        <w:tc>
          <w:tcPr>
            <w:tcW w:w="6138" w:type="dxa"/>
          </w:tcPr>
          <w:p w14:paraId="2109D161" w14:textId="534D68B0" w:rsidR="007E1F16" w:rsidRPr="0003748B" w:rsidRDefault="007E1F16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**</w:t>
            </w:r>
            <w:r w:rsidR="00265678" w:rsidRPr="0003748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349" w:type="dxa"/>
            <w:shd w:val="clear" w:color="auto" w:fill="auto"/>
          </w:tcPr>
          <w:p w14:paraId="10B2407F" w14:textId="3708B29B" w:rsidR="007E1F16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367" w:type="dxa"/>
          </w:tcPr>
          <w:p w14:paraId="2160FBD7" w14:textId="77777777" w:rsidR="007E1F16" w:rsidRPr="0003748B" w:rsidRDefault="007E1F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0AA2752" w14:textId="4F487810" w:rsidR="007E1F16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</w:tr>
      <w:tr w:rsidR="007E1F16" w:rsidRPr="0003748B" w14:paraId="3806BCC4" w14:textId="77777777" w:rsidTr="00AE7A1E">
        <w:trPr>
          <w:trHeight w:val="50"/>
        </w:trPr>
        <w:tc>
          <w:tcPr>
            <w:tcW w:w="6138" w:type="dxa"/>
          </w:tcPr>
          <w:p w14:paraId="593C2AEC" w14:textId="5BB60D50" w:rsidR="007E1F16" w:rsidRPr="0003748B" w:rsidRDefault="007E1F16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***</w:t>
            </w:r>
            <w:r w:rsidR="00265678" w:rsidRPr="0003748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4479572" w14:textId="7CA76667" w:rsidR="007E1F16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67" w:type="dxa"/>
            <w:shd w:val="clear" w:color="auto" w:fill="auto"/>
          </w:tcPr>
          <w:p w14:paraId="793D296D" w14:textId="77777777" w:rsidR="007E1F16" w:rsidRPr="0003748B" w:rsidRDefault="007E1F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3A6B33E8" w14:textId="0EAB864C" w:rsidR="007E1F16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7E1F16" w:rsidRPr="0003748B" w14:paraId="0B405CAD" w14:textId="77777777" w:rsidTr="008B55CE">
        <w:trPr>
          <w:trHeight w:val="263"/>
        </w:trPr>
        <w:tc>
          <w:tcPr>
            <w:tcW w:w="6138" w:type="dxa"/>
          </w:tcPr>
          <w:p w14:paraId="75848AF5" w14:textId="77777777" w:rsidR="007E1F16" w:rsidRPr="0003748B" w:rsidRDefault="007E1F16" w:rsidP="00FE3F8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3DE73" w14:textId="7F06B61F" w:rsidR="007E1F16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367" w:type="dxa"/>
          </w:tcPr>
          <w:p w14:paraId="7309CEF2" w14:textId="77777777" w:rsidR="007E1F16" w:rsidRPr="0003748B" w:rsidRDefault="007E1F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A550CC7" w14:textId="134E75B2" w:rsidR="007E1F16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433</w:t>
            </w:r>
          </w:p>
        </w:tc>
      </w:tr>
    </w:tbl>
    <w:p w14:paraId="49C1B509" w14:textId="77777777" w:rsidR="009826C5" w:rsidRPr="00477AC1" w:rsidRDefault="009826C5" w:rsidP="00265678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69BC22AB" w14:textId="4415032D" w:rsidR="00265678" w:rsidRPr="00477AC1" w:rsidRDefault="001D174A" w:rsidP="00477AC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14"/>
          <w:szCs w:val="14"/>
        </w:rPr>
      </w:pPr>
      <w:r w:rsidRPr="0003748B">
        <w:rPr>
          <w:rFonts w:ascii="Angsana New" w:hAnsi="Angsana New" w:hint="cs"/>
          <w:sz w:val="30"/>
          <w:szCs w:val="30"/>
        </w:rPr>
        <w:t xml:space="preserve">* </w:t>
      </w:r>
      <w:r w:rsidRPr="0003748B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บริษัทย่อยแห่งหนึ่งได้ทำสัญญาโอนสิทธิเรียกร้องตามสัญญาประนีประนอมยอมความให้กับสถาบันการเงิน</w:t>
      </w:r>
      <w:r w:rsidR="00477AC1">
        <w:rPr>
          <w:rFonts w:ascii="Angsana New" w:hAnsi="Angsana New"/>
          <w:sz w:val="30"/>
          <w:szCs w:val="30"/>
        </w:rPr>
        <w:br/>
      </w:r>
    </w:p>
    <w:p w14:paraId="546A7BA0" w14:textId="0926A993" w:rsidR="00265678" w:rsidRPr="00477AC1" w:rsidRDefault="00265678" w:rsidP="00477AC1">
      <w:pPr>
        <w:tabs>
          <w:tab w:val="clear" w:pos="227"/>
          <w:tab w:val="clear" w:pos="454"/>
        </w:tabs>
        <w:ind w:left="540"/>
        <w:rPr>
          <w:rFonts w:ascii="Angsana New" w:hAnsi="Angsana New"/>
          <w:sz w:val="14"/>
          <w:szCs w:val="14"/>
        </w:rPr>
      </w:pPr>
      <w:r w:rsidRPr="0003748B">
        <w:rPr>
          <w:rFonts w:ascii="Angsana New" w:hAnsi="Angsana New" w:hint="cs"/>
          <w:sz w:val="30"/>
          <w:szCs w:val="30"/>
        </w:rPr>
        <w:t>**</w:t>
      </w:r>
      <w:r w:rsidRPr="0003748B">
        <w:rPr>
          <w:rFonts w:ascii="Angsana New" w:hAnsi="Angsana New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เงินฝากประจำกับสถาบันการเงินได้ใช้เป็นหลักประกัน</w:t>
      </w:r>
      <w:r w:rsidR="00666444" w:rsidRPr="0003748B">
        <w:rPr>
          <w:rFonts w:ascii="Angsana New" w:hAnsi="Angsana New" w:hint="cs"/>
          <w:sz w:val="30"/>
          <w:szCs w:val="30"/>
          <w:cs/>
        </w:rPr>
        <w:t>ต่อสถาบันการเงิน</w:t>
      </w:r>
      <w:r w:rsidRPr="0003748B">
        <w:rPr>
          <w:rFonts w:ascii="Angsana New" w:hAnsi="Angsana New" w:hint="cs"/>
          <w:sz w:val="30"/>
          <w:szCs w:val="30"/>
          <w:cs/>
        </w:rPr>
        <w:t>สำหรับการกู้ยืมเงินและการออก</w:t>
      </w:r>
      <w:r w:rsidR="00666444" w:rsidRPr="0003748B">
        <w:rPr>
          <w:rFonts w:ascii="Angsana New" w:hAnsi="Angsana New" w:hint="cs"/>
          <w:sz w:val="30"/>
          <w:szCs w:val="30"/>
          <w:cs/>
        </w:rPr>
        <w:t>ห</w:t>
      </w:r>
      <w:r w:rsidRPr="0003748B">
        <w:rPr>
          <w:rFonts w:ascii="Angsana New" w:hAnsi="Angsana New" w:hint="cs"/>
          <w:sz w:val="30"/>
          <w:szCs w:val="30"/>
          <w:cs/>
        </w:rPr>
        <w:t>นังสือค้ำประกัน</w:t>
      </w:r>
      <w:r w:rsidR="00D749A6" w:rsidRPr="0003748B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477AC1">
        <w:rPr>
          <w:rFonts w:ascii="Angsana New" w:hAnsi="Angsana New"/>
          <w:sz w:val="30"/>
          <w:szCs w:val="30"/>
        </w:rPr>
        <w:br/>
      </w:r>
    </w:p>
    <w:p w14:paraId="6D60747C" w14:textId="489C2147" w:rsidR="00477AC1" w:rsidRDefault="001D174A" w:rsidP="00477AC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**</w:t>
      </w:r>
      <w:r w:rsidR="00265678" w:rsidRPr="0003748B">
        <w:rPr>
          <w:rFonts w:ascii="Angsana New" w:hAnsi="Angsana New"/>
          <w:sz w:val="30"/>
          <w:szCs w:val="30"/>
        </w:rPr>
        <w:t>*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477AC1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561CFFCA" w14:textId="77777777" w:rsidR="00477AC1" w:rsidRPr="00477AC1" w:rsidRDefault="00477AC1" w:rsidP="00477AC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0732E427" w14:textId="18E99031" w:rsidR="00BE26ED" w:rsidRDefault="001D174A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***</w:t>
      </w:r>
      <w:r w:rsidR="00265678" w:rsidRPr="0003748B">
        <w:rPr>
          <w:rFonts w:ascii="Angsana New" w:hAnsi="Angsana New"/>
          <w:sz w:val="30"/>
          <w:szCs w:val="30"/>
        </w:rPr>
        <w:t>*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45663C85" w14:textId="77777777" w:rsidR="00477AC1" w:rsidRPr="00477AC1" w:rsidRDefault="00477AC1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77057AB1" w14:textId="5C3A6E95" w:rsidR="00477AC1" w:rsidRDefault="00633878" w:rsidP="00FE3F8B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eastAsia="zh-CN"/>
        </w:rPr>
      </w:pPr>
      <w:r w:rsidRPr="0003748B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03748B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มีข้อจำกัดบางประการเกี่ยวกับการชำระหนี้เงินกู้ยืมจากบริษัทในกลุ่ม การดำรงอัตราส่วนทางการเงิน การดำรงสัดส่วนการถือหุ้นของบริษัทใหญ่ และอื่นๆ</w:t>
      </w:r>
    </w:p>
    <w:p w14:paraId="48B12637" w14:textId="77777777" w:rsidR="00477AC1" w:rsidRDefault="00477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  <w:lang w:eastAsia="zh-CN"/>
        </w:rPr>
      </w:pPr>
      <w:r>
        <w:rPr>
          <w:rFonts w:ascii="Angsana New" w:hAnsi="Angsana New"/>
          <w:spacing w:val="-4"/>
          <w:sz w:val="30"/>
          <w:szCs w:val="30"/>
          <w:cs/>
          <w:lang w:eastAsia="zh-CN"/>
        </w:rPr>
        <w:br w:type="page"/>
      </w:r>
    </w:p>
    <w:p w14:paraId="57539EED" w14:textId="77777777" w:rsidR="00C249FC" w:rsidRPr="0003748B" w:rsidRDefault="00C249FC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เจ้าหนี้การค้า</w:t>
      </w:r>
    </w:p>
    <w:p w14:paraId="3E04C4C3" w14:textId="77777777" w:rsidR="00753DEC" w:rsidRPr="0003748B" w:rsidRDefault="00753DEC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80" w:type="dxa"/>
        <w:tblInd w:w="477" w:type="dxa"/>
        <w:tblLook w:val="01E0" w:firstRow="1" w:lastRow="1" w:firstColumn="1" w:lastColumn="1" w:noHBand="0" w:noVBand="0"/>
      </w:tblPr>
      <w:tblGrid>
        <w:gridCol w:w="3420"/>
        <w:gridCol w:w="900"/>
        <w:gridCol w:w="1019"/>
        <w:gridCol w:w="269"/>
        <w:gridCol w:w="984"/>
        <w:gridCol w:w="269"/>
        <w:gridCol w:w="969"/>
        <w:gridCol w:w="269"/>
        <w:gridCol w:w="1081"/>
      </w:tblGrid>
      <w:tr w:rsidR="00880A82" w:rsidRPr="0003748B" w14:paraId="6F116C74" w14:textId="77777777" w:rsidTr="00DE2DFE">
        <w:tc>
          <w:tcPr>
            <w:tcW w:w="3420" w:type="dxa"/>
            <w:shd w:val="clear" w:color="auto" w:fill="auto"/>
          </w:tcPr>
          <w:p w14:paraId="57FD3E70" w14:textId="77777777" w:rsidR="00880A82" w:rsidRPr="0003748B" w:rsidRDefault="00880A8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951211C" w14:textId="77777777" w:rsidR="00880A82" w:rsidRPr="0003748B" w:rsidRDefault="00880A8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shd w:val="clear" w:color="auto" w:fill="auto"/>
          </w:tcPr>
          <w:p w14:paraId="28700185" w14:textId="77777777" w:rsidR="00880A82" w:rsidRPr="0003748B" w:rsidRDefault="00880A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6BF716B1" w14:textId="77777777" w:rsidR="00880A82" w:rsidRPr="0003748B" w:rsidRDefault="00880A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shd w:val="clear" w:color="auto" w:fill="auto"/>
          </w:tcPr>
          <w:p w14:paraId="012E7A2B" w14:textId="77777777" w:rsidR="00880A82" w:rsidRPr="0003748B" w:rsidRDefault="00880A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E8C" w:rsidRPr="0003748B" w14:paraId="7E18BD3B" w14:textId="77777777" w:rsidTr="00DE2DFE">
        <w:tc>
          <w:tcPr>
            <w:tcW w:w="3420" w:type="dxa"/>
            <w:shd w:val="clear" w:color="auto" w:fill="auto"/>
          </w:tcPr>
          <w:p w14:paraId="0A7A9E1F" w14:textId="77777777" w:rsidR="00530E8C" w:rsidRPr="0003748B" w:rsidRDefault="00530E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10D392" w14:textId="77777777" w:rsidR="00530E8C" w:rsidRPr="0003748B" w:rsidRDefault="00530E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19" w:type="dxa"/>
            <w:shd w:val="clear" w:color="auto" w:fill="auto"/>
          </w:tcPr>
          <w:p w14:paraId="29914662" w14:textId="0B5A8A87" w:rsidR="00530E8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4545D5DF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32AB5AA" w14:textId="02E73CD9" w:rsidR="00530E8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3887F295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5271FDF8" w14:textId="12242754" w:rsidR="00530E8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A28E3A3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DB1EE89" w14:textId="5978D66B" w:rsidR="00530E8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721156" w:rsidRPr="0003748B" w14:paraId="3240CB1A" w14:textId="77777777" w:rsidTr="00DE2DFE">
        <w:tc>
          <w:tcPr>
            <w:tcW w:w="3420" w:type="dxa"/>
            <w:shd w:val="clear" w:color="auto" w:fill="auto"/>
          </w:tcPr>
          <w:p w14:paraId="16207ADF" w14:textId="77777777" w:rsidR="00721156" w:rsidRPr="0003748B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1668FE" w14:textId="77777777" w:rsidR="00721156" w:rsidRPr="0003748B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1C6CA0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0E8C" w:rsidRPr="0003748B" w14:paraId="31E065FC" w14:textId="77777777" w:rsidTr="00DE2DFE">
        <w:tc>
          <w:tcPr>
            <w:tcW w:w="3420" w:type="dxa"/>
            <w:shd w:val="clear" w:color="auto" w:fill="auto"/>
          </w:tcPr>
          <w:p w14:paraId="7ABC8181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CC122A2" w14:textId="3A3596C0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85A6291" w14:textId="2308E74F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69" w:type="dxa"/>
            <w:shd w:val="clear" w:color="auto" w:fill="auto"/>
          </w:tcPr>
          <w:p w14:paraId="0E84139E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BF15E0D" w14:textId="3D524923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69" w:type="dxa"/>
            <w:shd w:val="clear" w:color="auto" w:fill="auto"/>
          </w:tcPr>
          <w:p w14:paraId="75B207C3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9E0CB89" w14:textId="057ACB97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69" w:type="dxa"/>
            <w:shd w:val="clear" w:color="auto" w:fill="auto"/>
          </w:tcPr>
          <w:p w14:paraId="4FED1ECF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6C3D572" w14:textId="01A90E15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530E8C" w:rsidRPr="0003748B" w14:paraId="0BFAFF43" w14:textId="77777777" w:rsidTr="00DE2DFE">
        <w:tc>
          <w:tcPr>
            <w:tcW w:w="3420" w:type="dxa"/>
            <w:shd w:val="clear" w:color="auto" w:fill="auto"/>
          </w:tcPr>
          <w:p w14:paraId="08B539C9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shd w:val="clear" w:color="auto" w:fill="auto"/>
          </w:tcPr>
          <w:p w14:paraId="2B768134" w14:textId="77777777" w:rsidR="00530E8C" w:rsidRPr="0003748B" w:rsidRDefault="00530E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76FAB" w14:textId="34104BEB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0563A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69" w:type="dxa"/>
            <w:shd w:val="clear" w:color="auto" w:fill="auto"/>
          </w:tcPr>
          <w:p w14:paraId="5B93F3C6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BC81F" w14:textId="0EA335A0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530E8C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69" w:type="dxa"/>
            <w:shd w:val="clear" w:color="auto" w:fill="auto"/>
          </w:tcPr>
          <w:p w14:paraId="37393B42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31F55" w14:textId="6D2C7D43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69" w:type="dxa"/>
            <w:shd w:val="clear" w:color="auto" w:fill="auto"/>
          </w:tcPr>
          <w:p w14:paraId="71F5B6E0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95A6" w14:textId="5D3278A6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639</w:t>
            </w:r>
          </w:p>
        </w:tc>
      </w:tr>
      <w:tr w:rsidR="00530E8C" w:rsidRPr="0003748B" w14:paraId="680CAD85" w14:textId="77777777" w:rsidTr="00DE2DFE">
        <w:tc>
          <w:tcPr>
            <w:tcW w:w="3420" w:type="dxa"/>
            <w:shd w:val="clear" w:color="auto" w:fill="auto"/>
          </w:tcPr>
          <w:p w14:paraId="371F6DDB" w14:textId="77777777" w:rsidR="00530E8C" w:rsidRPr="0003748B" w:rsidRDefault="00530E8C" w:rsidP="00E9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4BC62D18" w14:textId="77777777" w:rsidR="00530E8C" w:rsidRPr="0003748B" w:rsidRDefault="00530E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CD6F3" w14:textId="6EF1CC8E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32717" w:rsidRPr="000374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69" w:type="dxa"/>
            <w:shd w:val="clear" w:color="auto" w:fill="auto"/>
          </w:tcPr>
          <w:p w14:paraId="438EEAF7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8D288" w14:textId="3B3273C9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30E8C"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269" w:type="dxa"/>
            <w:shd w:val="clear" w:color="auto" w:fill="auto"/>
          </w:tcPr>
          <w:p w14:paraId="05118C38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CE789" w14:textId="0972BD6B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</w:t>
            </w:r>
          </w:p>
        </w:tc>
        <w:tc>
          <w:tcPr>
            <w:tcW w:w="269" w:type="dxa"/>
            <w:shd w:val="clear" w:color="auto" w:fill="auto"/>
          </w:tcPr>
          <w:p w14:paraId="748B262B" w14:textId="77777777" w:rsidR="00530E8C" w:rsidRPr="0003748B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430B1" w14:textId="60F72A32" w:rsidR="00530E8C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</w:p>
        </w:tc>
      </w:tr>
    </w:tbl>
    <w:p w14:paraId="7C3DDEC9" w14:textId="6EC65BF6" w:rsidR="005B32CE" w:rsidRPr="0003748B" w:rsidRDefault="005B32C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795773A6" w14:textId="0FB70B6C" w:rsidR="00C249FC" w:rsidRPr="0003748B" w:rsidRDefault="00582915" w:rsidP="00E94B03">
      <w:pPr>
        <w:pStyle w:val="Style1"/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เจ้าหนี้</w:t>
      </w:r>
      <w:r w:rsidR="00C249FC" w:rsidRPr="0003748B">
        <w:rPr>
          <w:rFonts w:hint="cs"/>
          <w:b/>
          <w:bCs/>
          <w:cs/>
        </w:rPr>
        <w:t>อื่น</w:t>
      </w:r>
    </w:p>
    <w:p w14:paraId="2AFCAEA0" w14:textId="77777777" w:rsidR="00753DEC" w:rsidRPr="0003748B" w:rsidRDefault="00753DEC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70"/>
        <w:gridCol w:w="990"/>
        <w:gridCol w:w="12"/>
        <w:gridCol w:w="250"/>
        <w:gridCol w:w="8"/>
        <w:gridCol w:w="990"/>
        <w:gridCol w:w="270"/>
        <w:gridCol w:w="990"/>
      </w:tblGrid>
      <w:tr w:rsidR="007149C6" w:rsidRPr="0003748B" w14:paraId="02A2D86E" w14:textId="77777777" w:rsidTr="00E94B03">
        <w:trPr>
          <w:tblHeader/>
        </w:trPr>
        <w:tc>
          <w:tcPr>
            <w:tcW w:w="3420" w:type="dxa"/>
            <w:shd w:val="clear" w:color="auto" w:fill="auto"/>
          </w:tcPr>
          <w:p w14:paraId="3AC40BC3" w14:textId="77777777" w:rsidR="007149C6" w:rsidRPr="0003748B" w:rsidRDefault="007149C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E04174D" w14:textId="77777777" w:rsidR="007149C6" w:rsidRPr="0003748B" w:rsidRDefault="007149C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DFEA82F" w14:textId="77777777" w:rsidR="007149C6" w:rsidRPr="0003748B" w:rsidRDefault="007149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D86EA4B" w14:textId="77777777" w:rsidR="007149C6" w:rsidRPr="0003748B" w:rsidRDefault="007149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4"/>
            <w:shd w:val="clear" w:color="auto" w:fill="auto"/>
          </w:tcPr>
          <w:p w14:paraId="7BD70334" w14:textId="77777777" w:rsidR="007149C6" w:rsidRPr="0003748B" w:rsidRDefault="007149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781" w:rsidRPr="0003748B" w14:paraId="67083680" w14:textId="77777777" w:rsidTr="00E94B03">
        <w:trPr>
          <w:trHeight w:val="74"/>
          <w:tblHeader/>
        </w:trPr>
        <w:tc>
          <w:tcPr>
            <w:tcW w:w="3420" w:type="dxa"/>
            <w:shd w:val="clear" w:color="auto" w:fill="auto"/>
          </w:tcPr>
          <w:p w14:paraId="3C55B539" w14:textId="77777777" w:rsidR="00CA7781" w:rsidRPr="0003748B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162D91" w14:textId="77777777" w:rsidR="00CA7781" w:rsidRPr="0003748B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50DEE6B2" w14:textId="7439D529" w:rsidR="00CA778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2451E66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ABD978" w14:textId="483F7C74" w:rsidR="00CA778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BC27CBA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F37C4E3" w14:textId="26EFE19F" w:rsidR="00CA778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9890B30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7EF84C" w14:textId="56E3AC15" w:rsidR="00CA778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721156" w:rsidRPr="0003748B" w14:paraId="16E7E344" w14:textId="77777777" w:rsidTr="00E94B03">
        <w:trPr>
          <w:tblHeader/>
        </w:trPr>
        <w:tc>
          <w:tcPr>
            <w:tcW w:w="3420" w:type="dxa"/>
            <w:shd w:val="clear" w:color="auto" w:fill="auto"/>
          </w:tcPr>
          <w:p w14:paraId="411FC3DC" w14:textId="77777777" w:rsidR="00721156" w:rsidRPr="0003748B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A9B652" w14:textId="77777777" w:rsidR="00721156" w:rsidRPr="0003748B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9"/>
            <w:shd w:val="clear" w:color="auto" w:fill="auto"/>
          </w:tcPr>
          <w:p w14:paraId="5BC45B1A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156" w:rsidRPr="0003748B" w14:paraId="1D6DCE68" w14:textId="77777777" w:rsidTr="00E94B03">
        <w:tc>
          <w:tcPr>
            <w:tcW w:w="3420" w:type="dxa"/>
            <w:shd w:val="clear" w:color="auto" w:fill="auto"/>
          </w:tcPr>
          <w:p w14:paraId="590673F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ต้นทุนโครงการค้างจ่ายและสำรอง</w:t>
            </w:r>
          </w:p>
        </w:tc>
        <w:tc>
          <w:tcPr>
            <w:tcW w:w="900" w:type="dxa"/>
            <w:shd w:val="clear" w:color="auto" w:fill="auto"/>
          </w:tcPr>
          <w:p w14:paraId="679C3A93" w14:textId="77777777" w:rsidR="00721156" w:rsidRPr="0003748B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8003CC" w14:textId="77777777" w:rsidR="00721156" w:rsidRPr="0003748B" w:rsidRDefault="00721156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1EA69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AB877" w14:textId="77777777" w:rsidR="00721156" w:rsidRPr="0003748B" w:rsidRDefault="00721156" w:rsidP="00FE3F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6B3887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0882CC2" w14:textId="77777777" w:rsidR="00721156" w:rsidRPr="0003748B" w:rsidRDefault="00721156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29BFE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4E2CF" w14:textId="77777777" w:rsidR="00721156" w:rsidRPr="0003748B" w:rsidRDefault="00721156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A7781" w:rsidRPr="0003748B" w14:paraId="34F7D930" w14:textId="77777777" w:rsidTr="00E94B03">
        <w:tc>
          <w:tcPr>
            <w:tcW w:w="3420" w:type="dxa"/>
            <w:shd w:val="clear" w:color="auto" w:fill="auto"/>
          </w:tcPr>
          <w:p w14:paraId="18942FE5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ค่าประกันความเสียหาย</w:t>
            </w:r>
          </w:p>
        </w:tc>
        <w:tc>
          <w:tcPr>
            <w:tcW w:w="900" w:type="dxa"/>
            <w:shd w:val="clear" w:color="auto" w:fill="auto"/>
          </w:tcPr>
          <w:p w14:paraId="07FE1BF1" w14:textId="77777777" w:rsidR="00CA7781" w:rsidRPr="0003748B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82A56C" w14:textId="5B7875BC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4110F4E7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90257F" w14:textId="1C2B0BDF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EFB6256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CF857FA" w14:textId="5BB01D66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5E5410BF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36433" w14:textId="38652141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</w:tr>
      <w:tr w:rsidR="00CA7781" w:rsidRPr="0003748B" w14:paraId="737356E8" w14:textId="77777777" w:rsidTr="00E94B03">
        <w:tc>
          <w:tcPr>
            <w:tcW w:w="3420" w:type="dxa"/>
            <w:shd w:val="clear" w:color="auto" w:fill="auto"/>
          </w:tcPr>
          <w:p w14:paraId="2353C60E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</w:tcPr>
          <w:p w14:paraId="5FE1C2BA" w14:textId="77777777" w:rsidR="00CA7781" w:rsidRPr="0003748B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849E3" w14:textId="5DCB88F0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14:paraId="3A376E05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8486A9" w14:textId="1EBC74A6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62F0139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44EBD0C" w14:textId="7157A19C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0BB7714B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20E82" w14:textId="1EABC930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B842CD" w:rsidRPr="0003748B" w14:paraId="5371ABCD" w14:textId="77777777" w:rsidTr="00E94B03">
        <w:tc>
          <w:tcPr>
            <w:tcW w:w="3420" w:type="dxa"/>
            <w:shd w:val="clear" w:color="auto" w:fill="auto"/>
          </w:tcPr>
          <w:p w14:paraId="1CA76C9C" w14:textId="0C93A613" w:rsidR="00B842CD" w:rsidRPr="0003748B" w:rsidRDefault="00B842C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900" w:type="dxa"/>
            <w:shd w:val="clear" w:color="auto" w:fill="auto"/>
          </w:tcPr>
          <w:p w14:paraId="5DFE62E1" w14:textId="77777777" w:rsidR="00B842CD" w:rsidRPr="0003748B" w:rsidRDefault="00B842CD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243326" w14:textId="3FBD1E59" w:rsidR="00B842CD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1ECAF161" w14:textId="77777777" w:rsidR="00B842CD" w:rsidRPr="0003748B" w:rsidRDefault="00B842C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9ACF09" w14:textId="29E5A7DB" w:rsidR="00B842CD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00570F9" w14:textId="77777777" w:rsidR="00B842CD" w:rsidRPr="0003748B" w:rsidRDefault="00B842C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BCBDF17" w14:textId="01DBBFB6" w:rsidR="00B842CD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73A5F01" w14:textId="77777777" w:rsidR="00B842CD" w:rsidRPr="0003748B" w:rsidRDefault="00B842C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5B87B2" w14:textId="1798C283" w:rsidR="00B842CD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CA7781" w:rsidRPr="0003748B" w14:paraId="1A46217F" w14:textId="77777777" w:rsidTr="00E94B03">
        <w:tc>
          <w:tcPr>
            <w:tcW w:w="3420" w:type="dxa"/>
            <w:shd w:val="clear" w:color="auto" w:fill="auto"/>
          </w:tcPr>
          <w:p w14:paraId="22FEB2B4" w14:textId="4E017F94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900" w:type="dxa"/>
            <w:shd w:val="clear" w:color="auto" w:fill="auto"/>
          </w:tcPr>
          <w:p w14:paraId="201A7357" w14:textId="0E5A25FA" w:rsidR="00CA7781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31C7A32D" w14:textId="60A4BDD3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52CBD5A1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CF6AFC" w14:textId="5A9D102E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0483C28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E38B90D" w14:textId="68B2889C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711FFE7D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2E849" w14:textId="476C3561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CA7781" w:rsidRPr="0003748B" w14:paraId="5214982D" w14:textId="77777777" w:rsidTr="00E94B03">
        <w:tc>
          <w:tcPr>
            <w:tcW w:w="3420" w:type="dxa"/>
            <w:shd w:val="clear" w:color="auto" w:fill="auto"/>
          </w:tcPr>
          <w:p w14:paraId="0F7FCB0C" w14:textId="6FC6E742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349D50E5" w14:textId="77777777" w:rsidR="00CA7781" w:rsidRPr="0003748B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352A40" w14:textId="571D77D9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1CA2908D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9026A6" w14:textId="2A2823E7" w:rsidR="00CA778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C277556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0CD4593" w14:textId="13A5CF82" w:rsidR="00CA7781" w:rsidRPr="0003748B" w:rsidRDefault="00E94AC0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F2F072" w14:textId="77777777" w:rsidR="00CA7781" w:rsidRPr="0003748B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26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BFF094D" w14:textId="7CD38123" w:rsidR="00CA7781" w:rsidRPr="0003748B" w:rsidRDefault="00CA778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566470" w:rsidRPr="0003748B" w14:paraId="7B9845CA" w14:textId="77777777" w:rsidTr="00E94B03">
        <w:tc>
          <w:tcPr>
            <w:tcW w:w="3420" w:type="dxa"/>
            <w:shd w:val="clear" w:color="auto" w:fill="auto"/>
          </w:tcPr>
          <w:p w14:paraId="1469E628" w14:textId="2120D21B" w:rsidR="00566470" w:rsidRPr="0003748B" w:rsidRDefault="00566470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00" w:type="dxa"/>
            <w:shd w:val="clear" w:color="auto" w:fill="auto"/>
          </w:tcPr>
          <w:p w14:paraId="3DAF410E" w14:textId="77777777" w:rsidR="00566470" w:rsidRPr="0003748B" w:rsidRDefault="00566470" w:rsidP="00566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5F9C97" w14:textId="4AD21772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A0712E9" w14:textId="77777777" w:rsidR="00566470" w:rsidRPr="0003748B" w:rsidRDefault="00566470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6D6E79" w14:textId="21FA416C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0D3425A6" w14:textId="77777777" w:rsidR="00566470" w:rsidRPr="0003748B" w:rsidRDefault="00566470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495175D" w14:textId="6DA45297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6AE1E42" w14:textId="77777777" w:rsidR="00566470" w:rsidRPr="0003748B" w:rsidRDefault="00566470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B8ACA" w14:textId="68E5D16E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566470" w:rsidRPr="0003748B" w14:paraId="2E95E152" w14:textId="77777777" w:rsidTr="00E94B03">
        <w:tc>
          <w:tcPr>
            <w:tcW w:w="3420" w:type="dxa"/>
            <w:shd w:val="clear" w:color="auto" w:fill="auto"/>
          </w:tcPr>
          <w:p w14:paraId="7B69A86F" w14:textId="73AA7C1D" w:rsidR="00566470" w:rsidRPr="0003748B" w:rsidRDefault="00566470" w:rsidP="00E9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  <w:shd w:val="clear" w:color="auto" w:fill="auto"/>
          </w:tcPr>
          <w:p w14:paraId="1F6F9D91" w14:textId="77777777" w:rsidR="00566470" w:rsidRPr="0003748B" w:rsidRDefault="00566470" w:rsidP="00566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C853E" w14:textId="5C581591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4D904C87" w14:textId="77777777" w:rsidR="00566470" w:rsidRPr="0003748B" w:rsidRDefault="00566470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4A8F1" w14:textId="520837B7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0061ED7C" w14:textId="77777777" w:rsidR="00566470" w:rsidRPr="0003748B" w:rsidRDefault="00566470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06FE9" w14:textId="4F5437F7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8320A87" w14:textId="77777777" w:rsidR="00566470" w:rsidRPr="0003748B" w:rsidRDefault="00566470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A867B" w14:textId="08EAAC80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66470" w:rsidRPr="0003748B" w14:paraId="5C5AC8FE" w14:textId="77777777" w:rsidTr="00E94B03">
        <w:tc>
          <w:tcPr>
            <w:tcW w:w="3420" w:type="dxa"/>
            <w:shd w:val="clear" w:color="auto" w:fill="auto"/>
          </w:tcPr>
          <w:p w14:paraId="46F1C8F4" w14:textId="49A0AA2D" w:rsidR="00566470" w:rsidRPr="0003748B" w:rsidRDefault="00566470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44B71208" w14:textId="77777777" w:rsidR="00566470" w:rsidRPr="0003748B" w:rsidRDefault="00566470" w:rsidP="00566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B8B22" w14:textId="67F54194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0D55631C" w14:textId="77777777" w:rsidR="00566470" w:rsidRPr="0003748B" w:rsidRDefault="00566470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7CECA" w14:textId="5DD18CA4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566470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F54D5E7" w14:textId="77777777" w:rsidR="00566470" w:rsidRPr="0003748B" w:rsidRDefault="00566470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ED371" w14:textId="64407243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14:paraId="5C224554" w14:textId="77777777" w:rsidR="00566470" w:rsidRPr="0003748B" w:rsidRDefault="00566470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A98F5" w14:textId="59C8E864" w:rsidR="00566470" w:rsidRPr="0003748B" w:rsidRDefault="00AD321B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</w:tr>
      <w:tr w:rsidR="00BB790E" w:rsidRPr="0003748B" w14:paraId="058C4BFF" w14:textId="77777777" w:rsidTr="00E94B03">
        <w:tc>
          <w:tcPr>
            <w:tcW w:w="3420" w:type="dxa"/>
            <w:shd w:val="clear" w:color="auto" w:fill="auto"/>
          </w:tcPr>
          <w:p w14:paraId="07B2EA35" w14:textId="77777777" w:rsidR="00BB790E" w:rsidRPr="0003748B" w:rsidRDefault="00BB790E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5CF98B7" w14:textId="77777777" w:rsidR="00BB790E" w:rsidRPr="0003748B" w:rsidRDefault="00BB790E" w:rsidP="00566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29DCA" w14:textId="77777777" w:rsidR="00BB790E" w:rsidRPr="0003748B" w:rsidRDefault="00BB790E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0C2B39" w14:textId="77777777" w:rsidR="00BB790E" w:rsidRPr="0003748B" w:rsidRDefault="00BB790E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2DF35" w14:textId="77777777" w:rsidR="00BB790E" w:rsidRPr="0003748B" w:rsidRDefault="00BB790E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E99C241" w14:textId="77777777" w:rsidR="00BB790E" w:rsidRPr="0003748B" w:rsidRDefault="00BB790E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E14D3" w14:textId="77777777" w:rsidR="00BB790E" w:rsidRPr="0003748B" w:rsidRDefault="00BB790E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31BAFF" w14:textId="77777777" w:rsidR="00BB790E" w:rsidRPr="0003748B" w:rsidRDefault="00BB790E" w:rsidP="0056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F8208" w14:textId="77777777" w:rsidR="00BB790E" w:rsidRPr="0003748B" w:rsidRDefault="00BB790E" w:rsidP="005664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4186" w:rsidRPr="0003748B" w14:paraId="06AFFA96" w14:textId="77777777" w:rsidTr="00E94B03">
        <w:tc>
          <w:tcPr>
            <w:tcW w:w="3420" w:type="dxa"/>
            <w:shd w:val="clear" w:color="auto" w:fill="auto"/>
          </w:tcPr>
          <w:p w14:paraId="1805D591" w14:textId="43DDE480" w:rsidR="00A94186" w:rsidRPr="0003748B" w:rsidRDefault="00A94186" w:rsidP="00A94186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14:paraId="32DEE003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449FBE" w14:textId="045856FD" w:rsidR="00A94186" w:rsidRPr="0003748B" w:rsidRDefault="00AD321B" w:rsidP="00A94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02B10EE6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953CFC" w14:textId="4BCE4951" w:rsidR="00A94186" w:rsidRPr="0003748B" w:rsidRDefault="00AD321B" w:rsidP="00A9418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94186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076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1516890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25450F" w14:textId="56F2D642" w:rsidR="00A94186" w:rsidRPr="0003748B" w:rsidRDefault="00AD321B" w:rsidP="00A9418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14:paraId="0FD74E1B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DC2CD0" w14:textId="7025216B" w:rsidR="00A94186" w:rsidRPr="0003748B" w:rsidRDefault="00AD321B" w:rsidP="00A9418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</w:p>
        </w:tc>
      </w:tr>
      <w:tr w:rsidR="00A94186" w:rsidRPr="0003748B" w14:paraId="4AFABC6D" w14:textId="77777777" w:rsidTr="00E94B03">
        <w:tc>
          <w:tcPr>
            <w:tcW w:w="3420" w:type="dxa"/>
            <w:shd w:val="clear" w:color="auto" w:fill="auto"/>
          </w:tcPr>
          <w:p w14:paraId="07CD743E" w14:textId="529393BA" w:rsidR="00A94186" w:rsidRPr="0003748B" w:rsidRDefault="00A94186" w:rsidP="00A94186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6FF111F6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B075A" w14:textId="32630F35" w:rsidR="00A94186" w:rsidRPr="0003748B" w:rsidRDefault="00AD321B" w:rsidP="00A94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65BA45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2CA7DA36" w14:textId="54BBAF2B" w:rsidR="00A94186" w:rsidRPr="0003748B" w:rsidRDefault="00AD321B" w:rsidP="00A9418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3E6B07E2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1A40C5" w14:textId="521B9499" w:rsidR="00A94186" w:rsidRPr="0003748B" w:rsidRDefault="00A94186" w:rsidP="00A9418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338CFA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B40A45" w14:textId="0720A38D" w:rsidR="00A94186" w:rsidRPr="0003748B" w:rsidRDefault="00A94186" w:rsidP="00A9418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94186" w:rsidRPr="0003748B" w14:paraId="5549B626" w14:textId="77777777" w:rsidTr="00E94B03">
        <w:tc>
          <w:tcPr>
            <w:tcW w:w="3420" w:type="dxa"/>
            <w:shd w:val="clear" w:color="auto" w:fill="auto"/>
          </w:tcPr>
          <w:p w14:paraId="101B86C1" w14:textId="0A2F1644" w:rsidR="00A94186" w:rsidRPr="0003748B" w:rsidRDefault="00A94186" w:rsidP="00A94186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B0D55D6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29D4E" w14:textId="64D380F8" w:rsidR="00A94186" w:rsidRPr="0003748B" w:rsidRDefault="00AD321B" w:rsidP="00A94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0E797369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D2DDA" w14:textId="7A222062" w:rsidR="00A94186" w:rsidRPr="0003748B" w:rsidRDefault="00AD321B" w:rsidP="00A9418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A94186"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7FE4F290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A6D82" w14:textId="69131F58" w:rsidR="00A94186" w:rsidRPr="0003748B" w:rsidRDefault="00AD321B" w:rsidP="00A9418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14:paraId="1587DCFC" w14:textId="77777777" w:rsidR="00A94186" w:rsidRPr="0003748B" w:rsidRDefault="00A94186" w:rsidP="00A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57156" w14:textId="08572FBA" w:rsidR="00A94186" w:rsidRPr="0003748B" w:rsidRDefault="00AD321B" w:rsidP="00A9418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</w:tr>
    </w:tbl>
    <w:p w14:paraId="5740EB4E" w14:textId="0326DFC2" w:rsidR="00E94B03" w:rsidRPr="0003748B" w:rsidRDefault="00E94B03" w:rsidP="005B55DA">
      <w:pPr>
        <w:pStyle w:val="Style1"/>
        <w:numPr>
          <w:ilvl w:val="0"/>
          <w:numId w:val="0"/>
        </w:numPr>
        <w:spacing w:line="240" w:lineRule="auto"/>
        <w:rPr>
          <w:b/>
          <w:bCs/>
          <w:lang w:val="en-US"/>
        </w:rPr>
      </w:pPr>
    </w:p>
    <w:p w14:paraId="0562B639" w14:textId="77777777" w:rsidR="00E94B03" w:rsidRPr="0003748B" w:rsidRDefault="00E94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3748B">
        <w:rPr>
          <w:b/>
          <w:bCs/>
        </w:rPr>
        <w:br w:type="page"/>
      </w:r>
    </w:p>
    <w:p w14:paraId="59A2AFEA" w14:textId="77777777" w:rsidR="006D776D" w:rsidRPr="0003748B" w:rsidRDefault="006D776D" w:rsidP="006D776D">
      <w:pPr>
        <w:pStyle w:val="Style1"/>
        <w:spacing w:line="240" w:lineRule="auto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ประมาณการหนี้สินผลขาดทุนของงานโครงการ</w:t>
      </w:r>
    </w:p>
    <w:p w14:paraId="32563964" w14:textId="77777777" w:rsidR="007E6D21" w:rsidRPr="0003748B" w:rsidRDefault="007E6D21" w:rsidP="006D776D">
      <w:pPr>
        <w:pStyle w:val="a"/>
        <w:tabs>
          <w:tab w:val="clear" w:pos="1080"/>
          <w:tab w:val="left" w:pos="540"/>
        </w:tabs>
        <w:ind w:right="307"/>
        <w:jc w:val="both"/>
        <w:rPr>
          <w:rFonts w:ascii="Angsana New" w:hAnsi="Angsana New" w:cs="Angsana New"/>
          <w:cs/>
          <w:lang w:val="en-US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1008"/>
        <w:gridCol w:w="270"/>
        <w:gridCol w:w="981"/>
        <w:gridCol w:w="270"/>
        <w:gridCol w:w="972"/>
        <w:gridCol w:w="236"/>
        <w:gridCol w:w="1015"/>
      </w:tblGrid>
      <w:tr w:rsidR="009558B2" w:rsidRPr="0003748B" w14:paraId="76427787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30E47E95" w14:textId="77777777" w:rsidR="009558B2" w:rsidRPr="0003748B" w:rsidRDefault="009558B2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8D8D805" w14:textId="77777777" w:rsidR="009558B2" w:rsidRPr="0003748B" w:rsidRDefault="009558B2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41E41301" w14:textId="77777777" w:rsidR="009558B2" w:rsidRPr="0003748B" w:rsidRDefault="009558B2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B9E960" w14:textId="77777777" w:rsidR="009558B2" w:rsidRPr="0003748B" w:rsidRDefault="009558B2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283AE3D0" w14:textId="77777777" w:rsidR="009558B2" w:rsidRPr="0003748B" w:rsidRDefault="009558B2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788" w:rsidRPr="0003748B" w14:paraId="6E21AFCF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6EF0757E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9D861EE" w14:textId="1B8454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D31A461" w14:textId="714597BC" w:rsidR="00CA378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47BEA91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0E28188" w14:textId="62AF942E" w:rsidR="00CA378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C903BD6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4545D48" w14:textId="0B3AB39A" w:rsidR="00CA378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38B5325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30190EE" w14:textId="3FCC76B5" w:rsidR="00CA378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721156" w:rsidRPr="0003748B" w14:paraId="30F4E44C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1D627EA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6A0BC9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  <w:shd w:val="clear" w:color="auto" w:fill="auto"/>
          </w:tcPr>
          <w:p w14:paraId="3F6F6EA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A3788" w:rsidRPr="0003748B" w14:paraId="50C78528" w14:textId="77777777" w:rsidTr="000263B6">
        <w:tc>
          <w:tcPr>
            <w:tcW w:w="3510" w:type="dxa"/>
            <w:shd w:val="clear" w:color="auto" w:fill="auto"/>
          </w:tcPr>
          <w:p w14:paraId="3DE6F31A" w14:textId="3DFF5714" w:rsidR="00CA3788" w:rsidRPr="0003748B" w:rsidRDefault="00CA3788" w:rsidP="00FE3F8B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60090ED3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68AA172" w14:textId="630429E3" w:rsidR="00CA3788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6088BA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56A1A24" w14:textId="7B9C1B84" w:rsidR="00CA3788" w:rsidRPr="0003748B" w:rsidRDefault="00AD321B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279B75C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727C2DEB" w14:textId="4F7A4915" w:rsidR="00CA3788" w:rsidRPr="0003748B" w:rsidRDefault="00AD321B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0FA86FC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61939B4" w14:textId="50DBF218" w:rsidR="00CA3788" w:rsidRPr="0003748B" w:rsidRDefault="00AD321B" w:rsidP="00FE3F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B4541C" w:rsidRPr="0003748B" w14:paraId="3439C227" w14:textId="77777777" w:rsidTr="000263B6">
        <w:tc>
          <w:tcPr>
            <w:tcW w:w="3510" w:type="dxa"/>
            <w:shd w:val="clear" w:color="auto" w:fill="auto"/>
          </w:tcPr>
          <w:p w14:paraId="114C3669" w14:textId="77777777" w:rsidR="00B4541C" w:rsidRPr="0003748B" w:rsidRDefault="00B4541C" w:rsidP="00B4541C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900" w:type="dxa"/>
          </w:tcPr>
          <w:p w14:paraId="33D01CAF" w14:textId="77777777" w:rsidR="00B4541C" w:rsidRPr="0003748B" w:rsidRDefault="00B4541C" w:rsidP="00B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1E92470" w14:textId="7732A9A5" w:rsidR="00B4541C" w:rsidRPr="0003748B" w:rsidRDefault="00AD321B" w:rsidP="00B454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7827C5BC" w14:textId="77777777" w:rsidR="00B4541C" w:rsidRPr="0003748B" w:rsidRDefault="00B4541C" w:rsidP="00B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8D9B077" w14:textId="51605D40" w:rsidR="00B4541C" w:rsidRPr="0003748B" w:rsidRDefault="00B4541C" w:rsidP="00B4541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537FC0" w14:textId="77777777" w:rsidR="00B4541C" w:rsidRPr="0003748B" w:rsidRDefault="00B4541C" w:rsidP="00B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1858BD46" w14:textId="23901B67" w:rsidR="00B4541C" w:rsidRPr="0003748B" w:rsidRDefault="00AD321B" w:rsidP="00B4541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36" w:type="dxa"/>
            <w:shd w:val="clear" w:color="auto" w:fill="auto"/>
          </w:tcPr>
          <w:p w14:paraId="1F61D5B6" w14:textId="77777777" w:rsidR="00B4541C" w:rsidRPr="0003748B" w:rsidRDefault="00B4541C" w:rsidP="00B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7507233" w14:textId="2B161300" w:rsidR="00B4541C" w:rsidRPr="0003748B" w:rsidRDefault="00B4541C" w:rsidP="00B4541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4541C" w:rsidRPr="0003748B" w14:paraId="19DFC52B" w14:textId="77777777" w:rsidTr="000263B6">
        <w:tc>
          <w:tcPr>
            <w:tcW w:w="3510" w:type="dxa"/>
            <w:shd w:val="clear" w:color="auto" w:fill="auto"/>
          </w:tcPr>
          <w:p w14:paraId="26DA31C7" w14:textId="77777777" w:rsidR="00B4541C" w:rsidRPr="0003748B" w:rsidRDefault="00B4541C" w:rsidP="00B4541C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900" w:type="dxa"/>
          </w:tcPr>
          <w:p w14:paraId="1BB47071" w14:textId="77777777" w:rsidR="00B4541C" w:rsidRPr="0003748B" w:rsidRDefault="00B4541C" w:rsidP="00B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44A6E06" w14:textId="1A4D846A" w:rsidR="00B4541C" w:rsidRPr="0003748B" w:rsidRDefault="00C11C7F" w:rsidP="00B454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6BC740" w14:textId="77777777" w:rsidR="00B4541C" w:rsidRPr="0003748B" w:rsidRDefault="00B4541C" w:rsidP="00B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FC7D1D1" w14:textId="62EF9DCA" w:rsidR="00B4541C" w:rsidRPr="0003748B" w:rsidRDefault="00B4541C" w:rsidP="00B4541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C92A86" w14:textId="77777777" w:rsidR="00B4541C" w:rsidRPr="0003748B" w:rsidRDefault="00B4541C" w:rsidP="00B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23712A3A" w14:textId="0F682135" w:rsidR="00B4541C" w:rsidRPr="0003748B" w:rsidRDefault="00C11C7F" w:rsidP="00B4541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6DBADA" w14:textId="77777777" w:rsidR="00B4541C" w:rsidRPr="0003748B" w:rsidRDefault="00B4541C" w:rsidP="00B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7A6177C" w14:textId="78989233" w:rsidR="00B4541C" w:rsidRPr="0003748B" w:rsidRDefault="00B4541C" w:rsidP="00B4541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A3788" w:rsidRPr="0003748B" w14:paraId="3A346D9D" w14:textId="77777777" w:rsidTr="000263B6">
        <w:tc>
          <w:tcPr>
            <w:tcW w:w="3510" w:type="dxa"/>
            <w:shd w:val="clear" w:color="auto" w:fill="auto"/>
          </w:tcPr>
          <w:p w14:paraId="401AF25C" w14:textId="0983C041" w:rsidR="00CA3788" w:rsidRPr="0003748B" w:rsidRDefault="00CA3788" w:rsidP="00FE3F8B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4D07DAD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2FEA" w14:textId="3D7FA65B" w:rsidR="00CA3788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0A4E439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42BBC" w14:textId="549E8397" w:rsidR="00CA3788" w:rsidRPr="0003748B" w:rsidRDefault="00AD321B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69E9AA6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F937F" w14:textId="1CAF330E" w:rsidR="00CA3788" w:rsidRPr="0003748B" w:rsidRDefault="00AD321B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3DEA23A9" w14:textId="77777777" w:rsidR="00CA3788" w:rsidRPr="0003748B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6F0E5" w14:textId="5ECC8489" w:rsidR="00CA3788" w:rsidRPr="0003748B" w:rsidRDefault="00AD321B" w:rsidP="00FE3F8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023248A9" w14:textId="77777777" w:rsidR="005B32CE" w:rsidRPr="0003748B" w:rsidRDefault="005B32CE" w:rsidP="00FE3F8B">
      <w:pPr>
        <w:jc w:val="thaiDistribute"/>
        <w:rPr>
          <w:rFonts w:ascii="Angsana New" w:hAnsi="Angsana New"/>
          <w:sz w:val="30"/>
          <w:szCs w:val="30"/>
        </w:rPr>
      </w:pPr>
    </w:p>
    <w:p w14:paraId="7CE64847" w14:textId="016EBDCE" w:rsidR="00B04943" w:rsidRPr="0003748B" w:rsidRDefault="0083362C" w:rsidP="009F5181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ณ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31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ธันวาคม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2567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ประมาณการหนี้สินผลขาดทุนของงานโครงการ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ส่วนใหญ่เกิดจากงานโครงการ</w:t>
      </w:r>
      <w:r w:rsidR="00364EBA">
        <w:rPr>
          <w:rFonts w:ascii="Angsana New" w:hAnsi="Angsana New"/>
          <w:sz w:val="30"/>
          <w:szCs w:val="30"/>
        </w:rPr>
        <w:t xml:space="preserve"> 2 </w:t>
      </w:r>
      <w:r w:rsidR="00364EBA">
        <w:rPr>
          <w:rFonts w:ascii="Angsana New" w:hAnsi="Angsana New" w:hint="cs"/>
          <w:sz w:val="30"/>
          <w:szCs w:val="30"/>
          <w:cs/>
        </w:rPr>
        <w:t>โครงการ</w:t>
      </w:r>
      <w:r w:rsidRPr="0003748B">
        <w:rPr>
          <w:rFonts w:ascii="Angsana New" w:hAnsi="Angsana New" w:hint="cs"/>
          <w:sz w:val="30"/>
          <w:szCs w:val="30"/>
          <w:cs/>
        </w:rPr>
        <w:t>ของสายธุรกิจเน็ตเวิร์คโซลูชั่นส์กับบริษัทเอกชน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ผลขาดทุนดังกล่าวเกิดจากความจำเป็นในการเปลี่ยนแปลงขั้นตอนวิธีการก่อสร้างที่มีนัยสำคัญอันเนื่องมาจากปัจจัยต่าง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ๆ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ได้แก่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อุปสรรค</w:t>
      </w:r>
      <w:r w:rsidR="009F5181" w:rsidRPr="0003748B">
        <w:rPr>
          <w:rFonts w:ascii="Angsana New" w:hAnsi="Angsana New" w:hint="cs"/>
          <w:sz w:val="30"/>
          <w:szCs w:val="30"/>
          <w:cs/>
        </w:rPr>
        <w:t>ปัญหาทางกายภาค</w:t>
      </w:r>
      <w:r w:rsidRPr="0003748B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ณ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สถานที่ก่อสร้างซึ่งอยู่นอกเหนือความคาดหมายจากแผนงานเดิม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การปรับแก้ไขแบบเพื่อให้การทำงานของระบบมีประสิทธิภาพเป็นไปตามข้อกำหนดของสัญญา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รวมถึงความล่าช้าของการส่งมอบพื้นที่</w:t>
      </w:r>
      <w:r w:rsidR="009F5181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เนื่องจากปัญหาการก่อสร้างของผู้รับเหมารายอื่น</w:t>
      </w:r>
      <w:r w:rsidR="00B743B7">
        <w:rPr>
          <w:rFonts w:ascii="Angsana New" w:hAnsi="Angsana New" w:hint="cs"/>
          <w:sz w:val="30"/>
          <w:szCs w:val="30"/>
          <w:cs/>
        </w:rPr>
        <w:t>และผู้ว่าจ้างหลัก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ซึ่งเป็นปัจจัยภายนอกที่ไม่อาจควบคุมได้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ส่งผลกระทบต่อการดำเนินงานของโครงการ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และต้นทุนและค่าใช้จ่ายในการดำเนินงานของโครงการของบริษัทที่เพิ่มสูงขึ้น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2567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="00364EBA">
        <w:rPr>
          <w:rFonts w:ascii="Angsana New" w:hAnsi="Angsana New"/>
          <w:sz w:val="30"/>
          <w:szCs w:val="30"/>
          <w:cs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บริษัทได้ทำหนังสือถึงผู้ว่างจ้างโดยขอสงวนสิทธิ์และเรียกร้องค่าใช้จ่ายเพิ่มเติมบางส่วนที่เกี่ยวข้องจากการล่าช้าของการส่งมอบพื้นที่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ขณะนี้ผู้ว่าจ้างอยู่ระหว่างการพิจารณาข้อเรียกร้องดังกล่าว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ทั้งนี้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บริษัทได้รับการอนุมัติให้ขยายระยะเวลาดำเนินการในสัญญาของงานโครงการดังกล่าวออกไปเบื้องต้นจำนวน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150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วัน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="00364EBA">
        <w:rPr>
          <w:rFonts w:ascii="Angsana New" w:hAnsi="Angsana New"/>
          <w:sz w:val="30"/>
          <w:szCs w:val="30"/>
          <w:cs/>
        </w:rPr>
        <w:br/>
      </w:r>
      <w:r w:rsidR="00AD321B" w:rsidRPr="00AD321B">
        <w:rPr>
          <w:rFonts w:ascii="Angsana New" w:hAnsi="Angsana New"/>
          <w:sz w:val="30"/>
          <w:szCs w:val="30"/>
        </w:rPr>
        <w:t>9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มิถุนายน</w:t>
      </w:r>
      <w:r w:rsidRPr="0003748B">
        <w:rPr>
          <w:rFonts w:ascii="Angsana New" w:hAnsi="Angsana New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2568</w:t>
      </w:r>
    </w:p>
    <w:p w14:paraId="57B4D3FC" w14:textId="77777777" w:rsidR="00F47B1F" w:rsidRPr="0003748B" w:rsidRDefault="00F47B1F" w:rsidP="009F5181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7C4D2F88" w14:textId="348CFB8C" w:rsidR="00F47B1F" w:rsidRPr="0003748B" w:rsidRDefault="00F47B1F" w:rsidP="00F47B1F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ณ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6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ประมาณการหนี้สินผลขาดทุนของงานโครงการใช้ไป ส่วนใหญ่เกิดจากงานโครงการสายธุรกิจเน็ตเวิร์คโซลูชั่นส์กับหน่วยงานรัฐวิสาหกิจแห่งหนึ่ง ซึ่งบริษัทได้ทำการทดสอบการทำงานของระบบและอุปกรณ์ต่างๆ รวมถึงการทดลองเดินเครื่องระบบทั้งหมดแล้วเสร็จตามข้อกำหนดกิจกรรมแล้วเสร็จตามสัญญา </w:t>
      </w:r>
      <w:r w:rsidR="00E94B03" w:rsidRPr="0003748B">
        <w:rPr>
          <w:rFonts w:ascii="Angsana New" w:hAnsi="Angsana New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และได้รับหนังสือรับรองงานที่แล้วเสร็จสมบูรณ์ (</w:t>
      </w:r>
      <w:r w:rsidRPr="0003748B">
        <w:rPr>
          <w:rFonts w:ascii="Angsana New" w:hAnsi="Angsana New" w:hint="cs"/>
          <w:sz w:val="30"/>
          <w:szCs w:val="30"/>
        </w:rPr>
        <w:t xml:space="preserve">Final Acceptance Certificate) </w:t>
      </w:r>
      <w:r w:rsidRPr="0003748B">
        <w:rPr>
          <w:rFonts w:ascii="Angsana New" w:hAnsi="Angsana New" w:hint="cs"/>
          <w:sz w:val="30"/>
          <w:szCs w:val="30"/>
          <w:cs/>
        </w:rPr>
        <w:t>จากผู้ว่าจ้างตามข้อกำหนด</w:t>
      </w:r>
      <w:r w:rsidR="00E94B03" w:rsidRPr="0003748B">
        <w:rPr>
          <w:rFonts w:ascii="Angsana New" w:hAnsi="Angsana New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 xml:space="preserve">ในสัญญาเป็นที่เรียบร้อยแล้ว คงเหลือภาระการรับประกันผลงานเป็นระยะเวลาสองปีและห้าปีแล้วแต่กรณี นับแต่วันที่ </w:t>
      </w:r>
      <w:r w:rsidR="00AD321B" w:rsidRPr="00AD321B">
        <w:rPr>
          <w:rFonts w:ascii="Angsana New" w:hAnsi="Angsana New" w:hint="cs"/>
          <w:sz w:val="30"/>
          <w:szCs w:val="30"/>
        </w:rPr>
        <w:t>28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AD321B" w:rsidRPr="00AD321B">
        <w:rPr>
          <w:rFonts w:ascii="Angsana New" w:hAnsi="Angsana New" w:hint="cs"/>
          <w:sz w:val="30"/>
          <w:szCs w:val="30"/>
        </w:rPr>
        <w:t>2566</w:t>
      </w:r>
    </w:p>
    <w:p w14:paraId="1B9E07B8" w14:textId="03B7C23A" w:rsidR="00E31E85" w:rsidRPr="0003748B" w:rsidRDefault="00E31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/>
          <w:sz w:val="30"/>
          <w:szCs w:val="30"/>
        </w:rPr>
        <w:br w:type="page"/>
      </w:r>
    </w:p>
    <w:p w14:paraId="79D6F50A" w14:textId="41D0A8BE" w:rsidR="00E65558" w:rsidRPr="0003748B" w:rsidRDefault="00722B0E" w:rsidP="00FE3F8B">
      <w:pPr>
        <w:pStyle w:val="Style1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ประมาณการหนี้สินสำหรับผล</w:t>
      </w:r>
      <w:r w:rsidR="00E65558" w:rsidRPr="0003748B">
        <w:rPr>
          <w:rFonts w:hint="cs"/>
          <w:b/>
          <w:bCs/>
          <w:cs/>
        </w:rPr>
        <w:t>ประโยชน์พนักงาน</w:t>
      </w:r>
    </w:p>
    <w:p w14:paraId="46837BBD" w14:textId="77777777" w:rsidR="00E65558" w:rsidRPr="00F73325" w:rsidRDefault="00E65558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2"/>
          <w:szCs w:val="22"/>
          <w:lang w:val="en-US"/>
        </w:rPr>
      </w:pPr>
    </w:p>
    <w:p w14:paraId="3D2EEC49" w14:textId="4B0A61B3" w:rsidR="00E65558" w:rsidRPr="0003748B" w:rsidRDefault="00E65558" w:rsidP="00FE3F8B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กลุ่มบริษัทและบริษัทจัดการโครงการบำเหน็จบำนาญพนักงานตามข้อกำหนดของพระราชบัญญัติคุ้มครองแรงงา</w:t>
      </w:r>
      <w:r w:rsidR="0031017C" w:rsidRPr="0003748B">
        <w:rPr>
          <w:rFonts w:ascii="Angsana New" w:hAnsi="Angsana New" w:hint="cs"/>
          <w:sz w:val="30"/>
          <w:szCs w:val="30"/>
          <w:cs/>
        </w:rPr>
        <w:t>น</w:t>
      </w:r>
      <w:r w:rsidRPr="0003748B">
        <w:rPr>
          <w:rFonts w:ascii="Angsana New" w:hAnsi="Angsana New" w:hint="cs"/>
          <w:sz w:val="30"/>
          <w:szCs w:val="30"/>
          <w:cs/>
        </w:rPr>
        <w:t xml:space="preserve">พ.ศ. </w:t>
      </w:r>
      <w:r w:rsidR="00AD321B" w:rsidRPr="00AD321B">
        <w:rPr>
          <w:rFonts w:ascii="Angsana New" w:hAnsi="Angsana New" w:hint="cs"/>
          <w:sz w:val="30"/>
          <w:szCs w:val="30"/>
        </w:rPr>
        <w:t>2541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DF6F80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</w:t>
      </w:r>
      <w:r w:rsidR="00E94B03" w:rsidRPr="0003748B">
        <w:rPr>
          <w:rFonts w:ascii="Angsana New" w:hAnsi="Angsana New"/>
          <w:sz w:val="30"/>
          <w:szCs w:val="30"/>
        </w:rPr>
        <w:br/>
      </w:r>
      <w:r w:rsidRPr="0003748B">
        <w:rPr>
          <w:rFonts w:ascii="Angsana New" w:hAnsi="Angsana New" w:hint="cs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C2B7234" w14:textId="32CE010D" w:rsidR="006A30A0" w:rsidRPr="00F73325" w:rsidRDefault="006A30A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80"/>
      </w:tblGrid>
      <w:tr w:rsidR="00E65558" w:rsidRPr="0003748B" w14:paraId="73697A36" w14:textId="77777777" w:rsidTr="00516787">
        <w:tc>
          <w:tcPr>
            <w:tcW w:w="4410" w:type="dxa"/>
          </w:tcPr>
          <w:p w14:paraId="39C90BE2" w14:textId="77777777" w:rsidR="00E65558" w:rsidRPr="0003748B" w:rsidRDefault="00DF6F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250" w:type="dxa"/>
            <w:gridSpan w:val="3"/>
          </w:tcPr>
          <w:p w14:paraId="70D9B284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A274DA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569B59F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3748B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F75D58" w:rsidRPr="0003748B" w14:paraId="52410C14" w14:textId="77777777" w:rsidTr="00516787">
        <w:tc>
          <w:tcPr>
            <w:tcW w:w="4410" w:type="dxa"/>
          </w:tcPr>
          <w:p w14:paraId="308267B9" w14:textId="77777777" w:rsidR="00F75D58" w:rsidRPr="0003748B" w:rsidRDefault="00F75D5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90" w:type="dxa"/>
          </w:tcPr>
          <w:p w14:paraId="15D1F2A9" w14:textId="7C324B0C" w:rsidR="00F75D5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56F7B1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900EA" w14:textId="2842CE8C" w:rsidR="00F75D5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54F303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FBAA68" w14:textId="3D838F97" w:rsidR="00F75D5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C53C57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87FF0" w14:textId="69584E4E" w:rsidR="00F75D5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721156" w:rsidRPr="0003748B" w14:paraId="06FE0543" w14:textId="77777777" w:rsidTr="00516787">
        <w:tc>
          <w:tcPr>
            <w:tcW w:w="4410" w:type="dxa"/>
          </w:tcPr>
          <w:p w14:paraId="24794FB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CF3909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5D58" w:rsidRPr="0003748B" w14:paraId="29F1A516" w14:textId="77777777" w:rsidTr="00516787">
        <w:trPr>
          <w:trHeight w:val="254"/>
        </w:trPr>
        <w:tc>
          <w:tcPr>
            <w:tcW w:w="4410" w:type="dxa"/>
          </w:tcPr>
          <w:p w14:paraId="5A1C951C" w14:textId="77AFD576" w:rsidR="00F75D58" w:rsidRPr="0003748B" w:rsidRDefault="00F75D5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15912EBD" w14:textId="01278A84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</w:tcPr>
          <w:p w14:paraId="7DBABAC9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9C9EB6" w14:textId="19CA161E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270" w:type="dxa"/>
          </w:tcPr>
          <w:p w14:paraId="3681A953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99CB6" w14:textId="5953A8AF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</w:tcPr>
          <w:p w14:paraId="4E0DB780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58AFA" w14:textId="580ACBC5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294</w:t>
            </w:r>
          </w:p>
        </w:tc>
      </w:tr>
      <w:tr w:rsidR="00F75D58" w:rsidRPr="0003748B" w14:paraId="2058CEFE" w14:textId="77777777" w:rsidTr="001D5B82">
        <w:trPr>
          <w:trHeight w:val="155"/>
        </w:trPr>
        <w:tc>
          <w:tcPr>
            <w:tcW w:w="4410" w:type="dxa"/>
          </w:tcPr>
          <w:p w14:paraId="10C82A85" w14:textId="77777777" w:rsidR="00F75D58" w:rsidRPr="0003748B" w:rsidRDefault="00F75D58" w:rsidP="00FE3F8B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A13F759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B04F2AB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27DE3BBA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3A60B7D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41387BC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C4B2285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781F62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F75D58" w:rsidRPr="0003748B" w14:paraId="72519C9E" w14:textId="77777777" w:rsidTr="00516787">
        <w:tc>
          <w:tcPr>
            <w:tcW w:w="4410" w:type="dxa"/>
          </w:tcPr>
          <w:p w14:paraId="387791A8" w14:textId="77777777" w:rsidR="00F75D58" w:rsidRPr="0003748B" w:rsidRDefault="00F75D58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5E1BAA34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5D745D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460E12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968CCC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45A29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238786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2F51A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75D58" w:rsidRPr="0003748B" w14:paraId="0BABA7E1" w14:textId="77777777" w:rsidTr="00516787">
        <w:tc>
          <w:tcPr>
            <w:tcW w:w="4410" w:type="dxa"/>
          </w:tcPr>
          <w:p w14:paraId="3FF23FC1" w14:textId="77777777" w:rsidR="00F75D58" w:rsidRPr="0003748B" w:rsidRDefault="00F75D5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shd w:val="clear" w:color="auto" w:fill="auto"/>
          </w:tcPr>
          <w:p w14:paraId="4B849505" w14:textId="054FE6BB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  <w:shd w:val="clear" w:color="auto" w:fill="auto"/>
          </w:tcPr>
          <w:p w14:paraId="3855CCB7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9B5189" w14:textId="180985CA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3793D26E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FCA1C0" w14:textId="670EE373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42D609C8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421EFD" w14:textId="344BBA7B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F75D58" w:rsidRPr="0003748B" w14:paraId="15E0869C" w14:textId="77777777" w:rsidTr="00516787">
        <w:tc>
          <w:tcPr>
            <w:tcW w:w="4410" w:type="dxa"/>
          </w:tcPr>
          <w:p w14:paraId="3C6FE379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shd w:val="clear" w:color="auto" w:fill="auto"/>
          </w:tcPr>
          <w:p w14:paraId="2B767B1D" w14:textId="06640BCC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B5DDF6C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5134E8" w14:textId="5373616F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567A017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757D35" w14:textId="4B19399C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D510E7A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A54F50" w14:textId="76BC6FC2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F75D58" w:rsidRPr="0003748B" w14:paraId="3C4F1771" w14:textId="77777777" w:rsidTr="00516787">
        <w:tc>
          <w:tcPr>
            <w:tcW w:w="4410" w:type="dxa"/>
          </w:tcPr>
          <w:p w14:paraId="6198BA47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ขาดทุนจากการจ่ายชำระผลประโยชน์</w:t>
            </w:r>
          </w:p>
        </w:tc>
        <w:tc>
          <w:tcPr>
            <w:tcW w:w="990" w:type="dxa"/>
            <w:shd w:val="clear" w:color="auto" w:fill="auto"/>
          </w:tcPr>
          <w:p w14:paraId="3B2F2B0E" w14:textId="48F84105" w:rsidR="00F75D58" w:rsidRPr="0003748B" w:rsidRDefault="00D16E4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939C31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DBD10E" w14:textId="5BF9621B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3EFC3F9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3E2902" w14:textId="66C5552C" w:rsidR="00F75D58" w:rsidRPr="0003748B" w:rsidRDefault="00111C8F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B80DCF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F6C777" w14:textId="06FC4DF7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F75D58" w:rsidRPr="0003748B" w14:paraId="3C0039D4" w14:textId="77777777" w:rsidTr="00516787">
        <w:tc>
          <w:tcPr>
            <w:tcW w:w="4410" w:type="dxa"/>
          </w:tcPr>
          <w:p w14:paraId="41432384" w14:textId="77777777" w:rsidR="00F75D58" w:rsidRPr="0003748B" w:rsidRDefault="00F75D58" w:rsidP="00FE3F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B65425" w14:textId="0FC44400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70" w:type="dxa"/>
          </w:tcPr>
          <w:p w14:paraId="38C6FD70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F57E0A" w14:textId="50FD5F01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18F122FF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D8508C" w14:textId="5592B9DE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069708BE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371A7E" w14:textId="616C826B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F75D58" w:rsidRPr="0003748B" w14:paraId="3E860203" w14:textId="77777777" w:rsidTr="00516787">
        <w:tc>
          <w:tcPr>
            <w:tcW w:w="4410" w:type="dxa"/>
          </w:tcPr>
          <w:p w14:paraId="2611DFD6" w14:textId="77777777" w:rsidR="00F75D58" w:rsidRPr="0003748B" w:rsidRDefault="00F75D58" w:rsidP="00FE3F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6C4EB4A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B83217E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0A8ADAD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21B8397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494051B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D94C111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BF5DFF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F75D58" w:rsidRPr="0003748B" w14:paraId="425AB084" w14:textId="77777777" w:rsidTr="00516787">
        <w:tc>
          <w:tcPr>
            <w:tcW w:w="4410" w:type="dxa"/>
          </w:tcPr>
          <w:p w14:paraId="36090FEC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14B49692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011D9A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D9907D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88C27B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9D5EE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B0DF01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81781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75D58" w:rsidRPr="0003748B" w14:paraId="00BEA0DF" w14:textId="77777777" w:rsidTr="00516787">
        <w:tc>
          <w:tcPr>
            <w:tcW w:w="4410" w:type="dxa"/>
          </w:tcPr>
          <w:p w14:paraId="2C328D13" w14:textId="509A9F22" w:rsidR="00F75D58" w:rsidRPr="0003748B" w:rsidRDefault="00F75D5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  <w:p w14:paraId="2A5AD291" w14:textId="77777777" w:rsidR="00F75D58" w:rsidRPr="0003748B" w:rsidRDefault="00F75D5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shd w:val="clear" w:color="auto" w:fill="auto"/>
          </w:tcPr>
          <w:p w14:paraId="1399EFCB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910242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106AB4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DA553B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048A1C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330733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A7FDC2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75D58" w:rsidRPr="0003748B" w14:paraId="2C956589" w14:textId="77777777" w:rsidTr="00516787">
        <w:tc>
          <w:tcPr>
            <w:tcW w:w="4410" w:type="dxa"/>
          </w:tcPr>
          <w:p w14:paraId="2C2E30A1" w14:textId="77777777" w:rsidR="00F75D58" w:rsidRPr="0003748B" w:rsidRDefault="00F75D58" w:rsidP="00FE3F8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  <w:shd w:val="clear" w:color="auto" w:fill="auto"/>
          </w:tcPr>
          <w:p w14:paraId="030C4B03" w14:textId="64D65052" w:rsidR="00F75D58" w:rsidRPr="0003748B" w:rsidRDefault="00741DE6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A66BC0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8062AE" w14:textId="5CF6C483" w:rsidR="00F75D58" w:rsidRPr="0003748B" w:rsidRDefault="008B1467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568FB1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D3747B" w14:textId="112A0F5B" w:rsidR="00F75D58" w:rsidRPr="0003748B" w:rsidRDefault="0048129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288433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64797C" w14:textId="0ED93EAA" w:rsidR="00F75D58" w:rsidRPr="0003748B" w:rsidRDefault="008B146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5D58" w:rsidRPr="0003748B" w14:paraId="76583520" w14:textId="77777777" w:rsidTr="00516787">
        <w:tc>
          <w:tcPr>
            <w:tcW w:w="4410" w:type="dxa"/>
          </w:tcPr>
          <w:p w14:paraId="7A650A4A" w14:textId="77777777" w:rsidR="00F75D58" w:rsidRPr="0003748B" w:rsidRDefault="00F75D58" w:rsidP="00FE3F8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  <w:shd w:val="clear" w:color="auto" w:fill="auto"/>
          </w:tcPr>
          <w:p w14:paraId="1148AAB4" w14:textId="0119216C" w:rsidR="00F75D58" w:rsidRPr="0003748B" w:rsidRDefault="00741DE6" w:rsidP="00FE3F8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96B92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309202" w14:textId="7E60B647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5E4BFE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960D04" w14:textId="05514B34" w:rsidR="00F75D58" w:rsidRPr="0003748B" w:rsidRDefault="0048129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7E1FB4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9320A6" w14:textId="729A7834" w:rsidR="00F75D58" w:rsidRPr="0003748B" w:rsidRDefault="008B146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5D58" w:rsidRPr="0003748B" w14:paraId="72FABDF6" w14:textId="77777777" w:rsidTr="00516787">
        <w:tc>
          <w:tcPr>
            <w:tcW w:w="4410" w:type="dxa"/>
          </w:tcPr>
          <w:p w14:paraId="30FB0F00" w14:textId="77777777" w:rsidR="00F75D58" w:rsidRPr="0003748B" w:rsidRDefault="00F75D58" w:rsidP="00FE3F8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  <w:shd w:val="clear" w:color="auto" w:fill="auto"/>
          </w:tcPr>
          <w:p w14:paraId="2A7B4EF0" w14:textId="3C23EF4C" w:rsidR="00F75D58" w:rsidRPr="0003748B" w:rsidRDefault="00741DE6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902228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7B319F" w14:textId="7064CCB3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2B797A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E0198E" w14:textId="06BA430D" w:rsidR="00F75D58" w:rsidRPr="0003748B" w:rsidRDefault="0048129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414D6D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443D91" w14:textId="14C5EB4C" w:rsidR="00F75D58" w:rsidRPr="0003748B" w:rsidRDefault="008B146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5D58" w:rsidRPr="0003748B" w14:paraId="3C86E05A" w14:textId="77777777" w:rsidTr="00516787">
        <w:tc>
          <w:tcPr>
            <w:tcW w:w="4410" w:type="dxa"/>
          </w:tcPr>
          <w:p w14:paraId="185681DA" w14:textId="77777777" w:rsidR="00F75D58" w:rsidRPr="0003748B" w:rsidRDefault="00F75D58" w:rsidP="00FE3F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048DC" w14:textId="447FB124" w:rsidR="00F75D58" w:rsidRPr="0003748B" w:rsidRDefault="00741DE6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0B7F064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8E2FAD" w14:textId="44D67251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8C7E9B8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5E2AEF" w14:textId="67C2702A" w:rsidR="00F75D58" w:rsidRPr="0003748B" w:rsidRDefault="0048129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1ECAA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01076E" w14:textId="4B0A858D" w:rsidR="00F75D58" w:rsidRPr="0003748B" w:rsidRDefault="008B146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75D58" w:rsidRPr="0003748B" w14:paraId="61E1C5A9" w14:textId="77777777" w:rsidTr="00516787">
        <w:tc>
          <w:tcPr>
            <w:tcW w:w="4410" w:type="dxa"/>
          </w:tcPr>
          <w:p w14:paraId="1D59AAEC" w14:textId="77777777" w:rsidR="00F75D58" w:rsidRPr="0003748B" w:rsidRDefault="00F75D58" w:rsidP="00FE3F8B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3FEEB7D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59CE663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F3F44D8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9410D5B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FAA0B56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981D3AE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4A2BAB7" w14:textId="77777777" w:rsidR="00F75D58" w:rsidRPr="0003748B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F75D58" w:rsidRPr="0003748B" w14:paraId="7C11C256" w14:textId="77777777" w:rsidTr="00EF5701">
        <w:tc>
          <w:tcPr>
            <w:tcW w:w="4410" w:type="dxa"/>
          </w:tcPr>
          <w:p w14:paraId="2D68D3AA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298CF07C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282B7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88D6CC3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25D37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E0EE1CB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90847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F7C55" w14:textId="77777777" w:rsidR="00F75D58" w:rsidRPr="0003748B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5D58" w:rsidRPr="0003748B" w14:paraId="3AFFABDD" w14:textId="77777777" w:rsidTr="00EF5701">
        <w:tc>
          <w:tcPr>
            <w:tcW w:w="4410" w:type="dxa"/>
          </w:tcPr>
          <w:p w14:paraId="50594804" w14:textId="77777777" w:rsidR="00F75D58" w:rsidRPr="0003748B" w:rsidRDefault="00F75D58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2C9527" w14:textId="5AA292A5" w:rsidR="00F75D58" w:rsidRPr="0003748B" w:rsidRDefault="00741DE6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62A886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E7EEBA" w14:textId="3C7AA064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BE2B70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9547AB" w14:textId="3E20B199" w:rsidR="00F75D58" w:rsidRPr="0003748B" w:rsidRDefault="00741DE6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EB5F1C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AC95E8" w14:textId="2766B0FE" w:rsidR="00F75D58" w:rsidRPr="0003748B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75D58" w:rsidRPr="0003748B" w14:paraId="1FD7AD3D" w14:textId="77777777" w:rsidTr="00516787">
        <w:trPr>
          <w:trHeight w:val="163"/>
        </w:trPr>
        <w:tc>
          <w:tcPr>
            <w:tcW w:w="4410" w:type="dxa"/>
            <w:vAlign w:val="bottom"/>
          </w:tcPr>
          <w:p w14:paraId="2A88A38E" w14:textId="15E015A1" w:rsidR="00F75D58" w:rsidRPr="0003748B" w:rsidRDefault="00F75D58" w:rsidP="00FE3F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74445" w14:textId="3576C8E5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  <w:vAlign w:val="bottom"/>
          </w:tcPr>
          <w:p w14:paraId="6702E20E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2EDD" w14:textId="6541C3A7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4CBDD72F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50C81" w14:textId="2630F48F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70" w:type="dxa"/>
            <w:vAlign w:val="bottom"/>
          </w:tcPr>
          <w:p w14:paraId="38ED6FF4" w14:textId="77777777" w:rsidR="00F75D58" w:rsidRPr="0003748B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CBB3C" w14:textId="2A090835" w:rsidR="00F75D58" w:rsidRPr="0003748B" w:rsidRDefault="00AD321B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</w:tr>
    </w:tbl>
    <w:p w14:paraId="562782D5" w14:textId="2369C069" w:rsidR="00E94B03" w:rsidRPr="0003748B" w:rsidRDefault="00E94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70"/>
        <w:gridCol w:w="990"/>
        <w:gridCol w:w="270"/>
        <w:gridCol w:w="1091"/>
      </w:tblGrid>
      <w:tr w:rsidR="00E977BF" w:rsidRPr="0003748B" w14:paraId="71F3DCC7" w14:textId="77777777" w:rsidTr="00F73325">
        <w:trPr>
          <w:trHeight w:val="274"/>
        </w:trPr>
        <w:tc>
          <w:tcPr>
            <w:tcW w:w="4392" w:type="dxa"/>
          </w:tcPr>
          <w:p w14:paraId="23323E45" w14:textId="4E3D4258" w:rsidR="00E977BF" w:rsidRPr="0003748B" w:rsidRDefault="00E977BF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598BA320" w14:textId="35F3C1A3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5CFDD618" w14:textId="77777777" w:rsidR="00E977BF" w:rsidRPr="0003748B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10B3DE6" w14:textId="1188EB92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77525899" w14:textId="77777777" w:rsidR="00E977BF" w:rsidRPr="0003748B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1DE0B1" w14:textId="5BCB71FA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E41AA8F" w14:textId="77777777" w:rsidR="00E977BF" w:rsidRPr="0003748B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8391BFE" w14:textId="4AB5BD73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E977BF" w:rsidRPr="0003748B" w14:paraId="1AA401CB" w14:textId="77777777" w:rsidTr="00F73325">
        <w:trPr>
          <w:trHeight w:val="274"/>
        </w:trPr>
        <w:tc>
          <w:tcPr>
            <w:tcW w:w="4392" w:type="dxa"/>
          </w:tcPr>
          <w:p w14:paraId="3369A1A6" w14:textId="3679717E" w:rsidR="00E977BF" w:rsidRPr="0003748B" w:rsidRDefault="00E977BF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6B31BF" w14:textId="521A1236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0960616E" w14:textId="77777777" w:rsidR="00E977BF" w:rsidRPr="0003748B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8661F2" w14:textId="7FD36C30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321B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2B686877" w14:textId="77777777" w:rsidR="00E977BF" w:rsidRPr="0003748B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7C781E" w14:textId="6BC11AED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4518FD66" w14:textId="77777777" w:rsidR="00E977BF" w:rsidRPr="0003748B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ABE1E79" w14:textId="7857A014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D321B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E977BF" w:rsidRPr="0003748B" w14:paraId="4696C449" w14:textId="77777777" w:rsidTr="00F73325">
        <w:trPr>
          <w:trHeight w:val="274"/>
        </w:trPr>
        <w:tc>
          <w:tcPr>
            <w:tcW w:w="4392" w:type="dxa"/>
            <w:vAlign w:val="bottom"/>
          </w:tcPr>
          <w:p w14:paraId="20E58990" w14:textId="682E40F7" w:rsidR="00E977BF" w:rsidRPr="0003748B" w:rsidRDefault="00E977BF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B115C" w14:textId="43175455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70" w:type="dxa"/>
            <w:vAlign w:val="bottom"/>
          </w:tcPr>
          <w:p w14:paraId="0F35CB2B" w14:textId="77777777" w:rsidR="00E977BF" w:rsidRPr="0003748B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FF4CF" w14:textId="3486838B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681F67E9" w14:textId="77777777" w:rsidR="00E977BF" w:rsidRPr="0003748B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25720" w14:textId="3DEE37E4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270" w:type="dxa"/>
            <w:vAlign w:val="bottom"/>
          </w:tcPr>
          <w:p w14:paraId="6135154E" w14:textId="77777777" w:rsidR="00E977BF" w:rsidRPr="0003748B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F3165" w14:textId="2A4F81F2" w:rsidR="00E977BF" w:rsidRPr="0003748B" w:rsidRDefault="00AD321B" w:rsidP="00F7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302</w:t>
            </w:r>
          </w:p>
        </w:tc>
      </w:tr>
    </w:tbl>
    <w:p w14:paraId="447FACBB" w14:textId="77777777" w:rsidR="00516787" w:rsidRPr="0003748B" w:rsidRDefault="0051678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E65558" w:rsidRPr="0003748B" w14:paraId="0F833F50" w14:textId="77777777" w:rsidTr="006336A6">
        <w:tc>
          <w:tcPr>
            <w:tcW w:w="4230" w:type="dxa"/>
          </w:tcPr>
          <w:p w14:paraId="767AC40F" w14:textId="77777777" w:rsidR="00E65558" w:rsidRPr="0003748B" w:rsidRDefault="007555F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250" w:type="dxa"/>
            <w:gridSpan w:val="3"/>
          </w:tcPr>
          <w:p w14:paraId="5EC067A9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55B41C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0EB575B" w14:textId="77777777" w:rsidR="00E65558" w:rsidRPr="0003748B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6A9" w:rsidRPr="0003748B" w14:paraId="06AE97D9" w14:textId="77777777" w:rsidTr="006336A6">
        <w:tc>
          <w:tcPr>
            <w:tcW w:w="4230" w:type="dxa"/>
          </w:tcPr>
          <w:p w14:paraId="3920A047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33B190D2" w14:textId="26AC5E10" w:rsidR="00F256A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E0D97A3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7F2FC4" w14:textId="2C659A72" w:rsidR="00F256A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584D17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251DC" w14:textId="6F367DD8" w:rsidR="00F256A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5B2AFC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4E8CB2A7" w14:textId="14917818" w:rsidR="00F256A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721156" w:rsidRPr="00F42077" w14:paraId="0CFA55D7" w14:textId="77777777" w:rsidTr="006336A6">
        <w:tc>
          <w:tcPr>
            <w:tcW w:w="4230" w:type="dxa"/>
          </w:tcPr>
          <w:p w14:paraId="730417E0" w14:textId="77777777" w:rsidR="00721156" w:rsidRPr="00F42077" w:rsidRDefault="00721156" w:rsidP="00FE3F8B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7F14E77B" w14:textId="77777777" w:rsidR="00721156" w:rsidRPr="00F42077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6001444E" w14:textId="77777777" w:rsidR="00721156" w:rsidRPr="00F42077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024" w:type="dxa"/>
          </w:tcPr>
          <w:p w14:paraId="2BA65076" w14:textId="77777777" w:rsidR="00721156" w:rsidRPr="00F42077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6697677" w14:textId="77777777" w:rsidR="00721156" w:rsidRPr="00F42077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6F28487" w14:textId="77777777" w:rsidR="00721156" w:rsidRPr="00F42077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10D30BF5" w14:textId="77777777" w:rsidR="00721156" w:rsidRPr="00F42077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1" w:type="dxa"/>
          </w:tcPr>
          <w:p w14:paraId="0B7E7279" w14:textId="77777777" w:rsidR="00721156" w:rsidRPr="00F42077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</w:tr>
      <w:tr w:rsidR="00F256A9" w:rsidRPr="0003748B" w14:paraId="0CFA96A3" w14:textId="77777777" w:rsidTr="006336A6">
        <w:tc>
          <w:tcPr>
            <w:tcW w:w="4230" w:type="dxa"/>
          </w:tcPr>
          <w:p w14:paraId="7ABBD053" w14:textId="77777777" w:rsidR="00F256A9" w:rsidRPr="0003748B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990" w:type="dxa"/>
          </w:tcPr>
          <w:p w14:paraId="1233FB56" w14:textId="7D013A18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40703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  <w:r w:rsidR="00840703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840703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F3DDD65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634CA6" w14:textId="3714D993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038057F2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A9802" w14:textId="0B5BC9EC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D1D7B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2A666E4D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6A25744" w14:textId="43DA438A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</w:t>
            </w:r>
          </w:p>
        </w:tc>
      </w:tr>
      <w:tr w:rsidR="00F256A9" w:rsidRPr="0003748B" w14:paraId="0BB592E0" w14:textId="77777777" w:rsidTr="006336A6">
        <w:tc>
          <w:tcPr>
            <w:tcW w:w="4230" w:type="dxa"/>
          </w:tcPr>
          <w:p w14:paraId="047190E8" w14:textId="77777777" w:rsidR="00F256A9" w:rsidRPr="0003748B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อัตราการเพิ่มขึ้นของเงินเดือนในอนาคต (ร้อยละ)</w:t>
            </w:r>
          </w:p>
        </w:tc>
        <w:tc>
          <w:tcPr>
            <w:tcW w:w="990" w:type="dxa"/>
          </w:tcPr>
          <w:p w14:paraId="13D0D5C6" w14:textId="6FA3FD7F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E82F07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DA5B6F7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68F7BF" w14:textId="31E21AAA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- 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AF5484E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3C416" w14:textId="52D0B266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2E63B42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57C46D2" w14:textId="09F290C5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F256A9" w:rsidRPr="0003748B" w14:paraId="68854DA4" w14:textId="77777777" w:rsidTr="006336A6">
        <w:trPr>
          <w:trHeight w:val="80"/>
        </w:trPr>
        <w:tc>
          <w:tcPr>
            <w:tcW w:w="4230" w:type="dxa"/>
          </w:tcPr>
          <w:p w14:paraId="4FD051C6" w14:textId="77777777" w:rsidR="00F256A9" w:rsidRPr="0003748B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ปีเกษียณ (ปี)</w:t>
            </w:r>
          </w:p>
        </w:tc>
        <w:tc>
          <w:tcPr>
            <w:tcW w:w="990" w:type="dxa"/>
          </w:tcPr>
          <w:p w14:paraId="05DDEDD4" w14:textId="6E77611D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2DF989C6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274DC4" w14:textId="3D51EE46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53DF3410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D3E2D" w14:textId="1E3219FB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6A7218F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4BF4349" w14:textId="5036F21D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</w:tr>
      <w:tr w:rsidR="00F256A9" w:rsidRPr="0003748B" w14:paraId="746F5A11" w14:textId="77777777" w:rsidTr="006336A6">
        <w:trPr>
          <w:trHeight w:val="80"/>
        </w:trPr>
        <w:tc>
          <w:tcPr>
            <w:tcW w:w="4230" w:type="dxa"/>
          </w:tcPr>
          <w:p w14:paraId="5D006BCF" w14:textId="77777777" w:rsidR="00F256A9" w:rsidRPr="0003748B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7434DF3B" w14:textId="3BBCD2E3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B64F83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2B64BE04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DA625D" w14:textId="3F70CBC7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EFC6B7E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49537" w14:textId="5A26E1E9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D1D7B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2ECD5405" w14:textId="77777777" w:rsidR="00F256A9" w:rsidRPr="0003748B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61D1305" w14:textId="6EAB1E6A" w:rsidR="00F256A9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256A9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</w:p>
        </w:tc>
      </w:tr>
    </w:tbl>
    <w:p w14:paraId="173C906B" w14:textId="77777777" w:rsidR="006A30A0" w:rsidRPr="00F42077" w:rsidRDefault="006A30A0" w:rsidP="00FE3F8B">
      <w:pPr>
        <w:spacing w:line="240" w:lineRule="auto"/>
        <w:ind w:firstLine="540"/>
        <w:jc w:val="thaiDistribute"/>
        <w:rPr>
          <w:rFonts w:ascii="Angsana New" w:hAnsi="Angsana New"/>
        </w:rPr>
      </w:pPr>
    </w:p>
    <w:p w14:paraId="010D932B" w14:textId="71CB16F4" w:rsidR="00F61268" w:rsidRPr="0003748B" w:rsidRDefault="00624183" w:rsidP="00FE3F8B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ข้อสมมติ</w:t>
      </w:r>
      <w:r w:rsidR="00F61268" w:rsidRPr="0003748B">
        <w:rPr>
          <w:rFonts w:ascii="Angsana New" w:hAnsi="Angsana New" w:hint="cs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00D38668" w14:textId="77777777" w:rsidR="00F61268" w:rsidRPr="00F42077" w:rsidRDefault="00F61268" w:rsidP="00E94B03">
      <w:pPr>
        <w:spacing w:line="240" w:lineRule="auto"/>
        <w:ind w:firstLine="540"/>
        <w:jc w:val="thaiDistribute"/>
        <w:rPr>
          <w:rFonts w:ascii="Angsana New" w:hAnsi="Angsana New"/>
        </w:rPr>
      </w:pPr>
    </w:p>
    <w:p w14:paraId="711B9D4F" w14:textId="1AEB3455" w:rsidR="004F531F" w:rsidRPr="0003748B" w:rsidRDefault="00F6126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</w:t>
      </w:r>
      <w:r w:rsidR="00C156E4" w:rsidRPr="0003748B">
        <w:rPr>
          <w:rFonts w:ascii="Angsana New" w:hAnsi="Angsana New" w:hint="cs"/>
          <w:sz w:val="30"/>
          <w:szCs w:val="30"/>
          <w:cs/>
        </w:rPr>
        <w:t>ที่กำหนดไว้</w:t>
      </w:r>
      <w:r w:rsidR="00661087" w:rsidRPr="0003748B">
        <w:rPr>
          <w:rFonts w:ascii="Angsana New" w:hAnsi="Angsana New" w:hint="cs"/>
          <w:sz w:val="30"/>
          <w:szCs w:val="30"/>
          <w:cs/>
        </w:rPr>
        <w:t>สำหรับกลุ่มบริษัท</w:t>
      </w:r>
      <w:r w:rsidR="00C156E4" w:rsidRPr="0003748B">
        <w:rPr>
          <w:rFonts w:ascii="Angsana New" w:hAnsi="Angsana New" w:hint="cs"/>
          <w:sz w:val="30"/>
          <w:szCs w:val="30"/>
          <w:cs/>
        </w:rPr>
        <w:t>อยู่ในช่วง</w:t>
      </w:r>
      <w:r w:rsidR="000C3A6C" w:rsidRPr="0003748B">
        <w:rPr>
          <w:rFonts w:ascii="Angsana New" w:hAnsi="Angsana New" w:hint="cs"/>
          <w:sz w:val="30"/>
          <w:szCs w:val="30"/>
          <w:cs/>
        </w:rPr>
        <w:t>ระยะเวลา</w:t>
      </w:r>
      <w:r w:rsidR="00C53616"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14</w:t>
      </w:r>
      <w:r w:rsidR="00840703" w:rsidRPr="0003748B">
        <w:rPr>
          <w:rFonts w:ascii="Angsana New" w:hAnsi="Angsana New" w:hint="cs"/>
          <w:sz w:val="30"/>
          <w:szCs w:val="30"/>
        </w:rPr>
        <w:t xml:space="preserve"> - </w:t>
      </w:r>
      <w:r w:rsidR="00AD321B" w:rsidRPr="00AD321B">
        <w:rPr>
          <w:rFonts w:ascii="Angsana New" w:hAnsi="Angsana New" w:hint="cs"/>
          <w:sz w:val="30"/>
          <w:szCs w:val="30"/>
        </w:rPr>
        <w:t>26</w:t>
      </w:r>
      <w:r w:rsidR="00840703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ปี</w:t>
      </w:r>
      <w:r w:rsidR="00C156E4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C156E4" w:rsidRPr="000374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256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</w:t>
      </w:r>
      <w:r w:rsidR="00C156E4" w:rsidRPr="0003748B">
        <w:rPr>
          <w:rFonts w:ascii="Angsana New" w:hAnsi="Angsana New" w:hint="cs"/>
          <w:i/>
          <w:iCs/>
          <w:sz w:val="30"/>
          <w:szCs w:val="30"/>
        </w:rPr>
        <w:t>:</w:t>
      </w:r>
      <w:r w:rsidR="00D267FA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14</w:t>
      </w:r>
      <w:r w:rsidR="00C44F80" w:rsidRPr="0003748B">
        <w:rPr>
          <w:rFonts w:ascii="Angsana New" w:hAnsi="Angsana New" w:hint="cs"/>
          <w:i/>
          <w:iCs/>
          <w:sz w:val="30"/>
          <w:szCs w:val="30"/>
        </w:rPr>
        <w:t xml:space="preserve"> - 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26</w:t>
      </w:r>
      <w:r w:rsidR="00C44F80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C44F80" w:rsidRPr="0003748B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C156E4" w:rsidRPr="0003748B">
        <w:rPr>
          <w:rFonts w:ascii="Angsana New" w:hAnsi="Angsana New" w:hint="cs"/>
          <w:i/>
          <w:iCs/>
          <w:sz w:val="30"/>
          <w:szCs w:val="30"/>
        </w:rPr>
        <w:t>)</w:t>
      </w:r>
      <w:r w:rsidR="00661087"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E2CC1" w:rsidRPr="0003748B">
        <w:rPr>
          <w:rFonts w:ascii="Angsana New" w:hAnsi="Angsana New" w:hint="cs"/>
          <w:sz w:val="30"/>
          <w:szCs w:val="30"/>
          <w:cs/>
        </w:rPr>
        <w:t>และ</w:t>
      </w:r>
      <w:r w:rsidR="00661087" w:rsidRPr="0003748B">
        <w:rPr>
          <w:rFonts w:ascii="Angsana New" w:hAnsi="Angsana New" w:hint="cs"/>
          <w:sz w:val="30"/>
          <w:szCs w:val="30"/>
          <w:cs/>
        </w:rPr>
        <w:t>สำหรับบริษัทเป็น</w:t>
      </w:r>
      <w:r w:rsidR="00BE2CC1" w:rsidRPr="0003748B">
        <w:rPr>
          <w:rFonts w:ascii="Angsana New" w:hAnsi="Angsana New" w:hint="cs"/>
          <w:sz w:val="30"/>
          <w:szCs w:val="30"/>
          <w:cs/>
        </w:rPr>
        <w:t>ระยะเวลา</w:t>
      </w:r>
      <w:r w:rsidR="00661087"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19</w:t>
      </w:r>
      <w:r w:rsidR="00C53616" w:rsidRPr="0003748B">
        <w:rPr>
          <w:rFonts w:ascii="Angsana New" w:hAnsi="Angsana New" w:hint="cs"/>
          <w:sz w:val="30"/>
          <w:szCs w:val="30"/>
        </w:rPr>
        <w:t xml:space="preserve"> </w:t>
      </w:r>
      <w:r w:rsidR="00661087" w:rsidRPr="0003748B">
        <w:rPr>
          <w:rFonts w:ascii="Angsana New" w:hAnsi="Angsana New" w:hint="cs"/>
          <w:sz w:val="30"/>
          <w:szCs w:val="30"/>
          <w:cs/>
        </w:rPr>
        <w:t xml:space="preserve">ปี </w:t>
      </w:r>
      <w:r w:rsidR="00661087" w:rsidRPr="000374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256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</w:t>
      </w:r>
      <w:r w:rsidR="00661087" w:rsidRPr="0003748B">
        <w:rPr>
          <w:rFonts w:ascii="Angsana New" w:hAnsi="Angsana New" w:hint="cs"/>
          <w:i/>
          <w:iCs/>
          <w:sz w:val="30"/>
          <w:szCs w:val="30"/>
        </w:rPr>
        <w:t>:</w:t>
      </w:r>
      <w:r w:rsidR="00661087"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19</w:t>
      </w:r>
      <w:r w:rsidR="00661087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661087" w:rsidRPr="0003748B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661087" w:rsidRPr="0003748B">
        <w:rPr>
          <w:rFonts w:ascii="Angsana New" w:hAnsi="Angsana New" w:hint="cs"/>
          <w:i/>
          <w:iCs/>
          <w:sz w:val="30"/>
          <w:szCs w:val="30"/>
        </w:rPr>
        <w:t>)</w:t>
      </w:r>
    </w:p>
    <w:p w14:paraId="3D29C558" w14:textId="77777777" w:rsidR="00E96F91" w:rsidRPr="00F42077" w:rsidRDefault="00E96F91" w:rsidP="00FE3F8B">
      <w:pPr>
        <w:spacing w:line="240" w:lineRule="auto"/>
        <w:ind w:firstLine="547"/>
        <w:jc w:val="thaiDistribute"/>
        <w:rPr>
          <w:rFonts w:ascii="Angsana New" w:eastAsia="Calibri" w:hAnsi="Angsana New"/>
          <w:b/>
          <w:bCs/>
          <w:i/>
          <w:iCs/>
          <w:sz w:val="14"/>
          <w:szCs w:val="14"/>
        </w:rPr>
      </w:pPr>
    </w:p>
    <w:p w14:paraId="4B6ED5DC" w14:textId="0B46FB77" w:rsidR="008A2E0A" w:rsidRPr="0003748B" w:rsidRDefault="008A2E0A" w:rsidP="00FE3F8B">
      <w:pPr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60F43FE" w14:textId="77777777" w:rsidR="008A2E0A" w:rsidRPr="00F42077" w:rsidRDefault="008A2E0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42B056C4" w14:textId="77777777" w:rsidR="00E65558" w:rsidRPr="0003748B" w:rsidRDefault="007555F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2620ABEB" w14:textId="74E9C177" w:rsidR="00961E61" w:rsidRPr="00F42077" w:rsidRDefault="00961E61" w:rsidP="00FE3F8B">
      <w:pPr>
        <w:rPr>
          <w:rFonts w:ascii="Angsana New" w:hAnsi="Angsana New"/>
          <w:sz w:val="16"/>
          <w:szCs w:val="16"/>
          <w:cs/>
        </w:rPr>
      </w:pPr>
    </w:p>
    <w:tbl>
      <w:tblPr>
        <w:tblW w:w="9181" w:type="dxa"/>
        <w:tblInd w:w="558" w:type="dxa"/>
        <w:tblLook w:val="01E0" w:firstRow="1" w:lastRow="1" w:firstColumn="1" w:lastColumn="1" w:noHBand="0" w:noVBand="0"/>
      </w:tblPr>
      <w:tblGrid>
        <w:gridCol w:w="4662"/>
        <w:gridCol w:w="944"/>
        <w:gridCol w:w="233"/>
        <w:gridCol w:w="986"/>
        <w:gridCol w:w="233"/>
        <w:gridCol w:w="944"/>
        <w:gridCol w:w="235"/>
        <w:gridCol w:w="944"/>
      </w:tblGrid>
      <w:tr w:rsidR="00005CF5" w:rsidRPr="0003748B" w14:paraId="621F5B04" w14:textId="77777777" w:rsidTr="00F42077">
        <w:trPr>
          <w:trHeight w:val="20"/>
        </w:trPr>
        <w:tc>
          <w:tcPr>
            <w:tcW w:w="4662" w:type="dxa"/>
          </w:tcPr>
          <w:p w14:paraId="756AA00B" w14:textId="152E23D0" w:rsidR="00005CF5" w:rsidRPr="0003748B" w:rsidRDefault="00005CF5" w:rsidP="00FE3F8B">
            <w:pPr>
              <w:spacing w:line="360" w:lineRule="exact"/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19" w:type="dxa"/>
            <w:gridSpan w:val="7"/>
          </w:tcPr>
          <w:p w14:paraId="168AB3C5" w14:textId="77777777" w:rsidR="00005CF5" w:rsidRPr="0003748B" w:rsidRDefault="00005CF5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05CF5" w:rsidRPr="0003748B" w14:paraId="499A6982" w14:textId="77777777" w:rsidTr="00F42077">
        <w:trPr>
          <w:trHeight w:val="20"/>
        </w:trPr>
        <w:tc>
          <w:tcPr>
            <w:tcW w:w="4662" w:type="dxa"/>
          </w:tcPr>
          <w:p w14:paraId="67F3891C" w14:textId="77777777" w:rsidR="00005CF5" w:rsidRPr="0003748B" w:rsidRDefault="00005CF5" w:rsidP="00FE3F8B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63" w:type="dxa"/>
            <w:gridSpan w:val="3"/>
          </w:tcPr>
          <w:p w14:paraId="04DFDD27" w14:textId="77777777" w:rsidR="00005CF5" w:rsidRPr="0003748B" w:rsidRDefault="00005CF5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1B33DCD0" w14:textId="77777777" w:rsidR="00005CF5" w:rsidRPr="0003748B" w:rsidRDefault="00005CF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3" w:type="dxa"/>
            <w:gridSpan w:val="3"/>
          </w:tcPr>
          <w:p w14:paraId="2FAAE185" w14:textId="77777777" w:rsidR="00005CF5" w:rsidRPr="0003748B" w:rsidRDefault="00005CF5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2702A" w:rsidRPr="0003748B" w14:paraId="2C875DC8" w14:textId="77777777" w:rsidTr="00F42077">
        <w:trPr>
          <w:trHeight w:val="20"/>
        </w:trPr>
        <w:tc>
          <w:tcPr>
            <w:tcW w:w="4662" w:type="dxa"/>
          </w:tcPr>
          <w:p w14:paraId="43CE70ED" w14:textId="3C451538" w:rsidR="0072702A" w:rsidRPr="0003748B" w:rsidRDefault="0072702A" w:rsidP="00FE3F8B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4" w:type="dxa"/>
          </w:tcPr>
          <w:p w14:paraId="61CEFFA0" w14:textId="44D0A5B2" w:rsidR="0072702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5D317A8F" w14:textId="77777777" w:rsidR="0072702A" w:rsidRPr="0003748B" w:rsidRDefault="007270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4E37AD32" w14:textId="7BA71CB4" w:rsidR="0072702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14:paraId="48FC2A8F" w14:textId="77777777" w:rsidR="0072702A" w:rsidRPr="0003748B" w:rsidRDefault="007270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0CF99029" w14:textId="0133965C" w:rsidR="0072702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5D1C310F" w14:textId="77777777" w:rsidR="0072702A" w:rsidRPr="0003748B" w:rsidRDefault="007270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1D93072F" w14:textId="49DE5158" w:rsidR="0072702A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721156" w:rsidRPr="0003748B" w14:paraId="1BFB6A1A" w14:textId="77777777" w:rsidTr="00F42077">
        <w:trPr>
          <w:trHeight w:val="20"/>
        </w:trPr>
        <w:tc>
          <w:tcPr>
            <w:tcW w:w="4662" w:type="dxa"/>
          </w:tcPr>
          <w:p w14:paraId="602594FA" w14:textId="77777777" w:rsidR="00721156" w:rsidRPr="0003748B" w:rsidRDefault="00721156" w:rsidP="00FE3F8B">
            <w:pPr>
              <w:spacing w:line="360" w:lineRule="exact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9" w:type="dxa"/>
            <w:gridSpan w:val="7"/>
            <w:vAlign w:val="center"/>
          </w:tcPr>
          <w:p w14:paraId="1CD11410" w14:textId="77777777" w:rsidR="00721156" w:rsidRPr="0003748B" w:rsidRDefault="00721156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C5F5D" w:rsidRPr="0003748B" w14:paraId="7EBE671A" w14:textId="77777777" w:rsidTr="00F42077">
        <w:trPr>
          <w:trHeight w:val="20"/>
        </w:trPr>
        <w:tc>
          <w:tcPr>
            <w:tcW w:w="4662" w:type="dxa"/>
          </w:tcPr>
          <w:p w14:paraId="17223B71" w14:textId="0BEF7054" w:rsidR="000C5F5D" w:rsidRPr="0003748B" w:rsidRDefault="000C5F5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  <w:vAlign w:val="center"/>
          </w:tcPr>
          <w:p w14:paraId="174F2948" w14:textId="7151AAF6" w:rsidR="000C5F5D" w:rsidRPr="0003748B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52EF70B8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46C41A36" w14:textId="574E7B7C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6C2E5B83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49799EE2" w14:textId="1F06A18C" w:rsidR="000C5F5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D321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5" w:type="dxa"/>
            <w:vAlign w:val="center"/>
          </w:tcPr>
          <w:p w14:paraId="59D12C53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489E5F64" w14:textId="6188526A" w:rsidR="000C5F5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C5F5D" w:rsidRPr="0003748B" w14:paraId="460956E2" w14:textId="77777777" w:rsidTr="00F42077">
        <w:trPr>
          <w:trHeight w:val="20"/>
        </w:trPr>
        <w:tc>
          <w:tcPr>
            <w:tcW w:w="4662" w:type="dxa"/>
          </w:tcPr>
          <w:p w14:paraId="6986403C" w14:textId="43C4D367" w:rsidR="000C5F5D" w:rsidRPr="0003748B" w:rsidRDefault="000C5F5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อัตราการเพิ่มขึ้นของเงินเดือนในอนาคต 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</w:tcPr>
          <w:p w14:paraId="44C1C7A7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6D71D727" w14:textId="51E7AC1D" w:rsidR="00840703" w:rsidRPr="0003748B" w:rsidRDefault="00AD321B" w:rsidP="00E9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321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3" w:type="dxa"/>
          </w:tcPr>
          <w:p w14:paraId="4357E270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</w:tcPr>
          <w:p w14:paraId="383043A4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394A2A0C" w14:textId="1DC63E12" w:rsidR="000C5F5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3" w:type="dxa"/>
          </w:tcPr>
          <w:p w14:paraId="6D3BD085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38C2D412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726DCE9D" w14:textId="3752E5D5" w:rsidR="00840703" w:rsidRPr="0003748B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62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99C5C43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72EB3644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6A652A01" w14:textId="6918C012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4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C5F5D" w:rsidRPr="0003748B" w14:paraId="698F3160" w14:textId="77777777" w:rsidTr="00F42077">
        <w:trPr>
          <w:trHeight w:val="20"/>
        </w:trPr>
        <w:tc>
          <w:tcPr>
            <w:tcW w:w="4662" w:type="dxa"/>
          </w:tcPr>
          <w:p w14:paraId="6F56F2DE" w14:textId="63632D84" w:rsidR="000C5F5D" w:rsidRPr="0003748B" w:rsidRDefault="000C5F5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อายุคาดเฉลี่ย (เปลี่ยนแปลง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ปี)</w:t>
            </w:r>
          </w:p>
        </w:tc>
        <w:tc>
          <w:tcPr>
            <w:tcW w:w="944" w:type="dxa"/>
            <w:vAlign w:val="center"/>
          </w:tcPr>
          <w:p w14:paraId="75B01586" w14:textId="16818277" w:rsidR="000C5F5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3" w:type="dxa"/>
          </w:tcPr>
          <w:p w14:paraId="7F369EA7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D7158F0" w14:textId="457FBB43" w:rsidR="000C5F5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3" w:type="dxa"/>
          </w:tcPr>
          <w:p w14:paraId="306DDB29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017D83FF" w14:textId="390EA5F2" w:rsidR="000C5F5D" w:rsidRPr="0003748B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73D87C8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1E8EDBB3" w14:textId="7D551725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C5F5D" w:rsidRPr="0003748B" w14:paraId="2CDD17FB" w14:textId="77777777" w:rsidTr="00F42077">
        <w:trPr>
          <w:trHeight w:val="20"/>
        </w:trPr>
        <w:tc>
          <w:tcPr>
            <w:tcW w:w="4662" w:type="dxa"/>
            <w:vAlign w:val="bottom"/>
          </w:tcPr>
          <w:p w14:paraId="3566176D" w14:textId="229E4870" w:rsidR="000C5F5D" w:rsidRPr="0003748B" w:rsidRDefault="000C5F5D" w:rsidP="00F42077">
            <w:pPr>
              <w:tabs>
                <w:tab w:val="clear" w:pos="4451"/>
              </w:tabs>
              <w:spacing w:line="360" w:lineRule="exact"/>
              <w:ind w:left="234" w:right="-19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42077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="00F42077"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</w:tcPr>
          <w:p w14:paraId="3EFCFA8D" w14:textId="4A3EE552" w:rsidR="00840703" w:rsidRPr="0003748B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4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0A24B949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E712B4E" w14:textId="461EDCD0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2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26970762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0F708D85" w14:textId="6C82EEA1" w:rsidR="0084070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6BF1E607" w14:textId="77777777" w:rsidR="000C5F5D" w:rsidRPr="0003748B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76F840DB" w14:textId="37B0DEE8" w:rsidR="000C5F5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42077" w:rsidRPr="00F42077" w14:paraId="6BDE3075" w14:textId="77777777" w:rsidTr="00F42077">
        <w:trPr>
          <w:trHeight w:val="20"/>
        </w:trPr>
        <w:tc>
          <w:tcPr>
            <w:tcW w:w="4662" w:type="dxa"/>
            <w:vAlign w:val="bottom"/>
          </w:tcPr>
          <w:p w14:paraId="1ED46736" w14:textId="77777777" w:rsidR="00F42077" w:rsidRPr="00F42077" w:rsidRDefault="00F42077" w:rsidP="00F42077">
            <w:pPr>
              <w:tabs>
                <w:tab w:val="clear" w:pos="4451"/>
              </w:tabs>
              <w:spacing w:line="360" w:lineRule="exact"/>
              <w:ind w:left="234" w:right="-195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4" w:type="dxa"/>
          </w:tcPr>
          <w:p w14:paraId="55884886" w14:textId="77777777" w:rsidR="00F42077" w:rsidRPr="00F42077" w:rsidRDefault="00F4207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  <w:vAlign w:val="bottom"/>
          </w:tcPr>
          <w:p w14:paraId="68532893" w14:textId="77777777" w:rsidR="00F42077" w:rsidRPr="00F42077" w:rsidRDefault="00F4207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</w:tcPr>
          <w:p w14:paraId="59487ED2" w14:textId="77777777" w:rsidR="00F42077" w:rsidRPr="00F42077" w:rsidRDefault="00F4207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  <w:vAlign w:val="bottom"/>
          </w:tcPr>
          <w:p w14:paraId="4D361BF3" w14:textId="77777777" w:rsidR="00F42077" w:rsidRPr="00F42077" w:rsidRDefault="00F4207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</w:tcPr>
          <w:p w14:paraId="2FDB1511" w14:textId="77777777" w:rsidR="00F42077" w:rsidRPr="00F42077" w:rsidRDefault="00F4207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02C3F436" w14:textId="77777777" w:rsidR="00F42077" w:rsidRPr="00F42077" w:rsidRDefault="00F4207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</w:tcPr>
          <w:p w14:paraId="327C7696" w14:textId="77777777" w:rsidR="00F42077" w:rsidRPr="00F42077" w:rsidRDefault="00F4207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4948" w:rsidRPr="0003748B" w14:paraId="2262C106" w14:textId="77777777" w:rsidTr="00F42077">
        <w:trPr>
          <w:trHeight w:val="20"/>
          <w:tblHeader/>
        </w:trPr>
        <w:tc>
          <w:tcPr>
            <w:tcW w:w="4662" w:type="dxa"/>
          </w:tcPr>
          <w:p w14:paraId="38EDCCEE" w14:textId="4E70298A" w:rsidR="00CD4948" w:rsidRPr="0003748B" w:rsidRDefault="00CD4948" w:rsidP="00FE3F8B">
            <w:pPr>
              <w:spacing w:line="360" w:lineRule="exact"/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19" w:type="dxa"/>
            <w:gridSpan w:val="7"/>
          </w:tcPr>
          <w:p w14:paraId="15DB8AA6" w14:textId="77777777" w:rsidR="00CD4948" w:rsidRPr="0003748B" w:rsidRDefault="00CD4948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4948" w:rsidRPr="0003748B" w14:paraId="72185320" w14:textId="77777777" w:rsidTr="00F42077">
        <w:trPr>
          <w:trHeight w:val="20"/>
          <w:tblHeader/>
        </w:trPr>
        <w:tc>
          <w:tcPr>
            <w:tcW w:w="4662" w:type="dxa"/>
          </w:tcPr>
          <w:p w14:paraId="4193B7EE" w14:textId="77777777" w:rsidR="00CD4948" w:rsidRPr="0003748B" w:rsidRDefault="00CD4948" w:rsidP="00FE3F8B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63" w:type="dxa"/>
            <w:gridSpan w:val="3"/>
          </w:tcPr>
          <w:p w14:paraId="5B03FA81" w14:textId="77777777" w:rsidR="00CD4948" w:rsidRPr="0003748B" w:rsidRDefault="00CD4948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42AE06EC" w14:textId="77777777" w:rsidR="00CD4948" w:rsidRPr="0003748B" w:rsidRDefault="00CD49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3" w:type="dxa"/>
            <w:gridSpan w:val="3"/>
          </w:tcPr>
          <w:p w14:paraId="294C6055" w14:textId="77777777" w:rsidR="00CD4948" w:rsidRPr="0003748B" w:rsidRDefault="00CD4948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95F4D" w:rsidRPr="0003748B" w14:paraId="48B0D39F" w14:textId="77777777" w:rsidTr="00F42077">
        <w:trPr>
          <w:trHeight w:val="20"/>
          <w:tblHeader/>
        </w:trPr>
        <w:tc>
          <w:tcPr>
            <w:tcW w:w="4662" w:type="dxa"/>
          </w:tcPr>
          <w:p w14:paraId="2A39DFF2" w14:textId="130C3F1B" w:rsidR="00295F4D" w:rsidRPr="0003748B" w:rsidRDefault="00295F4D" w:rsidP="00FE3F8B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4" w:type="dxa"/>
          </w:tcPr>
          <w:p w14:paraId="0951215B" w14:textId="5515E879" w:rsidR="00295F4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08795CC1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2E81089" w14:textId="31B98366" w:rsidR="00295F4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14:paraId="0BCF28FF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25646E38" w14:textId="25417B9B" w:rsidR="00295F4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18E51AEF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28470C55" w14:textId="386CEE53" w:rsidR="00295F4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721156" w:rsidRPr="0003748B" w14:paraId="5433B50C" w14:textId="77777777" w:rsidTr="00F42077">
        <w:trPr>
          <w:trHeight w:val="20"/>
          <w:tblHeader/>
        </w:trPr>
        <w:tc>
          <w:tcPr>
            <w:tcW w:w="4662" w:type="dxa"/>
          </w:tcPr>
          <w:p w14:paraId="42B36430" w14:textId="77777777" w:rsidR="00721156" w:rsidRPr="0003748B" w:rsidRDefault="00721156" w:rsidP="00FE3F8B">
            <w:pPr>
              <w:spacing w:line="360" w:lineRule="exact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9" w:type="dxa"/>
            <w:gridSpan w:val="7"/>
            <w:vAlign w:val="center"/>
          </w:tcPr>
          <w:p w14:paraId="77174EB7" w14:textId="77777777" w:rsidR="00721156" w:rsidRPr="0003748B" w:rsidRDefault="00721156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95F4D" w:rsidRPr="0003748B" w14:paraId="4141164E" w14:textId="77777777" w:rsidTr="00F42077">
        <w:trPr>
          <w:trHeight w:val="20"/>
        </w:trPr>
        <w:tc>
          <w:tcPr>
            <w:tcW w:w="4662" w:type="dxa"/>
          </w:tcPr>
          <w:p w14:paraId="5EB55CDB" w14:textId="603B1AE5" w:rsidR="00295F4D" w:rsidRPr="0003748B" w:rsidRDefault="00295F4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  <w:vAlign w:val="center"/>
          </w:tcPr>
          <w:p w14:paraId="6EB8330B" w14:textId="2A3E0F55" w:rsidR="00295F4D" w:rsidRPr="0003748B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19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B8B2602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143DDBB1" w14:textId="63B16FBF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421DB49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41E64C06" w14:textId="1E2FE68C" w:rsidR="00295F4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D32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vAlign w:val="center"/>
          </w:tcPr>
          <w:p w14:paraId="3AFF471D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6E580191" w14:textId="00BB96F2" w:rsidR="00295F4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295F4D" w:rsidRPr="0003748B" w14:paraId="4A871201" w14:textId="77777777" w:rsidTr="00F42077">
        <w:trPr>
          <w:trHeight w:val="20"/>
        </w:trPr>
        <w:tc>
          <w:tcPr>
            <w:tcW w:w="4662" w:type="dxa"/>
          </w:tcPr>
          <w:p w14:paraId="79018746" w14:textId="4A850897" w:rsidR="00295F4D" w:rsidRPr="0003748B" w:rsidRDefault="00295F4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อัตราการเพิ่มขึ้นของเงินเดือนในอนาคต 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</w:tcPr>
          <w:p w14:paraId="7C50DC2E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48D7BAAB" w14:textId="2DE2EB8D" w:rsidR="00FD1D7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172109CA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</w:tcPr>
          <w:p w14:paraId="34D237E6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212B9032" w14:textId="48FC215B" w:rsidR="00295F4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D321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3" w:type="dxa"/>
          </w:tcPr>
          <w:p w14:paraId="1F479187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592B909F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6F5B1B75" w14:textId="748912B7" w:rsidR="00FD1D7B" w:rsidRPr="0003748B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4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5394ECB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2C048F0D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0BEAD200" w14:textId="12F183DB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2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95F4D" w:rsidRPr="0003748B" w14:paraId="4A283AE1" w14:textId="77777777" w:rsidTr="00F42077">
        <w:trPr>
          <w:trHeight w:val="20"/>
        </w:trPr>
        <w:tc>
          <w:tcPr>
            <w:tcW w:w="4662" w:type="dxa"/>
          </w:tcPr>
          <w:p w14:paraId="3ACA9F8F" w14:textId="6C9077B0" w:rsidR="00295F4D" w:rsidRPr="0003748B" w:rsidRDefault="00295F4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อายุคาดเฉลี่ย (เปลี่ยนแปลง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ปี)</w:t>
            </w:r>
          </w:p>
        </w:tc>
        <w:tc>
          <w:tcPr>
            <w:tcW w:w="944" w:type="dxa"/>
            <w:vAlign w:val="center"/>
          </w:tcPr>
          <w:p w14:paraId="0A57F9B5" w14:textId="7BC3AA08" w:rsidR="00295F4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3" w:type="dxa"/>
          </w:tcPr>
          <w:p w14:paraId="6C13568A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3CEBD868" w14:textId="035DF45E" w:rsidR="00295F4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3" w:type="dxa"/>
          </w:tcPr>
          <w:p w14:paraId="3ED9D364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458F735A" w14:textId="7E0868FD" w:rsidR="00295F4D" w:rsidRPr="0003748B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B491D3C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2EF362F6" w14:textId="4C0FBB52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95F4D" w:rsidRPr="0003748B" w14:paraId="64D2BAFD" w14:textId="77777777" w:rsidTr="00F42077">
        <w:trPr>
          <w:trHeight w:val="20"/>
        </w:trPr>
        <w:tc>
          <w:tcPr>
            <w:tcW w:w="4662" w:type="dxa"/>
            <w:vAlign w:val="bottom"/>
          </w:tcPr>
          <w:p w14:paraId="04679678" w14:textId="08492305" w:rsidR="00295F4D" w:rsidRPr="0003748B" w:rsidRDefault="00295F4D" w:rsidP="00F42077">
            <w:pPr>
              <w:tabs>
                <w:tab w:val="clear" w:pos="4451"/>
              </w:tabs>
              <w:spacing w:line="360" w:lineRule="exact"/>
              <w:ind w:left="234" w:right="-2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42077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="00F42077" w:rsidRPr="0003748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4" w:type="dxa"/>
          </w:tcPr>
          <w:p w14:paraId="5C41DD36" w14:textId="38905109" w:rsidR="00FD1D7B" w:rsidRPr="0003748B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0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65D03A01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521F5864" w14:textId="79DBDE69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178EE6AC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4A58550D" w14:textId="6B688A8B" w:rsidR="00FD1D7B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bottom"/>
          </w:tcPr>
          <w:p w14:paraId="39C3B7C1" w14:textId="77777777" w:rsidR="00295F4D" w:rsidRPr="0003748B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0B736412" w14:textId="745EA8AA" w:rsidR="00295F4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092CEE99" w14:textId="77777777" w:rsidR="00C249FC" w:rsidRPr="0003748B" w:rsidRDefault="00C249FC" w:rsidP="00FE3F8B">
      <w:pPr>
        <w:pStyle w:val="Style1"/>
        <w:tabs>
          <w:tab w:val="clear" w:pos="518"/>
          <w:tab w:val="num" w:pos="540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ทุนเรือนหุ้น</w:t>
      </w:r>
    </w:p>
    <w:p w14:paraId="1BCA1051" w14:textId="77777777" w:rsidR="00E6052A" w:rsidRPr="0003748B" w:rsidRDefault="00E6052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35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810"/>
        <w:gridCol w:w="270"/>
        <w:gridCol w:w="990"/>
        <w:gridCol w:w="270"/>
        <w:gridCol w:w="990"/>
        <w:gridCol w:w="270"/>
        <w:gridCol w:w="986"/>
        <w:gridCol w:w="270"/>
        <w:gridCol w:w="991"/>
      </w:tblGrid>
      <w:tr w:rsidR="00BF113E" w:rsidRPr="0003748B" w14:paraId="3026230E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31E0B7C3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6807F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AC34A5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</w:tcPr>
          <w:p w14:paraId="1C6C73BD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7A0CC51" w14:textId="608A6093" w:rsidR="00BF113E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ECAEACF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47" w:type="dxa"/>
            <w:gridSpan w:val="3"/>
            <w:shd w:val="clear" w:color="auto" w:fill="auto"/>
          </w:tcPr>
          <w:p w14:paraId="099EE790" w14:textId="73D2020C" w:rsidR="00BF113E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E6052A" w:rsidRPr="0003748B" w14:paraId="12DF488C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421B9C37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44B270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7E3EF7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0C426020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6E6FA8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4CBE7D89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E2D420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12F0A3EC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34CD5579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4454DA66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64B53EC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E6052A" w:rsidRPr="0003748B" w14:paraId="6D050730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1AEEE519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D7B970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3F1D0DC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EE6533A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767" w:type="dxa"/>
            <w:gridSpan w:val="7"/>
            <w:shd w:val="clear" w:color="auto" w:fill="auto"/>
          </w:tcPr>
          <w:p w14:paraId="5513A09A" w14:textId="77777777" w:rsidR="00E6052A" w:rsidRPr="0003748B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(ล้านหุ้น/ล้านบาท)</w:t>
            </w:r>
          </w:p>
        </w:tc>
      </w:tr>
      <w:tr w:rsidR="00BF113E" w:rsidRPr="0003748B" w14:paraId="73E52C91" w14:textId="77777777" w:rsidTr="00126D16">
        <w:trPr>
          <w:trHeight w:val="362"/>
        </w:trPr>
        <w:tc>
          <w:tcPr>
            <w:tcW w:w="3240" w:type="dxa"/>
            <w:shd w:val="clear" w:color="auto" w:fill="auto"/>
          </w:tcPr>
          <w:p w14:paraId="74F1B512" w14:textId="478C9FE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ทุนจดทะเบียน 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7BC5E75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80B681" w14:textId="063EA6A3" w:rsidR="00BF113E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4E61A0D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823E7C" w14:textId="43DD4123" w:rsidR="00BF113E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D60102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331</w:t>
            </w:r>
            <w:r w:rsidR="00D60102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1A40C1C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D71921F" w14:textId="3FBDA87C" w:rsidR="00BF113E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D60102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331</w:t>
            </w:r>
            <w:r w:rsidR="00D60102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8FF8428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0D7DC4A8" w14:textId="07BF4113" w:rsidR="00BF113E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BF113E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331</w:t>
            </w:r>
            <w:r w:rsidR="00BF113E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CEE1781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45088BBA" w14:textId="042391C3" w:rsidR="00BF113E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BF113E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331</w:t>
            </w:r>
            <w:r w:rsidR="00BF113E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25</w:t>
            </w:r>
          </w:p>
        </w:tc>
      </w:tr>
      <w:tr w:rsidR="00BF113E" w:rsidRPr="0003748B" w14:paraId="4687E872" w14:textId="77777777" w:rsidTr="00126D16">
        <w:tc>
          <w:tcPr>
            <w:tcW w:w="3240" w:type="dxa"/>
            <w:shd w:val="clear" w:color="auto" w:fill="auto"/>
          </w:tcPr>
          <w:p w14:paraId="39EBBA40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550198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0F2ADD9E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A84AF1E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F3EFEFE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EC94218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9F97B2B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2F70268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</w:tcPr>
          <w:p w14:paraId="592404D4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5DA29EF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2D879C67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BF113E" w:rsidRPr="0003748B" w14:paraId="2A84DAA2" w14:textId="77777777" w:rsidTr="00126D16">
        <w:tc>
          <w:tcPr>
            <w:tcW w:w="3240" w:type="dxa"/>
            <w:shd w:val="clear" w:color="auto" w:fill="auto"/>
          </w:tcPr>
          <w:p w14:paraId="66ED2CC3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270" w:type="dxa"/>
            <w:shd w:val="clear" w:color="auto" w:fill="auto"/>
          </w:tcPr>
          <w:p w14:paraId="33DB1C64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DD0337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D13B7B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E3CA1C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D415A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5107D7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A69D64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14F100D0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B8EC39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D4B3D8B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BF113E" w:rsidRPr="0003748B" w14:paraId="317DF810" w14:textId="77777777" w:rsidTr="00126D16">
        <w:tc>
          <w:tcPr>
            <w:tcW w:w="3240" w:type="dxa"/>
            <w:shd w:val="clear" w:color="auto" w:fill="auto"/>
          </w:tcPr>
          <w:p w14:paraId="45C44A39" w14:textId="004CAD71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</w:tcPr>
          <w:p w14:paraId="16605097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8006935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D0BA26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81F781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00F670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B1A27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27207C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5016187A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B5DB94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DB5C61C" w14:textId="77777777" w:rsidR="00BF113E" w:rsidRPr="0003748B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1400C" w:rsidRPr="0003748B" w14:paraId="5AA90ED4" w14:textId="77777777" w:rsidTr="00126D16">
        <w:tc>
          <w:tcPr>
            <w:tcW w:w="3240" w:type="dxa"/>
            <w:shd w:val="clear" w:color="auto" w:fill="auto"/>
          </w:tcPr>
          <w:p w14:paraId="48A25A20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03748B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70" w:type="dxa"/>
            <w:shd w:val="clear" w:color="auto" w:fill="auto"/>
          </w:tcPr>
          <w:p w14:paraId="17684F13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7AE5064" w14:textId="478FC830" w:rsidR="00F1400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4EC08E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3DD238" w14:textId="6C4E0BF8" w:rsidR="00F1400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1400C" w:rsidRPr="0003748B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264</w:t>
            </w:r>
            <w:r w:rsidR="00F1400C" w:rsidRPr="0003748B">
              <w:rPr>
                <w:rFonts w:ascii="Angsana New" w:hAnsi="Angsana New" w:hint="cs"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3B65E86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550CA7" w14:textId="4B1E387E" w:rsidR="00F1400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1400C" w:rsidRPr="0003748B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264</w:t>
            </w:r>
            <w:r w:rsidR="00F1400C" w:rsidRPr="0003748B">
              <w:rPr>
                <w:rFonts w:ascii="Angsana New" w:hAnsi="Angsana New" w:hint="cs"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7D33192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6C216BC7" w14:textId="3C00F0E8" w:rsidR="00F1400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1400C" w:rsidRPr="0003748B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264</w:t>
            </w:r>
            <w:r w:rsidR="00F1400C" w:rsidRPr="0003748B">
              <w:rPr>
                <w:rFonts w:ascii="Angsana New" w:hAnsi="Angsana New" w:hint="cs"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5930A4E8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A333C9C" w14:textId="6C539AB2" w:rsidR="00F1400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1400C" w:rsidRPr="0003748B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264</w:t>
            </w:r>
            <w:r w:rsidR="00F1400C" w:rsidRPr="0003748B">
              <w:rPr>
                <w:rFonts w:ascii="Angsana New" w:hAnsi="Angsana New" w:hint="cs"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</w:tr>
      <w:tr w:rsidR="00F1400C" w:rsidRPr="0003748B" w14:paraId="196D2BF3" w14:textId="77777777" w:rsidTr="00126D16">
        <w:tc>
          <w:tcPr>
            <w:tcW w:w="3240" w:type="dxa"/>
            <w:shd w:val="clear" w:color="auto" w:fill="auto"/>
          </w:tcPr>
          <w:p w14:paraId="22AAB2E9" w14:textId="65442A61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99E4A99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8A07AAB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8EB69B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10032E7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AD6C2E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1C1D9E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A913FC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31707F5E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D3044D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1158DEEF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1400C" w:rsidRPr="0003748B" w14:paraId="434FCA11" w14:textId="77777777" w:rsidTr="00126D16">
        <w:trPr>
          <w:trHeight w:val="80"/>
        </w:trPr>
        <w:tc>
          <w:tcPr>
            <w:tcW w:w="3240" w:type="dxa"/>
            <w:shd w:val="clear" w:color="auto" w:fill="auto"/>
          </w:tcPr>
          <w:p w14:paraId="0C3BDACE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270" w:type="dxa"/>
            <w:shd w:val="clear" w:color="auto" w:fill="auto"/>
          </w:tcPr>
          <w:p w14:paraId="6F45B5EC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0611B90" w14:textId="57419949" w:rsidR="00F1400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86B54D5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8A229FA" w14:textId="078CA6F3" w:rsidR="00F1400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D60102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264</w:t>
            </w:r>
            <w:r w:rsidR="00D60102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03110F2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563E570" w14:textId="6499394B" w:rsidR="00F1400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D60102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264</w:t>
            </w:r>
            <w:r w:rsidR="00D60102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465C524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3F48CC8C" w14:textId="291E93D9" w:rsidR="00F1400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F1400C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264</w:t>
            </w:r>
            <w:r w:rsidR="00F1400C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66DBE1DC" w14:textId="77777777" w:rsidR="00F1400C" w:rsidRPr="0003748B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1C74AE4F" w14:textId="3A418128" w:rsidR="00F1400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F1400C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264</w:t>
            </w:r>
            <w:r w:rsidR="00F1400C" w:rsidRPr="000374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95</w:t>
            </w:r>
          </w:p>
        </w:tc>
      </w:tr>
    </w:tbl>
    <w:p w14:paraId="75C9B16A" w14:textId="0BBDCA57" w:rsidR="00961E61" w:rsidRPr="0003748B" w:rsidRDefault="00961E6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F3542C6" w14:textId="04882395" w:rsidR="004F38AE" w:rsidRPr="0003748B" w:rsidRDefault="004F38A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94F7F3F" w14:textId="77777777" w:rsidR="004F38AE" w:rsidRPr="0003748B" w:rsidRDefault="004F38A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D15B24" w14:textId="79538157" w:rsidR="004F38AE" w:rsidRPr="0003748B" w:rsidRDefault="004F38A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D321B" w:rsidRPr="00AD321B">
        <w:rPr>
          <w:rFonts w:ascii="Angsana New" w:hAnsi="Angsana New" w:hint="cs"/>
          <w:sz w:val="30"/>
          <w:szCs w:val="30"/>
        </w:rPr>
        <w:t>2535</w:t>
      </w:r>
      <w:r w:rsidRPr="0003748B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AD321B" w:rsidRPr="00AD321B">
        <w:rPr>
          <w:rFonts w:ascii="Angsana New" w:hAnsi="Angsana New" w:hint="cs"/>
          <w:sz w:val="30"/>
          <w:szCs w:val="30"/>
        </w:rPr>
        <w:t>51</w:t>
      </w:r>
      <w:r w:rsidRPr="0003748B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3748B">
        <w:rPr>
          <w:rFonts w:ascii="Angsana New" w:hAnsi="Angsana New" w:hint="cs"/>
          <w:sz w:val="30"/>
          <w:szCs w:val="30"/>
        </w:rPr>
        <w:t>“</w:t>
      </w:r>
      <w:r w:rsidRPr="0003748B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03748B">
        <w:rPr>
          <w:rFonts w:ascii="Angsana New" w:hAnsi="Angsana New" w:hint="cs"/>
          <w:sz w:val="30"/>
          <w:szCs w:val="30"/>
        </w:rPr>
        <w:t>”</w:t>
      </w:r>
      <w:r w:rsidRPr="0003748B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B5DFDF2" w14:textId="3FD37F9C" w:rsidR="006A30A0" w:rsidRPr="0003748B" w:rsidRDefault="006A30A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FE41609" w14:textId="6FD83897" w:rsidR="00C249FC" w:rsidRPr="0003748B" w:rsidRDefault="00C249FC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สำรอง</w:t>
      </w:r>
      <w:r w:rsidR="00633978" w:rsidRPr="0003748B">
        <w:rPr>
          <w:rFonts w:hint="cs"/>
          <w:b/>
          <w:bCs/>
          <w:cs/>
        </w:rPr>
        <w:t>ตามกฎหมายและอื่นๆ</w:t>
      </w:r>
    </w:p>
    <w:p w14:paraId="4C2E517A" w14:textId="77777777" w:rsidR="00997E15" w:rsidRPr="0003748B" w:rsidRDefault="00997E1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7F898FA" w14:textId="77777777" w:rsidR="002C179A" w:rsidRPr="0003748B" w:rsidRDefault="002C179A" w:rsidP="00FE3F8B">
      <w:pPr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14:paraId="071178A1" w14:textId="77777777" w:rsidR="002C179A" w:rsidRPr="0003748B" w:rsidRDefault="002C179A" w:rsidP="00FE3F8B">
      <w:pPr>
        <w:tabs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444D68BE" w14:textId="77777777" w:rsidR="002C179A" w:rsidRPr="0003748B" w:rsidRDefault="002C179A" w:rsidP="00FE3F8B">
      <w:pPr>
        <w:tabs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03748B">
        <w:rPr>
          <w:rFonts w:ascii="Angsana New" w:hAnsi="Angsana New" w:hint="cs"/>
          <w:b/>
          <w:bCs/>
          <w:i/>
          <w:iCs/>
          <w:sz w:val="30"/>
          <w:szCs w:val="30"/>
        </w:rPr>
        <w:t>/</w:t>
      </w: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68B819F6" w14:textId="77777777" w:rsidR="00E268F0" w:rsidRPr="0003748B" w:rsidRDefault="00E268F0" w:rsidP="00FE3F8B">
      <w:pPr>
        <w:tabs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79C8E381" w14:textId="77777777" w:rsidR="00885E94" w:rsidRPr="0003748B" w:rsidRDefault="00997E1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03748B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2ACCD6B5" w14:textId="77777777" w:rsidR="00885E94" w:rsidRPr="0003748B" w:rsidRDefault="00885E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F55A790" w14:textId="6C9DBE39" w:rsidR="00997E15" w:rsidRPr="0003748B" w:rsidRDefault="00997E1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D321B" w:rsidRPr="00AD321B">
        <w:rPr>
          <w:rFonts w:ascii="Angsana New" w:hAnsi="Angsana New" w:hint="cs"/>
          <w:sz w:val="30"/>
          <w:szCs w:val="30"/>
        </w:rPr>
        <w:t>2535</w:t>
      </w:r>
      <w:r w:rsidRPr="0003748B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AD321B" w:rsidRPr="00AD321B">
        <w:rPr>
          <w:rFonts w:ascii="Angsana New" w:hAnsi="Angsana New" w:hint="cs"/>
          <w:sz w:val="30"/>
          <w:szCs w:val="30"/>
        </w:rPr>
        <w:t>116</w:t>
      </w:r>
      <w:r w:rsidRPr="0003748B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03748B">
        <w:rPr>
          <w:rFonts w:ascii="Angsana New" w:hAnsi="Angsana New" w:hint="cs"/>
          <w:sz w:val="30"/>
          <w:szCs w:val="30"/>
        </w:rPr>
        <w:t>“</w:t>
      </w:r>
      <w:r w:rsidRPr="0003748B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03748B">
        <w:rPr>
          <w:rFonts w:ascii="Angsana New" w:hAnsi="Angsana New" w:hint="cs"/>
          <w:sz w:val="30"/>
          <w:szCs w:val="30"/>
        </w:rPr>
        <w:t>”</w:t>
      </w:r>
      <w:r w:rsidRPr="0003748B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AD321B" w:rsidRPr="00AD321B">
        <w:rPr>
          <w:rFonts w:ascii="Angsana New" w:hAnsi="Angsana New" w:hint="cs"/>
          <w:sz w:val="30"/>
          <w:szCs w:val="30"/>
        </w:rPr>
        <w:t>5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D321B" w:rsidRPr="00AD321B">
        <w:rPr>
          <w:rFonts w:ascii="Angsana New" w:hAnsi="Angsana New" w:hint="cs"/>
          <w:sz w:val="30"/>
          <w:szCs w:val="30"/>
        </w:rPr>
        <w:t>10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6409EF90" w14:textId="1FEB506E" w:rsidR="006D66BC" w:rsidRPr="0003748B" w:rsidRDefault="006D66B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5B7AB377" w14:textId="77777777" w:rsidR="00F42077" w:rsidRDefault="00F4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0A243B0" w14:textId="2FD3629B" w:rsidR="004901E1" w:rsidRPr="0003748B" w:rsidRDefault="004901E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ส่วนเกินทุนอื่น</w:t>
      </w:r>
    </w:p>
    <w:p w14:paraId="0918EAD8" w14:textId="77777777" w:rsidR="004901E1" w:rsidRPr="0003748B" w:rsidRDefault="004901E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029AB2A" w14:textId="575A5F73" w:rsidR="002B736B" w:rsidRPr="0003748B" w:rsidRDefault="002B736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3748B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การเปลี่ยนแปลงสัดส่วนการถือหุ้นในบริษัทย่อย</w:t>
      </w:r>
    </w:p>
    <w:p w14:paraId="6E7127AB" w14:textId="0E2B54AE" w:rsidR="002B736B" w:rsidRPr="0003748B" w:rsidRDefault="002B736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สำรองการเปลี่ยนแปลงสัดส่วนการถือหุ้นในบริษัทย่อยในส่วนของผู้ถือหุ้นประกอบด้วย ผลกระทบจากการปรับลดสัดส่วนการถือหุ้นของบริษัทในบริษัทย่อย และผลต่างจาก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</w:t>
      </w:r>
    </w:p>
    <w:p w14:paraId="060BCB07" w14:textId="77777777" w:rsidR="002B736B" w:rsidRPr="0003748B" w:rsidRDefault="002B736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C38669D" w14:textId="4EF2FCDC" w:rsidR="00F02DFA" w:rsidRPr="0003748B" w:rsidRDefault="00F02DF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AC5862D" w14:textId="77777777" w:rsidR="00F02DFA" w:rsidRPr="0003748B" w:rsidRDefault="00F02DF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15398E4" w14:textId="11AC2A8A" w:rsidR="00721156" w:rsidRPr="0003748B" w:rsidRDefault="000B50A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03748B">
        <w:rPr>
          <w:rFonts w:ascii="Angsana New" w:hAnsi="Angsana New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4FDCF24C" w14:textId="03B56796" w:rsidR="00167A58" w:rsidRPr="0003748B" w:rsidRDefault="000B50A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สำรอง</w:t>
      </w:r>
      <w:r w:rsidR="00997E15" w:rsidRPr="0003748B">
        <w:rPr>
          <w:rFonts w:ascii="Angsana New" w:hAnsi="Angsana New" w:hint="cs"/>
          <w:sz w:val="30"/>
          <w:szCs w:val="30"/>
          <w:cs/>
        </w:rPr>
        <w:t>การแปลง</w:t>
      </w:r>
      <w:r w:rsidR="00AE3DA0" w:rsidRPr="0003748B">
        <w:rPr>
          <w:rFonts w:ascii="Angsana New" w:hAnsi="Angsana New" w:hint="cs"/>
          <w:sz w:val="30"/>
          <w:szCs w:val="30"/>
          <w:cs/>
        </w:rPr>
        <w:t>ค่างบการเงินแสดงในส่วนของผู้ถือหุ้น</w:t>
      </w:r>
      <w:r w:rsidR="00997E15" w:rsidRPr="0003748B">
        <w:rPr>
          <w:rFonts w:ascii="Angsana New" w:hAnsi="Angsana New" w:hint="cs"/>
          <w:sz w:val="30"/>
          <w:szCs w:val="30"/>
          <w:cs/>
        </w:rPr>
        <w:t>ประกอบด้วยผลต่างการแปลงค่าทั้งหมดจากงบการเงินของหน่วยงานในต่างประเทศ</w:t>
      </w:r>
      <w:r w:rsidR="00167A58" w:rsidRPr="0003748B">
        <w:rPr>
          <w:rFonts w:ascii="Angsana New" w:hAnsi="Angsana New" w:hint="cs"/>
          <w:sz w:val="30"/>
          <w:szCs w:val="30"/>
        </w:rPr>
        <w:t xml:space="preserve"> </w:t>
      </w:r>
    </w:p>
    <w:p w14:paraId="7B1E37BC" w14:textId="77777777" w:rsidR="004D4C45" w:rsidRPr="0003748B" w:rsidRDefault="004D4C4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46DD9D8" w14:textId="636C6884" w:rsidR="00915799" w:rsidRPr="0003748B" w:rsidRDefault="000B50A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3748B">
        <w:rPr>
          <w:rFonts w:ascii="Angsana New" w:hAnsi="Angsana New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0C7F21CE" w14:textId="74D7AE45" w:rsidR="00721156" w:rsidRPr="0003748B" w:rsidRDefault="000B50A0" w:rsidP="00FE3F8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3A7C309C" w14:textId="69EB7D6F" w:rsidR="00721156" w:rsidRPr="0003748B" w:rsidRDefault="000B50A0" w:rsidP="00FE3F8B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7A05FBB3" w14:textId="77777777" w:rsidR="00FF7728" w:rsidRPr="0003748B" w:rsidRDefault="000B50A0" w:rsidP="00FE3F8B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</w:t>
      </w:r>
    </w:p>
    <w:p w14:paraId="77B14208" w14:textId="77777777" w:rsidR="00721156" w:rsidRPr="0003748B" w:rsidRDefault="0072115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F807DB" w14:textId="00133A78" w:rsidR="00721156" w:rsidRPr="0003748B" w:rsidRDefault="00334F8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3748B">
        <w:rPr>
          <w:rFonts w:ascii="Angsana New" w:hAnsi="Angsana New" w:hint="cs"/>
          <w:b/>
          <w:bCs/>
          <w:sz w:val="30"/>
          <w:szCs w:val="30"/>
          <w:cs/>
        </w:rPr>
        <w:t>สำรองการตีราคาสินทรัพย์ใหม่</w:t>
      </w:r>
    </w:p>
    <w:p w14:paraId="60788A02" w14:textId="663F143B" w:rsidR="00997E15" w:rsidRPr="0003748B" w:rsidRDefault="00334F8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สำรองการตีราคาสินทรัพย์ใหม่</w:t>
      </w:r>
      <w:r w:rsidR="00997E15" w:rsidRPr="0003748B">
        <w:rPr>
          <w:rFonts w:ascii="Angsana New" w:hAnsi="Angsana New" w:hint="cs"/>
          <w:sz w:val="30"/>
          <w:szCs w:val="30"/>
          <w:cs/>
        </w:rPr>
        <w:t>ประกอบด้วยผลรวมของการเปล</w:t>
      </w:r>
      <w:r w:rsidR="00735526" w:rsidRPr="0003748B">
        <w:rPr>
          <w:rFonts w:ascii="Angsana New" w:hAnsi="Angsana New" w:hint="cs"/>
          <w:sz w:val="30"/>
          <w:szCs w:val="30"/>
          <w:cs/>
        </w:rPr>
        <w:t>ี่ยนแปลงสุทธิของการตีราคาสินทรัพย์</w:t>
      </w:r>
      <w:r w:rsidR="00997E15" w:rsidRPr="0003748B">
        <w:rPr>
          <w:rFonts w:ascii="Angsana New" w:hAnsi="Angsana New" w:hint="cs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0B53699D" w14:textId="77777777" w:rsidR="003A4DBD" w:rsidRPr="0003748B" w:rsidRDefault="003A4DB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60963B8" w14:textId="5492311A" w:rsidR="00721156" w:rsidRPr="0003748B" w:rsidRDefault="0081039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  <w:r w:rsidRPr="0003748B"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14:paraId="4AAAC363" w14:textId="3549BA74" w:rsidR="00810395" w:rsidRPr="0003748B" w:rsidRDefault="0081039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การเคลื่อนไหวในทุนสำรองแสดงรายการในงบการเปลี่ยนแปลงส่วนของผู้ถือหุ้น</w:t>
      </w:r>
    </w:p>
    <w:p w14:paraId="266FC0A4" w14:textId="21795744" w:rsidR="006D66BC" w:rsidRPr="0003748B" w:rsidRDefault="006D66B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D9AB4F2" w14:textId="77777777" w:rsidR="00F42077" w:rsidRDefault="00F4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427D1922" w14:textId="0D43D04C" w:rsidR="00AD09E4" w:rsidRPr="0003748B" w:rsidRDefault="00AD09E4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ส่วนงานดำเนินงาน</w:t>
      </w:r>
      <w:r w:rsidR="001943EE" w:rsidRPr="0003748B">
        <w:rPr>
          <w:rFonts w:hint="cs"/>
          <w:b/>
          <w:bCs/>
          <w:cs/>
        </w:rPr>
        <w:t>และการจำแนกรายได้</w:t>
      </w:r>
    </w:p>
    <w:p w14:paraId="543A0504" w14:textId="77777777" w:rsidR="00AD09E4" w:rsidRPr="0003748B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18"/>
        <w:rPr>
          <w:rFonts w:ascii="Angsana New" w:hAnsi="Angsana New"/>
          <w:sz w:val="30"/>
          <w:szCs w:val="30"/>
        </w:rPr>
      </w:pPr>
    </w:p>
    <w:p w14:paraId="50DF5839" w14:textId="1B4A2727" w:rsidR="00AD09E4" w:rsidRPr="0003748B" w:rsidRDefault="00750AF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AD09E4" w:rsidRPr="0003748B">
        <w:rPr>
          <w:rFonts w:ascii="Angsana New" w:hAnsi="Angsana New" w:hint="cs"/>
          <w:sz w:val="30"/>
          <w:szCs w:val="30"/>
          <w:cs/>
        </w:rPr>
        <w:t xml:space="preserve">กลุ่มบริษัทมี </w:t>
      </w:r>
      <w:r w:rsidR="00AD321B" w:rsidRPr="00AD321B">
        <w:rPr>
          <w:rFonts w:ascii="Angsana New" w:hAnsi="Angsana New" w:hint="cs"/>
          <w:sz w:val="30"/>
          <w:szCs w:val="30"/>
        </w:rPr>
        <w:t>6</w:t>
      </w:r>
      <w:r w:rsidR="00AD09E4" w:rsidRPr="0003748B">
        <w:rPr>
          <w:rFonts w:ascii="Angsana New" w:hAnsi="Angsana New" w:hint="cs"/>
          <w:sz w:val="30"/>
          <w:szCs w:val="30"/>
        </w:rPr>
        <w:t xml:space="preserve"> </w:t>
      </w:r>
      <w:r w:rsidR="00AD09E4" w:rsidRPr="0003748B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1C71EA" w:rsidRPr="0003748B">
        <w:rPr>
          <w:rFonts w:ascii="Angsana New" w:hAnsi="Angsana New" w:hint="cs"/>
          <w:sz w:val="30"/>
          <w:szCs w:val="30"/>
          <w:cs/>
        </w:rPr>
        <w:t xml:space="preserve">ที่มีสินค้าและการบริการที่แตกต่างกัน </w:t>
      </w:r>
      <w:r w:rsidR="00AD09E4" w:rsidRPr="0003748B">
        <w:rPr>
          <w:rFonts w:ascii="Angsana New" w:hAnsi="Angsana New" w:hint="cs"/>
          <w:sz w:val="30"/>
          <w:szCs w:val="30"/>
          <w:cs/>
        </w:rPr>
        <w:t xml:space="preserve">และมีการบริหารจัดการแยกต่างหาก เนื่องจากใช้เทคโนโลยีและกลยุทธ์ทางการตลาดที่แตกต่างกัน  </w:t>
      </w:r>
      <w:r w:rsidR="001C71EA" w:rsidRPr="0003748B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 โดยสรุปมีดังนี้</w:t>
      </w:r>
    </w:p>
    <w:p w14:paraId="23486085" w14:textId="77777777" w:rsidR="000F37ED" w:rsidRPr="0003748B" w:rsidRDefault="000F37E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AAB91AE" w14:textId="53EF3A5A" w:rsidR="00AD09E4" w:rsidRPr="0003748B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  <w:cs/>
        </w:rPr>
        <w:t xml:space="preserve"> สายธุรกิจเทคโนโลยี</w:t>
      </w:r>
      <w:r w:rsidR="00E32E13" w:rsidRPr="0003748B">
        <w:rPr>
          <w:rFonts w:ascii="Angsana New" w:hAnsi="Angsana New" w:hint="cs"/>
          <w:sz w:val="30"/>
          <w:szCs w:val="30"/>
          <w:cs/>
        </w:rPr>
        <w:t>สารสนเทศ</w:t>
      </w:r>
    </w:p>
    <w:p w14:paraId="13007F01" w14:textId="61DA77FC" w:rsidR="00AD09E4" w:rsidRPr="0003748B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D321B" w:rsidRPr="00AD321B">
        <w:rPr>
          <w:rFonts w:ascii="Angsana New" w:hAnsi="Angsana New" w:hint="cs"/>
          <w:sz w:val="30"/>
          <w:szCs w:val="30"/>
        </w:rPr>
        <w:t>2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5E6A92" w:rsidRPr="0003748B">
        <w:rPr>
          <w:rFonts w:ascii="Angsana New" w:hAnsi="Angsana New" w:hint="cs"/>
          <w:sz w:val="30"/>
          <w:szCs w:val="30"/>
          <w:cs/>
        </w:rPr>
        <w:t>สายธุรกิจบริการ</w:t>
      </w:r>
    </w:p>
    <w:p w14:paraId="15150516" w14:textId="1EE45FB2" w:rsidR="00AD09E4" w:rsidRPr="0003748B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F50CB5" w:rsidRPr="0003748B">
        <w:rPr>
          <w:rFonts w:ascii="Angsana New" w:hAnsi="Angsana New" w:hint="cs"/>
          <w:sz w:val="30"/>
          <w:szCs w:val="30"/>
          <w:cs/>
        </w:rPr>
        <w:t>สายธุรกิจพลังงาน</w:t>
      </w:r>
    </w:p>
    <w:p w14:paraId="6270C78D" w14:textId="16143359" w:rsidR="00F50CB5" w:rsidRPr="0003748B" w:rsidRDefault="00F50C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D321B" w:rsidRPr="00AD321B">
        <w:rPr>
          <w:rFonts w:ascii="Angsana New" w:hAnsi="Angsana New" w:hint="cs"/>
          <w:sz w:val="30"/>
          <w:szCs w:val="30"/>
        </w:rPr>
        <w:t>4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สายธุรกิจเน็ตเวิร์คโซลูชั่นส์</w:t>
      </w:r>
    </w:p>
    <w:p w14:paraId="1BA44CA8" w14:textId="0A0D49F6" w:rsidR="00F50CB5" w:rsidRPr="0003748B" w:rsidRDefault="00F50C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D321B" w:rsidRPr="00AD321B">
        <w:rPr>
          <w:rFonts w:ascii="Angsana New" w:hAnsi="Angsana New" w:hint="cs"/>
          <w:sz w:val="30"/>
          <w:szCs w:val="30"/>
        </w:rPr>
        <w:t>5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สายธุรกิจ</w:t>
      </w:r>
      <w:r w:rsidR="005E6A92" w:rsidRPr="0003748B">
        <w:rPr>
          <w:rFonts w:ascii="Angsana New" w:hAnsi="Angsana New" w:hint="cs"/>
          <w:sz w:val="30"/>
          <w:szCs w:val="30"/>
          <w:cs/>
        </w:rPr>
        <w:t>เทรดดิ้ง</w:t>
      </w:r>
    </w:p>
    <w:p w14:paraId="091D9A1B" w14:textId="798CE6D2" w:rsidR="00F50CB5" w:rsidRPr="0003748B" w:rsidRDefault="00F50C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D321B" w:rsidRPr="00AD321B">
        <w:rPr>
          <w:rFonts w:ascii="Angsana New" w:hAnsi="Angsana New" w:hint="cs"/>
          <w:sz w:val="30"/>
          <w:szCs w:val="30"/>
        </w:rPr>
        <w:t>6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ธุรกิจ</w:t>
      </w:r>
      <w:r w:rsidR="00FC663E" w:rsidRPr="0003748B">
        <w:rPr>
          <w:rFonts w:ascii="Angsana New" w:hAnsi="Angsana New" w:hint="cs"/>
          <w:sz w:val="30"/>
          <w:szCs w:val="30"/>
          <w:cs/>
        </w:rPr>
        <w:t>โครงการ</w:t>
      </w:r>
      <w:r w:rsidRPr="0003748B">
        <w:rPr>
          <w:rFonts w:ascii="Angsana New" w:hAnsi="Angsana New" w:hint="cs"/>
          <w:sz w:val="30"/>
          <w:szCs w:val="30"/>
          <w:cs/>
        </w:rPr>
        <w:t>พิเศษและอื่นๆ</w:t>
      </w:r>
    </w:p>
    <w:p w14:paraId="7D1DE358" w14:textId="283E1538" w:rsidR="00961E61" w:rsidRPr="0003748B" w:rsidRDefault="00961E6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88AABC1" w14:textId="3DFD0789" w:rsidR="00AD09E4" w:rsidRPr="0003748B" w:rsidRDefault="001C71E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ส่วน</w:t>
      </w:r>
      <w:r w:rsidR="00AD09E4" w:rsidRPr="0003748B">
        <w:rPr>
          <w:rFonts w:ascii="Angsana New" w:hAnsi="Angsana New" w:hint="cs"/>
          <w:sz w:val="30"/>
          <w:szCs w:val="30"/>
          <w:cs/>
        </w:rPr>
        <w:t xml:space="preserve">งานอื่นไม่มีส่วนงานใดที่เข้าเกณฑ์เชิงปริมาณเพื่อกำหนดส่วนงานที่รายงานในปี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="00AD09E4" w:rsidRPr="0003748B">
        <w:rPr>
          <w:rFonts w:ascii="Angsana New" w:hAnsi="Angsana New" w:hint="cs"/>
          <w:sz w:val="30"/>
          <w:szCs w:val="30"/>
        </w:rPr>
        <w:t xml:space="preserve"> </w:t>
      </w:r>
      <w:r w:rsidR="00AD09E4" w:rsidRPr="0003748B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6</w:t>
      </w:r>
    </w:p>
    <w:p w14:paraId="4D3CED66" w14:textId="2F0CC596" w:rsidR="00AD09E4" w:rsidRPr="0003748B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56C4DF4" w14:textId="27FAB785" w:rsidR="00AD09E4" w:rsidRPr="0003748B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</w:t>
      </w:r>
      <w:r w:rsidR="001C71EA" w:rsidRPr="0003748B">
        <w:rPr>
          <w:rFonts w:ascii="Angsana New" w:hAnsi="Angsana New" w:hint="cs"/>
          <w:sz w:val="30"/>
          <w:szCs w:val="30"/>
          <w:cs/>
        </w:rPr>
        <w:t>น</w:t>
      </w:r>
      <w:r w:rsidRPr="0003748B">
        <w:rPr>
          <w:rFonts w:ascii="Angsana New" w:hAnsi="Angsana New" w:hint="cs"/>
          <w:sz w:val="30"/>
          <w:szCs w:val="30"/>
          <w:cs/>
        </w:rPr>
        <w:t>วัดโดยใช้กำไรก่อนต้นทุนทางการเงิน</w:t>
      </w:r>
      <w:r w:rsidR="00F35741" w:rsidRPr="0003748B">
        <w:rPr>
          <w:rFonts w:ascii="Angsana New" w:hAnsi="Angsana New" w:hint="cs"/>
          <w:sz w:val="30"/>
          <w:szCs w:val="30"/>
          <w:cs/>
        </w:rPr>
        <w:t>และ</w:t>
      </w:r>
      <w:r w:rsidRPr="0003748B">
        <w:rPr>
          <w:rFonts w:ascii="Angsana New" w:hAnsi="Angsana New" w:hint="cs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ผู้บริหารเชื่อว่าการใช้กำไรก่อนต้นทุนทางการเงิน</w:t>
      </w:r>
      <w:r w:rsidR="00F35741" w:rsidRPr="0003748B">
        <w:rPr>
          <w:rFonts w:ascii="Angsana New" w:hAnsi="Angsana New" w:hint="cs"/>
          <w:sz w:val="30"/>
          <w:szCs w:val="30"/>
          <w:cs/>
        </w:rPr>
        <w:t>และ</w:t>
      </w:r>
      <w:r w:rsidRPr="0003748B">
        <w:rPr>
          <w:rFonts w:ascii="Angsana New" w:hAnsi="Angsana New" w:hint="cs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C71EA" w:rsidRPr="0003748B">
        <w:rPr>
          <w:rFonts w:ascii="Angsana New" w:hAnsi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03FEB908" w14:textId="5E0D1E3A" w:rsidR="00961E61" w:rsidRPr="0003748B" w:rsidRDefault="00961E6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84D8B5C" w14:textId="77777777" w:rsidR="00961E61" w:rsidRPr="0003748B" w:rsidRDefault="00961E6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F752B3" w14:textId="77777777" w:rsidR="001B28E0" w:rsidRPr="0003748B" w:rsidRDefault="001B28E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1B28E0" w:rsidRPr="0003748B" w:rsidSect="007F410C">
          <w:headerReference w:type="even" r:id="rId29"/>
          <w:footerReference w:type="default" r:id="rId30"/>
          <w:headerReference w:type="first" r:id="rId31"/>
          <w:footerReference w:type="first" r:id="rId32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83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502"/>
        <w:gridCol w:w="630"/>
        <w:gridCol w:w="237"/>
        <w:gridCol w:w="663"/>
        <w:gridCol w:w="236"/>
        <w:gridCol w:w="574"/>
        <w:gridCol w:w="236"/>
        <w:gridCol w:w="664"/>
        <w:gridCol w:w="236"/>
        <w:gridCol w:w="14"/>
        <w:gridCol w:w="648"/>
        <w:gridCol w:w="238"/>
        <w:gridCol w:w="664"/>
        <w:gridCol w:w="236"/>
        <w:gridCol w:w="574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6"/>
      </w:tblGrid>
      <w:tr w:rsidR="001C71EA" w:rsidRPr="0003748B" w14:paraId="24ABCFF1" w14:textId="77777777" w:rsidTr="00926F73">
        <w:trPr>
          <w:tblHeader/>
        </w:trPr>
        <w:tc>
          <w:tcPr>
            <w:tcW w:w="14838" w:type="dxa"/>
            <w:gridSpan w:val="29"/>
            <w:vAlign w:val="bottom"/>
          </w:tcPr>
          <w:p w14:paraId="292C5453" w14:textId="77777777" w:rsidR="001C71EA" w:rsidRPr="0003748B" w:rsidRDefault="001C71E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8A4FBE" w:rsidRPr="0003748B" w14:paraId="2F68E412" w14:textId="77777777" w:rsidTr="00926F73">
        <w:trPr>
          <w:tblHeader/>
        </w:trPr>
        <w:tc>
          <w:tcPr>
            <w:tcW w:w="2502" w:type="dxa"/>
            <w:shd w:val="clear" w:color="auto" w:fill="auto"/>
            <w:vAlign w:val="bottom"/>
            <w:hideMark/>
          </w:tcPr>
          <w:p w14:paraId="6E551795" w14:textId="77777777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  <w:hideMark/>
          </w:tcPr>
          <w:p w14:paraId="51769076" w14:textId="6D44F88B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  <w:shd w:val="clear" w:color="auto" w:fill="auto"/>
            <w:hideMark/>
          </w:tcPr>
          <w:p w14:paraId="4C90D6E8" w14:textId="77777777" w:rsidR="008A4FBE" w:rsidRPr="0003748B" w:rsidRDefault="008A4FBE" w:rsidP="00FE3F8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bottom"/>
            <w:hideMark/>
          </w:tcPr>
          <w:p w14:paraId="6B916C87" w14:textId="388A7366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6" w:type="dxa"/>
            <w:shd w:val="clear" w:color="auto" w:fill="auto"/>
            <w:hideMark/>
          </w:tcPr>
          <w:p w14:paraId="44FD669C" w14:textId="77777777" w:rsidR="008A4FBE" w:rsidRPr="0003748B" w:rsidRDefault="008A4FBE" w:rsidP="00FE3F8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4"/>
            <w:shd w:val="clear" w:color="auto" w:fill="auto"/>
            <w:vAlign w:val="bottom"/>
            <w:hideMark/>
          </w:tcPr>
          <w:p w14:paraId="48565A58" w14:textId="07FAFFCB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shd w:val="clear" w:color="auto" w:fill="auto"/>
            <w:hideMark/>
          </w:tcPr>
          <w:p w14:paraId="33D4BC7C" w14:textId="77777777" w:rsidR="008A4FBE" w:rsidRPr="0003748B" w:rsidRDefault="008A4FBE" w:rsidP="00FE3F8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bottom"/>
            <w:hideMark/>
          </w:tcPr>
          <w:p w14:paraId="034FA4B6" w14:textId="32E2BF90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70" w:type="dxa"/>
            <w:shd w:val="clear" w:color="auto" w:fill="auto"/>
          </w:tcPr>
          <w:p w14:paraId="216E8E6B" w14:textId="77777777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295A7079" w14:textId="6CBD5051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70" w:type="dxa"/>
            <w:shd w:val="clear" w:color="auto" w:fill="auto"/>
          </w:tcPr>
          <w:p w14:paraId="0D999505" w14:textId="77777777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7F6AA18" w14:textId="3CFBF778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</w:t>
            </w:r>
            <w:r w:rsidR="00FC663E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โครงการ</w:t>
            </w: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พิเศษและอื่น ๆ</w:t>
            </w:r>
          </w:p>
        </w:tc>
        <w:tc>
          <w:tcPr>
            <w:tcW w:w="270" w:type="dxa"/>
          </w:tcPr>
          <w:p w14:paraId="2CE84D49" w14:textId="77777777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6" w:type="dxa"/>
            <w:gridSpan w:val="3"/>
            <w:vAlign w:val="bottom"/>
          </w:tcPr>
          <w:p w14:paraId="66E9B8F1" w14:textId="7876DEC3" w:rsidR="008A4FBE" w:rsidRPr="0003748B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360E46" w:rsidRPr="0003748B" w14:paraId="287BC33B" w14:textId="77777777" w:rsidTr="00926F73">
        <w:trPr>
          <w:tblHeader/>
        </w:trPr>
        <w:tc>
          <w:tcPr>
            <w:tcW w:w="2502" w:type="dxa"/>
            <w:noWrap/>
            <w:vAlign w:val="bottom"/>
            <w:hideMark/>
          </w:tcPr>
          <w:p w14:paraId="66025D4E" w14:textId="0EB55ADF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สำหรับปีสิ้นสุดวันที่ </w:t>
            </w:r>
            <w:r w:rsidR="00AD321B" w:rsidRPr="00AD321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31</w:t>
            </w: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630" w:type="dxa"/>
            <w:hideMark/>
          </w:tcPr>
          <w:p w14:paraId="03C26037" w14:textId="1BFEBFAD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hideMark/>
          </w:tcPr>
          <w:p w14:paraId="52F1E084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43F0D2F" w14:textId="25BF9D7D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hideMark/>
          </w:tcPr>
          <w:p w14:paraId="21E986C3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16E3B3A5" w14:textId="451BBF7A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386F7B63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27DD5284" w14:textId="6C6599F0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hideMark/>
          </w:tcPr>
          <w:p w14:paraId="70B36BB7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2" w:type="dxa"/>
            <w:gridSpan w:val="2"/>
            <w:hideMark/>
          </w:tcPr>
          <w:p w14:paraId="2E383C8C" w14:textId="53D88BF6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8" w:type="dxa"/>
            <w:hideMark/>
          </w:tcPr>
          <w:p w14:paraId="3E77A472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0EEC7E3C" w14:textId="25D236C9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hideMark/>
          </w:tcPr>
          <w:p w14:paraId="21B38EF4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007FE13D" w14:textId="49A13682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44F09649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5CC2400B" w14:textId="0F0E689C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</w:tcPr>
          <w:p w14:paraId="231FBCEA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</w:tcPr>
          <w:p w14:paraId="139F2B76" w14:textId="5F737524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14:paraId="5C530829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786CF2DE" w14:textId="5EED6C5C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</w:tcPr>
          <w:p w14:paraId="06AE3706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648184C5" w14:textId="230EC963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14:paraId="57CF5E1E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495A9BF6" w14:textId="20669FE8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</w:tcPr>
          <w:p w14:paraId="341DF7E5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14:paraId="7CBBE9A0" w14:textId="73A04945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14:paraId="4FFE8C5F" w14:textId="77777777" w:rsidR="00360E46" w:rsidRPr="0003748B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</w:tcPr>
          <w:p w14:paraId="735BEC0E" w14:textId="3D760C81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721156" w:rsidRPr="0003748B" w14:paraId="64ED88F5" w14:textId="77777777" w:rsidTr="00926F73">
        <w:trPr>
          <w:tblHeader/>
        </w:trPr>
        <w:tc>
          <w:tcPr>
            <w:tcW w:w="2502" w:type="dxa"/>
            <w:vAlign w:val="bottom"/>
          </w:tcPr>
          <w:p w14:paraId="2EFD88E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36" w:type="dxa"/>
            <w:gridSpan w:val="28"/>
          </w:tcPr>
          <w:p w14:paraId="4F78B61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03748B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721156" w:rsidRPr="0003748B" w14:paraId="4A37A0FE" w14:textId="77777777" w:rsidTr="00926F73">
        <w:tc>
          <w:tcPr>
            <w:tcW w:w="2502" w:type="dxa"/>
            <w:noWrap/>
            <w:vAlign w:val="bottom"/>
          </w:tcPr>
          <w:p w14:paraId="07AC169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EB74C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6EC9D1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387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4D1C4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28A9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3CC731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7185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5F1D67E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278F1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36A82E9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0C95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0846E6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C5F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67C4BF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7BCA8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16726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1303BA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6C514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076D6B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17886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3D9954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41948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7EC961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6413A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4411E3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32180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19CF8BE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360E46" w:rsidRPr="0003748B" w14:paraId="1C199A29" w14:textId="77777777" w:rsidTr="00926F73">
        <w:tc>
          <w:tcPr>
            <w:tcW w:w="2502" w:type="dxa"/>
            <w:noWrap/>
            <w:vAlign w:val="bottom"/>
            <w:hideMark/>
          </w:tcPr>
          <w:p w14:paraId="53281C52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44D34CC8" w14:textId="313B3185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A02D8B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145</w:t>
            </w:r>
          </w:p>
        </w:tc>
        <w:tc>
          <w:tcPr>
            <w:tcW w:w="237" w:type="dxa"/>
            <w:noWrap/>
            <w:vAlign w:val="bottom"/>
          </w:tcPr>
          <w:p w14:paraId="79356A12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1333771" w14:textId="12D1D02A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</w:t>
            </w:r>
            <w:r w:rsidR="00360E46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  <w:vAlign w:val="bottom"/>
          </w:tcPr>
          <w:p w14:paraId="74E2AA1D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36A4FFFD" w14:textId="07FB78C0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02D8B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36" w:type="dxa"/>
            <w:noWrap/>
            <w:vAlign w:val="bottom"/>
          </w:tcPr>
          <w:p w14:paraId="72FD64A6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7E0B290A" w14:textId="3DE1AABD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360E46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445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D3264D7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noWrap/>
            <w:vAlign w:val="bottom"/>
          </w:tcPr>
          <w:p w14:paraId="6153377D" w14:textId="7E2BE0F7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38" w:type="dxa"/>
            <w:noWrap/>
            <w:vAlign w:val="bottom"/>
          </w:tcPr>
          <w:p w14:paraId="508496C4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0998CDAD" w14:textId="47EB4D04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899</w:t>
            </w:r>
          </w:p>
        </w:tc>
        <w:tc>
          <w:tcPr>
            <w:tcW w:w="236" w:type="dxa"/>
            <w:noWrap/>
            <w:vAlign w:val="bottom"/>
          </w:tcPr>
          <w:p w14:paraId="46170B9D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7D254E7D" w14:textId="0C5D735D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02D8B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236" w:type="dxa"/>
            <w:noWrap/>
            <w:vAlign w:val="bottom"/>
          </w:tcPr>
          <w:p w14:paraId="1B41040E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28453D44" w14:textId="72D4F405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</w:t>
            </w:r>
            <w:r w:rsidR="00C97F1D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4C2BAE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345AC0" w14:textId="7F2A67C6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A02D8B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A357F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4330708" w14:textId="2994858B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360E46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A172BC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0BB4BF2" w14:textId="0E9462B8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D5ED9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50CA62A" w14:textId="230F52DC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F727F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FE858CA" w14:textId="7BC3C5C0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  <w:r w:rsidR="00CA7AD8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31160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</w:tcPr>
          <w:p w14:paraId="3DDE8177" w14:textId="59C8E2BC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360E46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175</w:t>
            </w:r>
          </w:p>
        </w:tc>
      </w:tr>
      <w:tr w:rsidR="00360E46" w:rsidRPr="0003748B" w14:paraId="099748D7" w14:textId="77777777" w:rsidTr="00926F73">
        <w:tc>
          <w:tcPr>
            <w:tcW w:w="2502" w:type="dxa"/>
            <w:noWrap/>
            <w:vAlign w:val="bottom"/>
            <w:hideMark/>
          </w:tcPr>
          <w:p w14:paraId="1D3BC7E6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709474" w14:textId="79062AE4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7" w:type="dxa"/>
            <w:noWrap/>
            <w:vAlign w:val="bottom"/>
          </w:tcPr>
          <w:p w14:paraId="0EFBEE13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E910C3" w14:textId="67452922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  <w:noWrap/>
          </w:tcPr>
          <w:p w14:paraId="1534FC15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77331" w14:textId="0E8F4BC2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149</w:t>
            </w:r>
          </w:p>
        </w:tc>
        <w:tc>
          <w:tcPr>
            <w:tcW w:w="236" w:type="dxa"/>
            <w:noWrap/>
          </w:tcPr>
          <w:p w14:paraId="14CAF62C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52A184" w14:textId="5D7F33A7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250" w:type="dxa"/>
            <w:gridSpan w:val="2"/>
            <w:noWrap/>
          </w:tcPr>
          <w:p w14:paraId="020B3340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B9E01E" w14:textId="0D7DDE25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noWrap/>
          </w:tcPr>
          <w:p w14:paraId="2FD7856A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260BEA" w14:textId="4AD4116D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20A41575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D7F04F" w14:textId="76CDEAB4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229</w:t>
            </w:r>
          </w:p>
        </w:tc>
        <w:tc>
          <w:tcPr>
            <w:tcW w:w="236" w:type="dxa"/>
            <w:noWrap/>
            <w:vAlign w:val="bottom"/>
          </w:tcPr>
          <w:p w14:paraId="642AF97D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B214BD" w14:textId="1785CD93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D278D1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71C1D2" w14:textId="4B3BC5E5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54B3E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4349B" w14:textId="5FC6F38E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30929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31E1E" w14:textId="49C5B7C6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55E5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6E25E" w14:textId="7D1227DA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7287C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78EC18" w14:textId="2B8952B5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0646C2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56BDA" w14:textId="45309438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554</w:t>
            </w:r>
          </w:p>
        </w:tc>
      </w:tr>
      <w:tr w:rsidR="00360E46" w:rsidRPr="0003748B" w14:paraId="37932538" w14:textId="77777777" w:rsidTr="00926F73">
        <w:tc>
          <w:tcPr>
            <w:tcW w:w="2502" w:type="dxa"/>
            <w:vAlign w:val="bottom"/>
            <w:hideMark/>
          </w:tcPr>
          <w:p w14:paraId="0BD20DE4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6B96A2" w14:textId="48CAB654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02D8B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166</w:t>
            </w:r>
          </w:p>
        </w:tc>
        <w:tc>
          <w:tcPr>
            <w:tcW w:w="237" w:type="dxa"/>
            <w:vAlign w:val="bottom"/>
          </w:tcPr>
          <w:p w14:paraId="7E7E7E2B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B3619" w14:textId="4ABA1B1C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360E46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36" w:type="dxa"/>
          </w:tcPr>
          <w:p w14:paraId="0A174E4D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3A50F" w14:textId="213A8699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A02D8B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595</w:t>
            </w:r>
          </w:p>
        </w:tc>
        <w:tc>
          <w:tcPr>
            <w:tcW w:w="236" w:type="dxa"/>
          </w:tcPr>
          <w:p w14:paraId="617FF60E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F6D7A" w14:textId="5C4E32EA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60E46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250" w:type="dxa"/>
            <w:gridSpan w:val="2"/>
          </w:tcPr>
          <w:p w14:paraId="3BE7947F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8A84D" w14:textId="2D06CB6E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746</w:t>
            </w:r>
          </w:p>
        </w:tc>
        <w:tc>
          <w:tcPr>
            <w:tcW w:w="238" w:type="dxa"/>
          </w:tcPr>
          <w:p w14:paraId="1E9D557C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542C7" w14:textId="376A4EF6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906</w:t>
            </w:r>
          </w:p>
        </w:tc>
        <w:tc>
          <w:tcPr>
            <w:tcW w:w="236" w:type="dxa"/>
            <w:vAlign w:val="bottom"/>
          </w:tcPr>
          <w:p w14:paraId="3A3F7FC5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57A3D" w14:textId="346C1166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A02D8B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070</w:t>
            </w:r>
          </w:p>
        </w:tc>
        <w:tc>
          <w:tcPr>
            <w:tcW w:w="236" w:type="dxa"/>
            <w:vAlign w:val="bottom"/>
          </w:tcPr>
          <w:p w14:paraId="1FFF4F8D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BA273" w14:textId="660A1B4C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0E09D3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3E189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FEA62" w14:textId="05BC9FF8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02D8B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2F927C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37391" w14:textId="72A3D9BB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360E46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55751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33AFDF" w14:textId="47E36667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EEB1A3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199D2" w14:textId="2605F6C7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171043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7C7AA" w14:textId="0EAA0F15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CA7AD8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1378C3" w14:textId="77777777" w:rsidR="00360E46" w:rsidRPr="0003748B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C8690" w14:textId="145738CD" w:rsidR="00360E46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60E46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729</w:t>
            </w:r>
          </w:p>
        </w:tc>
      </w:tr>
      <w:tr w:rsidR="00721156" w:rsidRPr="0003748B" w14:paraId="5AD1FC09" w14:textId="77777777" w:rsidTr="00926F73">
        <w:tc>
          <w:tcPr>
            <w:tcW w:w="2502" w:type="dxa"/>
            <w:noWrap/>
            <w:vAlign w:val="bottom"/>
          </w:tcPr>
          <w:p w14:paraId="2307A63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777F7F4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14228E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1227C74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B1428B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6F6B948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D2CFB66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B5262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6D84DB6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1CE15A8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C5AC6B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86DE0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E00BA8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D010D9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73EC9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7649463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741847A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281EC8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2D5C7BB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00318E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21DF7F0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6192E5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5F12E68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32230EA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01BB6E7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E8A26B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64FB557A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190B1FD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721156" w:rsidRPr="0003748B" w14:paraId="1DA74924" w14:textId="77777777" w:rsidTr="00926F73">
        <w:tc>
          <w:tcPr>
            <w:tcW w:w="2502" w:type="dxa"/>
            <w:noWrap/>
            <w:vAlign w:val="bottom"/>
          </w:tcPr>
          <w:p w14:paraId="44BEB93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30" w:type="dxa"/>
            <w:noWrap/>
            <w:vAlign w:val="bottom"/>
          </w:tcPr>
          <w:p w14:paraId="63D3510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CD9987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2BC172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4D0226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FC4CC5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BDF3CC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E2B3E1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1BF8C64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DA684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2E0571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37B117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35A97FD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585ABD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41F06F1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55A144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BC9DC7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A1C6D5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F9AA86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B3B211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670D5C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1C71C1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E8CCF6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AFCAB3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A40EA7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076FCBBF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6E8232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</w:tcPr>
          <w:p w14:paraId="729A1F1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721156" w:rsidRPr="0003748B" w14:paraId="4519DC81" w14:textId="77777777" w:rsidTr="00926F73">
        <w:tc>
          <w:tcPr>
            <w:tcW w:w="2502" w:type="dxa"/>
            <w:noWrap/>
            <w:vAlign w:val="bottom"/>
          </w:tcPr>
          <w:p w14:paraId="35AD9BC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30" w:type="dxa"/>
            <w:noWrap/>
            <w:vAlign w:val="bottom"/>
          </w:tcPr>
          <w:p w14:paraId="603D255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4CF29F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A8ABA8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721E0C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9B8D3B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9EC78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05A75A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95FF38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0DC7C0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78B4DE7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C6C97A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2C3625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12607B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B024B3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0BAFF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56A07F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FC09754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A7A2A02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BAA8D4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8FAD4FB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9C96226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DC711C9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9023EE3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6334F67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1979DA18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2B07C9E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7A9B88C" w14:textId="77777777" w:rsidR="00721156" w:rsidRPr="0003748B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75B63" w:rsidRPr="0003748B" w14:paraId="2C2EFF68" w14:textId="77777777" w:rsidTr="00926F73">
        <w:tc>
          <w:tcPr>
            <w:tcW w:w="2502" w:type="dxa"/>
            <w:noWrap/>
            <w:vAlign w:val="bottom"/>
          </w:tcPr>
          <w:p w14:paraId="0C2D0E4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630" w:type="dxa"/>
            <w:noWrap/>
            <w:vAlign w:val="bottom"/>
          </w:tcPr>
          <w:p w14:paraId="37891288" w14:textId="051D1B1D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2098BE5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1ECB5F75" w14:textId="59009D75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B19E06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AC27B2D" w14:textId="2FA4DD9B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1FC4A3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6B6C8F0" w14:textId="52813502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6D476D3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834BEA6" w14:textId="4C2A9315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4A82DC04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3F6D02" w14:textId="3D0AC761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1459A41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63B6FC0" w14:textId="02DA8D84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13B052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423C75" w14:textId="090FF391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8161551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23CA2D5" w14:textId="44B717FF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1D6F21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556</w:t>
            </w:r>
          </w:p>
        </w:tc>
        <w:tc>
          <w:tcPr>
            <w:tcW w:w="270" w:type="dxa"/>
            <w:vAlign w:val="bottom"/>
          </w:tcPr>
          <w:p w14:paraId="4B3FC07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7C83F98" w14:textId="0B8A7A85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258</w:t>
            </w:r>
          </w:p>
        </w:tc>
        <w:tc>
          <w:tcPr>
            <w:tcW w:w="270" w:type="dxa"/>
            <w:vAlign w:val="bottom"/>
          </w:tcPr>
          <w:p w14:paraId="083C8F4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65231BA" w14:textId="03FA04A0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A4A5B4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19B864F" w14:textId="00366C39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67C594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B7A6EDB" w14:textId="59691D42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1D6F21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556</w:t>
            </w:r>
          </w:p>
        </w:tc>
        <w:tc>
          <w:tcPr>
            <w:tcW w:w="270" w:type="dxa"/>
            <w:vAlign w:val="bottom"/>
          </w:tcPr>
          <w:p w14:paraId="52FBB4E1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1D56F62E" w14:textId="1ED74E82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258</w:t>
            </w:r>
          </w:p>
        </w:tc>
      </w:tr>
      <w:tr w:rsidR="00E75B63" w:rsidRPr="0003748B" w14:paraId="02AB4C0D" w14:textId="77777777" w:rsidTr="00926F73">
        <w:tc>
          <w:tcPr>
            <w:tcW w:w="2502" w:type="dxa"/>
            <w:noWrap/>
            <w:vAlign w:val="bottom"/>
          </w:tcPr>
          <w:p w14:paraId="2208F134" w14:textId="3F2F5F91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630" w:type="dxa"/>
            <w:noWrap/>
            <w:vAlign w:val="bottom"/>
          </w:tcPr>
          <w:p w14:paraId="4C1A291D" w14:textId="28094D67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D6F21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442</w:t>
            </w:r>
          </w:p>
        </w:tc>
        <w:tc>
          <w:tcPr>
            <w:tcW w:w="237" w:type="dxa"/>
            <w:noWrap/>
            <w:vAlign w:val="bottom"/>
          </w:tcPr>
          <w:p w14:paraId="22A8137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5001646" w14:textId="6ADA593C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883</w:t>
            </w:r>
          </w:p>
        </w:tc>
        <w:tc>
          <w:tcPr>
            <w:tcW w:w="236" w:type="dxa"/>
            <w:noWrap/>
            <w:vAlign w:val="bottom"/>
          </w:tcPr>
          <w:p w14:paraId="0F6344F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E5865EE" w14:textId="62D660AB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4B44E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9E81D1" w14:textId="184C40EC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5E72876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0080252" w14:textId="18595D08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5E4DDA41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BBAE0FA" w14:textId="60AB8036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B55D03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6213E9F" w14:textId="19DA3E82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254</w:t>
            </w:r>
          </w:p>
        </w:tc>
        <w:tc>
          <w:tcPr>
            <w:tcW w:w="236" w:type="dxa"/>
            <w:noWrap/>
            <w:vAlign w:val="bottom"/>
          </w:tcPr>
          <w:p w14:paraId="646C2A9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4AB7C23" w14:textId="0F47A2FD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94</w:t>
            </w:r>
          </w:p>
        </w:tc>
        <w:tc>
          <w:tcPr>
            <w:tcW w:w="270" w:type="dxa"/>
            <w:vAlign w:val="bottom"/>
          </w:tcPr>
          <w:p w14:paraId="61C61FE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C2F548" w14:textId="49E049B6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A48712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2975CE" w14:textId="5AD59B8B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9991FC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263E044" w14:textId="3DE043A5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202</w:t>
            </w:r>
          </w:p>
        </w:tc>
        <w:tc>
          <w:tcPr>
            <w:tcW w:w="270" w:type="dxa"/>
            <w:vAlign w:val="bottom"/>
          </w:tcPr>
          <w:p w14:paraId="0C9F708A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BAD1DD2" w14:textId="567D72B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141</w:t>
            </w:r>
          </w:p>
        </w:tc>
        <w:tc>
          <w:tcPr>
            <w:tcW w:w="270" w:type="dxa"/>
            <w:vAlign w:val="bottom"/>
          </w:tcPr>
          <w:p w14:paraId="1B5DEA44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CF0F888" w14:textId="4170CDF2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D6F21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70" w:type="dxa"/>
            <w:vAlign w:val="bottom"/>
          </w:tcPr>
          <w:p w14:paraId="437B84B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49E9447" w14:textId="56B00150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18</w:t>
            </w:r>
          </w:p>
        </w:tc>
      </w:tr>
      <w:tr w:rsidR="00E75B63" w:rsidRPr="0003748B" w14:paraId="1943CA78" w14:textId="77777777" w:rsidTr="00926F73">
        <w:tc>
          <w:tcPr>
            <w:tcW w:w="2502" w:type="dxa"/>
            <w:noWrap/>
            <w:vAlign w:val="bottom"/>
          </w:tcPr>
          <w:p w14:paraId="009143B3" w14:textId="10C32032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30" w:type="dxa"/>
            <w:noWrap/>
            <w:vAlign w:val="bottom"/>
          </w:tcPr>
          <w:p w14:paraId="5FDEED9D" w14:textId="467E4E4B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264</w:t>
            </w:r>
          </w:p>
        </w:tc>
        <w:tc>
          <w:tcPr>
            <w:tcW w:w="237" w:type="dxa"/>
            <w:noWrap/>
            <w:vAlign w:val="bottom"/>
          </w:tcPr>
          <w:p w14:paraId="064E8AB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E2CE17B" w14:textId="6306952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282</w:t>
            </w:r>
          </w:p>
        </w:tc>
        <w:tc>
          <w:tcPr>
            <w:tcW w:w="236" w:type="dxa"/>
            <w:noWrap/>
            <w:vAlign w:val="bottom"/>
          </w:tcPr>
          <w:p w14:paraId="6AD2F25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9A7D876" w14:textId="55476666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727ED39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1C4930D" w14:textId="3CD35A6E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D4A309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235F229" w14:textId="611408F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739</w:t>
            </w:r>
          </w:p>
        </w:tc>
        <w:tc>
          <w:tcPr>
            <w:tcW w:w="238" w:type="dxa"/>
            <w:noWrap/>
            <w:vAlign w:val="bottom"/>
          </w:tcPr>
          <w:p w14:paraId="0A97CD7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CB1F50A" w14:textId="6E9F00AF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895</w:t>
            </w:r>
          </w:p>
        </w:tc>
        <w:tc>
          <w:tcPr>
            <w:tcW w:w="236" w:type="dxa"/>
            <w:noWrap/>
            <w:vAlign w:val="bottom"/>
          </w:tcPr>
          <w:p w14:paraId="5212844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B699D8B" w14:textId="50CAD640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D6F21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252</w:t>
            </w:r>
          </w:p>
        </w:tc>
        <w:tc>
          <w:tcPr>
            <w:tcW w:w="236" w:type="dxa"/>
            <w:noWrap/>
            <w:vAlign w:val="bottom"/>
          </w:tcPr>
          <w:p w14:paraId="0DCD99BE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38FC300" w14:textId="68144FA5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FE71C6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715</w:t>
            </w:r>
          </w:p>
        </w:tc>
        <w:tc>
          <w:tcPr>
            <w:tcW w:w="270" w:type="dxa"/>
            <w:vAlign w:val="bottom"/>
          </w:tcPr>
          <w:p w14:paraId="5D389A9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F8F402F" w14:textId="3C78B7FD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59E4729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41C9B93" w14:textId="202D1F78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88952A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733F0FD" w14:textId="08B1994D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179</w:t>
            </w:r>
          </w:p>
        </w:tc>
        <w:tc>
          <w:tcPr>
            <w:tcW w:w="270" w:type="dxa"/>
            <w:vAlign w:val="bottom"/>
          </w:tcPr>
          <w:p w14:paraId="3EB0CF1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0063DAA" w14:textId="3AF0E250" w:rsidR="00E75B63" w:rsidRPr="0003748B" w:rsidRDefault="00AD321B" w:rsidP="0068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245</w:t>
            </w:r>
          </w:p>
        </w:tc>
        <w:tc>
          <w:tcPr>
            <w:tcW w:w="270" w:type="dxa"/>
            <w:vAlign w:val="bottom"/>
          </w:tcPr>
          <w:p w14:paraId="2A786A1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88ACB32" w14:textId="7A51FD3F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1D6F21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434</w:t>
            </w:r>
          </w:p>
        </w:tc>
        <w:tc>
          <w:tcPr>
            <w:tcW w:w="270" w:type="dxa"/>
            <w:vAlign w:val="bottom"/>
          </w:tcPr>
          <w:p w14:paraId="2FA22B0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B58D080" w14:textId="084B061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137</w:t>
            </w:r>
          </w:p>
        </w:tc>
      </w:tr>
      <w:tr w:rsidR="00E75B63" w:rsidRPr="0003748B" w14:paraId="1C61FE2D" w14:textId="77777777" w:rsidTr="00926F73">
        <w:tc>
          <w:tcPr>
            <w:tcW w:w="2502" w:type="dxa"/>
            <w:noWrap/>
            <w:vAlign w:val="bottom"/>
          </w:tcPr>
          <w:p w14:paraId="58BB1CC2" w14:textId="08AC5138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630" w:type="dxa"/>
            <w:noWrap/>
            <w:vAlign w:val="bottom"/>
          </w:tcPr>
          <w:p w14:paraId="1D4B1D0A" w14:textId="330535E7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5A5C4F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3818096" w14:textId="3937E52D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A2EB9F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DA0C013" w14:textId="4F0A6D09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D6F21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236" w:type="dxa"/>
            <w:noWrap/>
            <w:vAlign w:val="bottom"/>
          </w:tcPr>
          <w:p w14:paraId="0AF56B1A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41A81E4" w14:textId="2F45CB4B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310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7F5B936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8CEF4A0" w14:textId="01613E54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368B9E2E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5400E86" w14:textId="48EC7769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579ECE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182BCBA" w14:textId="40101C1A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F8EFEBE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BCF8A53" w14:textId="1B09A76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3FA810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C357C9A" w14:textId="7E373BD3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AFA18A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790B07C" w14:textId="39179BD9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4CF5B84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1F6A1F4" w14:textId="51CDE9CC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DB0070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50A54EA" w14:textId="0361B3F3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8683F6A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5255BE5E" w14:textId="22C139D3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1B0A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270" w:type="dxa"/>
            <w:vAlign w:val="bottom"/>
          </w:tcPr>
          <w:p w14:paraId="3E74F58A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27FC7D5C" w14:textId="20A39321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310</w:t>
            </w:r>
          </w:p>
        </w:tc>
      </w:tr>
      <w:tr w:rsidR="00E75B63" w:rsidRPr="0003748B" w14:paraId="60D235F8" w14:textId="77777777" w:rsidTr="00926F73">
        <w:tc>
          <w:tcPr>
            <w:tcW w:w="2502" w:type="dxa"/>
            <w:noWrap/>
            <w:vAlign w:val="bottom"/>
          </w:tcPr>
          <w:p w14:paraId="0A15F56E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660D052" w14:textId="07752C8B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630" w:type="dxa"/>
            <w:noWrap/>
            <w:vAlign w:val="bottom"/>
          </w:tcPr>
          <w:p w14:paraId="7B24E108" w14:textId="2525476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D6F21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401</w:t>
            </w:r>
          </w:p>
        </w:tc>
        <w:tc>
          <w:tcPr>
            <w:tcW w:w="237" w:type="dxa"/>
            <w:noWrap/>
            <w:vAlign w:val="bottom"/>
          </w:tcPr>
          <w:p w14:paraId="50D9EAD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5313FCF8" w14:textId="2FFA3A98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412</w:t>
            </w:r>
          </w:p>
        </w:tc>
        <w:tc>
          <w:tcPr>
            <w:tcW w:w="236" w:type="dxa"/>
            <w:noWrap/>
            <w:vAlign w:val="bottom"/>
          </w:tcPr>
          <w:p w14:paraId="40DCAA6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C8147D7" w14:textId="087833C4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156</w:t>
            </w:r>
          </w:p>
        </w:tc>
        <w:tc>
          <w:tcPr>
            <w:tcW w:w="236" w:type="dxa"/>
            <w:noWrap/>
            <w:vAlign w:val="bottom"/>
          </w:tcPr>
          <w:p w14:paraId="36AE05EE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265AFE" w14:textId="45C9ECAB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537DB2D1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841CF06" w14:textId="50C9F600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8" w:type="dxa"/>
            <w:noWrap/>
            <w:vAlign w:val="bottom"/>
          </w:tcPr>
          <w:p w14:paraId="2FAFDD84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D1DD9C" w14:textId="6C26AF44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762F562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109F882" w14:textId="5EAF8F32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330</w:t>
            </w:r>
          </w:p>
        </w:tc>
        <w:tc>
          <w:tcPr>
            <w:tcW w:w="236" w:type="dxa"/>
            <w:noWrap/>
            <w:vAlign w:val="bottom"/>
          </w:tcPr>
          <w:p w14:paraId="468F45F4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17B7A5C" w14:textId="1E411C23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07</w:t>
            </w:r>
          </w:p>
        </w:tc>
        <w:tc>
          <w:tcPr>
            <w:tcW w:w="270" w:type="dxa"/>
            <w:vAlign w:val="bottom"/>
          </w:tcPr>
          <w:p w14:paraId="7911D14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B971B17" w14:textId="27FF0278" w:rsidR="00E75B63" w:rsidRPr="0003748B" w:rsidRDefault="001D6F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EF7158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800A8AA" w14:textId="1B0682BF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C536171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5CE042B" w14:textId="26969DF9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192</w:t>
            </w:r>
          </w:p>
        </w:tc>
        <w:tc>
          <w:tcPr>
            <w:tcW w:w="270" w:type="dxa"/>
            <w:vAlign w:val="bottom"/>
          </w:tcPr>
          <w:p w14:paraId="1B82B07A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FB8FD67" w14:textId="0EB7E7CB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70" w:type="dxa"/>
            <w:vAlign w:val="bottom"/>
          </w:tcPr>
          <w:p w14:paraId="76DE446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47F2806D" w14:textId="5504A4CB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401B0A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081</w:t>
            </w:r>
          </w:p>
        </w:tc>
        <w:tc>
          <w:tcPr>
            <w:tcW w:w="270" w:type="dxa"/>
            <w:vAlign w:val="bottom"/>
          </w:tcPr>
          <w:p w14:paraId="3D35B62E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509AE1B8" w14:textId="7A894FE4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98</w:t>
            </w:r>
          </w:p>
        </w:tc>
      </w:tr>
      <w:tr w:rsidR="00E75B63" w:rsidRPr="0003748B" w14:paraId="2FB8DE1F" w14:textId="77777777" w:rsidTr="00926F73">
        <w:tc>
          <w:tcPr>
            <w:tcW w:w="2502" w:type="dxa"/>
            <w:noWrap/>
            <w:vAlign w:val="bottom"/>
          </w:tcPr>
          <w:p w14:paraId="7B6D5B09" w14:textId="22DCC280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2D4A5059" w14:textId="460D15FF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7" w:type="dxa"/>
            <w:noWrap/>
            <w:vAlign w:val="bottom"/>
          </w:tcPr>
          <w:p w14:paraId="16F92559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6F1A97F4" w14:textId="6F66B5A9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  <w:noWrap/>
            <w:vAlign w:val="bottom"/>
          </w:tcPr>
          <w:p w14:paraId="6A44569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5AB9B3F1" w14:textId="7B855644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36" w:type="dxa"/>
            <w:noWrap/>
            <w:vAlign w:val="bottom"/>
          </w:tcPr>
          <w:p w14:paraId="21391864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26698720" w14:textId="6390757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3971A57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57E509E9" w14:textId="7E5966BE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8" w:type="dxa"/>
            <w:noWrap/>
            <w:vAlign w:val="bottom"/>
          </w:tcPr>
          <w:p w14:paraId="08BA276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885981E" w14:textId="4FB2E4F5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6829959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1E5D4BEE" w14:textId="125ADC39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7C369D2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56381478" w14:textId="2717516C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70" w:type="dxa"/>
            <w:vAlign w:val="bottom"/>
          </w:tcPr>
          <w:p w14:paraId="4076330F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1919CC5" w14:textId="72EB7D78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70" w:type="dxa"/>
            <w:vAlign w:val="bottom"/>
          </w:tcPr>
          <w:p w14:paraId="1A37EEA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ECA981D" w14:textId="003EFB78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70" w:type="dxa"/>
            <w:vAlign w:val="bottom"/>
          </w:tcPr>
          <w:p w14:paraId="6D3A738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6E66D7" w14:textId="18672719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70" w:type="dxa"/>
            <w:vAlign w:val="bottom"/>
          </w:tcPr>
          <w:p w14:paraId="046C48D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933D20C" w14:textId="325DAC04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70" w:type="dxa"/>
            <w:vAlign w:val="bottom"/>
          </w:tcPr>
          <w:p w14:paraId="640E040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8BE63EE" w14:textId="64112391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270" w:type="dxa"/>
            <w:vAlign w:val="bottom"/>
          </w:tcPr>
          <w:p w14:paraId="0B0C68F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7622CA54" w14:textId="43F6DAD0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54</w:t>
            </w:r>
          </w:p>
        </w:tc>
      </w:tr>
      <w:tr w:rsidR="00E75B63" w:rsidRPr="0003748B" w14:paraId="48FCC9F2" w14:textId="77777777" w:rsidTr="00926F73">
        <w:tc>
          <w:tcPr>
            <w:tcW w:w="2502" w:type="dxa"/>
            <w:noWrap/>
            <w:vAlign w:val="bottom"/>
          </w:tcPr>
          <w:p w14:paraId="622E0A6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B52D629" w14:textId="45C34EC5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1D6F21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145</w:t>
            </w:r>
          </w:p>
        </w:tc>
        <w:tc>
          <w:tcPr>
            <w:tcW w:w="237" w:type="dxa"/>
            <w:noWrap/>
            <w:vAlign w:val="bottom"/>
          </w:tcPr>
          <w:p w14:paraId="53EE9F36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45EBCED" w14:textId="79B78CC9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E75B63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  <w:vAlign w:val="bottom"/>
          </w:tcPr>
          <w:p w14:paraId="41828F9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CA5B62" w14:textId="61A28AAC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D6F21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36" w:type="dxa"/>
            <w:noWrap/>
            <w:vAlign w:val="bottom"/>
          </w:tcPr>
          <w:p w14:paraId="162090C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A5FC5E9" w14:textId="6C1BED5D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445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73879C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CA38933" w14:textId="7B1B3E51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38" w:type="dxa"/>
            <w:noWrap/>
            <w:vAlign w:val="bottom"/>
          </w:tcPr>
          <w:p w14:paraId="08D34A3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CD1D30E" w14:textId="60653ACD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899</w:t>
            </w:r>
          </w:p>
        </w:tc>
        <w:tc>
          <w:tcPr>
            <w:tcW w:w="236" w:type="dxa"/>
            <w:noWrap/>
            <w:vAlign w:val="bottom"/>
          </w:tcPr>
          <w:p w14:paraId="089A7BB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897EE4" w14:textId="3D1940E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D6F21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236" w:type="dxa"/>
            <w:noWrap/>
            <w:vAlign w:val="bottom"/>
          </w:tcPr>
          <w:p w14:paraId="1AD5AF0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A82384" w14:textId="285BA2D4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FE71C6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70" w:type="dxa"/>
          </w:tcPr>
          <w:p w14:paraId="57674A7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12E1F" w14:textId="34634584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1D6F21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576</w:t>
            </w:r>
          </w:p>
        </w:tc>
        <w:tc>
          <w:tcPr>
            <w:tcW w:w="270" w:type="dxa"/>
          </w:tcPr>
          <w:p w14:paraId="3273222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1B8D7" w14:textId="7BEC3870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75B63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277</w:t>
            </w:r>
          </w:p>
        </w:tc>
        <w:tc>
          <w:tcPr>
            <w:tcW w:w="270" w:type="dxa"/>
          </w:tcPr>
          <w:p w14:paraId="254CC9F4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C51D0" w14:textId="24697147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619</w:t>
            </w:r>
          </w:p>
        </w:tc>
        <w:tc>
          <w:tcPr>
            <w:tcW w:w="270" w:type="dxa"/>
          </w:tcPr>
          <w:p w14:paraId="3E0B469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F16BF" w14:textId="70B418F0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603</w:t>
            </w:r>
          </w:p>
        </w:tc>
        <w:tc>
          <w:tcPr>
            <w:tcW w:w="270" w:type="dxa"/>
          </w:tcPr>
          <w:p w14:paraId="5F3870B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8A8FF" w14:textId="5927AC18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401B0A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372</w:t>
            </w:r>
          </w:p>
        </w:tc>
        <w:tc>
          <w:tcPr>
            <w:tcW w:w="270" w:type="dxa"/>
          </w:tcPr>
          <w:p w14:paraId="6587FEE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B9E18" w14:textId="7F82D19C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175</w:t>
            </w:r>
          </w:p>
        </w:tc>
      </w:tr>
      <w:tr w:rsidR="00E75B63" w:rsidRPr="0003748B" w14:paraId="61A2A809" w14:textId="77777777" w:rsidTr="00926F73">
        <w:tc>
          <w:tcPr>
            <w:tcW w:w="2502" w:type="dxa"/>
            <w:noWrap/>
            <w:vAlign w:val="bottom"/>
          </w:tcPr>
          <w:p w14:paraId="24DC30D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2E4A7F79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B0916DA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26BE977E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8C67EA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1F5001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F115A4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7C15399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0EB0ED7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3492189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63C61B1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420A311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C09791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3276993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E04ECA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3B484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F502AFA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18D7D3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C0A140E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9B02BD6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68E86EA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4DA6E24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AC0183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66DFE9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4CC2C4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7CADE8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CC7D93A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29E56D66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75B63" w:rsidRPr="0003748B" w14:paraId="5AD448B7" w14:textId="77777777" w:rsidTr="00926F73">
        <w:tc>
          <w:tcPr>
            <w:tcW w:w="2502" w:type="dxa"/>
            <w:noWrap/>
            <w:vAlign w:val="bottom"/>
          </w:tcPr>
          <w:p w14:paraId="5EF108E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630" w:type="dxa"/>
            <w:noWrap/>
            <w:vAlign w:val="bottom"/>
          </w:tcPr>
          <w:p w14:paraId="5FEF6839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E7E43FF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4D03800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A545AA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12669A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B0BD6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C5E208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4212E9A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A99B8C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6537F3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C444CA6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33D7D2F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8F837B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7F01F6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47B0BF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F86D52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2AC0B85" w14:textId="5842DE5A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D42925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DF4966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B39ED5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53F8B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879DFA6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685A23F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FAE148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456E12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4095C8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362F978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75B63" w:rsidRPr="0003748B" w14:paraId="15E84A4B" w14:textId="77777777" w:rsidTr="00926F73">
        <w:tc>
          <w:tcPr>
            <w:tcW w:w="2502" w:type="dxa"/>
            <w:noWrap/>
            <w:vAlign w:val="bottom"/>
          </w:tcPr>
          <w:p w14:paraId="1CF6834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630" w:type="dxa"/>
            <w:noWrap/>
            <w:vAlign w:val="bottom"/>
          </w:tcPr>
          <w:p w14:paraId="3817ED40" w14:textId="2A7E3C8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DF498E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492</w:t>
            </w:r>
          </w:p>
        </w:tc>
        <w:tc>
          <w:tcPr>
            <w:tcW w:w="237" w:type="dxa"/>
            <w:noWrap/>
            <w:vAlign w:val="bottom"/>
          </w:tcPr>
          <w:p w14:paraId="08F586A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3B2BFA" w14:textId="3F77FB4F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931</w:t>
            </w:r>
          </w:p>
        </w:tc>
        <w:tc>
          <w:tcPr>
            <w:tcW w:w="236" w:type="dxa"/>
            <w:noWrap/>
            <w:vAlign w:val="bottom"/>
          </w:tcPr>
          <w:p w14:paraId="4F12ECF6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4197CB9" w14:textId="6288EE6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noWrap/>
            <w:vAlign w:val="bottom"/>
          </w:tcPr>
          <w:p w14:paraId="00D29981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A57AA9A" w14:textId="7CB152AD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038AD64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9609355" w14:textId="3C0B96D0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8" w:type="dxa"/>
            <w:noWrap/>
            <w:vAlign w:val="bottom"/>
          </w:tcPr>
          <w:p w14:paraId="2900F65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4F738A0" w14:textId="3AC09E1F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3B440B4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C722CCA" w14:textId="3CEAEDA4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257</w:t>
            </w:r>
          </w:p>
        </w:tc>
        <w:tc>
          <w:tcPr>
            <w:tcW w:w="236" w:type="dxa"/>
            <w:noWrap/>
            <w:vAlign w:val="bottom"/>
          </w:tcPr>
          <w:p w14:paraId="032D147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3777704" w14:textId="1EA9A489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337</w:t>
            </w:r>
          </w:p>
        </w:tc>
        <w:tc>
          <w:tcPr>
            <w:tcW w:w="270" w:type="dxa"/>
          </w:tcPr>
          <w:p w14:paraId="491DC77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167A3078" w14:textId="15F929FB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DF498E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571</w:t>
            </w:r>
          </w:p>
        </w:tc>
        <w:tc>
          <w:tcPr>
            <w:tcW w:w="270" w:type="dxa"/>
          </w:tcPr>
          <w:p w14:paraId="68A23851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2577BA1" w14:textId="14700B3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270" w:type="dxa"/>
          </w:tcPr>
          <w:p w14:paraId="612EA129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54E97B48" w14:textId="3DFCF409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247</w:t>
            </w:r>
          </w:p>
        </w:tc>
        <w:tc>
          <w:tcPr>
            <w:tcW w:w="270" w:type="dxa"/>
          </w:tcPr>
          <w:p w14:paraId="1C2B6DBF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491E0424" w14:textId="49D3D8CA" w:rsidR="00E75B63" w:rsidRPr="0003748B" w:rsidRDefault="00AD321B" w:rsidP="0068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198</w:t>
            </w:r>
          </w:p>
        </w:tc>
        <w:tc>
          <w:tcPr>
            <w:tcW w:w="270" w:type="dxa"/>
          </w:tcPr>
          <w:p w14:paraId="1F91A50F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175EAF8" w14:textId="679626D3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DF498E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594</w:t>
            </w:r>
          </w:p>
        </w:tc>
        <w:tc>
          <w:tcPr>
            <w:tcW w:w="270" w:type="dxa"/>
          </w:tcPr>
          <w:p w14:paraId="13C4009E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vAlign w:val="bottom"/>
          </w:tcPr>
          <w:p w14:paraId="61585CAD" w14:textId="128B8492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747</w:t>
            </w:r>
          </w:p>
        </w:tc>
      </w:tr>
      <w:tr w:rsidR="00E75B63" w:rsidRPr="0003748B" w14:paraId="7C38AC19" w14:textId="77777777" w:rsidTr="00926F73">
        <w:tc>
          <w:tcPr>
            <w:tcW w:w="2502" w:type="dxa"/>
            <w:noWrap/>
            <w:vAlign w:val="bottom"/>
          </w:tcPr>
          <w:p w14:paraId="0B76D2E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6884949E" w14:textId="18D977E5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DF498E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653</w:t>
            </w:r>
          </w:p>
        </w:tc>
        <w:tc>
          <w:tcPr>
            <w:tcW w:w="237" w:type="dxa"/>
            <w:noWrap/>
            <w:vAlign w:val="bottom"/>
          </w:tcPr>
          <w:p w14:paraId="414668E9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4533819E" w14:textId="1B28733E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688</w:t>
            </w:r>
          </w:p>
        </w:tc>
        <w:tc>
          <w:tcPr>
            <w:tcW w:w="236" w:type="dxa"/>
            <w:noWrap/>
          </w:tcPr>
          <w:p w14:paraId="6400757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00A76C17" w14:textId="2C3F91A5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DF498E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421</w:t>
            </w:r>
          </w:p>
        </w:tc>
        <w:tc>
          <w:tcPr>
            <w:tcW w:w="236" w:type="dxa"/>
            <w:noWrap/>
          </w:tcPr>
          <w:p w14:paraId="31EA6C9F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955E76F" w14:textId="3230C521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428</w:t>
            </w:r>
          </w:p>
        </w:tc>
        <w:tc>
          <w:tcPr>
            <w:tcW w:w="250" w:type="dxa"/>
            <w:gridSpan w:val="2"/>
            <w:noWrap/>
          </w:tcPr>
          <w:p w14:paraId="3F9C39DF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6764E61B" w14:textId="264AAEBF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743</w:t>
            </w:r>
          </w:p>
        </w:tc>
        <w:tc>
          <w:tcPr>
            <w:tcW w:w="238" w:type="dxa"/>
            <w:noWrap/>
          </w:tcPr>
          <w:p w14:paraId="24DC83E9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ABD3CEA" w14:textId="1E67D1AB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36" w:type="dxa"/>
            <w:noWrap/>
            <w:vAlign w:val="bottom"/>
          </w:tcPr>
          <w:p w14:paraId="08D6AA7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2E5729D8" w14:textId="311B2DA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DF498E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584</w:t>
            </w:r>
          </w:p>
        </w:tc>
        <w:tc>
          <w:tcPr>
            <w:tcW w:w="236" w:type="dxa"/>
            <w:noWrap/>
            <w:vAlign w:val="bottom"/>
          </w:tcPr>
          <w:p w14:paraId="60ED124B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1E3A463" w14:textId="6CEDA23D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FE71C6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995</w:t>
            </w:r>
          </w:p>
        </w:tc>
        <w:tc>
          <w:tcPr>
            <w:tcW w:w="270" w:type="dxa"/>
          </w:tcPr>
          <w:p w14:paraId="152614FA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0FF7856" w14:textId="4F6E91BA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</w:tcPr>
          <w:p w14:paraId="13B870F5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D22845" w14:textId="2B22EC9E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</w:tcPr>
          <w:p w14:paraId="0A5F9A9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0B94255" w14:textId="2235C3C9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372</w:t>
            </w:r>
          </w:p>
        </w:tc>
        <w:tc>
          <w:tcPr>
            <w:tcW w:w="270" w:type="dxa"/>
          </w:tcPr>
          <w:p w14:paraId="2E327D50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1FE3602" w14:textId="19C8A266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405</w:t>
            </w:r>
          </w:p>
        </w:tc>
        <w:tc>
          <w:tcPr>
            <w:tcW w:w="270" w:type="dxa"/>
          </w:tcPr>
          <w:p w14:paraId="706AE3A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FACAAAD" w14:textId="59CBDCEF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DF498E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778</w:t>
            </w:r>
          </w:p>
        </w:tc>
        <w:tc>
          <w:tcPr>
            <w:tcW w:w="270" w:type="dxa"/>
          </w:tcPr>
          <w:p w14:paraId="2E1C986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1A103E74" w14:textId="5DC4EFD2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</w:t>
            </w:r>
            <w:r w:rsidR="00E75B63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428</w:t>
            </w:r>
          </w:p>
        </w:tc>
      </w:tr>
      <w:tr w:rsidR="00E75B63" w:rsidRPr="0003748B" w14:paraId="108430F1" w14:textId="77777777" w:rsidTr="008467CD">
        <w:tc>
          <w:tcPr>
            <w:tcW w:w="2502" w:type="dxa"/>
            <w:noWrap/>
            <w:vAlign w:val="bottom"/>
          </w:tcPr>
          <w:p w14:paraId="252F319F" w14:textId="12E8D4CA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E8F6207" w14:textId="3D40BD91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DF498E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145</w:t>
            </w:r>
          </w:p>
        </w:tc>
        <w:tc>
          <w:tcPr>
            <w:tcW w:w="237" w:type="dxa"/>
            <w:noWrap/>
            <w:vAlign w:val="bottom"/>
          </w:tcPr>
          <w:p w14:paraId="7DB06208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2ADD5A6" w14:textId="0BBB4070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E75B63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619</w:t>
            </w:r>
          </w:p>
        </w:tc>
        <w:tc>
          <w:tcPr>
            <w:tcW w:w="236" w:type="dxa"/>
            <w:noWrap/>
            <w:vAlign w:val="bottom"/>
          </w:tcPr>
          <w:p w14:paraId="11EA2E2E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FFA4B56" w14:textId="61F2F2E5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F498E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36" w:type="dxa"/>
            <w:noWrap/>
            <w:vAlign w:val="bottom"/>
          </w:tcPr>
          <w:p w14:paraId="20291E07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471A8B7" w14:textId="00C06EB7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445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7625AD4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3437BDE" w14:textId="7BBAFA89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38" w:type="dxa"/>
            <w:noWrap/>
            <w:vAlign w:val="bottom"/>
          </w:tcPr>
          <w:p w14:paraId="1EF3A913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4AA04F0" w14:textId="02C4E5D8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899</w:t>
            </w:r>
          </w:p>
        </w:tc>
        <w:tc>
          <w:tcPr>
            <w:tcW w:w="236" w:type="dxa"/>
            <w:noWrap/>
            <w:vAlign w:val="bottom"/>
          </w:tcPr>
          <w:p w14:paraId="098C2629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0A0A47F" w14:textId="230B07DD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F498E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236" w:type="dxa"/>
            <w:noWrap/>
            <w:vAlign w:val="bottom"/>
          </w:tcPr>
          <w:p w14:paraId="0DD37F6C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CBF933" w14:textId="35B5FE23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FE71C6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70" w:type="dxa"/>
          </w:tcPr>
          <w:p w14:paraId="7D23DE6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75308" w14:textId="2679FAD4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DF498E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576</w:t>
            </w:r>
          </w:p>
        </w:tc>
        <w:tc>
          <w:tcPr>
            <w:tcW w:w="270" w:type="dxa"/>
          </w:tcPr>
          <w:p w14:paraId="6DD93671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A7367" w14:textId="3D53A283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75B63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277</w:t>
            </w:r>
          </w:p>
        </w:tc>
        <w:tc>
          <w:tcPr>
            <w:tcW w:w="270" w:type="dxa"/>
          </w:tcPr>
          <w:p w14:paraId="48FA150D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67D5F" w14:textId="10268AF0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619</w:t>
            </w:r>
          </w:p>
        </w:tc>
        <w:tc>
          <w:tcPr>
            <w:tcW w:w="270" w:type="dxa"/>
          </w:tcPr>
          <w:p w14:paraId="3D0483B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D29DD" w14:textId="587E8972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603</w:t>
            </w:r>
          </w:p>
        </w:tc>
        <w:tc>
          <w:tcPr>
            <w:tcW w:w="270" w:type="dxa"/>
          </w:tcPr>
          <w:p w14:paraId="527BFA3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A3431" w14:textId="0D0B3C25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DF498E" w:rsidRPr="0003748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372</w:t>
            </w:r>
          </w:p>
        </w:tc>
        <w:tc>
          <w:tcPr>
            <w:tcW w:w="270" w:type="dxa"/>
          </w:tcPr>
          <w:p w14:paraId="48F12872" w14:textId="77777777" w:rsidR="00E75B63" w:rsidRPr="0003748B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985F0" w14:textId="70FDA3BE" w:rsidR="00E75B63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03748B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175</w:t>
            </w:r>
          </w:p>
        </w:tc>
      </w:tr>
      <w:tr w:rsidR="003E753D" w:rsidRPr="0003748B" w14:paraId="1486AFCE" w14:textId="77777777" w:rsidTr="00926F73">
        <w:tc>
          <w:tcPr>
            <w:tcW w:w="2502" w:type="dxa"/>
            <w:noWrap/>
            <w:vAlign w:val="bottom"/>
            <w:hideMark/>
          </w:tcPr>
          <w:p w14:paraId="335C352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lastRenderedPageBreak/>
              <w:t>กำไร (ขาดทุน) ตามส่วนงาน</w:t>
            </w:r>
          </w:p>
          <w:p w14:paraId="0EE5C6D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 ก่อนต้นทุนทางการเงินและ</w:t>
            </w:r>
          </w:p>
          <w:p w14:paraId="71FB1330" w14:textId="7C74BF44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 ภาษีเงินได้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1C200F" w14:textId="4B9959EC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237" w:type="dxa"/>
            <w:noWrap/>
            <w:vAlign w:val="bottom"/>
          </w:tcPr>
          <w:p w14:paraId="7A06C78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2144FB" w14:textId="098CFEF0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noWrap/>
            <w:vAlign w:val="bottom"/>
          </w:tcPr>
          <w:p w14:paraId="2460413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B230A6" w14:textId="1EEF3DED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91</w:t>
            </w:r>
          </w:p>
        </w:tc>
        <w:tc>
          <w:tcPr>
            <w:tcW w:w="236" w:type="dxa"/>
            <w:noWrap/>
            <w:vAlign w:val="bottom"/>
          </w:tcPr>
          <w:p w14:paraId="1E01121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1FE8A1" w14:textId="6183D558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252C2E0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EE653D" w14:textId="4EE4B472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38" w:type="dxa"/>
            <w:noWrap/>
            <w:vAlign w:val="bottom"/>
          </w:tcPr>
          <w:p w14:paraId="16AE8C7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4F404B" w14:textId="28677848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noWrap/>
            <w:vAlign w:val="bottom"/>
          </w:tcPr>
          <w:p w14:paraId="1862444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E23921" w14:textId="07AC2839" w:rsidR="003E753D" w:rsidRPr="0003748B" w:rsidRDefault="00F6094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AD321B"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207</w:t>
            </w:r>
            <w:r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5DB6589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717C23" w14:textId="1E359AC4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B4180B" w14:textId="67E36A0E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0B22DA" w14:textId="2D8DD521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4502A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8290AA" w14:textId="6AE021FD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F489B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5542E0" w14:textId="0C7DB70B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F340B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06DFA1" w14:textId="21F8CE00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BE2F4D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299B13" w14:textId="4FDBB12C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2F1CA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6A9946" w14:textId="79E9D81E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248</w:t>
            </w:r>
          </w:p>
        </w:tc>
      </w:tr>
      <w:tr w:rsidR="003E753D" w:rsidRPr="0003748B" w14:paraId="04F9B946" w14:textId="77777777" w:rsidTr="00926F73">
        <w:tc>
          <w:tcPr>
            <w:tcW w:w="2502" w:type="dxa"/>
            <w:noWrap/>
            <w:vAlign w:val="bottom"/>
            <w:hideMark/>
          </w:tcPr>
          <w:p w14:paraId="0E132D1C" w14:textId="77777777" w:rsidR="003E753D" w:rsidRPr="0003748B" w:rsidRDefault="003E753D" w:rsidP="00FE3F8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10B63DCA" w14:textId="02173CF6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14:paraId="3A6D297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08DC897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F928A7A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03D7218C" w14:textId="0D1C96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F2EA65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BAF3C9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CB3DAC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5ADDA6A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044EB5F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A6F2F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51C480D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A909DE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1905F41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472F70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7C3A2A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DD0169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FF03E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C44BFF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84DF1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86F3AF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35E5C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4BBF6A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F240D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DADEEE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B26D8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0C21BA6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753D" w:rsidRPr="0003748B" w14:paraId="1B677DA7" w14:textId="77777777" w:rsidTr="00926F73">
        <w:tc>
          <w:tcPr>
            <w:tcW w:w="2502" w:type="dxa"/>
            <w:noWrap/>
            <w:vAlign w:val="bottom"/>
            <w:hideMark/>
          </w:tcPr>
          <w:p w14:paraId="7B45657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5207BB" w14:textId="0B78934E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2</w:t>
            </w:r>
            <w:r w:rsidR="00F60944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857</w:t>
            </w:r>
          </w:p>
        </w:tc>
        <w:tc>
          <w:tcPr>
            <w:tcW w:w="237" w:type="dxa"/>
            <w:noWrap/>
            <w:vAlign w:val="bottom"/>
          </w:tcPr>
          <w:p w14:paraId="55FF5CA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9397EA" w14:textId="6AE4E52F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2</w:t>
            </w:r>
            <w:r w:rsidR="003E753D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674</w:t>
            </w:r>
          </w:p>
        </w:tc>
        <w:tc>
          <w:tcPr>
            <w:tcW w:w="236" w:type="dxa"/>
            <w:noWrap/>
          </w:tcPr>
          <w:p w14:paraId="7937CCE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BC1B58" w14:textId="7BE57FCE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F60944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526</w:t>
            </w:r>
          </w:p>
        </w:tc>
        <w:tc>
          <w:tcPr>
            <w:tcW w:w="236" w:type="dxa"/>
            <w:noWrap/>
          </w:tcPr>
          <w:p w14:paraId="0771FAF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B613F9" w14:textId="260CDB93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</w:t>
            </w:r>
            <w:r w:rsidR="003E753D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492</w:t>
            </w:r>
          </w:p>
        </w:tc>
        <w:tc>
          <w:tcPr>
            <w:tcW w:w="250" w:type="dxa"/>
            <w:gridSpan w:val="2"/>
            <w:noWrap/>
          </w:tcPr>
          <w:p w14:paraId="7629186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9A75FF" w14:textId="619689C1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594</w:t>
            </w:r>
          </w:p>
        </w:tc>
        <w:tc>
          <w:tcPr>
            <w:tcW w:w="238" w:type="dxa"/>
            <w:noWrap/>
          </w:tcPr>
          <w:p w14:paraId="3DAD893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769538" w14:textId="11F1DC65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707</w:t>
            </w:r>
          </w:p>
        </w:tc>
        <w:tc>
          <w:tcPr>
            <w:tcW w:w="236" w:type="dxa"/>
            <w:noWrap/>
            <w:vAlign w:val="bottom"/>
          </w:tcPr>
          <w:p w14:paraId="714757B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FBECAD" w14:textId="3358A32F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F60944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466</w:t>
            </w:r>
          </w:p>
        </w:tc>
        <w:tc>
          <w:tcPr>
            <w:tcW w:w="236" w:type="dxa"/>
            <w:noWrap/>
            <w:vAlign w:val="bottom"/>
          </w:tcPr>
          <w:p w14:paraId="53B39ED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E23AFC" w14:textId="6DC81E52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D20997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FD9FF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EE1548" w14:textId="26A4BC4C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F60944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B3232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5776C4" w14:textId="60A778E5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</w:t>
            </w:r>
            <w:r w:rsidR="003E753D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74058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0430EE" w14:textId="0C964556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D5F91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C1F75F" w14:textId="4240FEF0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BAF5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23615" w14:textId="3D06FD18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F60944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A1942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E664D" w14:textId="3883C0A8" w:rsidR="003E753D" w:rsidRPr="0003748B" w:rsidRDefault="00AD321B" w:rsidP="00FE3F8B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9</w:t>
            </w:r>
            <w:r w:rsidR="003E753D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152</w:t>
            </w:r>
          </w:p>
        </w:tc>
      </w:tr>
      <w:tr w:rsidR="003E753D" w:rsidRPr="0003748B" w14:paraId="3E25F838" w14:textId="77777777" w:rsidTr="00721156">
        <w:tc>
          <w:tcPr>
            <w:tcW w:w="2502" w:type="dxa"/>
            <w:noWrap/>
            <w:hideMark/>
          </w:tcPr>
          <w:p w14:paraId="6C4C35CC" w14:textId="77777777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42B8D3E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noWrap/>
            <w:vAlign w:val="bottom"/>
            <w:hideMark/>
          </w:tcPr>
          <w:p w14:paraId="47A674C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57DAB5A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C78C7A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40910E2A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17D944B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52CEF3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50" w:type="dxa"/>
            <w:gridSpan w:val="2"/>
            <w:noWrap/>
            <w:vAlign w:val="bottom"/>
            <w:hideMark/>
          </w:tcPr>
          <w:p w14:paraId="27E15A8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0B5A050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7804C5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FFD7B2D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A6B317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6D55339D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8A9ED4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A0044D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75CA3D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8059B5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A25093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9E0183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50DD28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E51F84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09AFA6D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29FA20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116C06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0E0FB0D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20BF95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006858D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</w:tr>
      <w:tr w:rsidR="003E753D" w:rsidRPr="0003748B" w14:paraId="4211166E" w14:textId="77777777" w:rsidTr="00926F73">
        <w:tc>
          <w:tcPr>
            <w:tcW w:w="2502" w:type="dxa"/>
            <w:noWrap/>
          </w:tcPr>
          <w:p w14:paraId="3C488FBA" w14:textId="5CC61F2B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รายได้และค่าใช้จ่ายที่มีสาระสำคัญ</w:t>
            </w:r>
          </w:p>
        </w:tc>
        <w:tc>
          <w:tcPr>
            <w:tcW w:w="630" w:type="dxa"/>
            <w:noWrap/>
            <w:vAlign w:val="bottom"/>
          </w:tcPr>
          <w:p w14:paraId="46BEA77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noWrap/>
            <w:vAlign w:val="bottom"/>
          </w:tcPr>
          <w:p w14:paraId="1B2B525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noWrap/>
            <w:vAlign w:val="bottom"/>
          </w:tcPr>
          <w:p w14:paraId="6803238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</w:tcPr>
          <w:p w14:paraId="5B76F44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noWrap/>
            <w:vAlign w:val="bottom"/>
          </w:tcPr>
          <w:p w14:paraId="7D85C91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</w:tcPr>
          <w:p w14:paraId="107F6E6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noWrap/>
            <w:vAlign w:val="bottom"/>
          </w:tcPr>
          <w:p w14:paraId="03BAA44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2A3E241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48" w:type="dxa"/>
            <w:noWrap/>
            <w:vAlign w:val="bottom"/>
          </w:tcPr>
          <w:p w14:paraId="2CFB8BC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8" w:type="dxa"/>
            <w:noWrap/>
            <w:vAlign w:val="bottom"/>
          </w:tcPr>
          <w:p w14:paraId="492F249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noWrap/>
            <w:vAlign w:val="bottom"/>
          </w:tcPr>
          <w:p w14:paraId="309ABA8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</w:tcPr>
          <w:p w14:paraId="3AF1829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noWrap/>
            <w:vAlign w:val="bottom"/>
          </w:tcPr>
          <w:p w14:paraId="5E2B964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</w:tcPr>
          <w:p w14:paraId="4930D6D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noWrap/>
            <w:vAlign w:val="bottom"/>
          </w:tcPr>
          <w:p w14:paraId="71AEE70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DE1A0C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33E0E25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558998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430662B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7054FA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51CCD53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A1B7C6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4B7FB5A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7D68EA1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CEA2C9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7EBD261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96A677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</w:tr>
      <w:tr w:rsidR="003E753D" w:rsidRPr="0003748B" w14:paraId="0652E072" w14:textId="77777777" w:rsidTr="00926F73">
        <w:tc>
          <w:tcPr>
            <w:tcW w:w="2502" w:type="dxa"/>
            <w:noWrap/>
          </w:tcPr>
          <w:p w14:paraId="6D064A13" w14:textId="37A68DB6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ต้นทุนขายและต้นทุนการให้บริการ</w:t>
            </w:r>
          </w:p>
        </w:tc>
        <w:tc>
          <w:tcPr>
            <w:tcW w:w="630" w:type="dxa"/>
            <w:noWrap/>
            <w:vAlign w:val="bottom"/>
          </w:tcPr>
          <w:p w14:paraId="2554B137" w14:textId="1F81B395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</w:t>
            </w:r>
            <w:r w:rsidR="00F60944" w:rsidRPr="0003748B">
              <w:rPr>
                <w:rFonts w:ascii="Angsana New" w:hAnsi="Angsana New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</w:rPr>
              <w:t>536</w:t>
            </w:r>
          </w:p>
        </w:tc>
        <w:tc>
          <w:tcPr>
            <w:tcW w:w="237" w:type="dxa"/>
            <w:noWrap/>
            <w:vAlign w:val="bottom"/>
          </w:tcPr>
          <w:p w14:paraId="3D1F5DA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7757AA60" w14:textId="10962DA3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2</w:t>
            </w:r>
            <w:r w:rsidR="003E753D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</w:rPr>
              <w:t>094</w:t>
            </w:r>
          </w:p>
        </w:tc>
        <w:tc>
          <w:tcPr>
            <w:tcW w:w="236" w:type="dxa"/>
            <w:noWrap/>
            <w:vAlign w:val="bottom"/>
          </w:tcPr>
          <w:p w14:paraId="79300A4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3063050" w14:textId="74DC0F2E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F60944" w:rsidRPr="0003748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337</w:t>
            </w:r>
          </w:p>
        </w:tc>
        <w:tc>
          <w:tcPr>
            <w:tcW w:w="236" w:type="dxa"/>
            <w:noWrap/>
            <w:vAlign w:val="bottom"/>
          </w:tcPr>
          <w:p w14:paraId="5F7838AA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222B62A" w14:textId="1B7479AD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3E753D" w:rsidRPr="0003748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28B32C0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CAC8F95" w14:textId="4B4BF65D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589</w:t>
            </w:r>
          </w:p>
        </w:tc>
        <w:tc>
          <w:tcPr>
            <w:tcW w:w="238" w:type="dxa"/>
            <w:noWrap/>
            <w:vAlign w:val="bottom"/>
          </w:tcPr>
          <w:p w14:paraId="030D4A2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FE394B6" w14:textId="4F784E08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745</w:t>
            </w:r>
          </w:p>
        </w:tc>
        <w:tc>
          <w:tcPr>
            <w:tcW w:w="236" w:type="dxa"/>
            <w:noWrap/>
            <w:vAlign w:val="bottom"/>
          </w:tcPr>
          <w:p w14:paraId="48CCE75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7D370DB" w14:textId="71A05751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F60944" w:rsidRPr="0003748B">
              <w:rPr>
                <w:rFonts w:ascii="Angsana New" w:hAnsi="Angsana New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  <w:lang w:val="en-US"/>
              </w:rPr>
              <w:t>904</w:t>
            </w:r>
          </w:p>
        </w:tc>
        <w:tc>
          <w:tcPr>
            <w:tcW w:w="236" w:type="dxa"/>
            <w:noWrap/>
            <w:vAlign w:val="bottom"/>
          </w:tcPr>
          <w:p w14:paraId="059D7E9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60F2D06" w14:textId="2C3693A7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2</w:t>
            </w:r>
            <w:r w:rsidR="00E832DA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270" w:type="dxa"/>
            <w:vAlign w:val="bottom"/>
          </w:tcPr>
          <w:p w14:paraId="0F3EE67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B1B5DC8" w14:textId="2C788DFF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3</w:t>
            </w:r>
            <w:r w:rsidR="00F60944" w:rsidRPr="0003748B">
              <w:rPr>
                <w:rFonts w:ascii="Angsana New" w:hAnsi="Angsana New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270" w:type="dxa"/>
            <w:vAlign w:val="bottom"/>
          </w:tcPr>
          <w:p w14:paraId="63E9AE9A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6DC27FC" w14:textId="60F00C36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</w:t>
            </w:r>
            <w:r w:rsidR="003E753D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</w:rPr>
              <w:t>896</w:t>
            </w:r>
          </w:p>
        </w:tc>
        <w:tc>
          <w:tcPr>
            <w:tcW w:w="270" w:type="dxa"/>
            <w:vAlign w:val="bottom"/>
          </w:tcPr>
          <w:p w14:paraId="16F6A07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E763492" w14:textId="0A109413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484</w:t>
            </w:r>
          </w:p>
        </w:tc>
        <w:tc>
          <w:tcPr>
            <w:tcW w:w="270" w:type="dxa"/>
            <w:vAlign w:val="bottom"/>
          </w:tcPr>
          <w:p w14:paraId="67CB81E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5428177" w14:textId="6E08ABB4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270" w:type="dxa"/>
            <w:vAlign w:val="bottom"/>
          </w:tcPr>
          <w:p w14:paraId="636D54D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45CDF85" w14:textId="79E9458C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9</w:t>
            </w:r>
            <w:r w:rsidR="00F60944" w:rsidRPr="0003748B">
              <w:rPr>
                <w:rFonts w:ascii="Angsana New" w:hAnsi="Angsana New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</w:rPr>
              <w:t>998</w:t>
            </w:r>
          </w:p>
        </w:tc>
        <w:tc>
          <w:tcPr>
            <w:tcW w:w="270" w:type="dxa"/>
            <w:vAlign w:val="bottom"/>
          </w:tcPr>
          <w:p w14:paraId="29F7F79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8E22284" w14:textId="6E3A22B1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9</w:t>
            </w:r>
            <w:r w:rsidR="003E753D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</w:rPr>
              <w:t>744</w:t>
            </w:r>
          </w:p>
        </w:tc>
      </w:tr>
      <w:tr w:rsidR="003E753D" w:rsidRPr="0003748B" w14:paraId="3F808196" w14:textId="77777777" w:rsidTr="00926F73">
        <w:tc>
          <w:tcPr>
            <w:tcW w:w="2502" w:type="dxa"/>
            <w:noWrap/>
            <w:vAlign w:val="bottom"/>
          </w:tcPr>
          <w:p w14:paraId="0B9757D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ต้นทุนในการจัดจำหน่ายและ</w:t>
            </w:r>
          </w:p>
          <w:p w14:paraId="34793B9F" w14:textId="4811629E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ค่าใช้จ่ายในการบริหาร</w:t>
            </w:r>
          </w:p>
        </w:tc>
        <w:tc>
          <w:tcPr>
            <w:tcW w:w="630" w:type="dxa"/>
            <w:noWrap/>
            <w:vAlign w:val="bottom"/>
          </w:tcPr>
          <w:p w14:paraId="29F1242C" w14:textId="55872394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237" w:type="dxa"/>
            <w:noWrap/>
            <w:vAlign w:val="bottom"/>
          </w:tcPr>
          <w:p w14:paraId="2305648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0EF7ABF" w14:textId="01AC554D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517</w:t>
            </w:r>
          </w:p>
        </w:tc>
        <w:tc>
          <w:tcPr>
            <w:tcW w:w="236" w:type="dxa"/>
            <w:noWrap/>
            <w:vAlign w:val="bottom"/>
          </w:tcPr>
          <w:p w14:paraId="1E44BF1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E6396B1" w14:textId="3013861B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168</w:t>
            </w:r>
          </w:p>
        </w:tc>
        <w:tc>
          <w:tcPr>
            <w:tcW w:w="236" w:type="dxa"/>
            <w:noWrap/>
            <w:vAlign w:val="bottom"/>
          </w:tcPr>
          <w:p w14:paraId="5D98ED2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ECDC2E2" w14:textId="452FBBA6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201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6BA454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3005ADB" w14:textId="26841B43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38" w:type="dxa"/>
            <w:noWrap/>
            <w:vAlign w:val="bottom"/>
          </w:tcPr>
          <w:p w14:paraId="6FAA67E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76051B1" w14:textId="4C7B61F7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236" w:type="dxa"/>
            <w:noWrap/>
            <w:vAlign w:val="bottom"/>
          </w:tcPr>
          <w:p w14:paraId="452AF89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C8FE4D2" w14:textId="01B0D777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  <w:lang w:val="en-US"/>
              </w:rPr>
              <w:t>373</w:t>
            </w:r>
          </w:p>
        </w:tc>
        <w:tc>
          <w:tcPr>
            <w:tcW w:w="236" w:type="dxa"/>
            <w:noWrap/>
            <w:vAlign w:val="bottom"/>
          </w:tcPr>
          <w:p w14:paraId="5749FA9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C1F7CCC" w14:textId="7460D123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324</w:t>
            </w:r>
          </w:p>
        </w:tc>
        <w:tc>
          <w:tcPr>
            <w:tcW w:w="270" w:type="dxa"/>
            <w:vAlign w:val="bottom"/>
          </w:tcPr>
          <w:p w14:paraId="6F03874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6ABC6F" w14:textId="3ED70C12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406</w:t>
            </w:r>
          </w:p>
        </w:tc>
        <w:tc>
          <w:tcPr>
            <w:tcW w:w="270" w:type="dxa"/>
            <w:vAlign w:val="bottom"/>
          </w:tcPr>
          <w:p w14:paraId="1ACBED5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C84DD" w14:textId="11D76387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AD321B">
              <w:rPr>
                <w:rFonts w:ascii="Angsana New" w:hAnsi="Angsana New"/>
                <w:sz w:val="24"/>
                <w:szCs w:val="24"/>
              </w:rPr>
              <w:t>82</w:t>
            </w:r>
          </w:p>
        </w:tc>
        <w:tc>
          <w:tcPr>
            <w:tcW w:w="270" w:type="dxa"/>
            <w:vAlign w:val="bottom"/>
          </w:tcPr>
          <w:p w14:paraId="2461C17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548C2E2" w14:textId="3E879B01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158</w:t>
            </w:r>
          </w:p>
        </w:tc>
        <w:tc>
          <w:tcPr>
            <w:tcW w:w="270" w:type="dxa"/>
            <w:vAlign w:val="bottom"/>
          </w:tcPr>
          <w:p w14:paraId="6369363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65194DA" w14:textId="3622E1AB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AD321B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70" w:type="dxa"/>
            <w:vAlign w:val="bottom"/>
          </w:tcPr>
          <w:p w14:paraId="12C843D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E058DE" w14:textId="488A6DDC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</w:t>
            </w:r>
            <w:r w:rsidR="00F60944" w:rsidRPr="0003748B">
              <w:rPr>
                <w:rFonts w:ascii="Angsana New" w:hAnsi="Angsana New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</w:rPr>
              <w:t>761</w:t>
            </w:r>
          </w:p>
        </w:tc>
        <w:tc>
          <w:tcPr>
            <w:tcW w:w="270" w:type="dxa"/>
            <w:vAlign w:val="bottom"/>
          </w:tcPr>
          <w:p w14:paraId="64BDFF7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7FF12C8" w14:textId="26F9D668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1</w:t>
            </w:r>
            <w:r w:rsidR="003E753D" w:rsidRPr="0003748B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AD321B">
              <w:rPr>
                <w:rFonts w:ascii="Angsana New" w:hAnsi="Angsana New"/>
                <w:sz w:val="24"/>
                <w:szCs w:val="24"/>
              </w:rPr>
              <w:t>693</w:t>
            </w:r>
          </w:p>
        </w:tc>
      </w:tr>
      <w:tr w:rsidR="003E753D" w:rsidRPr="0003748B" w14:paraId="01B6E7CD" w14:textId="77777777" w:rsidTr="00926F73">
        <w:tc>
          <w:tcPr>
            <w:tcW w:w="2502" w:type="dxa"/>
            <w:noWrap/>
            <w:vAlign w:val="bottom"/>
          </w:tcPr>
          <w:p w14:paraId="5E0111E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3FF825CB" w14:textId="6A17AD57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(</w:t>
            </w: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รวมอยู่ในต้นทุนขายและ</w:t>
            </w:r>
          </w:p>
        </w:tc>
        <w:tc>
          <w:tcPr>
            <w:tcW w:w="630" w:type="dxa"/>
            <w:noWrap/>
            <w:vAlign w:val="bottom"/>
          </w:tcPr>
          <w:p w14:paraId="2DCEAF7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14:paraId="6D2E567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5B75B0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62C396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9A38CD8" w14:textId="1489600E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425F258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7300EA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69ADF4C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19367C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1F012B1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ADDE2A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7D4BD77B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1969533" w14:textId="7140F335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8E6A7C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3BE9C5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80676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30CDF39" w14:textId="142A6C22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DC55B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2D11650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51C3D1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DD21114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E5F22D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6886DE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EC402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661C32" w14:textId="2C978196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545F96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BE3EAE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753D" w:rsidRPr="0003748B" w14:paraId="215A0BAA" w14:textId="77777777" w:rsidTr="00926F73">
        <w:tc>
          <w:tcPr>
            <w:tcW w:w="2502" w:type="dxa"/>
            <w:noWrap/>
            <w:vAlign w:val="bottom"/>
          </w:tcPr>
          <w:p w14:paraId="2961E32F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ต้นทุนการให้บริการ </w:t>
            </w:r>
          </w:p>
          <w:p w14:paraId="2B55503A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  <w:p w14:paraId="60E75513" w14:textId="088EFAB0" w:rsidR="003E753D" w:rsidRPr="0003748B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03748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และค่าใช้จ่ายในการบริหาร)</w:t>
            </w:r>
          </w:p>
        </w:tc>
        <w:tc>
          <w:tcPr>
            <w:tcW w:w="630" w:type="dxa"/>
            <w:noWrap/>
            <w:vAlign w:val="bottom"/>
          </w:tcPr>
          <w:p w14:paraId="25B79D30" w14:textId="0F98167B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237" w:type="dxa"/>
            <w:noWrap/>
            <w:vAlign w:val="bottom"/>
          </w:tcPr>
          <w:p w14:paraId="1015F86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5E76993" w14:textId="46A44A2A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AD321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9CA044C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6138D8F" w14:textId="3F614659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236" w:type="dxa"/>
            <w:noWrap/>
            <w:vAlign w:val="bottom"/>
          </w:tcPr>
          <w:p w14:paraId="572A786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359A58B" w14:textId="429305C9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13079B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BBA78D5" w14:textId="6809FF6A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8" w:type="dxa"/>
            <w:noWrap/>
            <w:vAlign w:val="bottom"/>
          </w:tcPr>
          <w:p w14:paraId="6BBA8048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CD84290" w14:textId="0E4BDFF1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3F7E8A9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498B66C" w14:textId="54345C59" w:rsidR="003E753D" w:rsidRPr="0003748B" w:rsidRDefault="00AD321B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236" w:type="dxa"/>
            <w:noWrap/>
            <w:vAlign w:val="bottom"/>
          </w:tcPr>
          <w:p w14:paraId="219B4413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C8F43AC" w14:textId="3E6B4F8B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270" w:type="dxa"/>
            <w:vAlign w:val="bottom"/>
          </w:tcPr>
          <w:p w14:paraId="7F241537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64EE93A" w14:textId="4EC330A7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  <w:vAlign w:val="bottom"/>
          </w:tcPr>
          <w:p w14:paraId="3C560E7E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C76C8FF" w14:textId="5A126E8B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270" w:type="dxa"/>
            <w:vAlign w:val="bottom"/>
          </w:tcPr>
          <w:p w14:paraId="0409B495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36178B9" w14:textId="21947463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4D60F459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B8ADB71" w14:textId="5A43F3DC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3911411D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FBBED0" w14:textId="1EF49E3F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270" w:type="dxa"/>
            <w:vAlign w:val="bottom"/>
          </w:tcPr>
          <w:p w14:paraId="05D42422" w14:textId="77777777" w:rsidR="003E753D" w:rsidRPr="0003748B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7AD56A" w14:textId="06C345F9" w:rsidR="003E753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11</w:t>
            </w:r>
            <w:r w:rsidRPr="00AD321B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</w:tbl>
    <w:p w14:paraId="6083C552" w14:textId="77777777" w:rsidR="005D1D4C" w:rsidRPr="0003748B" w:rsidRDefault="005D1D4C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3981D49C" w14:textId="77777777" w:rsidR="00115D8E" w:rsidRPr="0003748B" w:rsidRDefault="00115D8E" w:rsidP="00FE3F8B">
      <w:pPr>
        <w:framePr w:w="14235" w:wrap="auto" w:hAnchor="text" w:x="10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  <w:sectPr w:rsidR="00115D8E" w:rsidRPr="0003748B" w:rsidSect="007F410C">
          <w:headerReference w:type="even" r:id="rId33"/>
          <w:footerReference w:type="default" r:id="rId34"/>
          <w:headerReference w:type="first" r:id="rId35"/>
          <w:footerReference w:type="first" r:id="rId3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C75045" w:rsidRPr="0003748B" w14:paraId="0E03A59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632F9" w14:textId="77777777" w:rsidR="00C75045" w:rsidRPr="0003748B" w:rsidRDefault="0016073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lastRenderedPageBreak/>
              <w:tab/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029E4D2F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C75045" w:rsidRPr="0003748B" w14:paraId="3513E33F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38CF0" w14:textId="5C3724A5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</w:t>
            </w:r>
            <w:r w:rsidR="008F4497"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สิ้นสุดวันที่ </w:t>
            </w:r>
            <w:r w:rsidR="00AD321B" w:rsidRPr="00AD321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="008F4497"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8F4497"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7294D3" w14:textId="5FEA05A5" w:rsidR="00C7504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C440FC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FDF7B1" w14:textId="03DEECF8" w:rsidR="00C7504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C75045" w:rsidRPr="0003748B" w14:paraId="07102C0B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1A63A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552DDB4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03748B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C75045" w:rsidRPr="0003748B" w14:paraId="2C9FCF5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59F8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1664CDE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C75045" w:rsidRPr="0003748B" w14:paraId="17320EB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13B22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A63FA0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4E3A06A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DBA54" w14:textId="77777777" w:rsidR="00C75045" w:rsidRPr="0003748B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611BC" w:rsidRPr="0003748B" w14:paraId="4BB2EA9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7963" w14:textId="581B28B2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CD549" w14:textId="4ECF4AF8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012431"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312F10FC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B679D" w14:textId="4BE7924D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="00D611BC"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07</w:t>
            </w:r>
          </w:p>
        </w:tc>
      </w:tr>
      <w:tr w:rsidR="00D611BC" w:rsidRPr="0003748B" w14:paraId="2C433264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EAD1A" w14:textId="6C08B0B1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A376CA" w14:textId="06EC7CED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40111400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91E10" w14:textId="51FD38F0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200</w:t>
            </w:r>
          </w:p>
        </w:tc>
      </w:tr>
      <w:tr w:rsidR="00D611BC" w:rsidRPr="0003748B" w14:paraId="3996E2B5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0F35B" w14:textId="60AC80DB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B4B968" w14:textId="0AC34165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3639B255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FF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B41C4" w14:textId="640B9F14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="00D611BC"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698</w:t>
            </w:r>
          </w:p>
        </w:tc>
      </w:tr>
      <w:tr w:rsidR="00D611BC" w:rsidRPr="0003748B" w14:paraId="61B9302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3FFCF" w14:textId="06F9B7B8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9A209" w14:textId="2A105622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69C9F43B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AB67C9" w14:textId="097B20B2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621</w:t>
            </w:r>
          </w:p>
        </w:tc>
      </w:tr>
      <w:tr w:rsidR="00D611BC" w:rsidRPr="0003748B" w14:paraId="4A4404D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D7899" w14:textId="50C629EB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85229" w14:textId="0F90C6B2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369</w:t>
            </w:r>
          </w:p>
        </w:tc>
        <w:tc>
          <w:tcPr>
            <w:tcW w:w="270" w:type="dxa"/>
            <w:shd w:val="clear" w:color="auto" w:fill="auto"/>
          </w:tcPr>
          <w:p w14:paraId="0C64BACD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EFE07" w14:textId="55A0D57B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47</w:t>
            </w:r>
          </w:p>
        </w:tc>
      </w:tr>
      <w:tr w:rsidR="00D611BC" w:rsidRPr="0003748B" w14:paraId="68C30534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9C18F" w14:textId="78F8B223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03598D" w14:textId="6883DC51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012431" w:rsidRPr="000374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6B8F3E74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BC5E0" w14:textId="7CBF1678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D611BC"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173</w:t>
            </w:r>
          </w:p>
        </w:tc>
      </w:tr>
      <w:tr w:rsidR="00D611BC" w:rsidRPr="0003748B" w14:paraId="660CEBEF" w14:textId="77777777" w:rsidTr="00721156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8C36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EB1C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6822E6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0F9D29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D611BC" w:rsidRPr="0003748B" w14:paraId="7AAF37C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18F4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FDF60C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AD5070B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7C254A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611BC" w:rsidRPr="0003748B" w14:paraId="49274DD0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B104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AD3981" w14:textId="17994E81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012431"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4083FA68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A3B07" w14:textId="2600A6AC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</w:t>
            </w:r>
            <w:r w:rsidR="00D611BC"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189</w:t>
            </w:r>
          </w:p>
        </w:tc>
      </w:tr>
      <w:tr w:rsidR="00D611BC" w:rsidRPr="0003748B" w14:paraId="53C0730D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10F57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29DC" w14:textId="5720AA62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012431"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095</w:t>
            </w:r>
          </w:p>
        </w:tc>
        <w:tc>
          <w:tcPr>
            <w:tcW w:w="270" w:type="dxa"/>
            <w:shd w:val="clear" w:color="auto" w:fill="auto"/>
          </w:tcPr>
          <w:p w14:paraId="2950D209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67984" w14:textId="36AC1BF0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D611BC"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984</w:t>
            </w:r>
          </w:p>
        </w:tc>
      </w:tr>
      <w:tr w:rsidR="00D611BC" w:rsidRPr="0003748B" w14:paraId="77D3F890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A991C" w14:textId="7E4C356B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0836A" w14:textId="60FC6716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012431" w:rsidRPr="000374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16DE54D9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9CC6A" w14:textId="7F4249DA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D611BC"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173</w:t>
            </w:r>
          </w:p>
        </w:tc>
      </w:tr>
    </w:tbl>
    <w:p w14:paraId="79248CE5" w14:textId="7DD20047" w:rsidR="00895EB0" w:rsidRPr="0003748B" w:rsidRDefault="00895EB0" w:rsidP="00FE3F8B">
      <w:pPr>
        <w:tabs>
          <w:tab w:val="clear" w:pos="454"/>
          <w:tab w:val="clear" w:pos="680"/>
        </w:tabs>
        <w:spacing w:line="0" w:lineRule="atLeast"/>
        <w:ind w:left="547" w:hanging="547"/>
        <w:rPr>
          <w:rFonts w:ascii="Angsana New" w:hAnsi="Angsana New"/>
          <w:b/>
          <w:bCs/>
          <w:sz w:val="30"/>
          <w:szCs w:val="30"/>
        </w:rPr>
      </w:pPr>
    </w:p>
    <w:p w14:paraId="0A3E2DC6" w14:textId="39CAA106" w:rsidR="009079D4" w:rsidRPr="0003748B" w:rsidRDefault="00053250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bCs/>
          <w:sz w:val="30"/>
          <w:szCs w:val="30"/>
          <w:cs/>
        </w:rPr>
        <w:br w:type="page"/>
      </w:r>
      <w:r w:rsidR="005E6A92" w:rsidRPr="0003748B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</w:t>
      </w:r>
      <w:r w:rsidR="009558B2" w:rsidRPr="0003748B">
        <w:rPr>
          <w:rFonts w:ascii="Angsana New" w:hAnsi="Angsana New" w:hint="cs"/>
          <w:i/>
          <w:iCs/>
          <w:sz w:val="30"/>
          <w:szCs w:val="30"/>
          <w:cs/>
        </w:rPr>
        <w:t>และรายการที่มีสาระสำคัญ</w:t>
      </w:r>
      <w:r w:rsidR="005E6A92" w:rsidRPr="0003748B">
        <w:rPr>
          <w:rFonts w:ascii="Angsana New" w:hAnsi="Angsana New" w:hint="cs"/>
          <w:i/>
          <w:iCs/>
          <w:sz w:val="30"/>
          <w:szCs w:val="30"/>
          <w:cs/>
        </w:rPr>
        <w:t>ของส่วนงานที่รายงาน</w:t>
      </w:r>
    </w:p>
    <w:p w14:paraId="0E6EACB8" w14:textId="77777777" w:rsidR="00C75045" w:rsidRPr="0003748B" w:rsidRDefault="00C75045" w:rsidP="00FE3F8B">
      <w:pPr>
        <w:tabs>
          <w:tab w:val="clear" w:pos="680"/>
          <w:tab w:val="left" w:pos="540"/>
        </w:tabs>
        <w:spacing w:line="240" w:lineRule="auto"/>
        <w:ind w:left="540" w:hanging="540"/>
        <w:rPr>
          <w:rFonts w:ascii="Angsana New" w:hAnsi="Angsana New"/>
          <w:color w:val="0000CC"/>
          <w:sz w:val="24"/>
          <w:szCs w:val="24"/>
        </w:rPr>
      </w:pPr>
    </w:p>
    <w:tbl>
      <w:tblPr>
        <w:tblW w:w="9432" w:type="dxa"/>
        <w:tblInd w:w="558" w:type="dxa"/>
        <w:tblLook w:val="01E0" w:firstRow="1" w:lastRow="1" w:firstColumn="1" w:lastColumn="1" w:noHBand="0" w:noVBand="0"/>
      </w:tblPr>
      <w:tblGrid>
        <w:gridCol w:w="4355"/>
        <w:gridCol w:w="1072"/>
        <w:gridCol w:w="236"/>
        <w:gridCol w:w="1072"/>
        <w:gridCol w:w="268"/>
        <w:gridCol w:w="1072"/>
        <w:gridCol w:w="268"/>
        <w:gridCol w:w="1089"/>
      </w:tblGrid>
      <w:tr w:rsidR="008F4497" w:rsidRPr="0003748B" w14:paraId="799F35FF" w14:textId="77777777" w:rsidTr="00231B22">
        <w:trPr>
          <w:tblHeader/>
        </w:trPr>
        <w:tc>
          <w:tcPr>
            <w:tcW w:w="4355" w:type="dxa"/>
          </w:tcPr>
          <w:p w14:paraId="46E4D3A1" w14:textId="77777777" w:rsidR="008F4497" w:rsidRPr="0003748B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077" w:type="dxa"/>
            <w:gridSpan w:val="7"/>
          </w:tcPr>
          <w:p w14:paraId="53979796" w14:textId="77777777" w:rsidR="008F4497" w:rsidRPr="0003748B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4497" w:rsidRPr="0003748B" w14:paraId="3A632F77" w14:textId="77777777" w:rsidTr="00231B22">
        <w:trPr>
          <w:tblHeader/>
        </w:trPr>
        <w:tc>
          <w:tcPr>
            <w:tcW w:w="4355" w:type="dxa"/>
          </w:tcPr>
          <w:p w14:paraId="6BE7760A" w14:textId="77777777" w:rsidR="008F4497" w:rsidRPr="0003748B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vAlign w:val="bottom"/>
          </w:tcPr>
          <w:p w14:paraId="29A847F5" w14:textId="77777777" w:rsidR="008F4497" w:rsidRPr="0003748B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8" w:type="dxa"/>
          </w:tcPr>
          <w:p w14:paraId="37DD5241" w14:textId="77777777" w:rsidR="008F4497" w:rsidRPr="0003748B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40A94FB2" w14:textId="36080DDF" w:rsidR="008F4497" w:rsidRPr="0003748B" w:rsidRDefault="0016507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895EB0"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ก่อนต้นทุนทางการเงินและภาษีเงินได้</w:t>
            </w:r>
          </w:p>
        </w:tc>
      </w:tr>
      <w:tr w:rsidR="00D611BC" w:rsidRPr="0003748B" w14:paraId="27F3F8F6" w14:textId="77777777" w:rsidTr="005C3481">
        <w:trPr>
          <w:tblHeader/>
        </w:trPr>
        <w:tc>
          <w:tcPr>
            <w:tcW w:w="4355" w:type="dxa"/>
          </w:tcPr>
          <w:p w14:paraId="0A20ACD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229482D0" w14:textId="12593E26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36" w:type="dxa"/>
          </w:tcPr>
          <w:p w14:paraId="366B27F3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7E86C92" w14:textId="6AC24ED0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68" w:type="dxa"/>
          </w:tcPr>
          <w:p w14:paraId="3A99E7F8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D64E125" w14:textId="3AAA0329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8" w:type="dxa"/>
          </w:tcPr>
          <w:p w14:paraId="621E304A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B2F7DA5" w14:textId="6AE90012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E15AE4" w:rsidRPr="0003748B" w14:paraId="4C11712A" w14:textId="77777777" w:rsidTr="00231B22">
        <w:trPr>
          <w:tblHeader/>
        </w:trPr>
        <w:tc>
          <w:tcPr>
            <w:tcW w:w="4355" w:type="dxa"/>
          </w:tcPr>
          <w:p w14:paraId="55A2BCEC" w14:textId="77777777" w:rsidR="00E15AE4" w:rsidRPr="0003748B" w:rsidRDefault="00E15AE4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7" w:type="dxa"/>
            <w:gridSpan w:val="7"/>
          </w:tcPr>
          <w:p w14:paraId="5F36957B" w14:textId="77777777" w:rsidR="00E15AE4" w:rsidRPr="0003748B" w:rsidRDefault="00E15AE4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D611BC" w:rsidRPr="0003748B" w14:paraId="7CBCBAF7" w14:textId="77777777" w:rsidTr="00231B22">
        <w:tc>
          <w:tcPr>
            <w:tcW w:w="4355" w:type="dxa"/>
          </w:tcPr>
          <w:p w14:paraId="542F3E29" w14:textId="77777777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72" w:type="dxa"/>
          </w:tcPr>
          <w:p w14:paraId="337085EF" w14:textId="2FD9695C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</w:t>
            </w:r>
            <w:r w:rsidR="00C53B17"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861</w:t>
            </w:r>
          </w:p>
        </w:tc>
        <w:tc>
          <w:tcPr>
            <w:tcW w:w="236" w:type="dxa"/>
          </w:tcPr>
          <w:p w14:paraId="7ECEEFE5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3D62EBB" w14:textId="5E446E2D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D611BC"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729</w:t>
            </w:r>
          </w:p>
        </w:tc>
        <w:tc>
          <w:tcPr>
            <w:tcW w:w="268" w:type="dxa"/>
          </w:tcPr>
          <w:p w14:paraId="2ACBB698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428A5F4" w14:textId="52E57A8A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171</w:t>
            </w:r>
          </w:p>
        </w:tc>
        <w:tc>
          <w:tcPr>
            <w:tcW w:w="268" w:type="dxa"/>
          </w:tcPr>
          <w:p w14:paraId="06737F73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ED1148" w14:textId="4F62EFB9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24</w:t>
            </w: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D611BC" w:rsidRPr="0003748B" w14:paraId="48AAF87A" w14:textId="77777777" w:rsidTr="00231B22">
        <w:tc>
          <w:tcPr>
            <w:tcW w:w="4355" w:type="dxa"/>
          </w:tcPr>
          <w:p w14:paraId="6F5D7E54" w14:textId="1128EB6A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  <w:r w:rsidR="00FC663E" w:rsidRPr="0003748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72" w:type="dxa"/>
          </w:tcPr>
          <w:p w14:paraId="70C44C3B" w14:textId="7889ACE0" w:rsidR="00D611BC" w:rsidRPr="0003748B" w:rsidRDefault="00C53B1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AD321B"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489</w:t>
            </w: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</w:tcPr>
          <w:p w14:paraId="35AD6D0B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93D1157" w14:textId="633F17D5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 xml:space="preserve">  (</w:t>
            </w:r>
            <w:r w:rsidR="00AD321B"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554</w:t>
            </w: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16CF2859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44BADD5" w14:textId="68B86768" w:rsidR="00D611BC" w:rsidRPr="0003748B" w:rsidRDefault="009E44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AD321B"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30</w:t>
            </w: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06589382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F1F8E83" w14:textId="5699A3B3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(</w:t>
            </w:r>
            <w:r w:rsidR="00AD321B"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22</w:t>
            </w: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D611BC" w:rsidRPr="0003748B" w14:paraId="67502D13" w14:textId="77777777" w:rsidTr="00231B22">
        <w:tc>
          <w:tcPr>
            <w:tcW w:w="4355" w:type="dxa"/>
          </w:tcPr>
          <w:p w14:paraId="620B45B2" w14:textId="77777777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72" w:type="dxa"/>
          </w:tcPr>
          <w:p w14:paraId="657DB4A6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2882F3B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88A5A0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5E46D7FF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ED9288D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4BF59E09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BC9FE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611BC" w:rsidRPr="0003748B" w14:paraId="06608127" w14:textId="77777777" w:rsidTr="00231B22">
        <w:tc>
          <w:tcPr>
            <w:tcW w:w="4355" w:type="dxa"/>
          </w:tcPr>
          <w:p w14:paraId="75F2E864" w14:textId="068872AA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FC663E" w:rsidRPr="0003748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1072" w:type="dxa"/>
          </w:tcPr>
          <w:p w14:paraId="02CA36BF" w14:textId="69AE3791" w:rsidR="00D611BC" w:rsidRPr="0003748B" w:rsidRDefault="00C53B1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22A2FEF3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21B87A5" w14:textId="412CE301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552FADD7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12CF656" w14:textId="00FCD730" w:rsidR="00D611BC" w:rsidRPr="0003748B" w:rsidRDefault="009E44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AD321B"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54F303ED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9EA8E44" w14:textId="5D9CFF13" w:rsidR="00D611BC" w:rsidRPr="0003748B" w:rsidRDefault="004858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AD321B"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D611BC" w:rsidRPr="0003748B" w14:paraId="36FD4146" w14:textId="77777777" w:rsidTr="00231B22">
        <w:tc>
          <w:tcPr>
            <w:tcW w:w="4355" w:type="dxa"/>
          </w:tcPr>
          <w:p w14:paraId="0B165AC0" w14:textId="77777777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2" w:type="dxa"/>
          </w:tcPr>
          <w:p w14:paraId="73A43603" w14:textId="78584F3D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74</w:t>
            </w:r>
          </w:p>
        </w:tc>
        <w:tc>
          <w:tcPr>
            <w:tcW w:w="236" w:type="dxa"/>
          </w:tcPr>
          <w:p w14:paraId="7DB90F1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F85DFD2" w14:textId="3E7071F8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61</w:t>
            </w:r>
          </w:p>
        </w:tc>
        <w:tc>
          <w:tcPr>
            <w:tcW w:w="268" w:type="dxa"/>
          </w:tcPr>
          <w:p w14:paraId="0DE840C0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208C7D7" w14:textId="58E821FB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74</w:t>
            </w:r>
          </w:p>
        </w:tc>
        <w:tc>
          <w:tcPr>
            <w:tcW w:w="268" w:type="dxa"/>
          </w:tcPr>
          <w:p w14:paraId="45E73E86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567617" w14:textId="3E9DD3DD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61</w:t>
            </w:r>
          </w:p>
        </w:tc>
      </w:tr>
      <w:tr w:rsidR="00D611BC" w:rsidRPr="0003748B" w14:paraId="7A72F37B" w14:textId="77777777" w:rsidTr="00231B22">
        <w:tc>
          <w:tcPr>
            <w:tcW w:w="4355" w:type="dxa"/>
          </w:tcPr>
          <w:p w14:paraId="51B4FD1A" w14:textId="77777777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72" w:type="dxa"/>
          </w:tcPr>
          <w:p w14:paraId="275EB420" w14:textId="76B015E4" w:rsidR="00D611BC" w:rsidRPr="0003748B" w:rsidRDefault="00C53B1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730F5C1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C50EDEB" w14:textId="7F902330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37C40D24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738DD77" w14:textId="679173F4" w:rsidR="00D611BC" w:rsidRPr="0003748B" w:rsidRDefault="009E44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AD321B"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346</w:t>
            </w: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5B9511B2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D4B010" w14:textId="4903D70D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(</w:t>
            </w:r>
            <w:r w:rsidR="00AD321B"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</w:t>
            </w:r>
            <w:r w:rsidR="00AD321B"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AD321B"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D611BC" w:rsidRPr="0003748B" w14:paraId="68A90816" w14:textId="77777777" w:rsidTr="005C3481">
        <w:tc>
          <w:tcPr>
            <w:tcW w:w="4355" w:type="dxa"/>
          </w:tcPr>
          <w:p w14:paraId="1F0DC71D" w14:textId="0FAF79CE" w:rsidR="00D611BC" w:rsidRPr="0003748B" w:rsidRDefault="008D0A4A" w:rsidP="008D0A4A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D611BC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กลับรายการขาดทุนจากการด้อยค่า </w:t>
            </w:r>
          </w:p>
          <w:p w14:paraId="0F32E6C0" w14:textId="0217BEE4" w:rsidR="00D611BC" w:rsidRPr="0003748B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ซึ่งเป็นไปตาม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TFRS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072" w:type="dxa"/>
            <w:vAlign w:val="bottom"/>
          </w:tcPr>
          <w:p w14:paraId="2ECB0D25" w14:textId="5C44BB05" w:rsidR="00D611BC" w:rsidRPr="0003748B" w:rsidRDefault="00C53B1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3EC42387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0593B8C7" w14:textId="1F5C31FC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F246FC1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992DBBF" w14:textId="77777777" w:rsidR="0064597E" w:rsidRPr="0003748B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03E00134" w14:textId="72051D6D" w:rsidR="009E44F6" w:rsidRPr="0003748B" w:rsidRDefault="009E44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439AE34F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4F9C82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280F291D" w14:textId="34608F51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</w:t>
            </w:r>
          </w:p>
        </w:tc>
      </w:tr>
      <w:tr w:rsidR="00D611BC" w:rsidRPr="0003748B" w14:paraId="57336236" w14:textId="77777777" w:rsidTr="00231B22">
        <w:tc>
          <w:tcPr>
            <w:tcW w:w="4355" w:type="dxa"/>
          </w:tcPr>
          <w:p w14:paraId="26F3B331" w14:textId="77777777" w:rsidR="00D611BC" w:rsidRPr="0003748B" w:rsidRDefault="00D611BC" w:rsidP="00FE3F8B">
            <w:pPr>
              <w:ind w:right="-15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ส่วนแบ่งกำไรของบริษัทร่วมและการร่วมค้า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72" w:type="dxa"/>
          </w:tcPr>
          <w:p w14:paraId="6E2E2767" w14:textId="53C79DEF" w:rsidR="00D611BC" w:rsidRPr="0003748B" w:rsidRDefault="00C53B1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BAA9AF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08F6C9" w14:textId="38D30965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374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1F0683F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EDBE996" w14:textId="46FB38A8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482</w:t>
            </w:r>
          </w:p>
        </w:tc>
        <w:tc>
          <w:tcPr>
            <w:tcW w:w="268" w:type="dxa"/>
          </w:tcPr>
          <w:p w14:paraId="559D223E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3793F2" w14:textId="5E0035E1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596</w:t>
            </w:r>
          </w:p>
        </w:tc>
      </w:tr>
      <w:tr w:rsidR="00D611BC" w:rsidRPr="0003748B" w14:paraId="71E7673A" w14:textId="77777777" w:rsidTr="00231B22">
        <w:tc>
          <w:tcPr>
            <w:tcW w:w="4355" w:type="dxa"/>
          </w:tcPr>
          <w:p w14:paraId="39E8A92B" w14:textId="77777777" w:rsidR="00D611BC" w:rsidRPr="0003748B" w:rsidRDefault="00D611BC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DAE96FC" w14:textId="0A040BDB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11</w:t>
            </w:r>
            <w:r w:rsidR="00C53B17" w:rsidRPr="000374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446</w:t>
            </w:r>
          </w:p>
        </w:tc>
        <w:tc>
          <w:tcPr>
            <w:tcW w:w="236" w:type="dxa"/>
          </w:tcPr>
          <w:p w14:paraId="1DE31C83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CC994B3" w14:textId="49426EB8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AD321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D611BC" w:rsidRPr="000374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236</w:t>
            </w:r>
          </w:p>
        </w:tc>
        <w:tc>
          <w:tcPr>
            <w:tcW w:w="268" w:type="dxa"/>
          </w:tcPr>
          <w:p w14:paraId="4C5A58F7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113CF93" w14:textId="4E5AD199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345</w:t>
            </w:r>
          </w:p>
        </w:tc>
        <w:tc>
          <w:tcPr>
            <w:tcW w:w="268" w:type="dxa"/>
          </w:tcPr>
          <w:p w14:paraId="300F1E0F" w14:textId="77777777" w:rsidR="00D611BC" w:rsidRPr="0003748B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F00EF41" w14:textId="1BC69F0A" w:rsidR="00D611BC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D321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565</w:t>
            </w:r>
          </w:p>
        </w:tc>
      </w:tr>
    </w:tbl>
    <w:p w14:paraId="55701B5F" w14:textId="77777777" w:rsidR="002A5A43" w:rsidRPr="0003748B" w:rsidRDefault="002A5A43" w:rsidP="00FE3F8B">
      <w:pPr>
        <w:ind w:left="313" w:firstLine="227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5"/>
        <w:gridCol w:w="725"/>
        <w:gridCol w:w="1099"/>
        <w:gridCol w:w="271"/>
        <w:gridCol w:w="1124"/>
      </w:tblGrid>
      <w:tr w:rsidR="00E802B2" w:rsidRPr="0003748B" w14:paraId="04D335FA" w14:textId="77777777" w:rsidTr="005C3481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8D6FCBA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AAA5704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206C" w14:textId="49F64178" w:rsidR="00E802B2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BBDC5B2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1E3F" w14:textId="5CD2CA12" w:rsidR="00E802B2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AD321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E15AE4" w:rsidRPr="0003748B" w14:paraId="3D94D061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35CA5831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EA61543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A6D6D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5AE4" w:rsidRPr="0003748B" w14:paraId="4789FF56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10AF4A7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6C587538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1895DB49" w14:textId="77777777" w:rsidR="00E15AE4" w:rsidRPr="0003748B" w:rsidRDefault="00E15AE4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80A2F66" w14:textId="77777777" w:rsidR="00E15AE4" w:rsidRPr="0003748B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9C93884" w14:textId="77777777" w:rsidR="00E15AE4" w:rsidRPr="0003748B" w:rsidRDefault="00E15AE4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802B2" w:rsidRPr="0003748B" w14:paraId="61B7E87F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41568DA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464282C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6165E391" w14:textId="67A1699F" w:rsidR="00E802B2" w:rsidRPr="0003748B" w:rsidRDefault="00AD321B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792715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CD82BBD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C12A104" w14:textId="4BA10A5F" w:rsidR="00E802B2" w:rsidRPr="0003748B" w:rsidRDefault="00AD321B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E802B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</w:p>
        </w:tc>
      </w:tr>
      <w:tr w:rsidR="00E802B2" w:rsidRPr="0003748B" w14:paraId="448F5FA8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675F4C5E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E019222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D4FEFFB" w14:textId="2689177A" w:rsidR="00E802B2" w:rsidRPr="0003748B" w:rsidRDefault="00AD321B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92715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62A8D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D8B502B" w14:textId="3552E301" w:rsidR="00E802B2" w:rsidRPr="0003748B" w:rsidRDefault="00AD321B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E802B2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819</w:t>
            </w:r>
          </w:p>
        </w:tc>
      </w:tr>
      <w:tr w:rsidR="00E802B2" w:rsidRPr="0003748B" w14:paraId="50FADF91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B55884C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B5AA467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1C042" w14:textId="5F4E0EB5" w:rsidR="00E802B2" w:rsidRPr="0003748B" w:rsidRDefault="00AD321B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92715" w:rsidRPr="0003748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41990B2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0EC03" w14:textId="2C4283E5" w:rsidR="00E802B2" w:rsidRPr="0003748B" w:rsidRDefault="00AD321B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E802B2"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599</w:t>
            </w:r>
          </w:p>
        </w:tc>
      </w:tr>
      <w:tr w:rsidR="00E802B2" w:rsidRPr="0003748B" w14:paraId="7282D218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35FAB85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843F218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B6852" w14:textId="7978BF60" w:rsidR="00E802B2" w:rsidRPr="0003748B" w:rsidRDefault="00AD321B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792715"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7CDF751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BD10" w14:textId="6755E2ED" w:rsidR="00E802B2" w:rsidRPr="0003748B" w:rsidRDefault="00AD321B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802B2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E802B2" w:rsidRPr="0003748B" w14:paraId="79A15994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FC2E745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32F01FC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6BD1B4" w14:textId="77777777" w:rsidR="00E802B2" w:rsidRPr="0003748B" w:rsidRDefault="00E802B2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589FDB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F9A0F9" w14:textId="77777777" w:rsidR="00E802B2" w:rsidRPr="0003748B" w:rsidRDefault="00E802B2" w:rsidP="00FE3F8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802B2" w:rsidRPr="0003748B" w14:paraId="25FD4374" w14:textId="77777777" w:rsidTr="00EF5DDF">
        <w:trPr>
          <w:trHeight w:val="74"/>
        </w:trPr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3DF67CF9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34254030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1C4237" w14:textId="5400EB07" w:rsidR="00E802B2" w:rsidRPr="0003748B" w:rsidRDefault="00AD321B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92715" w:rsidRPr="000374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B24E41E" w14:textId="77777777" w:rsidR="00E802B2" w:rsidRPr="0003748B" w:rsidRDefault="00E802B2" w:rsidP="00FE3F8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5005D9" w14:textId="313F76F1" w:rsidR="00E802B2" w:rsidRPr="0003748B" w:rsidRDefault="00AD321B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E802B2"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</w:t>
            </w:r>
          </w:p>
        </w:tc>
      </w:tr>
    </w:tbl>
    <w:p w14:paraId="26745CF9" w14:textId="77777777" w:rsidR="000F11DF" w:rsidRPr="0003748B" w:rsidRDefault="000F11DF" w:rsidP="00FE3F8B">
      <w:pPr>
        <w:rPr>
          <w:rFonts w:ascii="Angsana New" w:hAnsi="Angsana New"/>
          <w:sz w:val="24"/>
          <w:szCs w:val="24"/>
        </w:rPr>
      </w:pPr>
    </w:p>
    <w:p w14:paraId="3BC509ED" w14:textId="1FC401E1" w:rsidR="009079D4" w:rsidRPr="0003748B" w:rsidRDefault="009079D4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111AA963" w14:textId="77777777" w:rsidR="006E307B" w:rsidRPr="0003748B" w:rsidRDefault="006E307B" w:rsidP="00FE3F8B">
      <w:pPr>
        <w:rPr>
          <w:rFonts w:ascii="Angsana New" w:hAnsi="Angsana New"/>
          <w:sz w:val="4"/>
          <w:szCs w:val="4"/>
        </w:rPr>
      </w:pPr>
    </w:p>
    <w:p w14:paraId="46E0E560" w14:textId="69F3D055" w:rsidR="009079D4" w:rsidRPr="0003748B" w:rsidRDefault="009079D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pacing w:val="-6"/>
          <w:sz w:val="30"/>
          <w:szCs w:val="30"/>
          <w:lang w:eastAsia="th-TH"/>
        </w:rPr>
      </w:pPr>
      <w:r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="00227147"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</w:t>
      </w:r>
      <w:r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ในประเ</w:t>
      </w:r>
      <w:r w:rsidR="00BF00CA"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ทศ</w:t>
      </w:r>
      <w:r w:rsidR="00944C9C"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="00227147"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 xml:space="preserve"> </w:t>
      </w:r>
      <w:r w:rsidRPr="0003748B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98C3F5E" w14:textId="77777777" w:rsidR="00A051CC" w:rsidRPr="0003748B" w:rsidRDefault="00A051C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pacing w:val="-6"/>
          <w:sz w:val="30"/>
          <w:szCs w:val="30"/>
          <w:lang w:eastAsia="th-TH"/>
        </w:rPr>
      </w:pPr>
    </w:p>
    <w:p w14:paraId="3CCC665F" w14:textId="77777777" w:rsidR="009558B2" w:rsidRPr="0003748B" w:rsidRDefault="009558B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4"/>
          <w:szCs w:val="4"/>
          <w:lang w:eastAsia="th-TH"/>
        </w:rPr>
      </w:pPr>
    </w:p>
    <w:p w14:paraId="088023D4" w14:textId="77777777" w:rsidR="007F526A" w:rsidRPr="0003748B" w:rsidRDefault="007F526A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lastRenderedPageBreak/>
        <w:t>ลูกค้ารายใหญ่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36EB4346" w14:textId="77777777" w:rsidR="00BF00CA" w:rsidRPr="0003748B" w:rsidRDefault="00BF00CA" w:rsidP="00FE3F8B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4"/>
          <w:szCs w:val="4"/>
          <w:lang w:val="en-US"/>
        </w:rPr>
      </w:pPr>
    </w:p>
    <w:p w14:paraId="342C0FF1" w14:textId="6CF46C4D" w:rsidR="00053250" w:rsidRPr="0003748B" w:rsidRDefault="007F526A" w:rsidP="00FE3F8B">
      <w:pPr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รายได้จากลูกค้า</w:t>
      </w:r>
      <w:r w:rsidR="00823866"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หน่วยงานราชการและรัฐวิสาหกิจจาก</w:t>
      </w:r>
      <w:r w:rsidR="002631D7"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ทุก</w:t>
      </w:r>
      <w:r w:rsidR="00823866"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ส่วนงาน</w:t>
      </w:r>
      <w:r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="002631D7"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เป็นเงินประมาณ</w:t>
      </w:r>
      <w:r w:rsidR="00231B22" w:rsidRPr="0003748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 xml:space="preserve"> </w:t>
      </w:r>
      <w:r w:rsidR="00AD321B" w:rsidRPr="00AD321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  <w:r w:rsidR="00D4573F" w:rsidRPr="0003748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AD321B" w:rsidRPr="00AD321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909</w:t>
      </w:r>
      <w:r w:rsidRPr="0003748B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 xml:space="preserve"> </w:t>
      </w:r>
      <w:r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03748B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AD321B" w:rsidRPr="00AD321B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AD321B" w:rsidRPr="00AD321B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6</w:t>
      </w:r>
      <w:r w:rsidRPr="0003748B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AD321B" w:rsidRPr="00AD321B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4</w:t>
      </w:r>
      <w:r w:rsidR="00E15AE4" w:rsidRPr="0003748B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>,</w:t>
      </w:r>
      <w:r w:rsidR="00AD321B" w:rsidRPr="00AD321B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404</w:t>
      </w:r>
      <w:r w:rsidRPr="0003748B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03748B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  <w:r w:rsidRPr="0003748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</w:t>
      </w:r>
    </w:p>
    <w:p w14:paraId="1480B5BD" w14:textId="77777777" w:rsidR="00B7654E" w:rsidRPr="0003748B" w:rsidRDefault="00B7654E" w:rsidP="00FE3F8B">
      <w:pPr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96C4EAB" w14:textId="77777777" w:rsidR="00037809" w:rsidRPr="0003748B" w:rsidRDefault="00037809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</w:p>
    <w:p w14:paraId="6168A581" w14:textId="77777777" w:rsidR="00A02726" w:rsidRPr="0003748B" w:rsidRDefault="00A0272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5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90"/>
        <w:gridCol w:w="180"/>
        <w:gridCol w:w="898"/>
        <w:gridCol w:w="182"/>
        <w:gridCol w:w="990"/>
        <w:gridCol w:w="180"/>
        <w:gridCol w:w="955"/>
      </w:tblGrid>
      <w:tr w:rsidR="00B7654E" w:rsidRPr="0003748B" w14:paraId="7F74E746" w14:textId="77777777" w:rsidTr="00BA4F1B">
        <w:trPr>
          <w:trHeight w:val="398"/>
          <w:tblHeader/>
        </w:trPr>
        <w:tc>
          <w:tcPr>
            <w:tcW w:w="5130" w:type="dxa"/>
          </w:tcPr>
          <w:p w14:paraId="06A22267" w14:textId="77777777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2068" w:type="dxa"/>
            <w:gridSpan w:val="3"/>
            <w:hideMark/>
          </w:tcPr>
          <w:p w14:paraId="69BA3943" w14:textId="77FEA5D7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2833C16B" w14:textId="77777777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5" w:type="dxa"/>
            <w:gridSpan w:val="3"/>
            <w:hideMark/>
          </w:tcPr>
          <w:p w14:paraId="648FE5EF" w14:textId="2F98FA19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2160" w:rsidRPr="0003748B" w14:paraId="5AC3DB84" w14:textId="77777777" w:rsidTr="005C3481">
        <w:trPr>
          <w:trHeight w:val="102"/>
          <w:tblHeader/>
        </w:trPr>
        <w:tc>
          <w:tcPr>
            <w:tcW w:w="5130" w:type="dxa"/>
            <w:shd w:val="clear" w:color="auto" w:fill="auto"/>
          </w:tcPr>
          <w:p w14:paraId="42D96662" w14:textId="1ABF6F1F" w:rsidR="000E2160" w:rsidRPr="0003748B" w:rsidRDefault="000E216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367C539" w14:textId="4E563C73" w:rsidR="000E2160" w:rsidRPr="0003748B" w:rsidRDefault="00AD321B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AD321B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80" w:type="dxa"/>
          </w:tcPr>
          <w:p w14:paraId="5F05DA92" w14:textId="77777777" w:rsidR="000E2160" w:rsidRPr="0003748B" w:rsidRDefault="000E2160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  <w:hideMark/>
          </w:tcPr>
          <w:p w14:paraId="7E9EFC16" w14:textId="7C792315" w:rsidR="000E2160" w:rsidRPr="0003748B" w:rsidRDefault="00AD321B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AD321B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82" w:type="dxa"/>
          </w:tcPr>
          <w:p w14:paraId="3439CB28" w14:textId="77777777" w:rsidR="000E2160" w:rsidRPr="0003748B" w:rsidRDefault="000E2160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8339E6A" w14:textId="5D1CF177" w:rsidR="000E2160" w:rsidRPr="0003748B" w:rsidRDefault="00AD321B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AD321B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AD321B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80" w:type="dxa"/>
          </w:tcPr>
          <w:p w14:paraId="5F511D06" w14:textId="77777777" w:rsidR="000E2160" w:rsidRPr="0003748B" w:rsidRDefault="000E2160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  <w:hideMark/>
          </w:tcPr>
          <w:p w14:paraId="45D36B30" w14:textId="67E6E375" w:rsidR="000E2160" w:rsidRPr="0003748B" w:rsidRDefault="00AD321B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AD321B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AD321B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6</w:t>
            </w:r>
          </w:p>
        </w:tc>
      </w:tr>
      <w:tr w:rsidR="00B7654E" w:rsidRPr="0003748B" w14:paraId="082367F9" w14:textId="77777777" w:rsidTr="00B7654E">
        <w:trPr>
          <w:trHeight w:val="416"/>
          <w:tblHeader/>
        </w:trPr>
        <w:tc>
          <w:tcPr>
            <w:tcW w:w="5130" w:type="dxa"/>
          </w:tcPr>
          <w:p w14:paraId="26C930F2" w14:textId="61EA3D59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375" w:type="dxa"/>
            <w:gridSpan w:val="7"/>
            <w:hideMark/>
          </w:tcPr>
          <w:p w14:paraId="0DD38F0C" w14:textId="77777777" w:rsidR="00B7654E" w:rsidRPr="0003748B" w:rsidRDefault="00B7654E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7654E" w:rsidRPr="0003748B" w14:paraId="05F417C3" w14:textId="77777777" w:rsidTr="00B7654E">
        <w:trPr>
          <w:cantSplit/>
          <w:trHeight w:val="416"/>
        </w:trPr>
        <w:tc>
          <w:tcPr>
            <w:tcW w:w="5130" w:type="dxa"/>
            <w:shd w:val="clear" w:color="auto" w:fill="auto"/>
          </w:tcPr>
          <w:p w14:paraId="5158802A" w14:textId="19A5B88D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สัญญาให้บริการ</w:t>
            </w:r>
          </w:p>
        </w:tc>
        <w:tc>
          <w:tcPr>
            <w:tcW w:w="990" w:type="dxa"/>
          </w:tcPr>
          <w:p w14:paraId="00BE3C62" w14:textId="493C36FA" w:rsidR="00B7654E" w:rsidRPr="0003748B" w:rsidRDefault="00AD321B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A18B2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0" w:type="dxa"/>
          </w:tcPr>
          <w:p w14:paraId="1D1F2CE8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500A87B0" w14:textId="2F26489C" w:rsidR="00B7654E" w:rsidRPr="0003748B" w:rsidRDefault="00AD321B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6B4A1D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2" w:type="dxa"/>
          </w:tcPr>
          <w:p w14:paraId="3F045440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20ED39" w14:textId="1AD3ECB4" w:rsidR="00B7654E" w:rsidRPr="0003748B" w:rsidRDefault="00AD321B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</w:p>
        </w:tc>
        <w:tc>
          <w:tcPr>
            <w:tcW w:w="180" w:type="dxa"/>
          </w:tcPr>
          <w:p w14:paraId="1E39729C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</w:tcPr>
          <w:p w14:paraId="1CEE886A" w14:textId="63D8B9BA" w:rsidR="00B7654E" w:rsidRPr="0003748B" w:rsidRDefault="00AD321B" w:rsidP="007933AC">
            <w:pPr>
              <w:pStyle w:val="acctfourfigures"/>
              <w:tabs>
                <w:tab w:val="decimal" w:pos="645"/>
                <w:tab w:val="left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</w:tr>
      <w:tr w:rsidR="00B7654E" w:rsidRPr="0003748B" w14:paraId="36FE6594" w14:textId="77777777" w:rsidTr="00B7654E">
        <w:trPr>
          <w:cantSplit/>
          <w:trHeight w:val="416"/>
        </w:trPr>
        <w:tc>
          <w:tcPr>
            <w:tcW w:w="5130" w:type="dxa"/>
            <w:shd w:val="clear" w:color="auto" w:fill="auto"/>
          </w:tcPr>
          <w:p w14:paraId="6170923B" w14:textId="77777777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7DB020A" w14:textId="77777777" w:rsidR="00B7654E" w:rsidRPr="0003748B" w:rsidRDefault="00B7654E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7EA071B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</w:tcPr>
          <w:p w14:paraId="181F8FF8" w14:textId="77777777" w:rsidR="00B7654E" w:rsidRPr="0003748B" w:rsidRDefault="00B7654E" w:rsidP="00FE3F8B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</w:tcPr>
          <w:p w14:paraId="0DE2EBEC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5817382" w14:textId="77777777" w:rsidR="00B7654E" w:rsidRPr="0003748B" w:rsidRDefault="00B7654E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2391399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</w:tcPr>
          <w:p w14:paraId="42B1B876" w14:textId="77777777" w:rsidR="00B7654E" w:rsidRPr="0003748B" w:rsidRDefault="00B7654E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A74E57" w:rsidRPr="0003748B" w14:paraId="1DA00E9C" w14:textId="77777777" w:rsidTr="00A74E57">
        <w:trPr>
          <w:cantSplit/>
          <w:trHeight w:val="272"/>
        </w:trPr>
        <w:tc>
          <w:tcPr>
            <w:tcW w:w="6120" w:type="dxa"/>
            <w:gridSpan w:val="2"/>
            <w:shd w:val="clear" w:color="auto" w:fill="auto"/>
          </w:tcPr>
          <w:p w14:paraId="76E0C473" w14:textId="421BC547" w:rsidR="00A74E57" w:rsidRPr="0003748B" w:rsidRDefault="00A74E57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รายการเคลื่อนไหวที่มีสาระสำคัญ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7DD70FE" w14:textId="77777777" w:rsidR="00A74E57" w:rsidRPr="0003748B" w:rsidRDefault="00A74E57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</w:tcPr>
          <w:p w14:paraId="75449038" w14:textId="77777777" w:rsidR="00A74E57" w:rsidRPr="0003748B" w:rsidRDefault="00A74E57" w:rsidP="00FE3F8B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</w:tcPr>
          <w:p w14:paraId="625DAD47" w14:textId="77777777" w:rsidR="00A74E57" w:rsidRPr="0003748B" w:rsidRDefault="00A74E57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ECD5D3A" w14:textId="77777777" w:rsidR="00A74E57" w:rsidRPr="0003748B" w:rsidRDefault="00A74E57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77E4B24" w14:textId="77777777" w:rsidR="00A74E57" w:rsidRPr="0003748B" w:rsidRDefault="00A74E57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</w:tcPr>
          <w:p w14:paraId="73159272" w14:textId="77777777" w:rsidR="00A74E57" w:rsidRPr="0003748B" w:rsidRDefault="00A74E57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7654E" w:rsidRPr="0003748B" w14:paraId="63D5995E" w14:textId="77777777" w:rsidTr="00D83D17">
        <w:trPr>
          <w:cantSplit/>
          <w:trHeight w:val="416"/>
        </w:trPr>
        <w:tc>
          <w:tcPr>
            <w:tcW w:w="5130" w:type="dxa"/>
          </w:tcPr>
          <w:p w14:paraId="07C8A714" w14:textId="3C8D3BF3" w:rsidR="00B7654E" w:rsidRPr="0003748B" w:rsidRDefault="00B7654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โอนออกไปลูกหนี้การค้า</w:t>
            </w:r>
            <w:r w:rsidR="00B54763" w:rsidRPr="000374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/เปลี่ยนแปลงประมาณการ</w:t>
            </w:r>
          </w:p>
        </w:tc>
        <w:tc>
          <w:tcPr>
            <w:tcW w:w="990" w:type="dxa"/>
            <w:shd w:val="clear" w:color="auto" w:fill="auto"/>
          </w:tcPr>
          <w:p w14:paraId="1B8CA5CE" w14:textId="554D6D98" w:rsidR="00B7654E" w:rsidRPr="0003748B" w:rsidRDefault="00AD321B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B700A5" w:rsidRPr="000374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193</w:t>
            </w:r>
          </w:p>
        </w:tc>
        <w:tc>
          <w:tcPr>
            <w:tcW w:w="180" w:type="dxa"/>
            <w:shd w:val="clear" w:color="auto" w:fill="auto"/>
          </w:tcPr>
          <w:p w14:paraId="7DC1845B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03FFA3EE" w14:textId="29A02F5F" w:rsidR="00B7654E" w:rsidRPr="0003748B" w:rsidRDefault="00AD321B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="006B4A1D" w:rsidRPr="0003748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eastAsia="en-GB"/>
              </w:rPr>
              <w:t>290</w:t>
            </w:r>
          </w:p>
        </w:tc>
        <w:tc>
          <w:tcPr>
            <w:tcW w:w="182" w:type="dxa"/>
            <w:shd w:val="clear" w:color="auto" w:fill="auto"/>
          </w:tcPr>
          <w:p w14:paraId="01408129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22A7AF01" w14:textId="799C4B29" w:rsidR="00B7654E" w:rsidRPr="0003748B" w:rsidRDefault="00AD321B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460</w:t>
            </w:r>
          </w:p>
        </w:tc>
        <w:tc>
          <w:tcPr>
            <w:tcW w:w="180" w:type="dxa"/>
            <w:shd w:val="clear" w:color="auto" w:fill="auto"/>
          </w:tcPr>
          <w:p w14:paraId="15F17A2E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6BE8FA42" w14:textId="1B2EC0AA" w:rsidR="00B7654E" w:rsidRPr="0003748B" w:rsidRDefault="00AD321B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5</w:t>
            </w:r>
            <w:r w:rsidRPr="00AD321B">
              <w:rPr>
                <w:rFonts w:ascii="Angsana New" w:hAnsi="Angsana New"/>
                <w:sz w:val="30"/>
                <w:szCs w:val="30"/>
                <w:lang w:val="en-US" w:eastAsia="en-GB"/>
              </w:rPr>
              <w:t>08</w:t>
            </w:r>
          </w:p>
        </w:tc>
      </w:tr>
    </w:tbl>
    <w:p w14:paraId="2CA9E062" w14:textId="77777777" w:rsidR="00A02726" w:rsidRPr="0003748B" w:rsidRDefault="00A0272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619441F6" w14:textId="0A4805AD" w:rsidR="007C7135" w:rsidRPr="0003748B" w:rsidRDefault="007C713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  <w:lang w:val="en-AU"/>
        </w:rPr>
        <w:t>สินทรัพย์ที่เกิดจากสัญญาโดยส่วนใหญ่แสดงถึงสิทธิของกลุ่มบริษัท</w:t>
      </w:r>
      <w:r w:rsidRPr="0003748B">
        <w:rPr>
          <w:rFonts w:ascii="Angsana New" w:hAnsi="Angsana New" w:hint="cs"/>
          <w:sz w:val="30"/>
          <w:szCs w:val="30"/>
          <w:lang w:val="en-AU"/>
        </w:rPr>
        <w:t>/</w:t>
      </w:r>
      <w:r w:rsidRPr="0003748B">
        <w:rPr>
          <w:rFonts w:ascii="Angsana New" w:hAnsi="Angsana New" w:hint="cs"/>
          <w:sz w:val="30"/>
          <w:szCs w:val="30"/>
          <w:cs/>
          <w:lang w:val="en-AU"/>
        </w:rPr>
        <w:t xml:space="preserve">บริษัทที่จะได้รับสิ่งตอบแทนจากสัญญาให้บริการที่กลุ่มบริษัท/บริษัทให้บริการแล้วแต่ยังไม่ได้เรียกเก็บเงินจากลูกค้า ณ วันที่รายงาน </w:t>
      </w:r>
      <w:r w:rsidR="00E766DB" w:rsidRPr="0003748B">
        <w:rPr>
          <w:rFonts w:ascii="Angsana New" w:hAnsi="Angsana New" w:hint="cs"/>
          <w:sz w:val="30"/>
          <w:szCs w:val="30"/>
          <w:cs/>
        </w:rPr>
        <w:t>โดย</w:t>
      </w:r>
      <w:r w:rsidR="003304F5" w:rsidRPr="0003748B">
        <w:rPr>
          <w:rFonts w:ascii="Angsana New" w:hAnsi="Angsana New" w:hint="cs"/>
          <w:sz w:val="30"/>
          <w:szCs w:val="30"/>
          <w:cs/>
        </w:rPr>
        <w:t>สัญญาของกลุ่มบริษัทและบริษัทจำนวน</w:t>
      </w:r>
      <w:r w:rsidR="00E766DB"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29</w:t>
      </w:r>
      <w:r w:rsidR="003304F5" w:rsidRPr="0003748B">
        <w:rPr>
          <w:rFonts w:ascii="Angsana New" w:hAnsi="Angsana New" w:hint="cs"/>
          <w:sz w:val="30"/>
          <w:szCs w:val="30"/>
        </w:rPr>
        <w:t xml:space="preserve"> </w:t>
      </w:r>
      <w:r w:rsidR="003304F5" w:rsidRPr="0003748B">
        <w:rPr>
          <w:rFonts w:ascii="Angsana New" w:hAnsi="Angsana New" w:hint="cs"/>
          <w:sz w:val="30"/>
          <w:szCs w:val="30"/>
          <w:cs/>
        </w:rPr>
        <w:t>ล้านบาท และ</w:t>
      </w:r>
      <w:r w:rsidR="003304F5"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23</w:t>
      </w:r>
      <w:r w:rsidR="003304F5" w:rsidRPr="0003748B">
        <w:rPr>
          <w:rFonts w:ascii="Angsana New" w:hAnsi="Angsana New" w:hint="cs"/>
          <w:sz w:val="30"/>
          <w:szCs w:val="30"/>
        </w:rPr>
        <w:t xml:space="preserve"> </w:t>
      </w:r>
      <w:r w:rsidR="003304F5" w:rsidRPr="0003748B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E766DB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มีกำหนดเรียกเก็บเงินจากลูกค้าเกินกว่า </w:t>
      </w:r>
      <w:r w:rsidR="00AD321B" w:rsidRPr="00AD321B">
        <w:rPr>
          <w:rFonts w:ascii="Angsana New" w:hAnsi="Angsana New" w:hint="cs"/>
          <w:sz w:val="30"/>
          <w:szCs w:val="30"/>
        </w:rPr>
        <w:t>12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เดือนนับจากวันที่รายงาน </w:t>
      </w:r>
      <w:r w:rsidR="00E766DB" w:rsidRPr="0003748B">
        <w:rPr>
          <w:rFonts w:ascii="Angsana New" w:hAnsi="Angsana New" w:hint="cs"/>
          <w:i/>
          <w:iCs/>
          <w:sz w:val="30"/>
          <w:szCs w:val="30"/>
        </w:rPr>
        <w:t>(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256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</w:t>
      </w:r>
      <w:r w:rsidR="00E766DB" w:rsidRPr="0003748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44</w:t>
      </w:r>
      <w:r w:rsidR="00E766DB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766DB"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 w:rsidR="00E766DB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31</w:t>
      </w:r>
      <w:r w:rsidR="00E766DB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766DB" w:rsidRPr="0003748B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A74E57" w:rsidRPr="0003748B">
        <w:rPr>
          <w:rFonts w:ascii="Angsana New" w:hAnsi="Angsana New" w:hint="cs"/>
          <w:i/>
          <w:iCs/>
          <w:sz w:val="30"/>
          <w:szCs w:val="30"/>
          <w:cs/>
        </w:rPr>
        <w:t>บาท ตามลำดับ)</w:t>
      </w:r>
    </w:p>
    <w:p w14:paraId="3DD99CEF" w14:textId="60663F49" w:rsidR="00B7654E" w:rsidRPr="0003748B" w:rsidRDefault="00B7654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5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90"/>
        <w:gridCol w:w="180"/>
        <w:gridCol w:w="898"/>
        <w:gridCol w:w="182"/>
        <w:gridCol w:w="990"/>
        <w:gridCol w:w="180"/>
        <w:gridCol w:w="955"/>
      </w:tblGrid>
      <w:tr w:rsidR="00B7654E" w:rsidRPr="0003748B" w14:paraId="39436EA8" w14:textId="77777777" w:rsidTr="00BA4F1B">
        <w:trPr>
          <w:trHeight w:val="335"/>
          <w:tblHeader/>
        </w:trPr>
        <w:tc>
          <w:tcPr>
            <w:tcW w:w="5130" w:type="dxa"/>
          </w:tcPr>
          <w:p w14:paraId="292F0C77" w14:textId="08CBF95A" w:rsidR="00B7654E" w:rsidRPr="0003748B" w:rsidRDefault="00AE7751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</w:t>
            </w:r>
            <w:r w:rsidR="00B7654E"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ที่เกิดจากสัญญา</w:t>
            </w:r>
          </w:p>
        </w:tc>
        <w:tc>
          <w:tcPr>
            <w:tcW w:w="2068" w:type="dxa"/>
            <w:gridSpan w:val="3"/>
            <w:hideMark/>
          </w:tcPr>
          <w:p w14:paraId="0CFDFDA9" w14:textId="77777777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6F8FA5D" w14:textId="77777777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5" w:type="dxa"/>
            <w:gridSpan w:val="3"/>
            <w:hideMark/>
          </w:tcPr>
          <w:p w14:paraId="18A97D95" w14:textId="77777777" w:rsidR="00B7654E" w:rsidRPr="0003748B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4D1F" w:rsidRPr="0003748B" w14:paraId="1BF99710" w14:textId="77777777" w:rsidTr="005C3481">
        <w:trPr>
          <w:trHeight w:val="102"/>
          <w:tblHeader/>
        </w:trPr>
        <w:tc>
          <w:tcPr>
            <w:tcW w:w="5130" w:type="dxa"/>
            <w:shd w:val="clear" w:color="auto" w:fill="auto"/>
          </w:tcPr>
          <w:p w14:paraId="6AF8FF57" w14:textId="77777777" w:rsidR="00A64D1F" w:rsidRPr="0003748B" w:rsidRDefault="00A64D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D68A46A" w14:textId="4CDDC450" w:rsidR="00A64D1F" w:rsidRPr="0003748B" w:rsidRDefault="00AD321B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AD321B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80" w:type="dxa"/>
          </w:tcPr>
          <w:p w14:paraId="6278616E" w14:textId="77777777" w:rsidR="00A64D1F" w:rsidRPr="0003748B" w:rsidRDefault="00A64D1F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  <w:hideMark/>
          </w:tcPr>
          <w:p w14:paraId="3F3E9A98" w14:textId="67D49AB4" w:rsidR="00A64D1F" w:rsidRPr="0003748B" w:rsidRDefault="00AD321B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AD321B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82" w:type="dxa"/>
          </w:tcPr>
          <w:p w14:paraId="5FBD86B1" w14:textId="77777777" w:rsidR="00A64D1F" w:rsidRPr="0003748B" w:rsidRDefault="00A64D1F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4E52D77" w14:textId="73674A9A" w:rsidR="00A64D1F" w:rsidRPr="0003748B" w:rsidRDefault="00AD321B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AD321B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AD321B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80" w:type="dxa"/>
          </w:tcPr>
          <w:p w14:paraId="670DD6B1" w14:textId="77777777" w:rsidR="00A64D1F" w:rsidRPr="0003748B" w:rsidRDefault="00A64D1F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  <w:hideMark/>
          </w:tcPr>
          <w:p w14:paraId="18F22170" w14:textId="14ADE33E" w:rsidR="00A64D1F" w:rsidRPr="0003748B" w:rsidRDefault="00AD321B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AD321B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</w:t>
            </w:r>
            <w:r w:rsidRPr="00AD321B">
              <w:rPr>
                <w:rFonts w:ascii="Angsana New" w:eastAsia="Times New Roman" w:hAnsi="Angsana New" w:cs="Angsana New"/>
                <w:b w:val="0"/>
                <w:bCs/>
                <w:color w:val="000000"/>
                <w:sz w:val="30"/>
                <w:szCs w:val="30"/>
                <w:lang w:val="en-US" w:eastAsia="zh-CN"/>
              </w:rPr>
              <w:t>6</w:t>
            </w:r>
          </w:p>
        </w:tc>
      </w:tr>
      <w:tr w:rsidR="00B7654E" w:rsidRPr="0003748B" w14:paraId="42446A53" w14:textId="77777777" w:rsidTr="005C3481">
        <w:trPr>
          <w:trHeight w:val="416"/>
          <w:tblHeader/>
        </w:trPr>
        <w:tc>
          <w:tcPr>
            <w:tcW w:w="5130" w:type="dxa"/>
          </w:tcPr>
          <w:p w14:paraId="5124FE54" w14:textId="77777777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375" w:type="dxa"/>
            <w:gridSpan w:val="7"/>
            <w:hideMark/>
          </w:tcPr>
          <w:p w14:paraId="133DBB3A" w14:textId="77777777" w:rsidR="00B7654E" w:rsidRPr="0003748B" w:rsidRDefault="00B7654E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7654E" w:rsidRPr="0003748B" w14:paraId="22B5B0F8" w14:textId="77777777" w:rsidTr="00B7654E">
        <w:trPr>
          <w:cantSplit/>
          <w:trHeight w:val="416"/>
        </w:trPr>
        <w:tc>
          <w:tcPr>
            <w:tcW w:w="5130" w:type="dxa"/>
            <w:shd w:val="clear" w:color="auto" w:fill="auto"/>
          </w:tcPr>
          <w:p w14:paraId="55AFCC37" w14:textId="7D60C5D1" w:rsidR="00B7654E" w:rsidRPr="0003748B" w:rsidRDefault="00B7654E" w:rsidP="00FE3F8B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สิ่งตอบแทนที่ได้รับล่วงหน้าจากลูกค้า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43A408E" w14:textId="51FECFF0" w:rsidR="00B7654E" w:rsidRPr="0003748B" w:rsidRDefault="00AD321B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180" w:type="dxa"/>
          </w:tcPr>
          <w:p w14:paraId="59CB7AF9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6E39982B" w14:textId="41FF3B77" w:rsidR="00B7654E" w:rsidRPr="0003748B" w:rsidRDefault="00AD321B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182" w:type="dxa"/>
          </w:tcPr>
          <w:p w14:paraId="328F912C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8C12006" w14:textId="02DBE250" w:rsidR="00B7654E" w:rsidRPr="0003748B" w:rsidRDefault="00AD321B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33F65442" w14:textId="77777777" w:rsidR="00B7654E" w:rsidRPr="0003748B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</w:tcPr>
          <w:p w14:paraId="0C0B25CC" w14:textId="66F4D522" w:rsidR="00B7654E" w:rsidRPr="0003748B" w:rsidRDefault="00AD321B" w:rsidP="007933A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</w:tr>
    </w:tbl>
    <w:p w14:paraId="19D15564" w14:textId="77777777" w:rsidR="00C93EC3" w:rsidRPr="0003748B" w:rsidRDefault="00C93EC3" w:rsidP="00FE3F8B">
      <w:pPr>
        <w:jc w:val="thaiDistribute"/>
        <w:rPr>
          <w:rFonts w:ascii="Angsana New" w:hAnsi="Angsana New"/>
          <w:sz w:val="4"/>
          <w:szCs w:val="4"/>
        </w:rPr>
      </w:pPr>
    </w:p>
    <w:p w14:paraId="3835B50E" w14:textId="7AAA91B3" w:rsidR="00A02726" w:rsidRPr="0003748B" w:rsidRDefault="00C93EC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  <w:r w:rsidRPr="0003748B">
        <w:rPr>
          <w:rFonts w:ascii="Angsana New" w:hAnsi="Angsana New" w:hint="cs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</w:t>
      </w:r>
      <w:r w:rsidRPr="0003748B">
        <w:rPr>
          <w:rFonts w:ascii="Angsana New" w:hAnsi="Angsana New" w:hint="cs"/>
          <w:sz w:val="30"/>
          <w:szCs w:val="30"/>
          <w:lang w:val="en-AU"/>
        </w:rPr>
        <w:t>/</w:t>
      </w:r>
      <w:r w:rsidRPr="0003748B">
        <w:rPr>
          <w:rFonts w:ascii="Angsana New" w:hAnsi="Angsana New" w:hint="cs"/>
          <w:sz w:val="30"/>
          <w:szCs w:val="30"/>
          <w:cs/>
          <w:lang w:val="en-AU"/>
        </w:rPr>
        <w:t>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</w:t>
      </w:r>
      <w:r w:rsidRPr="0003748B">
        <w:rPr>
          <w:rFonts w:ascii="Angsana New" w:hAnsi="Angsana New" w:hint="cs"/>
          <w:sz w:val="30"/>
          <w:szCs w:val="30"/>
          <w:cs/>
          <w:lang w:val="en-AU"/>
        </w:rPr>
        <w:br/>
        <w:t>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14:paraId="7CA470CB" w14:textId="77777777" w:rsidR="00C34AC9" w:rsidRPr="0003748B" w:rsidRDefault="00C34AC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</w:p>
    <w:p w14:paraId="74089E22" w14:textId="73E0FF62" w:rsidR="00C34AC9" w:rsidRPr="0003748B" w:rsidRDefault="00C34AC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D83D17"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352</w:t>
      </w:r>
      <w:r w:rsidR="009F568B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ล้านบาทและ</w:t>
      </w:r>
      <w:r w:rsidR="00D83D17"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57</w:t>
      </w:r>
      <w:r w:rsidR="00D83D17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ล้านบาท ตามลำดับถูกรับรู้เป็นรายได้ในระหว่างปี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</w:rPr>
        <w:t>(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256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6</w:t>
      </w:r>
      <w:r w:rsidRPr="0003748B">
        <w:rPr>
          <w:rFonts w:ascii="Angsana New" w:hAnsi="Angsana New" w:hint="cs"/>
          <w:i/>
          <w:iCs/>
          <w:sz w:val="30"/>
          <w:szCs w:val="30"/>
        </w:rPr>
        <w:t>:</w:t>
      </w:r>
      <w:r w:rsidR="0040233E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323</w:t>
      </w:r>
      <w:r w:rsidR="0040233E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ล้านบาทแล</w:t>
      </w:r>
      <w:r w:rsidR="0040233E"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="00AD321B" w:rsidRPr="00AD321B">
        <w:rPr>
          <w:rFonts w:ascii="Angsana New" w:hAnsi="Angsana New"/>
          <w:i/>
          <w:iCs/>
          <w:sz w:val="30"/>
          <w:szCs w:val="30"/>
        </w:rPr>
        <w:t>87</w:t>
      </w:r>
      <w:r w:rsidR="0040233E" w:rsidRPr="0003748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ตามลำดับ) </w:t>
      </w:r>
    </w:p>
    <w:p w14:paraId="792D9259" w14:textId="77777777" w:rsidR="00A74E57" w:rsidRPr="0003748B" w:rsidRDefault="00A74E5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02CBF8A3" w14:textId="632A97A6" w:rsidR="00A02726" w:rsidRPr="0003748B" w:rsidRDefault="00A02726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รายได้ที่คาดว่าจะรับรู้ในอนาคตจากภาระที่ยังปฏิบัติไม่เสร็จสิ้น</w:t>
      </w:r>
    </w:p>
    <w:p w14:paraId="44BC39BF" w14:textId="77777777" w:rsidR="00CC3F5D" w:rsidRPr="0003748B" w:rsidRDefault="00CC3F5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03E43468" w14:textId="58E5F923" w:rsidR="00FF7317" w:rsidRPr="0003748B" w:rsidRDefault="00FF731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กลุ่มบริษัทและบริษัทมีราย</w:t>
      </w:r>
      <w:r w:rsidR="009A38E2" w:rsidRPr="0003748B">
        <w:rPr>
          <w:rFonts w:ascii="Angsana New" w:hAnsi="Angsana New" w:hint="cs"/>
          <w:sz w:val="30"/>
          <w:szCs w:val="30"/>
          <w:cs/>
        </w:rPr>
        <w:t>ได้เกี่ยวกับงานโครงการและงานบริการ</w:t>
      </w:r>
      <w:r w:rsidRPr="0003748B">
        <w:rPr>
          <w:rFonts w:ascii="Angsana New" w:hAnsi="Angsana New" w:hint="cs"/>
          <w:sz w:val="30"/>
          <w:szCs w:val="30"/>
          <w:cs/>
        </w:rPr>
        <w:t xml:space="preserve">ที่คาดว่าจะรับรู้ในอนาคตจากภาระที่ยังปฏิบัติไม่เสร็จสิ้นเป็นจำนวนเงิน </w:t>
      </w:r>
      <w:r w:rsidR="00AD321B" w:rsidRPr="00AD321B">
        <w:rPr>
          <w:rFonts w:ascii="Angsana New" w:hAnsi="Angsana New"/>
          <w:sz w:val="30"/>
          <w:szCs w:val="30"/>
        </w:rPr>
        <w:t>5</w:t>
      </w:r>
      <w:r w:rsidR="0053466D" w:rsidRPr="0003748B">
        <w:rPr>
          <w:rFonts w:ascii="Angsana New" w:hAnsi="Angsana New"/>
          <w:sz w:val="30"/>
          <w:szCs w:val="30"/>
        </w:rPr>
        <w:t>,</w:t>
      </w:r>
      <w:r w:rsidR="00AD321B" w:rsidRPr="00AD321B">
        <w:rPr>
          <w:rFonts w:ascii="Angsana New" w:hAnsi="Angsana New"/>
          <w:sz w:val="30"/>
          <w:szCs w:val="30"/>
        </w:rPr>
        <w:t>707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1</w:t>
      </w:r>
      <w:r w:rsidR="00F71EE7" w:rsidRPr="0003748B">
        <w:rPr>
          <w:rFonts w:ascii="Angsana New" w:hAnsi="Angsana New"/>
          <w:sz w:val="30"/>
          <w:szCs w:val="30"/>
        </w:rPr>
        <w:t>,</w:t>
      </w:r>
      <w:r w:rsidR="00AD321B" w:rsidRPr="00AD321B">
        <w:rPr>
          <w:rFonts w:ascii="Angsana New" w:hAnsi="Angsana New"/>
          <w:sz w:val="30"/>
          <w:szCs w:val="30"/>
        </w:rPr>
        <w:t>059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ซึ่งคาดว่าจะรับรู้เป็นรายได้ในปี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8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ถึง ปี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257</w:t>
      </w:r>
      <w:r w:rsidR="00AD321B" w:rsidRPr="00AD321B">
        <w:rPr>
          <w:rFonts w:ascii="Angsana New" w:hAnsi="Angsana New"/>
          <w:sz w:val="30"/>
          <w:szCs w:val="30"/>
        </w:rPr>
        <w:t>3</w:t>
      </w:r>
    </w:p>
    <w:p w14:paraId="0444C886" w14:textId="1DE64164" w:rsidR="00C93EC3" w:rsidRPr="0003748B" w:rsidRDefault="00C93EC3" w:rsidP="00FE3F8B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10415BAB" w14:textId="6AD387C9" w:rsidR="00236105" w:rsidRPr="0003748B" w:rsidRDefault="0023610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6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รายได้เกี่ยวกับงานโครงการและงานบริการที่คาดว่าจะรับรู้ในอนาคตจากภาระที่ยังปฏิบัติไม่เสร็จสิ้นเป็นจำนวนเงิน </w:t>
      </w:r>
      <w:r w:rsidR="00AD321B" w:rsidRPr="00AD321B">
        <w:rPr>
          <w:rFonts w:ascii="Angsana New" w:hAnsi="Angsana New" w:hint="cs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>,</w:t>
      </w:r>
      <w:r w:rsidR="00AD321B" w:rsidRPr="00AD321B">
        <w:rPr>
          <w:rFonts w:ascii="Angsana New" w:hAnsi="Angsana New"/>
          <w:sz w:val="30"/>
          <w:szCs w:val="30"/>
        </w:rPr>
        <w:t>213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>,</w:t>
      </w:r>
      <w:r w:rsidR="00AD321B" w:rsidRPr="00AD321B">
        <w:rPr>
          <w:rFonts w:ascii="Angsana New" w:hAnsi="Angsana New"/>
          <w:sz w:val="30"/>
          <w:szCs w:val="30"/>
        </w:rPr>
        <w:t>597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ซึ่งคาดว่าจะรับรู้เป็นรายได้ในปี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ถึง ปี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257</w:t>
      </w:r>
      <w:r w:rsidR="00AD321B" w:rsidRPr="00AD321B">
        <w:rPr>
          <w:rFonts w:ascii="Angsana New" w:hAnsi="Angsana New"/>
          <w:sz w:val="30"/>
          <w:szCs w:val="30"/>
        </w:rPr>
        <w:t>2</w:t>
      </w:r>
    </w:p>
    <w:p w14:paraId="3779F7ED" w14:textId="4C25C92F" w:rsidR="00CC3F5D" w:rsidRPr="0003748B" w:rsidRDefault="00CC3F5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1D4310" w14:textId="2D447CF1" w:rsidR="00E37039" w:rsidRPr="0003748B" w:rsidRDefault="00E37039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ค่าใช้จ่ายผลประโยชน์ของพนักงาน</w:t>
      </w:r>
    </w:p>
    <w:p w14:paraId="24A2AD6F" w14:textId="77777777" w:rsidR="00F91556" w:rsidRPr="0003748B" w:rsidRDefault="00F91556" w:rsidP="00FE3F8B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1080"/>
        <w:gridCol w:w="236"/>
        <w:gridCol w:w="1023"/>
        <w:gridCol w:w="270"/>
        <w:gridCol w:w="991"/>
        <w:gridCol w:w="270"/>
        <w:gridCol w:w="990"/>
      </w:tblGrid>
      <w:tr w:rsidR="00651E83" w:rsidRPr="0003748B" w14:paraId="2E24D9CA" w14:textId="77777777" w:rsidTr="00961E61">
        <w:tc>
          <w:tcPr>
            <w:tcW w:w="3420" w:type="dxa"/>
            <w:shd w:val="clear" w:color="auto" w:fill="auto"/>
          </w:tcPr>
          <w:p w14:paraId="0FE44608" w14:textId="77777777" w:rsidR="00651E83" w:rsidRPr="0003748B" w:rsidRDefault="00651E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5F580E" w14:textId="77777777" w:rsidR="00651E83" w:rsidRPr="0003748B" w:rsidRDefault="00651E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14:paraId="3BC1DEF0" w14:textId="77777777" w:rsidR="00651E83" w:rsidRPr="0003748B" w:rsidRDefault="00651E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7926C77" w14:textId="77777777" w:rsidR="00651E83" w:rsidRPr="0003748B" w:rsidRDefault="00651E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6757CB73" w14:textId="77777777" w:rsidR="00651E83" w:rsidRPr="0003748B" w:rsidRDefault="00651E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1DD" w:rsidRPr="0003748B" w14:paraId="00377712" w14:textId="77777777" w:rsidTr="00961E61">
        <w:tc>
          <w:tcPr>
            <w:tcW w:w="3420" w:type="dxa"/>
            <w:shd w:val="clear" w:color="auto" w:fill="auto"/>
          </w:tcPr>
          <w:p w14:paraId="56C3DA25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294AD63" w14:textId="77777777" w:rsidR="00A971DD" w:rsidRPr="0003748B" w:rsidRDefault="00A971DD" w:rsidP="00FE3F8B">
            <w:pPr>
              <w:tabs>
                <w:tab w:val="clear" w:pos="680"/>
                <w:tab w:val="left" w:pos="540"/>
              </w:tabs>
              <w:ind w:left="-105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CC70AE" w14:textId="673813D7" w:rsidR="00A971DD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0B8227" w14:textId="77777777" w:rsidR="00A971DD" w:rsidRPr="0003748B" w:rsidRDefault="00A971DD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468CDBD3" w14:textId="2D472E34" w:rsidR="00A971DD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4D9F656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8CBFC0F" w14:textId="4CAAC4FA" w:rsidR="00A971DD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91BBD8" w14:textId="77777777" w:rsidR="00A971DD" w:rsidRPr="0003748B" w:rsidRDefault="00A971DD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E012A2" w14:textId="337E9B77" w:rsidR="00A971DD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0281B" w:rsidRPr="0003748B" w14:paraId="25582223" w14:textId="77777777" w:rsidTr="00961E61">
        <w:tc>
          <w:tcPr>
            <w:tcW w:w="3420" w:type="dxa"/>
            <w:shd w:val="clear" w:color="auto" w:fill="auto"/>
          </w:tcPr>
          <w:p w14:paraId="6ADF9313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E1A402F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01D0BBC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71DD" w:rsidRPr="0003748B" w14:paraId="5D5565EC" w14:textId="77777777" w:rsidTr="00961E61">
        <w:tc>
          <w:tcPr>
            <w:tcW w:w="3420" w:type="dxa"/>
            <w:shd w:val="clear" w:color="auto" w:fill="auto"/>
          </w:tcPr>
          <w:p w14:paraId="41224F7D" w14:textId="77777777" w:rsidR="00A971DD" w:rsidRPr="0003748B" w:rsidRDefault="00A971DD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ค่าล่วงเวลาและโบนัส</w:t>
            </w:r>
          </w:p>
        </w:tc>
        <w:tc>
          <w:tcPr>
            <w:tcW w:w="900" w:type="dxa"/>
          </w:tcPr>
          <w:p w14:paraId="5C503FC8" w14:textId="77777777" w:rsidR="00A971DD" w:rsidRPr="0003748B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ABBF8A" w14:textId="769087FE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26E7A"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36" w:type="dxa"/>
            <w:shd w:val="clear" w:color="auto" w:fill="auto"/>
          </w:tcPr>
          <w:p w14:paraId="10DFC97B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4413DEF" w14:textId="37B2A003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A971DD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05F1FA41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F1A4FFA" w14:textId="63705AD9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1F7B04C9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735A20" w14:textId="01225ECA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407</w:t>
            </w:r>
          </w:p>
        </w:tc>
      </w:tr>
      <w:tr w:rsidR="00A971DD" w:rsidRPr="0003748B" w14:paraId="0305ADB1" w14:textId="77777777" w:rsidTr="00961E61">
        <w:tc>
          <w:tcPr>
            <w:tcW w:w="3420" w:type="dxa"/>
            <w:shd w:val="clear" w:color="auto" w:fill="auto"/>
          </w:tcPr>
          <w:p w14:paraId="303408F2" w14:textId="77777777" w:rsidR="00A971DD" w:rsidRPr="0003748B" w:rsidRDefault="00A971DD" w:rsidP="00FE3F8B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ผลประโยชน์ตอบแทนระยะยาว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00" w:type="dxa"/>
          </w:tcPr>
          <w:p w14:paraId="5747E934" w14:textId="77777777" w:rsidR="00A971DD" w:rsidRPr="0003748B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7CCA600E" w14:textId="37DAC0A3" w:rsidR="00A971DD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2</w:t>
            </w:r>
            <w:r w:rsidRPr="00AD321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3F610" w14:textId="4154A013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3C31E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FB120C1" w14:textId="56226507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25133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031D723" w14:textId="6C238A6A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729BD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91133" w14:textId="547DBF98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A971DD" w:rsidRPr="0003748B" w14:paraId="3F14B79C" w14:textId="77777777" w:rsidTr="00961E61">
        <w:tc>
          <w:tcPr>
            <w:tcW w:w="3420" w:type="dxa"/>
            <w:shd w:val="clear" w:color="auto" w:fill="auto"/>
          </w:tcPr>
          <w:p w14:paraId="0BE522D1" w14:textId="77777777" w:rsidR="00A971DD" w:rsidRPr="0003748B" w:rsidRDefault="00A971DD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สวัสดิการ</w:t>
            </w:r>
          </w:p>
        </w:tc>
        <w:tc>
          <w:tcPr>
            <w:tcW w:w="900" w:type="dxa"/>
          </w:tcPr>
          <w:p w14:paraId="7075524A" w14:textId="77777777" w:rsidR="00A971DD" w:rsidRPr="0003748B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E2D1B7" w14:textId="43FE7908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1B943951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067981E" w14:textId="0C4AE3CA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1437983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4995C6C" w14:textId="2830DA45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A7B802A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F09870" w14:textId="2399EE8D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A971DD" w:rsidRPr="0003748B" w14:paraId="6D4F0C58" w14:textId="77777777" w:rsidTr="00961E61">
        <w:tc>
          <w:tcPr>
            <w:tcW w:w="3420" w:type="dxa"/>
            <w:shd w:val="clear" w:color="auto" w:fill="auto"/>
          </w:tcPr>
          <w:p w14:paraId="18D4BAFC" w14:textId="77777777" w:rsidR="00A971DD" w:rsidRPr="0003748B" w:rsidRDefault="00A971DD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00" w:type="dxa"/>
          </w:tcPr>
          <w:p w14:paraId="34160AD2" w14:textId="77777777" w:rsidR="00A971DD" w:rsidRPr="0003748B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A9F9BF" w14:textId="2CF0377D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2FDEFDF6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8C19D96" w14:textId="343FC75B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6C74773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60CFD51" w14:textId="603E0796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B5ECD8A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FFFB0D" w14:textId="752C4BA2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971DD" w:rsidRPr="0003748B" w14:paraId="7AEE9885" w14:textId="77777777" w:rsidTr="00961E61">
        <w:tc>
          <w:tcPr>
            <w:tcW w:w="3420" w:type="dxa"/>
            <w:shd w:val="clear" w:color="auto" w:fill="auto"/>
          </w:tcPr>
          <w:p w14:paraId="0C997818" w14:textId="77777777" w:rsidR="00A971DD" w:rsidRPr="0003748B" w:rsidRDefault="00A971DD" w:rsidP="00FE3F8B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ประกันสังคม</w:t>
            </w:r>
          </w:p>
        </w:tc>
        <w:tc>
          <w:tcPr>
            <w:tcW w:w="900" w:type="dxa"/>
          </w:tcPr>
          <w:p w14:paraId="76A0E863" w14:textId="77777777" w:rsidR="00A971DD" w:rsidRPr="0003748B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001C99" w14:textId="266487BC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1D55CC29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F860BAB" w14:textId="4C8D174C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47AA9F6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0D7328A" w14:textId="51964A31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ABA8863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0F16E8" w14:textId="7AC7996B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971DD" w:rsidRPr="0003748B" w14:paraId="6F5D5C29" w14:textId="77777777" w:rsidTr="00961E61">
        <w:tc>
          <w:tcPr>
            <w:tcW w:w="3420" w:type="dxa"/>
            <w:shd w:val="clear" w:color="auto" w:fill="auto"/>
          </w:tcPr>
          <w:p w14:paraId="2E5E2925" w14:textId="77777777" w:rsidR="00A971DD" w:rsidRPr="0003748B" w:rsidRDefault="00A971DD" w:rsidP="00FE3F8B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D5D299C" w14:textId="77777777" w:rsidR="00A971DD" w:rsidRPr="0003748B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123637" w14:textId="2D9B30DB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236" w:type="dxa"/>
            <w:shd w:val="clear" w:color="auto" w:fill="auto"/>
          </w:tcPr>
          <w:p w14:paraId="17B6AF3B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66D1657" w14:textId="63A5B7FD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31FEF261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CA546DC" w14:textId="20263228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B9C34AD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9D80A8" w14:textId="7B6C4DDF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971DD" w:rsidRPr="0003748B" w14:paraId="20ED4DEC" w14:textId="77777777" w:rsidTr="00961E61">
        <w:tc>
          <w:tcPr>
            <w:tcW w:w="3420" w:type="dxa"/>
            <w:shd w:val="clear" w:color="auto" w:fill="auto"/>
          </w:tcPr>
          <w:p w14:paraId="6BA57466" w14:textId="77777777" w:rsidR="00A971DD" w:rsidRPr="0003748B" w:rsidRDefault="00A971DD" w:rsidP="00FE3F8B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56F665D" w14:textId="77777777" w:rsidR="00A971DD" w:rsidRPr="0003748B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6DA9F" w14:textId="3D200F0E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26E7A"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36" w:type="dxa"/>
            <w:shd w:val="clear" w:color="auto" w:fill="auto"/>
          </w:tcPr>
          <w:p w14:paraId="4AEDE1A0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58521" w14:textId="4F17A21A" w:rsidR="00A971DD" w:rsidRPr="0003748B" w:rsidRDefault="00AD321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A971DD"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4000F9D6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5F16" w14:textId="7F4243DD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70" w:type="dxa"/>
            <w:shd w:val="clear" w:color="auto" w:fill="auto"/>
          </w:tcPr>
          <w:p w14:paraId="64B58863" w14:textId="77777777" w:rsidR="00A971DD" w:rsidRPr="0003748B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E1D0D" w14:textId="337AAC6D" w:rsidR="00A971DD" w:rsidRPr="0003748B" w:rsidRDefault="00AD321B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</w:tr>
    </w:tbl>
    <w:p w14:paraId="4AD3142D" w14:textId="77777777" w:rsidR="00895EB0" w:rsidRPr="0003748B" w:rsidRDefault="00895EB0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EB9DA17" w14:textId="6F709BF0" w:rsidR="00C17CFE" w:rsidRPr="0003748B" w:rsidRDefault="00C17CFE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3748B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AD321B" w:rsidRPr="00AD321B">
        <w:rPr>
          <w:rFonts w:ascii="Angsana New" w:hAnsi="Angsana New" w:hint="cs"/>
          <w:spacing w:val="-4"/>
          <w:sz w:val="30"/>
          <w:szCs w:val="30"/>
        </w:rPr>
        <w:t>2548</w:t>
      </w:r>
      <w:r w:rsidRPr="0003748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4"/>
          <w:sz w:val="30"/>
          <w:szCs w:val="30"/>
          <w:cs/>
        </w:rPr>
        <w:t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</w:t>
      </w:r>
      <w:r w:rsidRPr="0003748B">
        <w:rPr>
          <w:rFonts w:ascii="Angsana New" w:hAnsi="Angsana New" w:hint="cs"/>
          <w:spacing w:val="-4"/>
          <w:sz w:val="30"/>
          <w:szCs w:val="30"/>
        </w:rPr>
        <w:t>.</w:t>
      </w:r>
      <w:r w:rsidRPr="0003748B">
        <w:rPr>
          <w:rFonts w:ascii="Angsana New" w:hAnsi="Angsana New" w:hint="cs"/>
          <w:spacing w:val="-4"/>
          <w:sz w:val="30"/>
          <w:szCs w:val="30"/>
          <w:cs/>
        </w:rPr>
        <w:t>ศ</w:t>
      </w:r>
      <w:r w:rsidRPr="0003748B">
        <w:rPr>
          <w:rFonts w:ascii="Angsana New" w:hAnsi="Angsana New" w:hint="cs"/>
          <w:spacing w:val="-4"/>
          <w:sz w:val="30"/>
          <w:szCs w:val="30"/>
        </w:rPr>
        <w:t xml:space="preserve">. </w:t>
      </w:r>
      <w:r w:rsidR="00AD321B" w:rsidRPr="00AD321B">
        <w:rPr>
          <w:rFonts w:ascii="Angsana New" w:hAnsi="Angsana New" w:hint="cs"/>
          <w:spacing w:val="-4"/>
          <w:sz w:val="30"/>
          <w:szCs w:val="30"/>
        </w:rPr>
        <w:t>2530</w:t>
      </w:r>
      <w:r w:rsidRPr="0003748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4"/>
          <w:sz w:val="30"/>
          <w:szCs w:val="30"/>
          <w:cs/>
        </w:rPr>
        <w:t>สำหรับพนักงานส่วนใหญ่ของบริษัท พนักงานจะสมัครเป็นสมาชิกของกองทุนโดยความสมัครใจหลัง</w:t>
      </w:r>
      <w:r w:rsidRPr="0003748B">
        <w:rPr>
          <w:rFonts w:ascii="Angsana New" w:hAnsi="Angsana New" w:hint="cs"/>
          <w:spacing w:val="-4"/>
          <w:sz w:val="30"/>
          <w:szCs w:val="30"/>
          <w:cs/>
          <w:lang w:val="th-TH"/>
        </w:rPr>
        <w:t>จาก</w:t>
      </w:r>
      <w:r w:rsidRPr="0003748B">
        <w:rPr>
          <w:rFonts w:ascii="Angsana New" w:hAnsi="Angsana New" w:hint="cs"/>
          <w:spacing w:val="-4"/>
          <w:sz w:val="30"/>
          <w:szCs w:val="30"/>
          <w:cs/>
        </w:rPr>
        <w:t xml:space="preserve">ได้รับการบรรจุเป็นพนักงานประจำ ตามระเบียบกองทุนสมาชิกต้องจ่ายสะสมเป็นรายเดือนเข้าเงินกองทุนในอัตราร้อยละ </w:t>
      </w:r>
      <w:r w:rsidR="00AD321B" w:rsidRPr="00AD321B">
        <w:rPr>
          <w:rFonts w:ascii="Angsana New" w:hAnsi="Angsana New" w:hint="cs"/>
          <w:spacing w:val="-4"/>
          <w:sz w:val="30"/>
          <w:szCs w:val="30"/>
        </w:rPr>
        <w:t>5</w:t>
      </w:r>
      <w:r w:rsidRPr="0003748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EE79DD" w:rsidRPr="0003748B">
        <w:rPr>
          <w:rFonts w:ascii="Angsana New" w:hAnsi="Angsana New" w:hint="cs"/>
          <w:spacing w:val="-4"/>
          <w:sz w:val="30"/>
          <w:szCs w:val="30"/>
        </w:rPr>
        <w:t xml:space="preserve">- </w:t>
      </w:r>
      <w:r w:rsidR="00AD321B" w:rsidRPr="00AD321B">
        <w:rPr>
          <w:rFonts w:ascii="Angsana New" w:hAnsi="Angsana New" w:hint="cs"/>
          <w:spacing w:val="-4"/>
          <w:sz w:val="30"/>
          <w:szCs w:val="30"/>
        </w:rPr>
        <w:t>15</w:t>
      </w:r>
      <w:r w:rsidR="00EE79DD" w:rsidRPr="0003748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03748B">
        <w:rPr>
          <w:rFonts w:ascii="Angsana New" w:hAnsi="Angsana New" w:hint="cs"/>
          <w:spacing w:val="-4"/>
          <w:sz w:val="30"/>
          <w:szCs w:val="30"/>
          <w:cs/>
        </w:rPr>
        <w:t>ของเงินเดือนและบริษัทจะจ่ายสมทบเป็นรายเดือนเข้า</w:t>
      </w:r>
      <w:r w:rsidRPr="0003748B">
        <w:rPr>
          <w:rFonts w:ascii="Angsana New" w:hAnsi="Angsana New" w:hint="cs"/>
          <w:spacing w:val="-4"/>
          <w:sz w:val="30"/>
          <w:szCs w:val="30"/>
          <w:cs/>
          <w:lang w:val="th-TH"/>
        </w:rPr>
        <w:t>เงิน</w:t>
      </w:r>
      <w:r w:rsidRPr="0003748B">
        <w:rPr>
          <w:rFonts w:ascii="Angsana New" w:hAnsi="Angsana New" w:hint="cs"/>
          <w:spacing w:val="-4"/>
          <w:sz w:val="30"/>
          <w:szCs w:val="30"/>
          <w:cs/>
        </w:rPr>
        <w:t xml:space="preserve">กองทุนนี้ในอัตราร้อยละ </w:t>
      </w:r>
      <w:r w:rsidR="00AD321B" w:rsidRPr="00AD321B">
        <w:rPr>
          <w:rFonts w:ascii="Angsana New" w:hAnsi="Angsana New" w:hint="cs"/>
          <w:spacing w:val="-4"/>
          <w:sz w:val="30"/>
          <w:szCs w:val="30"/>
        </w:rPr>
        <w:t>5</w:t>
      </w:r>
      <w:r w:rsidRPr="0003748B">
        <w:rPr>
          <w:rFonts w:ascii="Angsana New" w:hAnsi="Angsana New" w:hint="cs"/>
          <w:spacing w:val="-4"/>
          <w:sz w:val="30"/>
          <w:szCs w:val="30"/>
          <w:cs/>
        </w:rPr>
        <w:t xml:space="preserve"> ของเงินเดือนสมาชิก</w:t>
      </w:r>
      <w:r w:rsidRPr="0003748B">
        <w:rPr>
          <w:rFonts w:ascii="Angsana New" w:hAnsi="Angsana New" w:hint="cs"/>
          <w:spacing w:val="-4"/>
          <w:sz w:val="30"/>
          <w:szCs w:val="30"/>
        </w:rPr>
        <w:t xml:space="preserve"> </w:t>
      </w:r>
    </w:p>
    <w:p w14:paraId="5AF072BB" w14:textId="7346B6C8" w:rsidR="00C17CFE" w:rsidRPr="0003748B" w:rsidRDefault="00C17CFE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7ADF0BB1" w14:textId="59D07B03" w:rsidR="00334F4D" w:rsidRPr="0003748B" w:rsidRDefault="00334F4D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2E0C09B8" w14:textId="1EDD9357" w:rsidR="00334F4D" w:rsidRPr="0003748B" w:rsidRDefault="00334F4D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56A2CA0" w14:textId="453EBC8F" w:rsidR="00334F4D" w:rsidRPr="0003748B" w:rsidRDefault="00334F4D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556E499F" w14:textId="37221D63" w:rsidR="00C17CFE" w:rsidRPr="0003748B" w:rsidRDefault="00C17CFE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ค่าใช้จ่ายตาม</w:t>
      </w:r>
      <w:r w:rsidR="006B1934" w:rsidRPr="0003748B">
        <w:rPr>
          <w:rFonts w:hint="cs"/>
          <w:b/>
          <w:bCs/>
          <w:cs/>
        </w:rPr>
        <w:t>ธรรมชาติ</w:t>
      </w:r>
    </w:p>
    <w:p w14:paraId="030B42DD" w14:textId="77777777" w:rsidR="00705A9F" w:rsidRPr="0003748B" w:rsidRDefault="00705A9F" w:rsidP="00FE3F8B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810"/>
        <w:gridCol w:w="1062"/>
        <w:gridCol w:w="236"/>
        <w:gridCol w:w="955"/>
        <w:gridCol w:w="250"/>
        <w:gridCol w:w="989"/>
        <w:gridCol w:w="316"/>
        <w:gridCol w:w="1034"/>
      </w:tblGrid>
      <w:tr w:rsidR="00426642" w:rsidRPr="0003748B" w14:paraId="5C25290D" w14:textId="77777777" w:rsidTr="00A051CC">
        <w:trPr>
          <w:cantSplit/>
        </w:trPr>
        <w:tc>
          <w:tcPr>
            <w:tcW w:w="3618" w:type="dxa"/>
            <w:shd w:val="clear" w:color="auto" w:fill="auto"/>
          </w:tcPr>
          <w:p w14:paraId="6210D38D" w14:textId="77777777" w:rsidR="00426642" w:rsidRPr="0003748B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A90BC11" w14:textId="77777777" w:rsidR="00426642" w:rsidRPr="0003748B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</w:tcPr>
          <w:p w14:paraId="5D8B9B9C" w14:textId="77777777" w:rsidR="00426642" w:rsidRPr="0003748B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4FDD9BCB" w14:textId="77777777" w:rsidR="00426642" w:rsidRPr="0003748B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03AE98B6" w14:textId="77777777" w:rsidR="00426642" w:rsidRPr="0003748B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421" w:rsidRPr="0003748B" w14:paraId="5C42EDA6" w14:textId="77777777" w:rsidTr="00A051CC">
        <w:trPr>
          <w:cantSplit/>
        </w:trPr>
        <w:tc>
          <w:tcPr>
            <w:tcW w:w="3618" w:type="dxa"/>
          </w:tcPr>
          <w:p w14:paraId="18A4B4A3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1B28DB0" w14:textId="77777777" w:rsidR="00783421" w:rsidRPr="0003748B" w:rsidRDefault="00783421" w:rsidP="00FE3F8B">
            <w:pPr>
              <w:tabs>
                <w:tab w:val="clear" w:pos="680"/>
                <w:tab w:val="left" w:pos="540"/>
              </w:tabs>
              <w:ind w:left="-105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9F23C74" w14:textId="5A38CE74" w:rsidR="00783421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060BBB" w14:textId="77777777" w:rsidR="00783421" w:rsidRPr="0003748B" w:rsidRDefault="0078342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0BFCCA65" w14:textId="710CB246" w:rsidR="00783421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7BED46C6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8C12213" w14:textId="6B7CF1E5" w:rsidR="00783421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16" w:type="dxa"/>
            <w:shd w:val="clear" w:color="auto" w:fill="auto"/>
            <w:vAlign w:val="center"/>
          </w:tcPr>
          <w:p w14:paraId="04450E65" w14:textId="77777777" w:rsidR="00783421" w:rsidRPr="0003748B" w:rsidRDefault="0078342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6845E3D9" w14:textId="61BF41D9" w:rsidR="00783421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0281B" w:rsidRPr="0003748B" w14:paraId="4B6A2A33" w14:textId="77777777" w:rsidTr="00A051CC">
        <w:trPr>
          <w:cantSplit/>
        </w:trPr>
        <w:tc>
          <w:tcPr>
            <w:tcW w:w="3618" w:type="dxa"/>
          </w:tcPr>
          <w:p w14:paraId="0EA3CFC6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D66A9EF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</w:tcPr>
          <w:p w14:paraId="269208D9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0281B" w:rsidRPr="0003748B" w14:paraId="57CA2724" w14:textId="77777777" w:rsidTr="00E0281B">
        <w:tc>
          <w:tcPr>
            <w:tcW w:w="3618" w:type="dxa"/>
          </w:tcPr>
          <w:p w14:paraId="42E1B74D" w14:textId="77777777" w:rsidR="00E0281B" w:rsidRPr="0003748B" w:rsidRDefault="00E0281B" w:rsidP="00FE3F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ค่าซื้อสินค้า อุปกรณ์งานโครงการ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</w:p>
        </w:tc>
        <w:tc>
          <w:tcPr>
            <w:tcW w:w="810" w:type="dxa"/>
          </w:tcPr>
          <w:p w14:paraId="6841D777" w14:textId="77777777" w:rsidR="00E0281B" w:rsidRPr="0003748B" w:rsidRDefault="00E0281B" w:rsidP="00FE3F8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40F3EFE9" w14:textId="77777777" w:rsidR="00E0281B" w:rsidRPr="0003748B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4784E6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7C261CA" w14:textId="77777777" w:rsidR="00E0281B" w:rsidRPr="0003748B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772E7459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C325ECF" w14:textId="77777777" w:rsidR="00E0281B" w:rsidRPr="0003748B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dxa"/>
          </w:tcPr>
          <w:p w14:paraId="436C1B5E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562BBC4" w14:textId="77777777" w:rsidR="00E0281B" w:rsidRPr="0003748B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21" w:rsidRPr="0003748B" w14:paraId="1A2B9410" w14:textId="77777777" w:rsidTr="00E0281B">
        <w:tc>
          <w:tcPr>
            <w:tcW w:w="3618" w:type="dxa"/>
          </w:tcPr>
          <w:p w14:paraId="014C8139" w14:textId="77777777" w:rsidR="00783421" w:rsidRPr="0003748B" w:rsidRDefault="00783421" w:rsidP="00FE3F8B">
            <w:pPr>
              <w:ind w:right="-198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และงานบริการต่างๆ</w:t>
            </w:r>
          </w:p>
        </w:tc>
        <w:tc>
          <w:tcPr>
            <w:tcW w:w="810" w:type="dxa"/>
          </w:tcPr>
          <w:p w14:paraId="6F0625D2" w14:textId="77777777" w:rsidR="00783421" w:rsidRPr="0003748B" w:rsidRDefault="00783421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59E5D962" w14:textId="71B7CD43" w:rsidR="0078342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7F3B18"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36" w:type="dxa"/>
          </w:tcPr>
          <w:p w14:paraId="61D15FCA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854A465" w14:textId="609C13BC" w:rsidR="0078342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783421"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50" w:type="dxa"/>
          </w:tcPr>
          <w:p w14:paraId="223392A1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2F8CFF75" w14:textId="03BF263D" w:rsidR="0078342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242F8" w:rsidRPr="0003748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316" w:type="dxa"/>
          </w:tcPr>
          <w:p w14:paraId="4F310498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268A13F0" w14:textId="5699795C" w:rsidR="0078342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83421" w:rsidRPr="0003748B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922</w:t>
            </w:r>
          </w:p>
        </w:tc>
      </w:tr>
      <w:tr w:rsidR="00783421" w:rsidRPr="0003748B" w14:paraId="5D2187E8" w14:textId="77777777" w:rsidTr="00E0281B">
        <w:tc>
          <w:tcPr>
            <w:tcW w:w="3618" w:type="dxa"/>
          </w:tcPr>
          <w:p w14:paraId="14DBF44B" w14:textId="77777777" w:rsidR="00783421" w:rsidRPr="0003748B" w:rsidRDefault="00783421" w:rsidP="00FE3F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5537A9DA" w14:textId="76E68076" w:rsidR="00783421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2</w:t>
            </w:r>
            <w:r w:rsidRPr="00AD321B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62" w:type="dxa"/>
          </w:tcPr>
          <w:p w14:paraId="537BEA68" w14:textId="0FCB1A6F" w:rsidR="0078342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F3B18"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888</w:t>
            </w:r>
          </w:p>
        </w:tc>
        <w:tc>
          <w:tcPr>
            <w:tcW w:w="236" w:type="dxa"/>
          </w:tcPr>
          <w:p w14:paraId="53DC8C4B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EFF0465" w14:textId="5F7CA198" w:rsidR="0078342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783421"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250" w:type="dxa"/>
          </w:tcPr>
          <w:p w14:paraId="285866CB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626C33E4" w14:textId="102E9D39" w:rsidR="0078342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</w:p>
        </w:tc>
        <w:tc>
          <w:tcPr>
            <w:tcW w:w="316" w:type="dxa"/>
          </w:tcPr>
          <w:p w14:paraId="6C0F89DE" w14:textId="77777777" w:rsidR="00783421" w:rsidRPr="0003748B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2B28F3E6" w14:textId="480E7B60" w:rsidR="00783421" w:rsidRPr="0003748B" w:rsidRDefault="00AD32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514</w:t>
            </w:r>
          </w:p>
        </w:tc>
      </w:tr>
      <w:tr w:rsidR="003658C6" w:rsidRPr="0003748B" w14:paraId="6347741E" w14:textId="77777777" w:rsidTr="00E0281B">
        <w:tc>
          <w:tcPr>
            <w:tcW w:w="3618" w:type="dxa"/>
          </w:tcPr>
          <w:p w14:paraId="3C7D24F1" w14:textId="5B823EFC" w:rsidR="003658C6" w:rsidRPr="0003748B" w:rsidRDefault="003658C6" w:rsidP="003658C6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ผลขาดทุนของงานโครงการ</w:t>
            </w:r>
          </w:p>
        </w:tc>
        <w:tc>
          <w:tcPr>
            <w:tcW w:w="810" w:type="dxa"/>
          </w:tcPr>
          <w:p w14:paraId="27FF0480" w14:textId="5901AD66" w:rsidR="003658C6" w:rsidRPr="0003748B" w:rsidRDefault="00AD321B" w:rsidP="003658C6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2</w:t>
            </w:r>
            <w:r w:rsidRPr="00AD321B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62" w:type="dxa"/>
          </w:tcPr>
          <w:p w14:paraId="7D5C58E5" w14:textId="1B380358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36" w:type="dxa"/>
          </w:tcPr>
          <w:p w14:paraId="5ACB4472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30DC1F9" w14:textId="6E99B131" w:rsidR="003658C6" w:rsidRPr="0003748B" w:rsidRDefault="003658C6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01D75144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3C554F15" w14:textId="44AD3374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316" w:type="dxa"/>
          </w:tcPr>
          <w:p w14:paraId="2FC7A702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195EC20F" w14:textId="4FF755DB" w:rsidR="003658C6" w:rsidRPr="0003748B" w:rsidRDefault="003658C6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658C6" w:rsidRPr="0003748B" w14:paraId="49CC1AED" w14:textId="77777777" w:rsidTr="00E0281B">
        <w:tc>
          <w:tcPr>
            <w:tcW w:w="3618" w:type="dxa"/>
          </w:tcPr>
          <w:p w14:paraId="03C73FE9" w14:textId="0549A499" w:rsidR="003658C6" w:rsidRPr="0003748B" w:rsidRDefault="003658C6" w:rsidP="003658C6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EB8A7E" w14:textId="77777777" w:rsidR="003658C6" w:rsidRPr="0003748B" w:rsidRDefault="003658C6" w:rsidP="003658C6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202CAF44" w14:textId="5BE5D3E3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36" w:type="dxa"/>
          </w:tcPr>
          <w:p w14:paraId="6D4C93B5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2DCB682A" w14:textId="7DE49BD3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50" w:type="dxa"/>
          </w:tcPr>
          <w:p w14:paraId="6F67CBD3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7C03632C" w14:textId="5D3122D3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316" w:type="dxa"/>
          </w:tcPr>
          <w:p w14:paraId="29008333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13B60AE1" w14:textId="6673FE89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658C6" w:rsidRPr="0003748B" w14:paraId="693E785C" w14:textId="77777777" w:rsidTr="00E0281B">
        <w:tc>
          <w:tcPr>
            <w:tcW w:w="3618" w:type="dxa"/>
          </w:tcPr>
          <w:p w14:paraId="74E6B303" w14:textId="3945BE76" w:rsidR="003658C6" w:rsidRPr="0003748B" w:rsidRDefault="003658C6" w:rsidP="003658C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810" w:type="dxa"/>
          </w:tcPr>
          <w:p w14:paraId="516E7F89" w14:textId="77777777" w:rsidR="003658C6" w:rsidRPr="0003748B" w:rsidRDefault="003658C6" w:rsidP="003658C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71F97F1" w14:textId="0211A887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95</w:t>
            </w:r>
          </w:p>
        </w:tc>
        <w:tc>
          <w:tcPr>
            <w:tcW w:w="236" w:type="dxa"/>
          </w:tcPr>
          <w:p w14:paraId="3214C4FB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61D58F26" w14:textId="48045AD5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90</w:t>
            </w:r>
          </w:p>
        </w:tc>
        <w:tc>
          <w:tcPr>
            <w:tcW w:w="250" w:type="dxa"/>
          </w:tcPr>
          <w:p w14:paraId="58E186F6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5F036342" w14:textId="5B2E1FFC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316" w:type="dxa"/>
          </w:tcPr>
          <w:p w14:paraId="2003B74A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99B6354" w14:textId="70A290E3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3658C6" w:rsidRPr="0003748B" w14:paraId="75C55E2E" w14:textId="77777777" w:rsidTr="00E0281B">
        <w:tc>
          <w:tcPr>
            <w:tcW w:w="3618" w:type="dxa"/>
          </w:tcPr>
          <w:p w14:paraId="72957E37" w14:textId="2180000D" w:rsidR="003658C6" w:rsidRPr="0003748B" w:rsidRDefault="003658C6" w:rsidP="003658C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810" w:type="dxa"/>
          </w:tcPr>
          <w:p w14:paraId="6C17F80B" w14:textId="77777777" w:rsidR="003658C6" w:rsidRPr="0003748B" w:rsidRDefault="003658C6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6E93A5C5" w14:textId="06FD9652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</w:tcPr>
          <w:p w14:paraId="314B6670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4A59182" w14:textId="3BC9558E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50" w:type="dxa"/>
          </w:tcPr>
          <w:p w14:paraId="4ECBF241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01199324" w14:textId="63ED62C8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316" w:type="dxa"/>
          </w:tcPr>
          <w:p w14:paraId="4D2E724B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9E37327" w14:textId="7293B698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3658C6" w:rsidRPr="0003748B" w14:paraId="2AAC56F9" w14:textId="77777777" w:rsidTr="00E0281B">
        <w:tc>
          <w:tcPr>
            <w:tcW w:w="3618" w:type="dxa"/>
          </w:tcPr>
          <w:p w14:paraId="6978CC37" w14:textId="77777777" w:rsidR="003658C6" w:rsidRPr="0003748B" w:rsidRDefault="003658C6" w:rsidP="003658C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ค่าใช้จ่ายสำนักงาน</w:t>
            </w:r>
          </w:p>
        </w:tc>
        <w:tc>
          <w:tcPr>
            <w:tcW w:w="810" w:type="dxa"/>
          </w:tcPr>
          <w:p w14:paraId="5A3F3F5B" w14:textId="77777777" w:rsidR="003658C6" w:rsidRPr="0003748B" w:rsidRDefault="003658C6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476E7D0B" w14:textId="49D37761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</w:tcPr>
          <w:p w14:paraId="74BFF9EA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3E38DEF" w14:textId="56D1F7CE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50" w:type="dxa"/>
          </w:tcPr>
          <w:p w14:paraId="4BC8AA1E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6C3325C0" w14:textId="65DFBCAF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316" w:type="dxa"/>
          </w:tcPr>
          <w:p w14:paraId="013C2353" w14:textId="77777777" w:rsidR="003658C6" w:rsidRPr="0003748B" w:rsidRDefault="003658C6" w:rsidP="0036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7B23E244" w14:textId="6FF0159C" w:rsidR="003658C6" w:rsidRPr="0003748B" w:rsidRDefault="00AD321B" w:rsidP="003658C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621F8C" w:rsidRPr="0003748B" w14:paraId="1947D474" w14:textId="77777777" w:rsidTr="00E0281B">
        <w:tc>
          <w:tcPr>
            <w:tcW w:w="3618" w:type="dxa"/>
          </w:tcPr>
          <w:p w14:paraId="303F92AB" w14:textId="1C249A5C" w:rsidR="00621F8C" w:rsidRPr="0003748B" w:rsidRDefault="00621F8C" w:rsidP="00621F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11EA7CEC" w14:textId="77777777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6BC71231" w14:textId="3371E1E3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236" w:type="dxa"/>
          </w:tcPr>
          <w:p w14:paraId="4F11E54D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7C968C6B" w14:textId="480523AF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50" w:type="dxa"/>
          </w:tcPr>
          <w:p w14:paraId="3695CFB8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2C4EA095" w14:textId="3998A72E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316" w:type="dxa"/>
          </w:tcPr>
          <w:p w14:paraId="5F734CB1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55216F6" w14:textId="080CEF52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</w:p>
        </w:tc>
      </w:tr>
      <w:tr w:rsidR="00621F8C" w:rsidRPr="0003748B" w14:paraId="46B6CAAC" w14:textId="77777777" w:rsidTr="00E0281B">
        <w:tc>
          <w:tcPr>
            <w:tcW w:w="3618" w:type="dxa"/>
          </w:tcPr>
          <w:p w14:paraId="049FF859" w14:textId="09DEE220" w:rsidR="00621F8C" w:rsidRPr="0003748B" w:rsidRDefault="00621F8C" w:rsidP="00621F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10" w:type="dxa"/>
          </w:tcPr>
          <w:p w14:paraId="08073465" w14:textId="77777777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1771B3CD" w14:textId="50002323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36" w:type="dxa"/>
          </w:tcPr>
          <w:p w14:paraId="000B804A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4454EEE" w14:textId="34A28B27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50" w:type="dxa"/>
          </w:tcPr>
          <w:p w14:paraId="01F1D536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358D2414" w14:textId="25908431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316" w:type="dxa"/>
          </w:tcPr>
          <w:p w14:paraId="02ADD43C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1B3B86B" w14:textId="17070E4F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21F8C" w:rsidRPr="0003748B" w14:paraId="6F8BE111" w14:textId="77777777" w:rsidTr="00E0281B">
        <w:tc>
          <w:tcPr>
            <w:tcW w:w="3618" w:type="dxa"/>
          </w:tcPr>
          <w:p w14:paraId="4954C835" w14:textId="1A92F49C" w:rsidR="00621F8C" w:rsidRPr="0003748B" w:rsidRDefault="00621F8C" w:rsidP="00621F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810" w:type="dxa"/>
          </w:tcPr>
          <w:p w14:paraId="54916707" w14:textId="77777777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692A6636" w14:textId="447A8973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36" w:type="dxa"/>
          </w:tcPr>
          <w:p w14:paraId="1AA00A53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8B8CA6D" w14:textId="34703CA9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50" w:type="dxa"/>
          </w:tcPr>
          <w:p w14:paraId="343A7AE2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42890E49" w14:textId="5D8BE083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316" w:type="dxa"/>
          </w:tcPr>
          <w:p w14:paraId="1EF5ECB9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5B8745C1" w14:textId="76FE8C13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</w:t>
            </w:r>
          </w:p>
        </w:tc>
      </w:tr>
      <w:tr w:rsidR="00621F8C" w:rsidRPr="0003748B" w14:paraId="372295B0" w14:textId="77777777" w:rsidTr="00E0281B">
        <w:tc>
          <w:tcPr>
            <w:tcW w:w="3618" w:type="dxa"/>
          </w:tcPr>
          <w:p w14:paraId="14DFA6D4" w14:textId="1DD9811B" w:rsidR="00621F8C" w:rsidRPr="0003748B" w:rsidRDefault="00621F8C" w:rsidP="00621F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630FDA7F" w14:textId="77777777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723E1EEA" w14:textId="39B80DE7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36" w:type="dxa"/>
          </w:tcPr>
          <w:p w14:paraId="5434DC9C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B003234" w14:textId="6036FDCD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0" w:type="dxa"/>
          </w:tcPr>
          <w:p w14:paraId="2192AD17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130707AD" w14:textId="58749EE6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316" w:type="dxa"/>
          </w:tcPr>
          <w:p w14:paraId="0FBE33CB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ED5B237" w14:textId="6F465256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</w:p>
        </w:tc>
      </w:tr>
      <w:tr w:rsidR="00621F8C" w:rsidRPr="0003748B" w14:paraId="7A9B3309" w14:textId="77777777" w:rsidTr="00827C23">
        <w:tc>
          <w:tcPr>
            <w:tcW w:w="3618" w:type="dxa"/>
          </w:tcPr>
          <w:p w14:paraId="5AEF05A2" w14:textId="2BE3306B" w:rsidR="00621F8C" w:rsidRPr="0003748B" w:rsidRDefault="00621F8C" w:rsidP="00621F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ค่าเช่าสำนักงาน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อุปกรณ์และยานพาหนะ</w:t>
            </w:r>
          </w:p>
        </w:tc>
        <w:tc>
          <w:tcPr>
            <w:tcW w:w="810" w:type="dxa"/>
          </w:tcPr>
          <w:p w14:paraId="1EB7F54A" w14:textId="77777777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249DEC5" w14:textId="6DD40CA5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36" w:type="dxa"/>
          </w:tcPr>
          <w:p w14:paraId="36F3D899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3C945CA" w14:textId="014C0E2E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50" w:type="dxa"/>
          </w:tcPr>
          <w:p w14:paraId="1B8738EB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2D9F3D61" w14:textId="7D02C8D4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16" w:type="dxa"/>
          </w:tcPr>
          <w:p w14:paraId="510279F2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0D0C3B" w14:textId="5108B03A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621F8C" w:rsidRPr="0003748B" w14:paraId="2F8B5863" w14:textId="77777777" w:rsidTr="00827C23">
        <w:tc>
          <w:tcPr>
            <w:tcW w:w="3618" w:type="dxa"/>
          </w:tcPr>
          <w:p w14:paraId="2185BC6A" w14:textId="4ABC8481" w:rsidR="00621F8C" w:rsidRPr="0003748B" w:rsidRDefault="00621F8C" w:rsidP="00621F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ค่าเผื่อมูลค่าลดลงของสินค้า เงินลงทุน</w:t>
            </w:r>
          </w:p>
        </w:tc>
        <w:tc>
          <w:tcPr>
            <w:tcW w:w="810" w:type="dxa"/>
          </w:tcPr>
          <w:p w14:paraId="2299F684" w14:textId="77777777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0792EECA" w14:textId="54DA986F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ADF5DC7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61D5D14" w14:textId="35B38593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3F88B48A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7A82D7AA" w14:textId="68FC3D38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0898842E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5E139015" w14:textId="1B2A02A0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21F8C" w:rsidRPr="0003748B" w14:paraId="2D88BA95" w14:textId="77777777" w:rsidTr="00E0281B">
        <w:tc>
          <w:tcPr>
            <w:tcW w:w="3618" w:type="dxa"/>
          </w:tcPr>
          <w:p w14:paraId="480DE501" w14:textId="16BF0710" w:rsidR="00621F8C" w:rsidRPr="0003748B" w:rsidRDefault="00621F8C" w:rsidP="00621F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และสินทรัพย์ตัดบัญชี</w:t>
            </w:r>
          </w:p>
        </w:tc>
        <w:tc>
          <w:tcPr>
            <w:tcW w:w="810" w:type="dxa"/>
          </w:tcPr>
          <w:p w14:paraId="58173639" w14:textId="77777777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0D8800E7" w14:textId="407F0B87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6" w:type="dxa"/>
          </w:tcPr>
          <w:p w14:paraId="35974961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7E6CF34" w14:textId="7F52B2C4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50" w:type="dxa"/>
          </w:tcPr>
          <w:p w14:paraId="3CA7C3E0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0B1234E1" w14:textId="1A1554FD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316" w:type="dxa"/>
          </w:tcPr>
          <w:p w14:paraId="548360AC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F208485" w14:textId="277B3467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</w:p>
        </w:tc>
      </w:tr>
      <w:tr w:rsidR="00621F8C" w:rsidRPr="0003748B" w14:paraId="6F986C4F" w14:textId="77777777" w:rsidTr="00827C23">
        <w:tc>
          <w:tcPr>
            <w:tcW w:w="3618" w:type="dxa"/>
          </w:tcPr>
          <w:p w14:paraId="382DC07D" w14:textId="4E9E0BE7" w:rsidR="00621F8C" w:rsidRPr="0003748B" w:rsidRDefault="00621F8C" w:rsidP="00621F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สินค้าคงเหลือ</w:t>
            </w:r>
          </w:p>
        </w:tc>
        <w:tc>
          <w:tcPr>
            <w:tcW w:w="810" w:type="dxa"/>
          </w:tcPr>
          <w:p w14:paraId="4E3E4D3B" w14:textId="0ADF9D57" w:rsidR="00621F8C" w:rsidRPr="0003748B" w:rsidRDefault="00621F8C" w:rsidP="00621F8C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725B7C2" w14:textId="686A0D9D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0779D4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72D96027" w14:textId="05AE6A5D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50" w:type="dxa"/>
            <w:shd w:val="clear" w:color="auto" w:fill="auto"/>
          </w:tcPr>
          <w:p w14:paraId="184AA378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26DEA45" w14:textId="2A7BC6A0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6" w:type="dxa"/>
            <w:shd w:val="clear" w:color="auto" w:fill="auto"/>
          </w:tcPr>
          <w:p w14:paraId="4DC10AF8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01CEA4E4" w14:textId="03967071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06</w:t>
            </w:r>
          </w:p>
        </w:tc>
      </w:tr>
      <w:tr w:rsidR="00621F8C" w:rsidRPr="0003748B" w14:paraId="3437259C" w14:textId="77777777" w:rsidTr="00827C23">
        <w:tc>
          <w:tcPr>
            <w:tcW w:w="3618" w:type="dxa"/>
          </w:tcPr>
          <w:p w14:paraId="418F85AD" w14:textId="07F1A5DC" w:rsidR="00621F8C" w:rsidRPr="0003748B" w:rsidRDefault="00621F8C" w:rsidP="00621F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3A080601" w14:textId="77777777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0DB2B21" w14:textId="3EDB840F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236" w:type="dxa"/>
            <w:shd w:val="clear" w:color="auto" w:fill="auto"/>
          </w:tcPr>
          <w:p w14:paraId="531277DD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068D4230" w14:textId="05BBB07C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50" w:type="dxa"/>
            <w:shd w:val="clear" w:color="auto" w:fill="auto"/>
          </w:tcPr>
          <w:p w14:paraId="7430EA4D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3997506" w14:textId="6F6F0012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316" w:type="dxa"/>
            <w:shd w:val="clear" w:color="auto" w:fill="auto"/>
          </w:tcPr>
          <w:p w14:paraId="012B3423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717BC4BB" w14:textId="5D5A713D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</w:p>
        </w:tc>
      </w:tr>
      <w:tr w:rsidR="00621F8C" w:rsidRPr="0003748B" w14:paraId="0C03B605" w14:textId="77777777" w:rsidTr="00827C23">
        <w:tc>
          <w:tcPr>
            <w:tcW w:w="3618" w:type="dxa"/>
            <w:vAlign w:val="bottom"/>
          </w:tcPr>
          <w:p w14:paraId="14A3EF4C" w14:textId="77777777" w:rsidR="00621F8C" w:rsidRPr="0003748B" w:rsidRDefault="00621F8C" w:rsidP="00621F8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รวมต้นทุนขายและต้นทุนการให้บริการ </w:t>
            </w:r>
          </w:p>
          <w:p w14:paraId="0A3BF17E" w14:textId="701FEF7A" w:rsidR="00621F8C" w:rsidRPr="0003748B" w:rsidRDefault="00621F8C" w:rsidP="00621F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ต้นทุนในการจัดจำหน่าย และค่าใช้จ่าย</w:t>
            </w: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 xml:space="preserve">   ในการบริหาร </w:t>
            </w:r>
          </w:p>
        </w:tc>
        <w:tc>
          <w:tcPr>
            <w:tcW w:w="810" w:type="dxa"/>
            <w:vAlign w:val="bottom"/>
          </w:tcPr>
          <w:p w14:paraId="38AC320F" w14:textId="77777777" w:rsidR="00621F8C" w:rsidRPr="0003748B" w:rsidRDefault="00621F8C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947A2" w14:textId="4B2988F3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621F8C" w:rsidRPr="000374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236" w:type="dxa"/>
            <w:vAlign w:val="bottom"/>
          </w:tcPr>
          <w:p w14:paraId="1C0DF80E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201A2" w14:textId="319EA0BE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21F8C" w:rsidRPr="0003748B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50" w:type="dxa"/>
            <w:vAlign w:val="bottom"/>
          </w:tcPr>
          <w:p w14:paraId="053587CF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7CF83" w14:textId="71D923A5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621F8C" w:rsidRPr="0003748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316" w:type="dxa"/>
            <w:vAlign w:val="bottom"/>
          </w:tcPr>
          <w:p w14:paraId="4DD0C116" w14:textId="77777777" w:rsidR="00621F8C" w:rsidRPr="0003748B" w:rsidRDefault="00621F8C" w:rsidP="0062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C436E" w14:textId="0B450E44" w:rsidR="00621F8C" w:rsidRPr="0003748B" w:rsidRDefault="00AD321B" w:rsidP="00621F8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621F8C" w:rsidRPr="0003748B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</w:tr>
    </w:tbl>
    <w:p w14:paraId="229AF4B2" w14:textId="77777777" w:rsidR="00CB26CE" w:rsidRPr="0003748B" w:rsidRDefault="00CB2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  <w:r w:rsidRPr="0003748B">
        <w:rPr>
          <w:rFonts w:ascii="Angsana New" w:hAnsi="Angsana New"/>
          <w:b/>
          <w:bCs/>
          <w:sz w:val="24"/>
          <w:szCs w:val="24"/>
          <w:cs/>
          <w:lang w:val="th-TH"/>
        </w:rPr>
        <w:br w:type="page"/>
      </w:r>
    </w:p>
    <w:p w14:paraId="1D9F558D" w14:textId="77777777" w:rsidR="00C17CFE" w:rsidRPr="0003748B" w:rsidRDefault="00C17CFE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ภาษีเงินได้</w:t>
      </w:r>
    </w:p>
    <w:p w14:paraId="04A1C450" w14:textId="77777777" w:rsidR="00C17CFE" w:rsidRPr="0003748B" w:rsidRDefault="00C17CF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41" w:type="dxa"/>
        <w:tblLook w:val="01E0" w:firstRow="1" w:lastRow="1" w:firstColumn="1" w:lastColumn="1" w:noHBand="0" w:noVBand="0"/>
      </w:tblPr>
      <w:tblGrid>
        <w:gridCol w:w="3969"/>
        <w:gridCol w:w="450"/>
        <w:gridCol w:w="1035"/>
        <w:gridCol w:w="274"/>
        <w:gridCol w:w="984"/>
        <w:gridCol w:w="291"/>
        <w:gridCol w:w="1062"/>
        <w:gridCol w:w="291"/>
        <w:gridCol w:w="1004"/>
      </w:tblGrid>
      <w:tr w:rsidR="00A163C0" w:rsidRPr="0003748B" w14:paraId="3C55DE9B" w14:textId="77777777" w:rsidTr="00D21D98">
        <w:tc>
          <w:tcPr>
            <w:tcW w:w="3969" w:type="dxa"/>
            <w:shd w:val="clear" w:color="auto" w:fill="auto"/>
          </w:tcPr>
          <w:p w14:paraId="4CF4EC7B" w14:textId="4E8E7B02" w:rsidR="00A163C0" w:rsidRPr="0003748B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6B210618" w14:textId="77777777" w:rsidR="00A163C0" w:rsidRPr="0003748B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shd w:val="clear" w:color="auto" w:fill="auto"/>
          </w:tcPr>
          <w:p w14:paraId="6CF3B7A2" w14:textId="77777777" w:rsidR="00A163C0" w:rsidRPr="0003748B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5CD8B7DD" w14:textId="77777777" w:rsidR="00A163C0" w:rsidRPr="0003748B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shd w:val="clear" w:color="auto" w:fill="auto"/>
          </w:tcPr>
          <w:p w14:paraId="0112766D" w14:textId="77777777" w:rsidR="00A163C0" w:rsidRPr="0003748B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F52" w:rsidRPr="0003748B" w14:paraId="30592801" w14:textId="77777777" w:rsidTr="00D21D98">
        <w:tc>
          <w:tcPr>
            <w:tcW w:w="3969" w:type="dxa"/>
            <w:shd w:val="clear" w:color="auto" w:fill="auto"/>
          </w:tcPr>
          <w:p w14:paraId="4549C430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39F84F9D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612FC47" w14:textId="64433D45" w:rsidR="00221F52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164D2C9" w14:textId="77777777" w:rsidR="00221F52" w:rsidRPr="0003748B" w:rsidRDefault="00221F52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33F73C31" w14:textId="620E1CDB" w:rsidR="00221F52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1" w:type="dxa"/>
            <w:shd w:val="clear" w:color="auto" w:fill="auto"/>
          </w:tcPr>
          <w:p w14:paraId="2ECCEF1B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6FDA758" w14:textId="48D6EE2B" w:rsidR="00221F52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1" w:type="dxa"/>
            <w:shd w:val="clear" w:color="auto" w:fill="auto"/>
            <w:vAlign w:val="center"/>
          </w:tcPr>
          <w:p w14:paraId="4C0987DA" w14:textId="77777777" w:rsidR="00221F52" w:rsidRPr="0003748B" w:rsidRDefault="00221F52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4AD8878" w14:textId="79869D82" w:rsidR="00221F52" w:rsidRPr="0003748B" w:rsidRDefault="00AD321B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0281B" w:rsidRPr="0003748B" w14:paraId="669683EF" w14:textId="77777777" w:rsidTr="00D21D98">
        <w:tc>
          <w:tcPr>
            <w:tcW w:w="3969" w:type="dxa"/>
            <w:shd w:val="clear" w:color="auto" w:fill="auto"/>
          </w:tcPr>
          <w:p w14:paraId="676081FB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C676F4B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shd w:val="clear" w:color="auto" w:fill="auto"/>
          </w:tcPr>
          <w:p w14:paraId="27258CC7" w14:textId="77777777" w:rsidR="00E0281B" w:rsidRPr="0003748B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4F4D" w:rsidRPr="0003748B" w14:paraId="5F79F66D" w14:textId="77777777" w:rsidTr="006767DF">
        <w:tc>
          <w:tcPr>
            <w:tcW w:w="3969" w:type="dxa"/>
            <w:shd w:val="clear" w:color="auto" w:fill="auto"/>
          </w:tcPr>
          <w:p w14:paraId="57738A69" w14:textId="4B11E12E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50" w:type="dxa"/>
            <w:shd w:val="clear" w:color="auto" w:fill="auto"/>
          </w:tcPr>
          <w:p w14:paraId="0691CF84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2D2A79D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0674EF68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F111331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5D1A114C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C1669EC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2EA705C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46E522EF" w14:textId="77777777" w:rsidR="00334F4D" w:rsidRPr="0003748B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1F52" w:rsidRPr="0003748B" w14:paraId="628DEE70" w14:textId="77777777" w:rsidTr="006767DF">
        <w:tc>
          <w:tcPr>
            <w:tcW w:w="3969" w:type="dxa"/>
            <w:shd w:val="clear" w:color="auto" w:fill="auto"/>
          </w:tcPr>
          <w:p w14:paraId="37505944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450" w:type="dxa"/>
            <w:shd w:val="clear" w:color="auto" w:fill="auto"/>
          </w:tcPr>
          <w:p w14:paraId="207D5FB2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4CCE8EA" w14:textId="5E46A653" w:rsidR="00221F5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4" w:type="dxa"/>
            <w:shd w:val="clear" w:color="auto" w:fill="auto"/>
          </w:tcPr>
          <w:p w14:paraId="441003CB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56E51B9" w14:textId="369B4F29" w:rsidR="00221F5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91" w:type="dxa"/>
            <w:shd w:val="clear" w:color="auto" w:fill="auto"/>
          </w:tcPr>
          <w:p w14:paraId="6441EAEA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FDE0280" w14:textId="4AE5F423" w:rsidR="00221F52" w:rsidRPr="0003748B" w:rsidRDefault="00F17F3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1312CD22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535442A7" w14:textId="11488473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21F52" w:rsidRPr="0003748B" w14:paraId="20D578B7" w14:textId="77777777" w:rsidTr="006767DF">
        <w:tc>
          <w:tcPr>
            <w:tcW w:w="3969" w:type="dxa"/>
            <w:shd w:val="clear" w:color="auto" w:fill="auto"/>
          </w:tcPr>
          <w:p w14:paraId="7A011C7F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  <w:shd w:val="clear" w:color="auto" w:fill="auto"/>
          </w:tcPr>
          <w:p w14:paraId="17AF1DDD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34196627" w14:textId="400D311B" w:rsidR="00221F5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4" w:type="dxa"/>
            <w:shd w:val="clear" w:color="auto" w:fill="auto"/>
          </w:tcPr>
          <w:p w14:paraId="4D70A8DB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760AA65B" w14:textId="1DF2F216" w:rsidR="00221F52" w:rsidRPr="0003748B" w:rsidRDefault="003E05E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9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119CF83B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DEBBCFC" w14:textId="05936376" w:rsidR="00221F52" w:rsidRPr="0003748B" w:rsidRDefault="005D1E5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1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67BDE94F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7BAC6CC3" w14:textId="6EF9592C" w:rsidR="00221F52" w:rsidRPr="0003748B" w:rsidRDefault="003E05E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F52" w:rsidRPr="0003748B" w14:paraId="3CEC308A" w14:textId="77777777" w:rsidTr="006767DF">
        <w:tc>
          <w:tcPr>
            <w:tcW w:w="3969" w:type="dxa"/>
            <w:shd w:val="clear" w:color="auto" w:fill="auto"/>
          </w:tcPr>
          <w:p w14:paraId="3884D255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5A85D627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576C0" w14:textId="07F0CC71" w:rsidR="00221F5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4" w:type="dxa"/>
            <w:shd w:val="clear" w:color="auto" w:fill="auto"/>
          </w:tcPr>
          <w:p w14:paraId="445982C2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38FA329B" w14:textId="393E968D" w:rsidR="00221F5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91" w:type="dxa"/>
            <w:shd w:val="clear" w:color="auto" w:fill="auto"/>
          </w:tcPr>
          <w:p w14:paraId="71742DE3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1458B" w14:textId="23D0F41A" w:rsidR="00221F52" w:rsidRPr="0003748B" w:rsidRDefault="005D1E5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5EA5A482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50637" w14:textId="7794AF52" w:rsidR="00221F52" w:rsidRPr="0003748B" w:rsidRDefault="003E05E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21F52" w:rsidRPr="0003748B" w14:paraId="0643225F" w14:textId="77777777" w:rsidTr="008D43BC">
        <w:tc>
          <w:tcPr>
            <w:tcW w:w="3969" w:type="dxa"/>
            <w:shd w:val="clear" w:color="auto" w:fill="auto"/>
          </w:tcPr>
          <w:p w14:paraId="121F663E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59A214EA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3A093E48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4" w:type="dxa"/>
            <w:shd w:val="clear" w:color="auto" w:fill="auto"/>
          </w:tcPr>
          <w:p w14:paraId="0FA731DE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  <w:shd w:val="clear" w:color="auto" w:fill="auto"/>
          </w:tcPr>
          <w:p w14:paraId="1C30BFBB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shd w:val="clear" w:color="auto" w:fill="auto"/>
          </w:tcPr>
          <w:p w14:paraId="1538379C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8BA2ADF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shd w:val="clear" w:color="auto" w:fill="auto"/>
          </w:tcPr>
          <w:p w14:paraId="090B86A1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1A388B42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221F52" w:rsidRPr="0003748B" w14:paraId="31DA50BC" w14:textId="77777777" w:rsidTr="006767DF">
        <w:tc>
          <w:tcPr>
            <w:tcW w:w="3969" w:type="dxa"/>
            <w:shd w:val="clear" w:color="auto" w:fill="auto"/>
          </w:tcPr>
          <w:p w14:paraId="45E12A01" w14:textId="02E82E4A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450" w:type="dxa"/>
            <w:shd w:val="clear" w:color="auto" w:fill="auto"/>
          </w:tcPr>
          <w:p w14:paraId="6A153443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A82EE9E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C08FC0B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FB9E0E7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38F5CC85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8B3D28C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35A12298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01B903FA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21F52" w:rsidRPr="0003748B" w14:paraId="1F008CE1" w14:textId="77777777" w:rsidTr="006767DF">
        <w:tc>
          <w:tcPr>
            <w:tcW w:w="3969" w:type="dxa"/>
            <w:shd w:val="clear" w:color="auto" w:fill="auto"/>
          </w:tcPr>
          <w:p w14:paraId="2788A1EE" w14:textId="46B01E19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450" w:type="dxa"/>
            <w:shd w:val="clear" w:color="auto" w:fill="auto"/>
          </w:tcPr>
          <w:p w14:paraId="3FB8E4C1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32C89EB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EB3D2FD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3B20CD9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40A3D1F9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7BB21EF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111BDEC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70AFB004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C1389" w:rsidRPr="0003748B" w14:paraId="67B2BCE2" w14:textId="77777777" w:rsidTr="006767DF">
        <w:tc>
          <w:tcPr>
            <w:tcW w:w="3969" w:type="dxa"/>
            <w:shd w:val="clear" w:color="auto" w:fill="auto"/>
          </w:tcPr>
          <w:p w14:paraId="07CCE5F9" w14:textId="2DB39C8A" w:rsidR="007C1389" w:rsidRPr="0003748B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450" w:type="dxa"/>
            <w:shd w:val="clear" w:color="auto" w:fill="auto"/>
          </w:tcPr>
          <w:p w14:paraId="5A9F4484" w14:textId="77777777" w:rsidR="007C1389" w:rsidRPr="0003748B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B146B99" w14:textId="59D7CEEB" w:rsidR="007C138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497098C9" w14:textId="77777777" w:rsidR="007C1389" w:rsidRPr="0003748B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FA22671" w14:textId="2DCB91F6" w:rsidR="007C138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91" w:type="dxa"/>
            <w:shd w:val="clear" w:color="auto" w:fill="auto"/>
          </w:tcPr>
          <w:p w14:paraId="0AA9AB93" w14:textId="77777777" w:rsidR="007C1389" w:rsidRPr="0003748B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A27D6E2" w14:textId="4DCBDB32" w:rsidR="007C1389" w:rsidRPr="0003748B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556B6395" w14:textId="77777777" w:rsidR="007C1389" w:rsidRPr="0003748B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13D82FE9" w14:textId="629C3CEB" w:rsidR="007C1389" w:rsidRPr="0003748B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21F52" w:rsidRPr="0003748B" w14:paraId="130D75B5" w14:textId="77777777" w:rsidTr="006767DF">
        <w:tc>
          <w:tcPr>
            <w:tcW w:w="3969" w:type="dxa"/>
            <w:shd w:val="clear" w:color="auto" w:fill="auto"/>
          </w:tcPr>
          <w:p w14:paraId="3B5396E2" w14:textId="7B4C07B4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การตีราคา</w:t>
            </w:r>
            <w:r w:rsidR="007C1389" w:rsidRPr="0003748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450" w:type="dxa"/>
            <w:shd w:val="clear" w:color="auto" w:fill="auto"/>
          </w:tcPr>
          <w:p w14:paraId="10D031F9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E19D714" w14:textId="1D90B9DC" w:rsidR="00221F52" w:rsidRPr="0003748B" w:rsidRDefault="005D1E5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2</w:t>
            </w:r>
            <w:r w:rsidRPr="000374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605CE7E4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738F68F" w14:textId="00F685C9" w:rsidR="00221F5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1" w:type="dxa"/>
            <w:shd w:val="clear" w:color="auto" w:fill="auto"/>
          </w:tcPr>
          <w:p w14:paraId="0F57B8E6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35D0714" w14:textId="55C11DDF" w:rsidR="00221F52" w:rsidRPr="0003748B" w:rsidRDefault="00F17F3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12E55499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02EB2C41" w14:textId="7F2C71E9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21F52" w:rsidRPr="0003748B" w14:paraId="674B746C" w14:textId="77777777" w:rsidTr="006767DF">
        <w:tc>
          <w:tcPr>
            <w:tcW w:w="3969" w:type="dxa"/>
            <w:shd w:val="clear" w:color="auto" w:fill="auto"/>
          </w:tcPr>
          <w:p w14:paraId="24CF5A1D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41C0D5B0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2A1E6" w14:textId="4B80934E" w:rsidR="00221F52" w:rsidRPr="0003748B" w:rsidRDefault="005D1E5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3499A9AE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49BD" w14:textId="228601B5" w:rsidR="00221F52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14:paraId="138C7CC1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AA838" w14:textId="70309F21" w:rsidR="00221F52" w:rsidRPr="0003748B" w:rsidRDefault="00F17F3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3B343759" w14:textId="77777777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C245A" w14:textId="0E054FCA" w:rsidR="00221F52" w:rsidRPr="0003748B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4BE4A5F" w14:textId="77777777" w:rsidR="00B72740" w:rsidRPr="0003748B" w:rsidRDefault="00B72740" w:rsidP="00FE3F8B">
      <w:pPr>
        <w:rPr>
          <w:rFonts w:ascii="Angsana New" w:hAnsi="Angsana New"/>
          <w:sz w:val="24"/>
          <w:szCs w:val="24"/>
        </w:rPr>
      </w:pPr>
    </w:p>
    <w:tbl>
      <w:tblPr>
        <w:tblW w:w="937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080"/>
        <w:gridCol w:w="270"/>
        <w:gridCol w:w="990"/>
        <w:gridCol w:w="270"/>
        <w:gridCol w:w="1094"/>
      </w:tblGrid>
      <w:tr w:rsidR="00331FA8" w:rsidRPr="0003748B" w14:paraId="25527441" w14:textId="77777777" w:rsidTr="00E0281B">
        <w:tc>
          <w:tcPr>
            <w:tcW w:w="4410" w:type="dxa"/>
            <w:shd w:val="clear" w:color="auto" w:fill="auto"/>
          </w:tcPr>
          <w:p w14:paraId="2337F103" w14:textId="77777777" w:rsidR="00331FA8" w:rsidRPr="0003748B" w:rsidRDefault="00B11C6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4" w:type="dxa"/>
            <w:gridSpan w:val="7"/>
            <w:shd w:val="clear" w:color="auto" w:fill="auto"/>
          </w:tcPr>
          <w:p w14:paraId="3425B30B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1FA8" w:rsidRPr="0003748B" w14:paraId="5E2B2053" w14:textId="77777777" w:rsidTr="00E0281B">
        <w:tc>
          <w:tcPr>
            <w:tcW w:w="4410" w:type="dxa"/>
            <w:shd w:val="clear" w:color="auto" w:fill="auto"/>
          </w:tcPr>
          <w:p w14:paraId="6742B17C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049FD404" w14:textId="4199936F" w:rsidR="00331FA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2955B7F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4" w:type="dxa"/>
            <w:gridSpan w:val="3"/>
            <w:shd w:val="clear" w:color="auto" w:fill="auto"/>
          </w:tcPr>
          <w:p w14:paraId="36E3D9E6" w14:textId="3B3365A6" w:rsidR="00331FA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331FA8" w:rsidRPr="0003748B" w14:paraId="10187BF0" w14:textId="77777777" w:rsidTr="00F76B62">
        <w:tc>
          <w:tcPr>
            <w:tcW w:w="4410" w:type="dxa"/>
            <w:shd w:val="clear" w:color="auto" w:fill="auto"/>
          </w:tcPr>
          <w:p w14:paraId="378403D8" w14:textId="77777777" w:rsidR="00331FA8" w:rsidRPr="0003748B" w:rsidRDefault="00331FA8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943A54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78E7F94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0C15384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3ADC773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CC927BF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0C06A13B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641BEA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C8FC4CA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27D38B2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28F4F129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7D48C55" w14:textId="77777777" w:rsidR="00331FA8" w:rsidRPr="0003748B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F3450" w:rsidRPr="0003748B" w14:paraId="38B1B6DE" w14:textId="77777777" w:rsidTr="00F76B62">
        <w:tc>
          <w:tcPr>
            <w:tcW w:w="4410" w:type="dxa"/>
            <w:shd w:val="clear" w:color="auto" w:fill="auto"/>
          </w:tcPr>
          <w:p w14:paraId="16575E9D" w14:textId="01A7463B" w:rsidR="001F3450" w:rsidRPr="0003748B" w:rsidRDefault="001F3450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0D557E5" w14:textId="77777777" w:rsidR="001F3450" w:rsidRPr="0003748B" w:rsidRDefault="001F3450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99C223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CB9794E" w14:textId="1019042D" w:rsidR="001F3450" w:rsidRPr="0003748B" w:rsidRDefault="00AD321B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326F6ED7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FC0F36" w14:textId="77777777" w:rsidR="001F3450" w:rsidRPr="0003748B" w:rsidRDefault="001F3450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E0740B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0CD0935B" w14:textId="59203E2E" w:rsidR="001F3450" w:rsidRPr="0003748B" w:rsidRDefault="00AD321B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416</w:t>
            </w:r>
          </w:p>
        </w:tc>
      </w:tr>
      <w:tr w:rsidR="001F3450" w:rsidRPr="0003748B" w14:paraId="3DF67289" w14:textId="77777777" w:rsidTr="00F76B62">
        <w:tc>
          <w:tcPr>
            <w:tcW w:w="4410" w:type="dxa"/>
            <w:shd w:val="clear" w:color="auto" w:fill="auto"/>
          </w:tcPr>
          <w:p w14:paraId="14C12DF4" w14:textId="77777777" w:rsidR="001F3450" w:rsidRPr="0003748B" w:rsidRDefault="001F3450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20CB22C" w14:textId="6E6C20DC" w:rsidR="001F3450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C1C153B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C674AB4" w14:textId="343F339E" w:rsidR="001F3450" w:rsidRPr="0003748B" w:rsidRDefault="00AD321B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1A9C62A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240CF3" w14:textId="1C5246DD" w:rsidR="001F3450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711C25B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7F5A1577" w14:textId="55FC606E" w:rsidR="001F3450" w:rsidRPr="0003748B" w:rsidRDefault="00AD321B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</w:tr>
      <w:tr w:rsidR="001F3450" w:rsidRPr="0003748B" w14:paraId="39D0BE28" w14:textId="77777777" w:rsidTr="00F76B62">
        <w:tc>
          <w:tcPr>
            <w:tcW w:w="4410" w:type="dxa"/>
            <w:shd w:val="clear" w:color="auto" w:fill="auto"/>
          </w:tcPr>
          <w:p w14:paraId="3294D8CC" w14:textId="77777777" w:rsidR="001F3450" w:rsidRPr="0003748B" w:rsidRDefault="001F3450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990" w:type="dxa"/>
            <w:shd w:val="clear" w:color="auto" w:fill="auto"/>
          </w:tcPr>
          <w:p w14:paraId="134DDA96" w14:textId="77777777" w:rsidR="001F3450" w:rsidRPr="0003748B" w:rsidRDefault="001F3450" w:rsidP="00FE3F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C7631E" w14:textId="77777777" w:rsidR="001F3450" w:rsidRPr="0003748B" w:rsidRDefault="001F345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8323955" w14:textId="77777777" w:rsidR="001F3450" w:rsidRPr="0003748B" w:rsidRDefault="001F3450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CE5E00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F90409" w14:textId="77777777" w:rsidR="001F3450" w:rsidRPr="0003748B" w:rsidRDefault="001F345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1CA589" w14:textId="77777777" w:rsidR="001F3450" w:rsidRPr="0003748B" w:rsidRDefault="001F345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3E07518F" w14:textId="77777777" w:rsidR="001F3450" w:rsidRPr="0003748B" w:rsidRDefault="001F3450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3450" w:rsidRPr="0003748B" w14:paraId="7545A5A3" w14:textId="77777777" w:rsidTr="00F76B62">
        <w:tc>
          <w:tcPr>
            <w:tcW w:w="4410" w:type="dxa"/>
            <w:shd w:val="clear" w:color="auto" w:fill="auto"/>
          </w:tcPr>
          <w:p w14:paraId="181BCAE4" w14:textId="77777777" w:rsidR="001F3450" w:rsidRPr="0003748B" w:rsidRDefault="001F3450" w:rsidP="00FE3F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D4355CE" w14:textId="77777777" w:rsidR="001F3450" w:rsidRPr="0003748B" w:rsidRDefault="001F3450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3FBCE5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73E56CF" w14:textId="7EA59048" w:rsidR="001F3450" w:rsidRPr="0003748B" w:rsidRDefault="00AD321B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953731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730D2B" w14:textId="77777777" w:rsidR="001F3450" w:rsidRPr="0003748B" w:rsidRDefault="001F3450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CD1791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1F0DF390" w14:textId="66C2431E" w:rsidR="001F3450" w:rsidRPr="0003748B" w:rsidRDefault="003E05E4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F3450" w:rsidRPr="0003748B" w14:paraId="75FF06F8" w14:textId="77777777" w:rsidTr="00F76B62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0BF0659D" w14:textId="77777777" w:rsidR="001F3450" w:rsidRPr="0003748B" w:rsidRDefault="001F3450" w:rsidP="00FE3F8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6F434" w14:textId="145FA050" w:rsidR="001F3450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834343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8290B" w14:textId="30331565" w:rsidR="001F3450" w:rsidRPr="0003748B" w:rsidRDefault="00AD321B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0B84AF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EDE073" w14:textId="662C2EC0" w:rsidR="001F3450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C8826D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08A1A" w14:textId="1AD323D5" w:rsidR="001F3450" w:rsidRPr="0003748B" w:rsidRDefault="00AD321B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</w:tr>
    </w:tbl>
    <w:p w14:paraId="7CB8A452" w14:textId="37DE11B6" w:rsidR="00385F84" w:rsidRPr="0003748B" w:rsidRDefault="00385F84" w:rsidP="001344F0">
      <w:pPr>
        <w:rPr>
          <w:rFonts w:ascii="Angsana New" w:hAnsi="Angsana New"/>
          <w:sz w:val="14"/>
          <w:szCs w:val="14"/>
        </w:rPr>
      </w:pPr>
    </w:p>
    <w:p w14:paraId="5D5A49BC" w14:textId="77777777" w:rsidR="00385F84" w:rsidRPr="0003748B" w:rsidRDefault="00385F8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  <w:r w:rsidRPr="0003748B">
        <w:rPr>
          <w:rFonts w:ascii="Angsana New" w:hAnsi="Angsana New" w:hint="cs"/>
          <w:sz w:val="14"/>
          <w:szCs w:val="14"/>
        </w:rPr>
        <w:br w:type="page"/>
      </w:r>
    </w:p>
    <w:tbl>
      <w:tblPr>
        <w:tblW w:w="95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114"/>
        <w:gridCol w:w="8"/>
        <w:gridCol w:w="262"/>
        <w:gridCol w:w="8"/>
        <w:gridCol w:w="1128"/>
        <w:gridCol w:w="270"/>
        <w:gridCol w:w="1095"/>
      </w:tblGrid>
      <w:tr w:rsidR="00331FA8" w:rsidRPr="0003748B" w14:paraId="2294CF33" w14:textId="77777777" w:rsidTr="00A05E1D">
        <w:trPr>
          <w:tblHeader/>
        </w:trPr>
        <w:tc>
          <w:tcPr>
            <w:tcW w:w="4410" w:type="dxa"/>
            <w:shd w:val="clear" w:color="auto" w:fill="auto"/>
          </w:tcPr>
          <w:p w14:paraId="561D2302" w14:textId="407EAE42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5" w:type="dxa"/>
            <w:gridSpan w:val="9"/>
            <w:shd w:val="clear" w:color="auto" w:fill="auto"/>
          </w:tcPr>
          <w:p w14:paraId="36D4F3AC" w14:textId="77777777" w:rsidR="00331FA8" w:rsidRPr="0003748B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</w:t>
            </w:r>
            <w:r w:rsidR="00A33D11"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F3450" w:rsidRPr="0003748B" w14:paraId="77E6A8B5" w14:textId="77777777" w:rsidTr="00A05E1D">
        <w:trPr>
          <w:tblHeader/>
        </w:trPr>
        <w:tc>
          <w:tcPr>
            <w:tcW w:w="4410" w:type="dxa"/>
            <w:shd w:val="clear" w:color="auto" w:fill="auto"/>
          </w:tcPr>
          <w:p w14:paraId="41DD9678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2" w:type="dxa"/>
            <w:gridSpan w:val="4"/>
            <w:shd w:val="clear" w:color="auto" w:fill="auto"/>
          </w:tcPr>
          <w:p w14:paraId="6CE2433F" w14:textId="1AA635C8" w:rsidR="001F345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3AB6EE" w14:textId="77777777" w:rsidR="001F3450" w:rsidRPr="0003748B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shd w:val="clear" w:color="auto" w:fill="auto"/>
          </w:tcPr>
          <w:p w14:paraId="4A88A9CB" w14:textId="47AC69C7" w:rsidR="001F3450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343623" w:rsidRPr="0003748B" w14:paraId="39CCF3DC" w14:textId="77777777" w:rsidTr="00A05E1D">
        <w:trPr>
          <w:tblHeader/>
        </w:trPr>
        <w:tc>
          <w:tcPr>
            <w:tcW w:w="4410" w:type="dxa"/>
            <w:shd w:val="clear" w:color="auto" w:fill="auto"/>
          </w:tcPr>
          <w:p w14:paraId="66E33165" w14:textId="77777777" w:rsidR="00343623" w:rsidRPr="0003748B" w:rsidRDefault="00343623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EAE375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24CB55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8994ED3" w14:textId="77777777" w:rsidR="00343623" w:rsidRPr="0003748B" w:rsidRDefault="0034362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C71D16A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7BA466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5ED58B" w14:textId="77777777" w:rsidR="00343623" w:rsidRPr="0003748B" w:rsidRDefault="0034362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832EBF9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9364F5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594D901" w14:textId="77777777" w:rsidR="00343623" w:rsidRPr="0003748B" w:rsidRDefault="0034362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A55D892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6257BE" w14:textId="77777777" w:rsidR="00343623" w:rsidRPr="0003748B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9159B" w:rsidRPr="0003748B" w14:paraId="10DFA5BE" w14:textId="77777777" w:rsidTr="00A05E1D">
        <w:tc>
          <w:tcPr>
            <w:tcW w:w="4410" w:type="dxa"/>
            <w:shd w:val="clear" w:color="auto" w:fill="auto"/>
            <w:vAlign w:val="bottom"/>
          </w:tcPr>
          <w:p w14:paraId="06B3FE9D" w14:textId="4C3DAEAB" w:rsidR="00E9159B" w:rsidRPr="0003748B" w:rsidRDefault="00E9159B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3B8FA6" w14:textId="77777777" w:rsidR="00E9159B" w:rsidRPr="0003748B" w:rsidRDefault="00E9159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29924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B9B8A5" w14:textId="4858AA09" w:rsidR="00E9159B" w:rsidRPr="0003748B" w:rsidRDefault="00AD321B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15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ED5F1F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7866F62F" w14:textId="77777777" w:rsidR="00E9159B" w:rsidRPr="0003748B" w:rsidRDefault="00E9159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FF65AF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CA0C0" w14:textId="26B9A484" w:rsidR="00E9159B" w:rsidRPr="0003748B" w:rsidRDefault="00AD321B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</w:tr>
      <w:tr w:rsidR="00E9159B" w:rsidRPr="0003748B" w14:paraId="7D178929" w14:textId="77777777" w:rsidTr="00A05E1D">
        <w:tc>
          <w:tcPr>
            <w:tcW w:w="4410" w:type="dxa"/>
            <w:shd w:val="clear" w:color="auto" w:fill="auto"/>
            <w:vAlign w:val="bottom"/>
          </w:tcPr>
          <w:p w14:paraId="6EE62225" w14:textId="77777777" w:rsidR="00E9159B" w:rsidRPr="0003748B" w:rsidRDefault="00E9159B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B8CCA9" w14:textId="51FA827D" w:rsidR="00E9159B" w:rsidRPr="0003748B" w:rsidRDefault="00AD321B" w:rsidP="0023699A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017C9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ED29D4" w14:textId="510D7C89" w:rsidR="00E9159B" w:rsidRPr="0003748B" w:rsidRDefault="00AD321B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15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6A5925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6EAC3F2" w14:textId="72B98308" w:rsidR="00E9159B" w:rsidRPr="0003748B" w:rsidRDefault="00AD321B" w:rsidP="0023699A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BFD26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B534D" w14:textId="36E98C6B" w:rsidR="00E9159B" w:rsidRPr="0003748B" w:rsidRDefault="00AD321B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</w:tr>
      <w:tr w:rsidR="00A00FA0" w:rsidRPr="0003748B" w14:paraId="0B1509C8" w14:textId="77777777" w:rsidTr="00A05E1D">
        <w:tc>
          <w:tcPr>
            <w:tcW w:w="4410" w:type="dxa"/>
            <w:shd w:val="clear" w:color="auto" w:fill="auto"/>
          </w:tcPr>
          <w:p w14:paraId="0AF5E215" w14:textId="6EF44AFE" w:rsidR="00A00FA0" w:rsidRPr="0003748B" w:rsidRDefault="00A00FA0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EF0098" w14:textId="77777777" w:rsidR="00A00FA0" w:rsidRPr="0003748B" w:rsidRDefault="00A00FA0" w:rsidP="00FE3F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F68D35" w14:textId="77777777" w:rsidR="00A00FA0" w:rsidRPr="0003748B" w:rsidRDefault="00A00FA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993D064" w14:textId="77777777" w:rsidR="00A00FA0" w:rsidRPr="0003748B" w:rsidRDefault="00A00FA0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AE77A0" w14:textId="77777777" w:rsidR="00A00FA0" w:rsidRPr="0003748B" w:rsidRDefault="00A00FA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E301329" w14:textId="77777777" w:rsidR="00A00FA0" w:rsidRPr="0003748B" w:rsidRDefault="00A00FA0" w:rsidP="00FE3F8B">
            <w:pPr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BE429" w14:textId="77777777" w:rsidR="00A00FA0" w:rsidRPr="0003748B" w:rsidRDefault="00A00FA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14CD1AF" w14:textId="77777777" w:rsidR="00A00FA0" w:rsidRPr="0003748B" w:rsidRDefault="00A00FA0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9159B" w:rsidRPr="0003748B" w14:paraId="7FFF4FDB" w14:textId="77777777" w:rsidTr="00A05E1D">
        <w:tc>
          <w:tcPr>
            <w:tcW w:w="4410" w:type="dxa"/>
            <w:shd w:val="clear" w:color="auto" w:fill="auto"/>
          </w:tcPr>
          <w:p w14:paraId="41250404" w14:textId="05BA9C9B" w:rsidR="00E9159B" w:rsidRPr="0003748B" w:rsidRDefault="00E9159B" w:rsidP="00FE3F8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17D66F" w14:textId="77777777" w:rsidR="00E9159B" w:rsidRPr="0003748B" w:rsidRDefault="00E9159B" w:rsidP="00FE3F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A3704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E6D745D" w14:textId="6FF6042C" w:rsidR="00E9159B" w:rsidRPr="0003748B" w:rsidRDefault="00F17F33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15DA72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96A05E8" w14:textId="77777777" w:rsidR="00E9159B" w:rsidRPr="0003748B" w:rsidRDefault="00E9159B" w:rsidP="00FE3F8B">
            <w:pPr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715B7E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ECFABD0" w14:textId="3CF591E4" w:rsidR="00E9159B" w:rsidRPr="0003748B" w:rsidRDefault="00E9159B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E9159B" w:rsidRPr="0003748B" w14:paraId="5E83161D" w14:textId="77777777" w:rsidTr="00A05E1D">
        <w:tc>
          <w:tcPr>
            <w:tcW w:w="4410" w:type="dxa"/>
            <w:shd w:val="clear" w:color="auto" w:fill="auto"/>
            <w:vAlign w:val="bottom"/>
          </w:tcPr>
          <w:p w14:paraId="00A78A29" w14:textId="77777777" w:rsidR="00E9159B" w:rsidRPr="0003748B" w:rsidRDefault="00E9159B" w:rsidP="00FE3F8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6BF547" w14:textId="636F5804" w:rsidR="00E9159B" w:rsidRPr="0003748B" w:rsidRDefault="001E0D9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D68FA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12F5D" w14:textId="3755AF8E" w:rsidR="00E9159B" w:rsidRPr="0003748B" w:rsidRDefault="001E0D98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A2D5E2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F40371" w14:textId="2E24FEB0" w:rsidR="00E9159B" w:rsidRPr="0003748B" w:rsidRDefault="003E05E4" w:rsidP="0023699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4AC58" w14:textId="77777777" w:rsidR="00E9159B" w:rsidRPr="0003748B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C4587A" w14:textId="27112B82" w:rsidR="00E9159B" w:rsidRPr="0003748B" w:rsidRDefault="003E05E4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2C237CD" w14:textId="5284E57C" w:rsidR="00544229" w:rsidRPr="0003748B" w:rsidRDefault="0054422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4DEDB73" w14:textId="076D0FD1" w:rsidR="00C13882" w:rsidRPr="0003748B" w:rsidRDefault="002771FC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หนี้สินภาษีเงินได้รอการตัดบัญชีได้แสดงรวมไว้ในงบฐานะการเงิน</w:t>
      </w:r>
      <w:r w:rsidRPr="0003748B">
        <w:rPr>
          <w:rFonts w:ascii="Angsana New" w:hAnsi="Angsana New" w:hint="cs"/>
          <w:color w:val="FFFFFF"/>
          <w:sz w:val="30"/>
          <w:szCs w:val="30"/>
        </w:rPr>
        <w:t>-</w:t>
      </w:r>
      <w:r w:rsidRPr="0003748B">
        <w:rPr>
          <w:rFonts w:ascii="Angsana New" w:hAnsi="Angsana New" w:hint="cs"/>
          <w:sz w:val="30"/>
          <w:szCs w:val="30"/>
          <w:cs/>
        </w:rPr>
        <w:t>ณ</w:t>
      </w:r>
      <w:r w:rsidRPr="0003748B">
        <w:rPr>
          <w:rFonts w:ascii="Angsana New" w:hAnsi="Angsana New" w:hint="cs"/>
          <w:color w:val="FFFFFF"/>
          <w:sz w:val="30"/>
          <w:szCs w:val="30"/>
        </w:rPr>
        <w:t>-</w:t>
      </w:r>
      <w:r w:rsidRPr="0003748B">
        <w:rPr>
          <w:rFonts w:ascii="Angsana New" w:hAnsi="Angsana New" w:hint="cs"/>
          <w:sz w:val="30"/>
          <w:szCs w:val="30"/>
          <w:cs/>
        </w:rPr>
        <w:t>วันที่</w:t>
      </w:r>
      <w:r w:rsidRPr="0003748B">
        <w:rPr>
          <w:rFonts w:ascii="Angsana New" w:hAnsi="Angsana New" w:hint="cs"/>
          <w:color w:val="FFFFFF"/>
          <w:sz w:val="30"/>
          <w:szCs w:val="30"/>
        </w:rPr>
        <w:t>-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color w:val="FFFFFF"/>
          <w:sz w:val="30"/>
          <w:szCs w:val="30"/>
        </w:rPr>
        <w:t>-</w:t>
      </w:r>
      <w:r w:rsidRPr="0003748B">
        <w:rPr>
          <w:rFonts w:ascii="Angsana New" w:hAnsi="Angsana New" w:hint="cs"/>
          <w:sz w:val="30"/>
          <w:szCs w:val="30"/>
          <w:cs/>
        </w:rPr>
        <w:t>ธันวาคม</w:t>
      </w:r>
      <w:r w:rsidRPr="0003748B">
        <w:rPr>
          <w:rFonts w:ascii="Angsana New" w:hAnsi="Angsana New" w:hint="cs"/>
          <w:color w:val="FFFFFF"/>
          <w:sz w:val="30"/>
          <w:szCs w:val="30"/>
        </w:rPr>
        <w:t>-</w:t>
      </w:r>
      <w:r w:rsidRPr="0003748B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14:paraId="13361B57" w14:textId="77777777" w:rsidR="00544229" w:rsidRPr="0003748B" w:rsidRDefault="00544229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05"/>
        <w:jc w:val="thaiDistribute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082"/>
        <w:gridCol w:w="270"/>
        <w:gridCol w:w="1168"/>
        <w:gridCol w:w="247"/>
        <w:gridCol w:w="1103"/>
      </w:tblGrid>
      <w:tr w:rsidR="00A05E1D" w:rsidRPr="0003748B" w14:paraId="5FF57FEB" w14:textId="77777777" w:rsidTr="001344F0">
        <w:tc>
          <w:tcPr>
            <w:tcW w:w="4410" w:type="dxa"/>
          </w:tcPr>
          <w:p w14:paraId="5495BB3E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38CE5DE9" w14:textId="5B8CBF25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05E1D" w:rsidRPr="0003748B" w14:paraId="77EA9D3D" w14:textId="77777777" w:rsidTr="001344F0">
        <w:tc>
          <w:tcPr>
            <w:tcW w:w="4410" w:type="dxa"/>
          </w:tcPr>
          <w:p w14:paraId="68395720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 w:rsidDel="00D54C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4C12A53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16F39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7D94929A" w14:textId="02192882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บันทึกเป็น(รายจ่าย) 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47" w:type="dxa"/>
          </w:tcPr>
          <w:p w14:paraId="47C9274A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0AF519C7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E1D" w:rsidRPr="0003748B" w14:paraId="18397D7A" w14:textId="77777777" w:rsidTr="001344F0">
        <w:tc>
          <w:tcPr>
            <w:tcW w:w="4410" w:type="dxa"/>
            <w:shd w:val="clear" w:color="auto" w:fill="auto"/>
            <w:vAlign w:val="bottom"/>
          </w:tcPr>
          <w:p w14:paraId="7E9F24F8" w14:textId="77777777" w:rsidR="00A05E1D" w:rsidRPr="0003748B" w:rsidRDefault="00A05E1D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3A5A2904" w14:textId="694E68DA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746F977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DD4364" w14:textId="5159FDD2" w:rsidR="00A05E1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A05E1D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A05E1D"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B6F2227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441A7A3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5C8DC06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5ADBAC7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7" w:type="dxa"/>
            <w:vAlign w:val="bottom"/>
          </w:tcPr>
          <w:p w14:paraId="54E35403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01ACA43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ECE37A5" w14:textId="0A2794A4" w:rsidR="00A05E1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A05E1D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A05E1D"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05E1D" w:rsidRPr="0003748B" w14:paraId="11A7C17C" w14:textId="77777777" w:rsidTr="001344F0">
        <w:tc>
          <w:tcPr>
            <w:tcW w:w="4410" w:type="dxa"/>
          </w:tcPr>
          <w:p w14:paraId="708F5E33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5BD4E6D1" w14:textId="498C0DAE" w:rsidR="00A05E1D" w:rsidRPr="0003748B" w:rsidRDefault="00A05E1D" w:rsidP="00FE3F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05E1D" w:rsidRPr="0003748B" w14:paraId="530A4061" w14:textId="77777777" w:rsidTr="00A05E1D">
        <w:tc>
          <w:tcPr>
            <w:tcW w:w="4410" w:type="dxa"/>
            <w:shd w:val="clear" w:color="auto" w:fill="auto"/>
          </w:tcPr>
          <w:p w14:paraId="6BB6788D" w14:textId="7FC014B9" w:rsidR="00A05E1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57D54150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377AB9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8547991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C86DDE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32BAE59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7DCC57DB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2353705C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A05E1D" w:rsidRPr="0003748B" w14:paraId="33500315" w14:textId="77777777" w:rsidTr="00A05E1D">
        <w:tc>
          <w:tcPr>
            <w:tcW w:w="4410" w:type="dxa"/>
            <w:shd w:val="clear" w:color="auto" w:fill="auto"/>
          </w:tcPr>
          <w:p w14:paraId="49764C23" w14:textId="500C6F11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A53B886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DAD667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45C6F30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223E82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1C4D24C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26C49BFB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5FA0B516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A05E1D" w:rsidRPr="0003748B" w14:paraId="6D4EDD49" w14:textId="77777777" w:rsidTr="00A05E1D">
        <w:tc>
          <w:tcPr>
            <w:tcW w:w="4410" w:type="dxa"/>
            <w:shd w:val="clear" w:color="auto" w:fill="auto"/>
          </w:tcPr>
          <w:p w14:paraId="41706AC8" w14:textId="07055EEC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0BD63B5" w14:textId="50920CD9" w:rsidR="00A05E1D" w:rsidRPr="0003748B" w:rsidRDefault="00AD321B" w:rsidP="0023699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vAlign w:val="bottom"/>
          </w:tcPr>
          <w:p w14:paraId="4CA6E38E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0D02B49" w14:textId="2811BD0A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198095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666D814" w14:textId="643431BB" w:rsidR="00A05E1D" w:rsidRPr="0003748B" w:rsidRDefault="00AD321B" w:rsidP="0023699A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7" w:type="dxa"/>
            <w:vAlign w:val="bottom"/>
          </w:tcPr>
          <w:p w14:paraId="427C4C29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5829304" w14:textId="1323B57E" w:rsidR="00A05E1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05E1D" w:rsidRPr="0003748B" w14:paraId="54FB6DE2" w14:textId="77777777" w:rsidTr="00A05E1D">
        <w:tc>
          <w:tcPr>
            <w:tcW w:w="4410" w:type="dxa"/>
            <w:shd w:val="clear" w:color="auto" w:fill="auto"/>
          </w:tcPr>
          <w:p w14:paraId="7A20AFE5" w14:textId="080DBD4A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08CB24" w14:textId="18513925" w:rsidR="00A05E1D" w:rsidRPr="0003748B" w:rsidRDefault="00AD321B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3661419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2788537" w14:textId="2383C688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9B2DC6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037F7E0" w14:textId="0970D3A8" w:rsidR="00A05E1D" w:rsidRPr="0003748B" w:rsidRDefault="00A05E1D" w:rsidP="002369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6E2D08EA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50BBF038" w14:textId="23ED17D4" w:rsidR="00A05E1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05E1D" w:rsidRPr="0003748B" w14:paraId="67B93225" w14:textId="77777777" w:rsidTr="00A05E1D">
        <w:tc>
          <w:tcPr>
            <w:tcW w:w="4410" w:type="dxa"/>
            <w:shd w:val="clear" w:color="auto" w:fill="auto"/>
          </w:tcPr>
          <w:p w14:paraId="1D5407E1" w14:textId="40768C55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EF205" w14:textId="64AF12E0" w:rsidR="00A05E1D" w:rsidRPr="0003748B" w:rsidRDefault="00AD321B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  <w:vAlign w:val="bottom"/>
          </w:tcPr>
          <w:p w14:paraId="275774E5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C55F0" w14:textId="4E00797D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F9A73C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9AD6" w14:textId="78082B16" w:rsidR="00A05E1D" w:rsidRPr="0003748B" w:rsidRDefault="00A05E1D" w:rsidP="0023699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1BEDEF1E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B109E" w14:textId="2419B809" w:rsidR="00A05E1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</w:tr>
      <w:tr w:rsidR="00A05E1D" w:rsidRPr="0003748B" w14:paraId="2B8D1B3C" w14:textId="77777777" w:rsidTr="00A05E1D">
        <w:trPr>
          <w:trHeight w:val="288"/>
        </w:trPr>
        <w:tc>
          <w:tcPr>
            <w:tcW w:w="4410" w:type="dxa"/>
            <w:shd w:val="clear" w:color="auto" w:fill="auto"/>
          </w:tcPr>
          <w:p w14:paraId="4C6F77BC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513ED0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E39166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D8BE6BB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4B1F4383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96DDF8C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5725A100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99E5E1B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</w:tr>
      <w:tr w:rsidR="00A05E1D" w:rsidRPr="0003748B" w14:paraId="6206B79F" w14:textId="77777777" w:rsidTr="00A05E1D">
        <w:tc>
          <w:tcPr>
            <w:tcW w:w="4410" w:type="dxa"/>
            <w:shd w:val="clear" w:color="auto" w:fill="auto"/>
          </w:tcPr>
          <w:p w14:paraId="328B7E12" w14:textId="643FFBE6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C7043D8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E77DFF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7E96175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4C80B3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4F21988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06CA73B1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1FC4F564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A05E1D" w:rsidRPr="0003748B" w14:paraId="5646E4B6" w14:textId="77777777" w:rsidTr="00A05E1D">
        <w:tc>
          <w:tcPr>
            <w:tcW w:w="4410" w:type="dxa"/>
            <w:shd w:val="clear" w:color="auto" w:fill="auto"/>
          </w:tcPr>
          <w:p w14:paraId="220502A4" w14:textId="45B4F374" w:rsidR="00A05E1D" w:rsidRPr="0003748B" w:rsidRDefault="00A05E1D" w:rsidP="007E5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35432026" w14:textId="405F472F" w:rsidR="00A05E1D" w:rsidRPr="0003748B" w:rsidRDefault="00AD321B" w:rsidP="006026B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6B353216" w14:textId="77777777" w:rsidR="00A05E1D" w:rsidRPr="0003748B" w:rsidRDefault="00A05E1D" w:rsidP="007E526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48F1EF56" w14:textId="2640BFA9" w:rsidR="00A05E1D" w:rsidRPr="0003748B" w:rsidRDefault="00A05E1D" w:rsidP="007E526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778D03" w14:textId="77777777" w:rsidR="00A05E1D" w:rsidRPr="0003748B" w:rsidRDefault="00A05E1D" w:rsidP="007E526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9696C9A" w14:textId="393A5B01" w:rsidR="00A05E1D" w:rsidRPr="0003748B" w:rsidRDefault="00AD321B" w:rsidP="0023699A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7" w:type="dxa"/>
            <w:vAlign w:val="bottom"/>
          </w:tcPr>
          <w:p w14:paraId="5C7838D8" w14:textId="77777777" w:rsidR="00A05E1D" w:rsidRPr="0003748B" w:rsidRDefault="00A05E1D" w:rsidP="007E526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0B299BB3" w14:textId="3B9513EC" w:rsidR="00A05E1D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05E1D" w:rsidRPr="0003748B" w14:paraId="23237CA2" w14:textId="77777777" w:rsidTr="00A05E1D">
        <w:tc>
          <w:tcPr>
            <w:tcW w:w="4410" w:type="dxa"/>
            <w:shd w:val="clear" w:color="auto" w:fill="auto"/>
          </w:tcPr>
          <w:p w14:paraId="4B54A39A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0B8740D1" w14:textId="33EE1BB5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CE3C69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528C7647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27481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05C7C97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77246CEB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4B7358D3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05E1D" w:rsidRPr="0003748B" w14:paraId="25B24600" w14:textId="77777777" w:rsidTr="00A05E1D">
        <w:tc>
          <w:tcPr>
            <w:tcW w:w="4410" w:type="dxa"/>
            <w:shd w:val="clear" w:color="auto" w:fill="auto"/>
          </w:tcPr>
          <w:p w14:paraId="23710E7F" w14:textId="77777777" w:rsidR="00A05E1D" w:rsidRPr="0003748B" w:rsidRDefault="00A05E1D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6BE59EE8" w14:textId="1AC537D7" w:rsidR="00A05E1D" w:rsidRPr="0003748B" w:rsidRDefault="00AD321B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30E2157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6C1212E" w14:textId="4ADDF2A8" w:rsidR="00A05E1D" w:rsidRPr="0003748B" w:rsidRDefault="00AD321B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A228F1E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5AD94E95" w14:textId="3CE76FDA" w:rsidR="00A05E1D" w:rsidRPr="0003748B" w:rsidRDefault="00A05E1D" w:rsidP="0023699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5DA89E6B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28D2451E" w14:textId="3E776F2A" w:rsidR="00A05E1D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129</w:t>
            </w:r>
          </w:p>
        </w:tc>
      </w:tr>
      <w:tr w:rsidR="00A05E1D" w:rsidRPr="0003748B" w14:paraId="7B8E8359" w14:textId="77777777" w:rsidTr="00A05E1D">
        <w:tc>
          <w:tcPr>
            <w:tcW w:w="4410" w:type="dxa"/>
            <w:shd w:val="clear" w:color="auto" w:fill="auto"/>
          </w:tcPr>
          <w:p w14:paraId="43342705" w14:textId="77777777" w:rsidR="00A05E1D" w:rsidRPr="0003748B" w:rsidRDefault="00A05E1D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52DA8392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F661FD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477EF897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138EB9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22572F31" w14:textId="1EC1CF99" w:rsidR="00A05E1D" w:rsidRPr="0003748B" w:rsidRDefault="00A05E1D" w:rsidP="00FE3F8B">
            <w:pPr>
              <w:pStyle w:val="acctfourfigures"/>
              <w:tabs>
                <w:tab w:val="clear" w:pos="765"/>
                <w:tab w:val="decimal" w:pos="522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05BA3881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54166E33" w14:textId="16646B80" w:rsidR="00A05E1D" w:rsidRPr="0003748B" w:rsidRDefault="00A05E1D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05E1D" w:rsidRPr="0003748B" w14:paraId="19E39FCF" w14:textId="77777777" w:rsidTr="00A05E1D">
        <w:tc>
          <w:tcPr>
            <w:tcW w:w="4410" w:type="dxa"/>
            <w:shd w:val="clear" w:color="auto" w:fill="auto"/>
          </w:tcPr>
          <w:p w14:paraId="2551F1F5" w14:textId="37989060" w:rsidR="00A05E1D" w:rsidRPr="0003748B" w:rsidRDefault="00A05E1D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  <w:vAlign w:val="bottom"/>
          </w:tcPr>
          <w:p w14:paraId="6FFD59BA" w14:textId="35DEB48C" w:rsidR="00A05E1D" w:rsidRPr="0003748B" w:rsidRDefault="00AD321B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5683705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52DAC371" w14:textId="57AF8393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889B9F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6CC6E6DE" w14:textId="7B956022" w:rsidR="00A05E1D" w:rsidRPr="0003748B" w:rsidRDefault="00AD321B" w:rsidP="0023699A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7" w:type="dxa"/>
            <w:vAlign w:val="bottom"/>
          </w:tcPr>
          <w:p w14:paraId="2593D720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33B09F7F" w14:textId="51373FDE" w:rsidR="00A05E1D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05E1D" w:rsidRPr="0003748B" w14:paraId="1F37495F" w14:textId="77777777" w:rsidTr="00A05E1D">
        <w:tc>
          <w:tcPr>
            <w:tcW w:w="4410" w:type="dxa"/>
            <w:shd w:val="clear" w:color="auto" w:fill="auto"/>
          </w:tcPr>
          <w:p w14:paraId="4C76856A" w14:textId="77777777" w:rsidR="00A05E1D" w:rsidRPr="0003748B" w:rsidRDefault="00A05E1D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EFF267D" w14:textId="59366FE2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1AA21FDB" w14:textId="50B7C689" w:rsidR="00A05E1D" w:rsidRPr="0003748B" w:rsidRDefault="00AD321B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8ACC3C3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D415038" w14:textId="78867CD1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AF4903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890DBAB" w14:textId="5A9A36E3" w:rsidR="00A05E1D" w:rsidRPr="0003748B" w:rsidRDefault="00AD321B" w:rsidP="0023699A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47" w:type="dxa"/>
            <w:vAlign w:val="bottom"/>
          </w:tcPr>
          <w:p w14:paraId="68481865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30DCBC79" w14:textId="3AE82143" w:rsidR="00A05E1D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A05E1D" w:rsidRPr="0003748B" w14:paraId="174588A3" w14:textId="77777777" w:rsidTr="00A05E1D">
        <w:tc>
          <w:tcPr>
            <w:tcW w:w="4410" w:type="dxa"/>
            <w:shd w:val="clear" w:color="auto" w:fill="auto"/>
          </w:tcPr>
          <w:p w14:paraId="27068C11" w14:textId="77777777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F96D8" w14:textId="4ED80FCF" w:rsidR="00A05E1D" w:rsidRPr="0003748B" w:rsidRDefault="00AD321B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70" w:type="dxa"/>
            <w:vAlign w:val="bottom"/>
          </w:tcPr>
          <w:p w14:paraId="650AAAFE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A3487" w14:textId="3FDDB705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EDE579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94946" w14:textId="3DB575A0" w:rsidR="00A05E1D" w:rsidRPr="0003748B" w:rsidRDefault="00AD321B" w:rsidP="0023699A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7" w:type="dxa"/>
            <w:vAlign w:val="bottom"/>
          </w:tcPr>
          <w:p w14:paraId="4FCCAEA3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4837F" w14:textId="3461CB7B" w:rsidR="00A05E1D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258</w:t>
            </w:r>
          </w:p>
        </w:tc>
      </w:tr>
      <w:tr w:rsidR="00A05E1D" w:rsidRPr="0003748B" w14:paraId="4219289A" w14:textId="77777777" w:rsidTr="00A05E1D">
        <w:tc>
          <w:tcPr>
            <w:tcW w:w="4410" w:type="dxa"/>
            <w:shd w:val="clear" w:color="auto" w:fill="auto"/>
          </w:tcPr>
          <w:p w14:paraId="4A63369D" w14:textId="725E5788" w:rsidR="00A05E1D" w:rsidRPr="0003748B" w:rsidRDefault="00A05E1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304A4" w14:textId="21FE1917" w:rsidR="00A05E1D" w:rsidRPr="0003748B" w:rsidRDefault="00AD321B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0" w:type="dxa"/>
            <w:vAlign w:val="bottom"/>
          </w:tcPr>
          <w:p w14:paraId="4F45FF17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34AFC" w14:textId="5315F60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C08A2E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1B803" w14:textId="4744FA9E" w:rsidR="00A05E1D" w:rsidRPr="0003748B" w:rsidRDefault="00AD321B" w:rsidP="0023699A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7" w:type="dxa"/>
            <w:vAlign w:val="bottom"/>
          </w:tcPr>
          <w:p w14:paraId="757D38DB" w14:textId="77777777" w:rsidR="00A05E1D" w:rsidRPr="0003748B" w:rsidRDefault="00A05E1D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B2DCE" w14:textId="5FDD6CCC" w:rsidR="00A05E1D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</w:tr>
      <w:tr w:rsidR="001344F0" w:rsidRPr="0003748B" w14:paraId="5ABE70F9" w14:textId="77777777" w:rsidTr="00B45C82">
        <w:tc>
          <w:tcPr>
            <w:tcW w:w="4410" w:type="dxa"/>
          </w:tcPr>
          <w:p w14:paraId="19240063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52F82ED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344F0" w:rsidRPr="0003748B" w14:paraId="0C9E7428" w14:textId="77777777" w:rsidTr="00B45C82">
        <w:tc>
          <w:tcPr>
            <w:tcW w:w="4410" w:type="dxa"/>
          </w:tcPr>
          <w:p w14:paraId="5700E71C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 w:rsidDel="00D54C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8AEF12A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6C9D9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45A71C1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บันทึกเป็น(รายจ่าย) 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47" w:type="dxa"/>
          </w:tcPr>
          <w:p w14:paraId="7CCAF6D7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116C8E5E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4F0" w:rsidRPr="0003748B" w14:paraId="2DF28294" w14:textId="77777777" w:rsidTr="00B45C82">
        <w:tc>
          <w:tcPr>
            <w:tcW w:w="4410" w:type="dxa"/>
            <w:shd w:val="clear" w:color="auto" w:fill="auto"/>
            <w:vAlign w:val="bottom"/>
          </w:tcPr>
          <w:p w14:paraId="35DAEB5D" w14:textId="77777777" w:rsidR="001344F0" w:rsidRPr="0003748B" w:rsidRDefault="001344F0" w:rsidP="00B45C8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2A84178B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887F149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240436F" w14:textId="7ECE96C0" w:rsidR="001344F0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344F0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1344F0"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667987E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F520931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9379178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3D45507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7" w:type="dxa"/>
            <w:vAlign w:val="bottom"/>
          </w:tcPr>
          <w:p w14:paraId="73CEBC5D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D1D3F48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611A4F7" w14:textId="15A2D389" w:rsidR="001344F0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344F0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1344F0"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344F0" w:rsidRPr="0003748B" w14:paraId="04A4A17C" w14:textId="77777777" w:rsidTr="00B45C82">
        <w:tc>
          <w:tcPr>
            <w:tcW w:w="4410" w:type="dxa"/>
          </w:tcPr>
          <w:p w14:paraId="4B88425B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456667B0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344F0" w:rsidRPr="0003748B" w14:paraId="035ECCEE" w14:textId="77777777" w:rsidTr="00B45C82">
        <w:tc>
          <w:tcPr>
            <w:tcW w:w="4410" w:type="dxa"/>
            <w:shd w:val="clear" w:color="auto" w:fill="auto"/>
          </w:tcPr>
          <w:p w14:paraId="3AD3BDA8" w14:textId="08B6C99B" w:rsidR="001344F0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681FA4EE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072291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9C5E1EE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79255B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D9AC8E1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6619621D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76D5CE78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344F0" w:rsidRPr="0003748B" w14:paraId="4DB1E041" w14:textId="77777777" w:rsidTr="00B45C82">
        <w:tc>
          <w:tcPr>
            <w:tcW w:w="4410" w:type="dxa"/>
            <w:shd w:val="clear" w:color="auto" w:fill="auto"/>
          </w:tcPr>
          <w:p w14:paraId="66E87956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7F83BEE4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3F2B2F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E689BBE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E2B90A1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58584AB3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4E36A98A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2212FE48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344F0" w:rsidRPr="0003748B" w14:paraId="57B7B9D8" w14:textId="77777777" w:rsidTr="00B45C82">
        <w:tc>
          <w:tcPr>
            <w:tcW w:w="4410" w:type="dxa"/>
            <w:shd w:val="clear" w:color="auto" w:fill="auto"/>
          </w:tcPr>
          <w:p w14:paraId="3BF4FE1F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0C5C34E" w14:textId="4B3649CC" w:rsidR="001344F0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vAlign w:val="bottom"/>
          </w:tcPr>
          <w:p w14:paraId="7DE24B38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D6C92E9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4CE050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5465E04" w14:textId="441AEFB7" w:rsidR="001344F0" w:rsidRPr="0003748B" w:rsidRDefault="001344F0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47918A28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56DFE0B" w14:textId="051B236B" w:rsidR="001344F0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1344F0" w:rsidRPr="0003748B" w14:paraId="3DA3321A" w14:textId="77777777" w:rsidTr="00B45C82">
        <w:tc>
          <w:tcPr>
            <w:tcW w:w="4410" w:type="dxa"/>
            <w:shd w:val="clear" w:color="auto" w:fill="auto"/>
          </w:tcPr>
          <w:p w14:paraId="3E61891B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D5B164" w14:textId="7F01781A" w:rsidR="001344F0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27032857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F2F515F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517318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0B9216E" w14:textId="0697538C" w:rsidR="001344F0" w:rsidRPr="0003748B" w:rsidRDefault="001344F0" w:rsidP="000C327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09445E45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1EE1205C" w14:textId="3378B8FD" w:rsidR="001344F0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344F0" w:rsidRPr="0003748B" w14:paraId="64490B85" w14:textId="77777777" w:rsidTr="00B45C82">
        <w:tc>
          <w:tcPr>
            <w:tcW w:w="4410" w:type="dxa"/>
            <w:shd w:val="clear" w:color="auto" w:fill="auto"/>
          </w:tcPr>
          <w:p w14:paraId="38C5F0A1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D1A85" w14:textId="463A2FBE" w:rsidR="001344F0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270" w:type="dxa"/>
            <w:vAlign w:val="bottom"/>
          </w:tcPr>
          <w:p w14:paraId="37DF257A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85E7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F69475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A266C" w14:textId="46A048AB" w:rsidR="001344F0" w:rsidRPr="0003748B" w:rsidRDefault="001344F0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0190AF84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A09DC" w14:textId="598E71AC" w:rsidR="001344F0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</w:tr>
      <w:tr w:rsidR="001344F0" w:rsidRPr="0003748B" w14:paraId="36555E16" w14:textId="77777777" w:rsidTr="00B45C82">
        <w:trPr>
          <w:trHeight w:val="288"/>
        </w:trPr>
        <w:tc>
          <w:tcPr>
            <w:tcW w:w="4410" w:type="dxa"/>
            <w:shd w:val="clear" w:color="auto" w:fill="auto"/>
          </w:tcPr>
          <w:p w14:paraId="614BE769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F9937E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9C1546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AE909BB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2927029B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89BCC93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6C03FC31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FEEC701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</w:tr>
      <w:tr w:rsidR="001344F0" w:rsidRPr="0003748B" w14:paraId="75611AAA" w14:textId="77777777" w:rsidTr="00B45C82">
        <w:tc>
          <w:tcPr>
            <w:tcW w:w="4410" w:type="dxa"/>
            <w:shd w:val="clear" w:color="auto" w:fill="auto"/>
          </w:tcPr>
          <w:p w14:paraId="04073B0D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4711906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D9B09B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3758F157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2F77EF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3A190A27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6DA75D72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48B8D21A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344F0" w:rsidRPr="0003748B" w14:paraId="12FA92C9" w14:textId="77777777" w:rsidTr="00B45C82">
        <w:tc>
          <w:tcPr>
            <w:tcW w:w="4410" w:type="dxa"/>
            <w:shd w:val="clear" w:color="auto" w:fill="auto"/>
          </w:tcPr>
          <w:p w14:paraId="2948E931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6D26B2F9" w14:textId="600275BA" w:rsidR="001344F0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00ACE0D0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33943D6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EC2C07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D61F239" w14:textId="3532F2FE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619678F4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64AB1968" w14:textId="04FF798A" w:rsidR="001344F0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1344F0" w:rsidRPr="0003748B" w14:paraId="3B8A742A" w14:textId="77777777" w:rsidTr="00B45C82">
        <w:tc>
          <w:tcPr>
            <w:tcW w:w="4410" w:type="dxa"/>
            <w:shd w:val="clear" w:color="auto" w:fill="auto"/>
          </w:tcPr>
          <w:p w14:paraId="31DDE0FE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280D3E0D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124108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A558E40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3EE585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AF808F8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687CC9EA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165AFC36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344F0" w:rsidRPr="0003748B" w14:paraId="2C2BDB3A" w14:textId="77777777" w:rsidTr="00B45C82">
        <w:tc>
          <w:tcPr>
            <w:tcW w:w="4410" w:type="dxa"/>
            <w:shd w:val="clear" w:color="auto" w:fill="auto"/>
          </w:tcPr>
          <w:p w14:paraId="49975336" w14:textId="77777777" w:rsidR="001344F0" w:rsidRPr="0003748B" w:rsidRDefault="001344F0" w:rsidP="00B45C8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4D60244B" w14:textId="0A3F95EF" w:rsidR="001344F0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C5D3DBD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0167C77" w14:textId="449D0864" w:rsidR="001344F0" w:rsidRPr="0003748B" w:rsidRDefault="00AD321B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9B19E00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E072564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03323A6F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38F86447" w14:textId="5FFB5233" w:rsidR="001344F0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1344F0" w:rsidRPr="0003748B" w14:paraId="36C2916F" w14:textId="77777777" w:rsidTr="00B45C82">
        <w:tc>
          <w:tcPr>
            <w:tcW w:w="4410" w:type="dxa"/>
            <w:shd w:val="clear" w:color="auto" w:fill="auto"/>
          </w:tcPr>
          <w:p w14:paraId="29860BF9" w14:textId="77777777" w:rsidR="001344F0" w:rsidRPr="0003748B" w:rsidRDefault="001344F0" w:rsidP="00B45C8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16862960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EDFA27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4BA27F70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3FFBA4A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49A711C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522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63F24345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600B90E5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344F0" w:rsidRPr="0003748B" w14:paraId="2DBEF8AC" w14:textId="77777777" w:rsidTr="00B45C82">
        <w:tc>
          <w:tcPr>
            <w:tcW w:w="4410" w:type="dxa"/>
            <w:shd w:val="clear" w:color="auto" w:fill="auto"/>
          </w:tcPr>
          <w:p w14:paraId="61522CE8" w14:textId="77777777" w:rsidR="001344F0" w:rsidRPr="0003748B" w:rsidRDefault="001344F0" w:rsidP="00B45C8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  <w:vAlign w:val="bottom"/>
          </w:tcPr>
          <w:p w14:paraId="2891BB77" w14:textId="3BAF23AC" w:rsidR="001344F0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79D18F61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776838E" w14:textId="71E18D46" w:rsidR="001344F0" w:rsidRPr="0003748B" w:rsidRDefault="00AD321B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8A1E097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1531BA07" w14:textId="714E73BA" w:rsidR="001344F0" w:rsidRPr="0003748B" w:rsidRDefault="001344F0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2FBA68B9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1D50544E" w14:textId="24DEE449" w:rsidR="001344F0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D321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344F0" w:rsidRPr="0003748B" w14:paraId="243CE0E7" w14:textId="77777777" w:rsidTr="00B45C82">
        <w:tc>
          <w:tcPr>
            <w:tcW w:w="4410" w:type="dxa"/>
            <w:shd w:val="clear" w:color="auto" w:fill="auto"/>
          </w:tcPr>
          <w:p w14:paraId="1256AB24" w14:textId="77777777" w:rsidR="001344F0" w:rsidRPr="0003748B" w:rsidRDefault="001344F0" w:rsidP="00B45C8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1F03096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1684C04A" w14:textId="13B07DB8" w:rsidR="001344F0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7DD18988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6A961E84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1D8E63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34EC3D0A" w14:textId="77218084" w:rsidR="001344F0" w:rsidRPr="0003748B" w:rsidRDefault="001344F0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65EE70A3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07640C6A" w14:textId="77AEF1D2" w:rsidR="001344F0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1344F0" w:rsidRPr="0003748B" w14:paraId="2540D7B3" w14:textId="77777777" w:rsidTr="00B45C82">
        <w:tc>
          <w:tcPr>
            <w:tcW w:w="4410" w:type="dxa"/>
            <w:shd w:val="clear" w:color="auto" w:fill="auto"/>
          </w:tcPr>
          <w:p w14:paraId="4E8CBFB4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348AA" w14:textId="4F0E4D22" w:rsidR="001344F0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70" w:type="dxa"/>
            <w:vAlign w:val="bottom"/>
          </w:tcPr>
          <w:p w14:paraId="7B27674A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2714D" w14:textId="610CA563" w:rsidR="001344F0" w:rsidRPr="0003748B" w:rsidRDefault="00AD321B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5B174B6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72683" w14:textId="16625056" w:rsidR="001344F0" w:rsidRPr="0003748B" w:rsidRDefault="001344F0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0FED3281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73A36" w14:textId="1B477EDB" w:rsidR="001344F0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</w:tr>
      <w:tr w:rsidR="001344F0" w:rsidRPr="0003748B" w14:paraId="648D710E" w14:textId="77777777" w:rsidTr="00B45C82">
        <w:tc>
          <w:tcPr>
            <w:tcW w:w="4410" w:type="dxa"/>
            <w:shd w:val="clear" w:color="auto" w:fill="auto"/>
          </w:tcPr>
          <w:p w14:paraId="439FBCB4" w14:textId="77777777" w:rsidR="001344F0" w:rsidRPr="0003748B" w:rsidRDefault="001344F0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71497" w14:textId="12687B46" w:rsidR="001344F0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vAlign w:val="bottom"/>
          </w:tcPr>
          <w:p w14:paraId="2A7DBE79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0E4BA" w14:textId="34EA0563" w:rsidR="001344F0" w:rsidRPr="0003748B" w:rsidRDefault="00AD321B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E5372F5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E1477" w14:textId="73889267" w:rsidR="001344F0" w:rsidRPr="0003748B" w:rsidRDefault="001344F0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341415FD" w14:textId="77777777" w:rsidR="001344F0" w:rsidRPr="0003748B" w:rsidRDefault="001344F0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C4EF3" w14:textId="18D6088F" w:rsidR="001344F0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</w:p>
        </w:tc>
      </w:tr>
    </w:tbl>
    <w:p w14:paraId="2341A3FB" w14:textId="5E0B00C7" w:rsidR="0004519B" w:rsidRPr="0003748B" w:rsidRDefault="0004519B"/>
    <w:p w14:paraId="6729A84F" w14:textId="77777777" w:rsidR="0004519B" w:rsidRPr="0003748B" w:rsidRDefault="00045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3748B"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082"/>
        <w:gridCol w:w="270"/>
        <w:gridCol w:w="1168"/>
        <w:gridCol w:w="247"/>
        <w:gridCol w:w="1103"/>
      </w:tblGrid>
      <w:tr w:rsidR="00D21635" w:rsidRPr="0003748B" w14:paraId="7960EBFA" w14:textId="77777777" w:rsidTr="00AE7A1E">
        <w:trPr>
          <w:tblHeader/>
        </w:trPr>
        <w:tc>
          <w:tcPr>
            <w:tcW w:w="4410" w:type="dxa"/>
            <w:shd w:val="clear" w:color="auto" w:fill="auto"/>
          </w:tcPr>
          <w:p w14:paraId="6CEFCE26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6C47247" w14:textId="34A0B5FD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394318"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21635" w:rsidRPr="0003748B" w14:paraId="7AEB593B" w14:textId="77777777" w:rsidTr="00AE7A1E">
        <w:trPr>
          <w:tblHeader/>
        </w:trPr>
        <w:tc>
          <w:tcPr>
            <w:tcW w:w="4410" w:type="dxa"/>
            <w:shd w:val="clear" w:color="auto" w:fill="auto"/>
          </w:tcPr>
          <w:p w14:paraId="1649BC06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 w:rsidDel="00D54C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5BF02BB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D87D87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54635C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บันทึกเป็น(รายจ่าย) 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47" w:type="dxa"/>
            <w:shd w:val="clear" w:color="auto" w:fill="auto"/>
          </w:tcPr>
          <w:p w14:paraId="5F74868E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145AD007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635" w:rsidRPr="0003748B" w14:paraId="6F730280" w14:textId="77777777" w:rsidTr="00AE7A1E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31CB3195" w14:textId="77777777" w:rsidR="00D21635" w:rsidRPr="0003748B" w:rsidRDefault="00D21635" w:rsidP="00B45C8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5B39F26D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161C82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0508A0F" w14:textId="40AF5278" w:rsidR="00D21635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D21635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D21635"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D2B53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604131B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DA157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40358BA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6FB467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B68D5A5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FD8E917" w14:textId="77AAFDE7" w:rsidR="00D21635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D21635" w:rsidRPr="0003748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D21635"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21635" w:rsidRPr="0003748B" w14:paraId="4A7D1411" w14:textId="77777777" w:rsidTr="00AE7A1E">
        <w:trPr>
          <w:tblHeader/>
        </w:trPr>
        <w:tc>
          <w:tcPr>
            <w:tcW w:w="4410" w:type="dxa"/>
            <w:shd w:val="clear" w:color="auto" w:fill="auto"/>
          </w:tcPr>
          <w:p w14:paraId="2A33DF1D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30323B1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21635" w:rsidRPr="0003748B" w14:paraId="28F50590" w14:textId="77777777" w:rsidTr="00AE7A1E">
        <w:tc>
          <w:tcPr>
            <w:tcW w:w="4410" w:type="dxa"/>
            <w:shd w:val="clear" w:color="auto" w:fill="auto"/>
          </w:tcPr>
          <w:p w14:paraId="3B77B70E" w14:textId="56F56FE0" w:rsidR="00D21635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B6569E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25F6FD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B81310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42FA09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27F2E53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420CDC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9839B98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D21635" w:rsidRPr="0003748B" w14:paraId="05DC00A6" w14:textId="77777777" w:rsidTr="00AE7A1E">
        <w:tc>
          <w:tcPr>
            <w:tcW w:w="4410" w:type="dxa"/>
            <w:shd w:val="clear" w:color="auto" w:fill="auto"/>
          </w:tcPr>
          <w:p w14:paraId="5AE33C01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81D245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6C8E16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C93C6D8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40390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D9161D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1323C70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F456FB9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D21635" w:rsidRPr="0003748B" w14:paraId="04A705C6" w14:textId="77777777" w:rsidTr="00AE7A1E">
        <w:tc>
          <w:tcPr>
            <w:tcW w:w="4410" w:type="dxa"/>
            <w:shd w:val="clear" w:color="auto" w:fill="auto"/>
          </w:tcPr>
          <w:p w14:paraId="1DF3D41F" w14:textId="57092B19" w:rsidR="00D21635" w:rsidRPr="0003748B" w:rsidRDefault="00AE7A1E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D7E02" w14:textId="021D9302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7D6E9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C8DB9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5CD52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297D5" w14:textId="09B51A3F" w:rsidR="00D21635" w:rsidRPr="0003748B" w:rsidRDefault="00D21635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77A670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8EB48" w14:textId="077C5CD0" w:rsidR="00D21635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D21635" w:rsidRPr="0003748B" w14:paraId="3BD203C2" w14:textId="77777777" w:rsidTr="00AE7A1E">
        <w:tc>
          <w:tcPr>
            <w:tcW w:w="4410" w:type="dxa"/>
            <w:shd w:val="clear" w:color="auto" w:fill="auto"/>
          </w:tcPr>
          <w:p w14:paraId="16951D87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A780A" w14:textId="77E39CCB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C1A15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17A9C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98A7E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2B2C1" w14:textId="7CDFC9D4" w:rsidR="00D21635" w:rsidRPr="0003748B" w:rsidRDefault="00AE7A1E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0374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A06BAE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FDCAF" w14:textId="4F278D25" w:rsidR="00D21635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</w:tr>
      <w:tr w:rsidR="00D21635" w:rsidRPr="0003748B" w14:paraId="7131CE30" w14:textId="77777777" w:rsidTr="00AE7A1E">
        <w:trPr>
          <w:trHeight w:val="288"/>
        </w:trPr>
        <w:tc>
          <w:tcPr>
            <w:tcW w:w="4410" w:type="dxa"/>
            <w:shd w:val="clear" w:color="auto" w:fill="auto"/>
          </w:tcPr>
          <w:p w14:paraId="02E70FAF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156C2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7A346F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A5CB8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03C2E0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5C5808E1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8598318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70403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</w:tr>
      <w:tr w:rsidR="00D21635" w:rsidRPr="0003748B" w14:paraId="0EB8E5F6" w14:textId="77777777" w:rsidTr="00AE7A1E">
        <w:tc>
          <w:tcPr>
            <w:tcW w:w="4410" w:type="dxa"/>
            <w:shd w:val="clear" w:color="auto" w:fill="auto"/>
          </w:tcPr>
          <w:p w14:paraId="1EC0053F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95F477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D04402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6CDE534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DEEBFC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2A0FF233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0CB453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12B8C79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D21635" w:rsidRPr="0003748B" w14:paraId="228AC924" w14:textId="77777777" w:rsidTr="00AE7A1E">
        <w:tc>
          <w:tcPr>
            <w:tcW w:w="4410" w:type="dxa"/>
            <w:shd w:val="clear" w:color="auto" w:fill="auto"/>
          </w:tcPr>
          <w:p w14:paraId="665AC656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77C562" w14:textId="5AECC9DD" w:rsidR="00D21635" w:rsidRPr="0003748B" w:rsidRDefault="00AD321B" w:rsidP="0023699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C08E8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84E90FC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CF22F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5683B85C" w14:textId="7AEBCEE3" w:rsidR="00D21635" w:rsidRPr="0003748B" w:rsidRDefault="00AE7A1E" w:rsidP="000C327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6447F9C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CE04382" w14:textId="3797A594" w:rsidR="00D21635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D21635" w:rsidRPr="0003748B" w14:paraId="7C3C30CD" w14:textId="77777777" w:rsidTr="00AE7A1E">
        <w:tc>
          <w:tcPr>
            <w:tcW w:w="4410" w:type="dxa"/>
            <w:shd w:val="clear" w:color="auto" w:fill="auto"/>
          </w:tcPr>
          <w:p w14:paraId="415327AB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25B0CD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FC6E9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D2C0ABF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A52485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3376C1B5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DF209D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970ECDF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21635" w:rsidRPr="0003748B" w14:paraId="37B5F21B" w14:textId="77777777" w:rsidTr="00AE7A1E">
        <w:tc>
          <w:tcPr>
            <w:tcW w:w="4410" w:type="dxa"/>
            <w:shd w:val="clear" w:color="auto" w:fill="auto"/>
          </w:tcPr>
          <w:p w14:paraId="2C292A2D" w14:textId="77777777" w:rsidR="00D21635" w:rsidRPr="0003748B" w:rsidRDefault="00D21635" w:rsidP="00B45C8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43C402" w14:textId="4D2BED7A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35B64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D95DCED" w14:textId="346A199D" w:rsidR="00D21635" w:rsidRPr="0003748B" w:rsidRDefault="00AE7A1E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494284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3A89BAAA" w14:textId="77777777" w:rsidR="00D21635" w:rsidRPr="0003748B" w:rsidRDefault="00D21635" w:rsidP="00AE7A1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0CAD723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0AC2938" w14:textId="56BDFFCF" w:rsidR="00D21635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D21635" w:rsidRPr="0003748B" w14:paraId="30F1786D" w14:textId="77777777" w:rsidTr="00AE7A1E">
        <w:tc>
          <w:tcPr>
            <w:tcW w:w="4410" w:type="dxa"/>
            <w:shd w:val="clear" w:color="auto" w:fill="auto"/>
          </w:tcPr>
          <w:p w14:paraId="6146DD6E" w14:textId="77777777" w:rsidR="00D21635" w:rsidRPr="0003748B" w:rsidRDefault="00D21635" w:rsidP="00B45C8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6A99FFF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6BEE13" w14:textId="571CB4E1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99333C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F4F4097" w14:textId="3EC5EF9C" w:rsidR="00D21635" w:rsidRPr="0003748B" w:rsidRDefault="00AE7A1E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6DB8BE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25553B3" w14:textId="48798F7F" w:rsidR="00D21635" w:rsidRPr="0003748B" w:rsidRDefault="00AE7A1E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78CB7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B22CBCD" w14:textId="60617D20" w:rsidR="00D21635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21635" w:rsidRPr="0003748B" w14:paraId="5018A4FB" w14:textId="77777777" w:rsidTr="00AE7A1E">
        <w:tc>
          <w:tcPr>
            <w:tcW w:w="4410" w:type="dxa"/>
            <w:shd w:val="clear" w:color="auto" w:fill="auto"/>
          </w:tcPr>
          <w:p w14:paraId="3AA5B84D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C3F7D" w14:textId="2D5AC909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C45E6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257D6" w14:textId="7CD3A35A" w:rsidR="00D21635" w:rsidRPr="0003748B" w:rsidRDefault="00AE7A1E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00579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D84E3" w14:textId="21BBBFC2" w:rsidR="00D21635" w:rsidRPr="0003748B" w:rsidRDefault="00AE7A1E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54FDF6B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AD560" w14:textId="1EED26C8" w:rsidR="00D21635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</w:tr>
      <w:tr w:rsidR="00D21635" w:rsidRPr="0003748B" w14:paraId="1C34936D" w14:textId="77777777" w:rsidTr="00AE7A1E">
        <w:tc>
          <w:tcPr>
            <w:tcW w:w="4410" w:type="dxa"/>
            <w:shd w:val="clear" w:color="auto" w:fill="auto"/>
          </w:tcPr>
          <w:p w14:paraId="5C7E1A9B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F9BF3" w14:textId="4245E385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EABD7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34CF8" w14:textId="76B66F04" w:rsidR="00D21635" w:rsidRPr="0003748B" w:rsidRDefault="00AE7A1E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1C954B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837DC" w14:textId="024E638D" w:rsidR="00D21635" w:rsidRPr="0003748B" w:rsidRDefault="00AE7A1E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A3D60E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79679" w14:textId="4FBD6EC0" w:rsidR="00D21635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</w:tr>
      <w:tr w:rsidR="00394318" w:rsidRPr="0003748B" w14:paraId="6FDECB9E" w14:textId="77777777" w:rsidTr="00AE7A1E">
        <w:trPr>
          <w:trHeight w:val="70"/>
        </w:trPr>
        <w:tc>
          <w:tcPr>
            <w:tcW w:w="4410" w:type="dxa"/>
            <w:shd w:val="clear" w:color="auto" w:fill="auto"/>
          </w:tcPr>
          <w:p w14:paraId="1AEB5FBF" w14:textId="77777777" w:rsidR="00394318" w:rsidRPr="0003748B" w:rsidRDefault="00394318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4F123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63A1E1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1463098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C31ABA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33E50D70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541608B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821B30C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</w:tr>
      <w:tr w:rsidR="00394318" w:rsidRPr="0003748B" w14:paraId="755E7EA0" w14:textId="77777777" w:rsidTr="00AE7A1E">
        <w:tc>
          <w:tcPr>
            <w:tcW w:w="4410" w:type="dxa"/>
            <w:shd w:val="clear" w:color="auto" w:fill="auto"/>
          </w:tcPr>
          <w:p w14:paraId="6D489371" w14:textId="7F8228CA" w:rsidR="00394318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4D4E77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7DACF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221E27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EB87D2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23C67256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F1D0810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7CB17D7" w14:textId="77777777" w:rsidR="00394318" w:rsidRPr="0003748B" w:rsidRDefault="00394318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D21635" w:rsidRPr="0003748B" w14:paraId="2E2874F4" w14:textId="77777777" w:rsidTr="00AE7A1E">
        <w:tc>
          <w:tcPr>
            <w:tcW w:w="4410" w:type="dxa"/>
            <w:shd w:val="clear" w:color="auto" w:fill="auto"/>
          </w:tcPr>
          <w:p w14:paraId="194D24C7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88A130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9C7F6F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9D1ACB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DC2886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80B6510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830DC20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5796BC6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D21635" w:rsidRPr="0003748B" w14:paraId="3A58078E" w14:textId="77777777" w:rsidTr="00AE7A1E">
        <w:tc>
          <w:tcPr>
            <w:tcW w:w="4410" w:type="dxa"/>
            <w:shd w:val="clear" w:color="auto" w:fill="auto"/>
          </w:tcPr>
          <w:p w14:paraId="611B8F4D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5574EE" w14:textId="1849D5FE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3C73E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AAF8E3C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F05F2C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F8010D9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1323F4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C5740A5" w14:textId="0427928A" w:rsidR="00D21635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D21635" w:rsidRPr="0003748B" w14:paraId="67F0C643" w14:textId="77777777" w:rsidTr="00AE7A1E">
        <w:tc>
          <w:tcPr>
            <w:tcW w:w="4410" w:type="dxa"/>
            <w:shd w:val="clear" w:color="auto" w:fill="auto"/>
          </w:tcPr>
          <w:p w14:paraId="650741F4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07B4" w14:textId="51EDB832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66AF7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27920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D699D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96D38" w14:textId="1C4DEE2C" w:rsidR="00D21635" w:rsidRPr="0003748B" w:rsidRDefault="00AE7A1E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9FFE98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6F3B8" w14:textId="16EC7AC6" w:rsidR="00D21635" w:rsidRPr="0003748B" w:rsidRDefault="00AD321B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1B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</w:tr>
      <w:tr w:rsidR="00D21635" w:rsidRPr="0003748B" w14:paraId="0FA76F2D" w14:textId="77777777" w:rsidTr="00AE7A1E">
        <w:trPr>
          <w:trHeight w:val="288"/>
        </w:trPr>
        <w:tc>
          <w:tcPr>
            <w:tcW w:w="4410" w:type="dxa"/>
            <w:shd w:val="clear" w:color="auto" w:fill="auto"/>
          </w:tcPr>
          <w:p w14:paraId="1AF2F22D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16928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6C284D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30D14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29A2D1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6E57EAC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DD7306F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9DF48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</w:tr>
      <w:tr w:rsidR="00D21635" w:rsidRPr="0003748B" w14:paraId="36B13902" w14:textId="77777777" w:rsidTr="00AE7A1E">
        <w:tc>
          <w:tcPr>
            <w:tcW w:w="4410" w:type="dxa"/>
            <w:shd w:val="clear" w:color="auto" w:fill="auto"/>
          </w:tcPr>
          <w:p w14:paraId="2560D6A9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7C58C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024F86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9B17BF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EE1DC9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31F95414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51B559D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B0336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D21635" w:rsidRPr="0003748B" w14:paraId="06BFD588" w14:textId="77777777" w:rsidTr="00AE7A1E">
        <w:tc>
          <w:tcPr>
            <w:tcW w:w="4410" w:type="dxa"/>
            <w:shd w:val="clear" w:color="auto" w:fill="auto"/>
          </w:tcPr>
          <w:p w14:paraId="47E4D0DA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2D0DD8" w14:textId="61979A96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78D85B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611006F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4A9950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19E856A0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4FF353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336574B" w14:textId="2B069B30" w:rsidR="00D21635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D21635" w:rsidRPr="0003748B" w14:paraId="5F2811E4" w14:textId="77777777" w:rsidTr="00AE7A1E">
        <w:tc>
          <w:tcPr>
            <w:tcW w:w="4410" w:type="dxa"/>
            <w:shd w:val="clear" w:color="auto" w:fill="auto"/>
          </w:tcPr>
          <w:p w14:paraId="086F7609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0FF084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8AC919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C51B96B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432918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198C54C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79D7F68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02D9133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21635" w:rsidRPr="0003748B" w14:paraId="3019BFF0" w14:textId="77777777" w:rsidTr="00AE7A1E">
        <w:tc>
          <w:tcPr>
            <w:tcW w:w="4410" w:type="dxa"/>
            <w:shd w:val="clear" w:color="auto" w:fill="auto"/>
          </w:tcPr>
          <w:p w14:paraId="1F4332CB" w14:textId="77777777" w:rsidR="00D21635" w:rsidRPr="0003748B" w:rsidRDefault="00D21635" w:rsidP="00B45C8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005CDA" w14:textId="03C2EB90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6FF7F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6B47EFC" w14:textId="033D8269" w:rsidR="00D21635" w:rsidRPr="0003748B" w:rsidRDefault="00AE7A1E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7846D7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12426FEA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CC1444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5322748" w14:textId="36B836D6" w:rsidR="00D21635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D21635" w:rsidRPr="0003748B" w14:paraId="138E6213" w14:textId="77777777" w:rsidTr="00AE7A1E">
        <w:tc>
          <w:tcPr>
            <w:tcW w:w="4410" w:type="dxa"/>
            <w:shd w:val="clear" w:color="auto" w:fill="auto"/>
          </w:tcPr>
          <w:p w14:paraId="57D06DD2" w14:textId="77777777" w:rsidR="00D21635" w:rsidRPr="0003748B" w:rsidRDefault="00D21635" w:rsidP="00B45C8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211EA60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br/>
              <w:t xml:space="preserve">   </w:t>
            </w: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5963F4" w14:textId="2E769C46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321B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5C63E0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7707938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E721F3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E0E417D" w14:textId="18DFED59" w:rsidR="00D21635" w:rsidRPr="0003748B" w:rsidRDefault="00AE7A1E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748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3F34CED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7DAE4F5" w14:textId="5E16F323" w:rsidR="00D21635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D21635" w:rsidRPr="0003748B" w14:paraId="2709500F" w14:textId="77777777" w:rsidTr="00AE7A1E">
        <w:tc>
          <w:tcPr>
            <w:tcW w:w="4410" w:type="dxa"/>
            <w:shd w:val="clear" w:color="auto" w:fill="auto"/>
          </w:tcPr>
          <w:p w14:paraId="585528ED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FE483" w14:textId="240E00A1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E5C51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86A64" w14:textId="107B569C" w:rsidR="00D21635" w:rsidRPr="0003748B" w:rsidRDefault="00AE7A1E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46456F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29BA1" w14:textId="7B40D00F" w:rsidR="00D21635" w:rsidRPr="0003748B" w:rsidRDefault="00AE7A1E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0791CF9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939C1" w14:textId="196B9CA6" w:rsidR="00D21635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</w:tr>
      <w:tr w:rsidR="00D21635" w:rsidRPr="0003748B" w14:paraId="1CFE5631" w14:textId="77777777" w:rsidTr="00AE7A1E">
        <w:tc>
          <w:tcPr>
            <w:tcW w:w="4410" w:type="dxa"/>
            <w:shd w:val="clear" w:color="auto" w:fill="auto"/>
          </w:tcPr>
          <w:p w14:paraId="2B510E5A" w14:textId="77777777" w:rsidR="00D21635" w:rsidRPr="0003748B" w:rsidRDefault="00D21635" w:rsidP="00B4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A06C0C" w14:textId="341021F7" w:rsidR="00D21635" w:rsidRPr="0003748B" w:rsidRDefault="00AD321B" w:rsidP="00B45C8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5DE649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8391D" w14:textId="13068ECD" w:rsidR="00D21635" w:rsidRPr="0003748B" w:rsidRDefault="00AE7A1E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3E907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F5CB5" w14:textId="23816836" w:rsidR="00D21635" w:rsidRPr="0003748B" w:rsidRDefault="00AE7A1E" w:rsidP="00B45C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7430D8" w14:textId="77777777" w:rsidR="00D21635" w:rsidRPr="0003748B" w:rsidRDefault="00D21635" w:rsidP="00B45C8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2A4F0" w14:textId="7AF1C9F1" w:rsidR="00D21635" w:rsidRPr="0003748B" w:rsidRDefault="00AD321B" w:rsidP="0023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</w:tr>
    </w:tbl>
    <w:p w14:paraId="7EF37919" w14:textId="7BBAFA5D" w:rsidR="002771FC" w:rsidRPr="0003748B" w:rsidRDefault="002771FC" w:rsidP="00FE3F8B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14:paraId="5D79AAB1" w14:textId="77777777" w:rsidR="002771FC" w:rsidRPr="0003748B" w:rsidRDefault="002771FC" w:rsidP="00FE3F8B">
      <w:pPr>
        <w:tabs>
          <w:tab w:val="left" w:pos="540"/>
        </w:tabs>
        <w:ind w:left="540"/>
        <w:rPr>
          <w:rFonts w:ascii="Angsana New" w:hAnsi="Angsana New"/>
          <w:i/>
          <w:iCs/>
          <w:color w:val="0000FF"/>
          <w:sz w:val="24"/>
          <w:szCs w:val="24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70"/>
        <w:gridCol w:w="990"/>
        <w:gridCol w:w="270"/>
        <w:gridCol w:w="990"/>
        <w:gridCol w:w="270"/>
        <w:gridCol w:w="999"/>
      </w:tblGrid>
      <w:tr w:rsidR="002771FC" w:rsidRPr="0003748B" w14:paraId="2D8ADBEF" w14:textId="77777777" w:rsidTr="00937259">
        <w:tc>
          <w:tcPr>
            <w:tcW w:w="4428" w:type="dxa"/>
          </w:tcPr>
          <w:p w14:paraId="1F9636D3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0C1ED0E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B018F7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20BA7E45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70F" w:rsidRPr="0003748B" w14:paraId="6752231A" w14:textId="77777777" w:rsidTr="00937259">
        <w:tc>
          <w:tcPr>
            <w:tcW w:w="4428" w:type="dxa"/>
          </w:tcPr>
          <w:p w14:paraId="43242283" w14:textId="77777777" w:rsidR="00E2470F" w:rsidRPr="0003748B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C4CC864" w14:textId="5777CB63" w:rsidR="00E2470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B08524" w14:textId="77777777" w:rsidR="00E2470F" w:rsidRPr="0003748B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05D43" w14:textId="08548808" w:rsidR="00E2470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36D377" w14:textId="77777777" w:rsidR="00E2470F" w:rsidRPr="0003748B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B6D73" w14:textId="254C6D8D" w:rsidR="00E2470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68299F1" w14:textId="77777777" w:rsidR="00E2470F" w:rsidRPr="0003748B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5B5858C3" w14:textId="3FDFC11B" w:rsidR="00E2470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2771FC" w:rsidRPr="0003748B" w14:paraId="1BB7831A" w14:textId="77777777" w:rsidTr="00937259">
        <w:tc>
          <w:tcPr>
            <w:tcW w:w="4428" w:type="dxa"/>
          </w:tcPr>
          <w:p w14:paraId="55199CB9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9" w:type="dxa"/>
            <w:gridSpan w:val="7"/>
          </w:tcPr>
          <w:p w14:paraId="529E3DD9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71FC" w:rsidRPr="0003748B" w14:paraId="76E0B4C0" w14:textId="77777777" w:rsidTr="00937259">
        <w:tc>
          <w:tcPr>
            <w:tcW w:w="4428" w:type="dxa"/>
          </w:tcPr>
          <w:p w14:paraId="6A2D4B0B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990" w:type="dxa"/>
          </w:tcPr>
          <w:p w14:paraId="66A4D397" w14:textId="77777777" w:rsidR="002771FC" w:rsidRPr="0003748B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C562597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CF49C" w14:textId="77777777" w:rsidR="002771FC" w:rsidRPr="0003748B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0EDF2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53EB2" w14:textId="77777777" w:rsidR="002771FC" w:rsidRPr="0003748B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30E27" w14:textId="77777777" w:rsidR="002771FC" w:rsidRPr="0003748B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5E2BFB0" w14:textId="77777777" w:rsidR="002771FC" w:rsidRPr="0003748B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929" w:rsidRPr="0003748B" w14:paraId="0ED365B7" w14:textId="77777777" w:rsidTr="00937259">
        <w:trPr>
          <w:trHeight w:val="353"/>
        </w:trPr>
        <w:tc>
          <w:tcPr>
            <w:tcW w:w="4428" w:type="dxa"/>
          </w:tcPr>
          <w:p w14:paraId="25832695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สำรองต่างๆ</w:t>
            </w:r>
          </w:p>
        </w:tc>
        <w:tc>
          <w:tcPr>
            <w:tcW w:w="990" w:type="dxa"/>
            <w:shd w:val="clear" w:color="auto" w:fill="auto"/>
          </w:tcPr>
          <w:p w14:paraId="336BED48" w14:textId="05DCCCC3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14:paraId="4E7AC41D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6C26806" w14:textId="6558707D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7B1D7FB3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B8E7D8" w14:textId="7E326C2A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11A32004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A0FE510" w14:textId="32AF3EF1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385929" w:rsidRPr="0003748B" w14:paraId="171E66A0" w14:textId="77777777" w:rsidTr="00937259">
        <w:tc>
          <w:tcPr>
            <w:tcW w:w="4428" w:type="dxa"/>
          </w:tcPr>
          <w:p w14:paraId="5EF1DB38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7F73E6F4" w14:textId="1A054CE0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C702943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BA451" w14:textId="29D25E94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C0B7B04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AF5C9" w14:textId="68CB29A7" w:rsidR="00385929" w:rsidRPr="0003748B" w:rsidRDefault="00AD321B" w:rsidP="0038592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B33F5BD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36725B5" w14:textId="6D6E9389" w:rsidR="00385929" w:rsidRPr="0003748B" w:rsidRDefault="00AD321B" w:rsidP="0038592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385929" w:rsidRPr="0003748B" w14:paraId="79494BB2" w14:textId="77777777" w:rsidTr="00937259">
        <w:tc>
          <w:tcPr>
            <w:tcW w:w="4428" w:type="dxa"/>
          </w:tcPr>
          <w:p w14:paraId="0453C1C0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990" w:type="dxa"/>
            <w:shd w:val="clear" w:color="auto" w:fill="auto"/>
          </w:tcPr>
          <w:p w14:paraId="1C3C8A04" w14:textId="02D85052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70" w:type="dxa"/>
            <w:shd w:val="clear" w:color="auto" w:fill="auto"/>
          </w:tcPr>
          <w:p w14:paraId="598775D2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FE63C" w14:textId="0AEB0356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</w:tcPr>
          <w:p w14:paraId="28F069AF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1328E8" w14:textId="03708820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14:paraId="3C1506F3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DB87ABD" w14:textId="0537668F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385929" w:rsidRPr="0003748B" w14:paraId="61834EA9" w14:textId="77777777" w:rsidTr="00937259">
        <w:tc>
          <w:tcPr>
            <w:tcW w:w="4428" w:type="dxa"/>
          </w:tcPr>
          <w:p w14:paraId="0BE9DDDC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0ED82" w14:textId="6A982EEA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E6EBD"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26D44AA0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3FB105" w14:textId="7B6F1531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385929"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5B76DEF0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37A05" w14:textId="0CBDFE2F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6F7D140A" w14:textId="77777777" w:rsidR="00385929" w:rsidRPr="0003748B" w:rsidRDefault="00385929" w:rsidP="0038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C76B826" w14:textId="2939CF9E" w:rsidR="00385929" w:rsidRPr="0003748B" w:rsidRDefault="00AD321B" w:rsidP="0038592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</w:tr>
    </w:tbl>
    <w:p w14:paraId="2B01942B" w14:textId="77777777" w:rsidR="007E5262" w:rsidRPr="0003748B" w:rsidRDefault="007E526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02F1878D" w14:textId="17834011" w:rsidR="00961E61" w:rsidRPr="0003748B" w:rsidRDefault="002771FC" w:rsidP="000C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8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</w:rPr>
        <w:t>-</w:t>
      </w:r>
      <w:r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="00AD321B" w:rsidRPr="00AD321B">
        <w:rPr>
          <w:rFonts w:ascii="Angsana New" w:hAnsi="Angsana New" w:hint="cs"/>
          <w:sz w:val="30"/>
          <w:szCs w:val="30"/>
        </w:rPr>
        <w:t>257</w:t>
      </w:r>
      <w:r w:rsidR="00AD321B" w:rsidRPr="00AD321B">
        <w:rPr>
          <w:rFonts w:ascii="Angsana New" w:hAnsi="Angsana New"/>
          <w:sz w:val="30"/>
          <w:szCs w:val="30"/>
        </w:rPr>
        <w:t>2</w:t>
      </w:r>
      <w:r w:rsidRPr="0003748B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BE4E13" w:rsidRPr="0003748B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และบริษัทย่อยบางแห่ง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ไม่ได้รับรู้สินทรัพย์ภาษีเงินได้รอการตัดบัญชีดังกล่าวเนื่องจากรายได้ส่วนหนึ่งของ</w:t>
      </w:r>
      <w:r w:rsidR="00BE4E13" w:rsidRPr="0003748B">
        <w:rPr>
          <w:rFonts w:ascii="Angsana New" w:hAnsi="Angsana New" w:hint="cs"/>
          <w:color w:val="000000"/>
          <w:sz w:val="30"/>
          <w:szCs w:val="30"/>
          <w:cs/>
        </w:rPr>
        <w:t>บริษัทและบริษัทย่อยบางแห่ง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เป็นรายได้เงินปันผลที่ได้รับยกเว้นภาษีเงินได้ จึงยังไม่มี</w:t>
      </w:r>
      <w:r w:rsidR="000C327B" w:rsidRPr="0003748B">
        <w:rPr>
          <w:rFonts w:ascii="Angsana New" w:hAnsi="Angsana New"/>
          <w:color w:val="000000"/>
          <w:sz w:val="30"/>
          <w:szCs w:val="30"/>
        </w:rPr>
        <w:br/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 xml:space="preserve">ความเป็นไปได้ค่อนข้างแน่ว่า </w:t>
      </w:r>
      <w:r w:rsidR="00BE4E13" w:rsidRPr="0003748B">
        <w:rPr>
          <w:rFonts w:ascii="Angsana New" w:hAnsi="Angsana New" w:hint="cs"/>
          <w:color w:val="000000"/>
          <w:sz w:val="30"/>
          <w:szCs w:val="30"/>
          <w:cs/>
        </w:rPr>
        <w:t>บริษัทและบริษัทย่อยบางแห่ง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จะมีกำไรทางภาษีในอนาคตที่</w:t>
      </w:r>
      <w:r w:rsidR="00BE4E13" w:rsidRPr="0003748B">
        <w:rPr>
          <w:rFonts w:ascii="Angsana New" w:hAnsi="Angsana New" w:hint="cs"/>
          <w:color w:val="000000"/>
          <w:sz w:val="30"/>
          <w:szCs w:val="30"/>
          <w:cs/>
        </w:rPr>
        <w:t>บริษัทและบริษัทย่อยบางแห่ง</w:t>
      </w:r>
      <w:r w:rsidRPr="0003748B">
        <w:rPr>
          <w:rFonts w:ascii="Angsana New" w:hAnsi="Angsana New" w:hint="cs"/>
          <w:color w:val="000000"/>
          <w:sz w:val="30"/>
          <w:szCs w:val="30"/>
          <w:cs/>
        </w:rPr>
        <w:t>จะนำผลขาดทุนทางภาษีที่ยังไม่ได้ใช้นั้นมาใช้ประโยชน์ได้</w:t>
      </w:r>
    </w:p>
    <w:p w14:paraId="39A99391" w14:textId="77777777" w:rsidR="00334F4D" w:rsidRPr="0003748B" w:rsidRDefault="00334F4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51E5D0D" w14:textId="5ED5206C" w:rsidR="00C17CFE" w:rsidRPr="0003748B" w:rsidRDefault="000D4634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กำไรต่อหุ้น</w:t>
      </w:r>
      <w:r w:rsidR="00861965" w:rsidRPr="0003748B">
        <w:rPr>
          <w:rFonts w:hint="cs"/>
          <w:b/>
          <w:bCs/>
          <w:cs/>
        </w:rPr>
        <w:t>ขั้นพื้นฐาน</w:t>
      </w:r>
    </w:p>
    <w:p w14:paraId="18E47C17" w14:textId="77777777" w:rsidR="000D4634" w:rsidRPr="0003748B" w:rsidRDefault="000D463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7932F5" w14:textId="7AB47163" w:rsidR="000D4634" w:rsidRPr="0003748B" w:rsidRDefault="000D463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AD321B" w:rsidRPr="00AD321B">
        <w:rPr>
          <w:rFonts w:ascii="Angsana New" w:hAnsi="Angsana New" w:hint="cs"/>
          <w:sz w:val="30"/>
          <w:szCs w:val="30"/>
        </w:rPr>
        <w:t>31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7</w:t>
      </w:r>
      <w:r w:rsidR="00F41EAF"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321B" w:rsidRPr="00AD321B">
        <w:rPr>
          <w:rFonts w:ascii="Angsana New" w:hAnsi="Angsana New" w:hint="cs"/>
          <w:sz w:val="30"/>
          <w:szCs w:val="30"/>
        </w:rPr>
        <w:t>256</w:t>
      </w:r>
      <w:r w:rsidR="00AD321B" w:rsidRPr="00AD321B">
        <w:rPr>
          <w:rFonts w:ascii="Angsana New" w:hAnsi="Angsana New"/>
          <w:sz w:val="30"/>
          <w:szCs w:val="30"/>
        </w:rPr>
        <w:t>6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คำนวณจากกำไรสำหรับแต่ละปีที่เป็นส่วนของผู้ถือหุ้นสามัญของบริษัทและจำนวนหุ้นสามัญที่ออกจำหน่ายแล้วระหว่างปี </w:t>
      </w:r>
      <w:r w:rsidR="00D42F75" w:rsidRPr="0003748B">
        <w:rPr>
          <w:rFonts w:ascii="Angsana New" w:hAnsi="Angsana New" w:hint="cs"/>
          <w:sz w:val="30"/>
          <w:szCs w:val="30"/>
          <w:cs/>
        </w:rPr>
        <w:t>โดย</w:t>
      </w:r>
      <w:r w:rsidR="00DF0E8A" w:rsidRPr="0003748B">
        <w:rPr>
          <w:rFonts w:ascii="Angsana New" w:hAnsi="Angsana New" w:hint="cs"/>
          <w:sz w:val="30"/>
          <w:szCs w:val="30"/>
          <w:cs/>
        </w:rPr>
        <w:t>วิธีถัวเฉลี่ยถ่วงน้ำหนัก</w:t>
      </w:r>
      <w:r w:rsidRPr="0003748B">
        <w:rPr>
          <w:rFonts w:ascii="Angsana New" w:hAnsi="Angsana New" w:hint="cs"/>
          <w:sz w:val="30"/>
          <w:szCs w:val="30"/>
          <w:cs/>
        </w:rPr>
        <w:t>แสดงการคำนวณดังนี้</w:t>
      </w:r>
    </w:p>
    <w:p w14:paraId="14A4A81D" w14:textId="77777777" w:rsidR="00DA16F1" w:rsidRPr="0003748B" w:rsidRDefault="00DA16F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ook w:val="01E0" w:firstRow="1" w:lastRow="1" w:firstColumn="1" w:lastColumn="1" w:noHBand="0" w:noVBand="0"/>
      </w:tblPr>
      <w:tblGrid>
        <w:gridCol w:w="3626"/>
        <w:gridCol w:w="303"/>
        <w:gridCol w:w="1035"/>
        <w:gridCol w:w="271"/>
        <w:gridCol w:w="18"/>
        <w:gridCol w:w="1121"/>
        <w:gridCol w:w="287"/>
        <w:gridCol w:w="1118"/>
        <w:gridCol w:w="287"/>
        <w:gridCol w:w="1100"/>
      </w:tblGrid>
      <w:tr w:rsidR="000D4634" w:rsidRPr="0003748B" w14:paraId="07AD20BB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0BD2227A" w14:textId="77777777" w:rsidR="000D4634" w:rsidRPr="0003748B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17814FCE" w14:textId="77777777" w:rsidR="000D4634" w:rsidRPr="0003748B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5" w:type="dxa"/>
            <w:gridSpan w:val="4"/>
            <w:shd w:val="clear" w:color="auto" w:fill="auto"/>
          </w:tcPr>
          <w:p w14:paraId="56DF4F20" w14:textId="77777777" w:rsidR="000D4634" w:rsidRPr="0003748B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</w:tcPr>
          <w:p w14:paraId="4FEB6ECB" w14:textId="77777777" w:rsidR="000D4634" w:rsidRPr="0003748B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1606385E" w14:textId="77777777" w:rsidR="000D4634" w:rsidRPr="0003748B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D25" w:rsidRPr="0003748B" w14:paraId="5A28C963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17CD4A5A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39AA1CD0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E20214B" w14:textId="719DF681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1" w:type="dxa"/>
            <w:shd w:val="clear" w:color="auto" w:fill="auto"/>
          </w:tcPr>
          <w:p w14:paraId="41AA09E5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334A7341" w14:textId="2753EA2A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7" w:type="dxa"/>
            <w:shd w:val="clear" w:color="auto" w:fill="auto"/>
          </w:tcPr>
          <w:p w14:paraId="4A344F04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53C83474" w14:textId="1E21FB2B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7" w:type="dxa"/>
            <w:shd w:val="clear" w:color="auto" w:fill="auto"/>
          </w:tcPr>
          <w:p w14:paraId="4291247A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5312A18" w14:textId="66D1F57D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573888" w:rsidRPr="0003748B" w14:paraId="103F212E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69C2BFAB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6F3FE1C1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7" w:type="dxa"/>
            <w:gridSpan w:val="8"/>
            <w:shd w:val="clear" w:color="auto" w:fill="auto"/>
          </w:tcPr>
          <w:p w14:paraId="00C492C4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573888" w:rsidRPr="0003748B" w14:paraId="0953B501" w14:textId="77777777" w:rsidTr="0007067A">
        <w:tc>
          <w:tcPr>
            <w:tcW w:w="3626" w:type="dxa"/>
            <w:shd w:val="clear" w:color="auto" w:fill="auto"/>
          </w:tcPr>
          <w:p w14:paraId="60E8891F" w14:textId="3F59361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3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303" w:type="dxa"/>
            <w:shd w:val="clear" w:color="auto" w:fill="auto"/>
          </w:tcPr>
          <w:p w14:paraId="53E1646E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8D6C35B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211230C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567A448C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2BA489C0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62454AE3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1756D2E4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8E521EF" w14:textId="77777777" w:rsidR="00573888" w:rsidRPr="0003748B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D25" w:rsidRPr="0003748B" w14:paraId="683F75F9" w14:textId="77777777" w:rsidTr="0007067A">
        <w:tc>
          <w:tcPr>
            <w:tcW w:w="3626" w:type="dxa"/>
            <w:shd w:val="clear" w:color="auto" w:fill="auto"/>
          </w:tcPr>
          <w:p w14:paraId="6B539F7B" w14:textId="4EDF5A4C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303" w:type="dxa"/>
            <w:shd w:val="clear" w:color="auto" w:fill="auto"/>
          </w:tcPr>
          <w:p w14:paraId="021A33C3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42407FE7" w14:textId="798BC95F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10550F" w:rsidRPr="0003748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1" w:type="dxa"/>
            <w:shd w:val="clear" w:color="auto" w:fill="auto"/>
          </w:tcPr>
          <w:p w14:paraId="3F77A660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36791A" w14:textId="5EA19E98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  <w:r w:rsidR="0040333E" w:rsidRPr="0003748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87" w:type="dxa"/>
            <w:shd w:val="clear" w:color="auto" w:fill="auto"/>
          </w:tcPr>
          <w:p w14:paraId="00D0DE8C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14:paraId="67F65D53" w14:textId="40D6631B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650E19" w:rsidRPr="0003748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87" w:type="dxa"/>
            <w:shd w:val="clear" w:color="auto" w:fill="auto"/>
          </w:tcPr>
          <w:p w14:paraId="71672965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1DABF0BE" w14:textId="4E1DD583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  <w:r w:rsidR="0040333E" w:rsidRPr="0003748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</w:tr>
      <w:tr w:rsidR="00D31D25" w:rsidRPr="0003748B" w14:paraId="0E9ED4D1" w14:textId="77777777" w:rsidTr="0007067A">
        <w:tc>
          <w:tcPr>
            <w:tcW w:w="3626" w:type="dxa"/>
            <w:shd w:val="clear" w:color="auto" w:fill="auto"/>
          </w:tcPr>
          <w:p w14:paraId="659DC033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303" w:type="dxa"/>
            <w:shd w:val="clear" w:color="auto" w:fill="auto"/>
          </w:tcPr>
          <w:p w14:paraId="6FE35032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88F0A" w14:textId="7D7B2BF1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C338B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2C338B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57E45CA8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373C4" w14:textId="4D6D24C2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D31D25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D31D25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7" w:type="dxa"/>
            <w:shd w:val="clear" w:color="auto" w:fill="auto"/>
          </w:tcPr>
          <w:p w14:paraId="5B3D2521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657CD" w14:textId="6F97D2F4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C338B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2C338B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7" w:type="dxa"/>
            <w:shd w:val="clear" w:color="auto" w:fill="auto"/>
          </w:tcPr>
          <w:p w14:paraId="7B233420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BBF8" w14:textId="37AFFA88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D31D25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D31D25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</w:tr>
      <w:tr w:rsidR="00D31D25" w:rsidRPr="0003748B" w14:paraId="0FC3BFD3" w14:textId="77777777" w:rsidTr="0007067A">
        <w:tc>
          <w:tcPr>
            <w:tcW w:w="3626" w:type="dxa"/>
            <w:shd w:val="clear" w:color="auto" w:fill="auto"/>
          </w:tcPr>
          <w:p w14:paraId="7E57007B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3" w:type="dxa"/>
            <w:shd w:val="clear" w:color="auto" w:fill="auto"/>
          </w:tcPr>
          <w:p w14:paraId="6ABA757A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</w:tcPr>
          <w:p w14:paraId="0E39C0D6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58A77A5A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</w:tcPr>
          <w:p w14:paraId="2C0DB9C5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2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7" w:type="dxa"/>
            <w:shd w:val="clear" w:color="auto" w:fill="auto"/>
          </w:tcPr>
          <w:p w14:paraId="259C83B3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0075284C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7" w:type="dxa"/>
            <w:shd w:val="clear" w:color="auto" w:fill="auto"/>
          </w:tcPr>
          <w:p w14:paraId="29979CEA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shd w:val="clear" w:color="auto" w:fill="auto"/>
          </w:tcPr>
          <w:p w14:paraId="386B846B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31D25" w:rsidRPr="0003748B" w14:paraId="35207FDF" w14:textId="77777777" w:rsidTr="0007067A">
        <w:trPr>
          <w:trHeight w:val="425"/>
        </w:trPr>
        <w:tc>
          <w:tcPr>
            <w:tcW w:w="3626" w:type="dxa"/>
            <w:shd w:val="clear" w:color="auto" w:fill="auto"/>
          </w:tcPr>
          <w:p w14:paraId="63A2AD42" w14:textId="0ECDB3A4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3" w:type="dxa"/>
            <w:shd w:val="clear" w:color="auto" w:fill="auto"/>
          </w:tcPr>
          <w:p w14:paraId="72DDB23D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3E0BB244" w14:textId="547E4B0C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2C338B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61C2A7F4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shd w:val="clear" w:color="auto" w:fill="auto"/>
          </w:tcPr>
          <w:p w14:paraId="03B21FE6" w14:textId="276A11FE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D31D25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87" w:type="dxa"/>
            <w:shd w:val="clear" w:color="auto" w:fill="auto"/>
          </w:tcPr>
          <w:p w14:paraId="637E6F61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14:paraId="0483B841" w14:textId="4B6B75F3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2C338B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7" w:type="dxa"/>
            <w:shd w:val="clear" w:color="auto" w:fill="auto"/>
          </w:tcPr>
          <w:p w14:paraId="4C404B30" w14:textId="77777777" w:rsidR="00D31D25" w:rsidRPr="0003748B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59914568" w14:textId="50246BDC" w:rsidR="00D31D25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D31D25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1BD912A9" w14:textId="77777777" w:rsidR="0031024E" w:rsidRPr="0003748B" w:rsidRDefault="0031024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144C13" w14:textId="5FCBCBF5" w:rsidR="00296D14" w:rsidRPr="0003748B" w:rsidRDefault="00296D14" w:rsidP="00FE3F8B">
      <w:pPr>
        <w:pStyle w:val="Style1"/>
        <w:tabs>
          <w:tab w:val="left" w:pos="2970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lastRenderedPageBreak/>
        <w:t>เงินปันผล</w:t>
      </w:r>
      <w:r w:rsidRPr="0003748B">
        <w:rPr>
          <w:rFonts w:hint="cs"/>
          <w:b/>
          <w:bCs/>
          <w:cs/>
        </w:rPr>
        <w:br/>
      </w:r>
    </w:p>
    <w:p w14:paraId="4CD5FE59" w14:textId="48DAD1FD" w:rsidR="00296D14" w:rsidRPr="0003748B" w:rsidRDefault="00296D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pacing w:val="-2"/>
          <w:sz w:val="30"/>
          <w:szCs w:val="30"/>
          <w:cs/>
        </w:rPr>
        <w:t xml:space="preserve">ในการประชุมสามัญผู้ถือหุ้นของบริษัท เมื่อวันที่ </w:t>
      </w:r>
      <w:r w:rsidR="00AD321B" w:rsidRPr="00AD321B">
        <w:rPr>
          <w:rFonts w:ascii="Angsana New" w:hAnsi="Angsana New" w:hint="cs"/>
          <w:spacing w:val="-2"/>
          <w:sz w:val="30"/>
          <w:szCs w:val="30"/>
        </w:rPr>
        <w:t>2</w:t>
      </w:r>
      <w:r w:rsidR="00AD321B" w:rsidRPr="00AD321B">
        <w:rPr>
          <w:rFonts w:ascii="Angsana New" w:hAnsi="Angsana New"/>
          <w:spacing w:val="-2"/>
          <w:sz w:val="30"/>
          <w:szCs w:val="30"/>
        </w:rPr>
        <w:t>5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="00AD321B" w:rsidRPr="00AD321B">
        <w:rPr>
          <w:rFonts w:ascii="Angsana New" w:hAnsi="Angsana New" w:hint="cs"/>
          <w:spacing w:val="-2"/>
          <w:sz w:val="30"/>
          <w:szCs w:val="30"/>
        </w:rPr>
        <w:t>256</w:t>
      </w:r>
      <w:r w:rsidR="00AD321B" w:rsidRPr="00AD321B">
        <w:rPr>
          <w:rFonts w:ascii="Angsana New" w:hAnsi="Angsana New"/>
          <w:spacing w:val="-2"/>
          <w:sz w:val="30"/>
          <w:szCs w:val="30"/>
        </w:rPr>
        <w:t>7</w:t>
      </w:r>
      <w:r w:rsidRPr="0003748B">
        <w:rPr>
          <w:rFonts w:ascii="Angsana New" w:hAnsi="Angsana New" w:hint="cs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</w:t>
      </w:r>
      <w:r w:rsidRPr="0003748B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AD321B" w:rsidRPr="00AD321B">
        <w:rPr>
          <w:rFonts w:ascii="Angsana New" w:hAnsi="Angsana New" w:hint="cs"/>
          <w:sz w:val="30"/>
          <w:szCs w:val="30"/>
        </w:rPr>
        <w:t>0</w:t>
      </w:r>
      <w:r w:rsidRPr="0003748B">
        <w:rPr>
          <w:rFonts w:ascii="Angsana New" w:hAnsi="Angsana New" w:hint="cs"/>
          <w:sz w:val="30"/>
          <w:szCs w:val="30"/>
          <w:cs/>
        </w:rPr>
        <w:t>.</w:t>
      </w:r>
      <w:r w:rsidR="00AD321B" w:rsidRPr="00AD321B">
        <w:rPr>
          <w:rFonts w:ascii="Angsana New" w:hAnsi="Angsana New" w:hint="cs"/>
          <w:sz w:val="30"/>
          <w:szCs w:val="30"/>
        </w:rPr>
        <w:t>07</w:t>
      </w:r>
      <w:r w:rsidRPr="0003748B">
        <w:rPr>
          <w:rFonts w:ascii="Angsana New" w:hAnsi="Angsana New" w:hint="cs"/>
          <w:sz w:val="30"/>
          <w:szCs w:val="30"/>
          <w:cs/>
        </w:rPr>
        <w:t xml:space="preserve"> บาท เป็นจำนวนเงินทั้งสิ้น </w:t>
      </w:r>
      <w:r w:rsidR="00AD321B" w:rsidRPr="00AD321B">
        <w:rPr>
          <w:rFonts w:ascii="Angsana New" w:hAnsi="Angsana New" w:hint="cs"/>
          <w:sz w:val="30"/>
          <w:szCs w:val="30"/>
        </w:rPr>
        <w:t>158</w:t>
      </w:r>
      <w:r w:rsidRPr="0003748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937E0DF" w14:textId="7FBA9EEE" w:rsidR="00296D14" w:rsidRPr="0003748B" w:rsidRDefault="00296D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E2FC9CE" w14:textId="152499DF" w:rsidR="00C17CFE" w:rsidRPr="0003748B" w:rsidRDefault="00C17CFE" w:rsidP="00FE3F8B">
      <w:pPr>
        <w:pStyle w:val="Style1"/>
        <w:tabs>
          <w:tab w:val="left" w:pos="2970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เครื่องมือทางการเงิน</w:t>
      </w:r>
    </w:p>
    <w:p w14:paraId="1A5DD4AE" w14:textId="77777777" w:rsidR="00C17CFE" w:rsidRPr="0003748B" w:rsidRDefault="00C17CF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1CB4DFD2" w14:textId="77777777" w:rsidR="00BE4881" w:rsidRPr="0003748B" w:rsidRDefault="00BE4881" w:rsidP="00FE3F8B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C4C463A" w14:textId="59A5D1F1" w:rsidR="00BE4881" w:rsidRPr="0003748B" w:rsidRDefault="00BE4881" w:rsidP="00DC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04"/>
        <w:jc w:val="thaiDistribute"/>
        <w:rPr>
          <w:rFonts w:ascii="Angsana New" w:hAnsi="Angsana New"/>
          <w:sz w:val="30"/>
          <w:szCs w:val="30"/>
          <w:lang w:val="en-GB"/>
        </w:rPr>
      </w:pPr>
      <w:r w:rsidRPr="0003748B">
        <w:rPr>
          <w:rFonts w:ascii="Angsana New" w:hAnsi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D0252C5" w14:textId="77777777" w:rsidR="008820FB" w:rsidRPr="0003748B" w:rsidRDefault="008820F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820FB" w:rsidRPr="0003748B" w:rsidSect="007F410C">
          <w:headerReference w:type="even" r:id="rId37"/>
          <w:headerReference w:type="default" r:id="rId38"/>
          <w:footerReference w:type="default" r:id="rId39"/>
          <w:headerReference w:type="first" r:id="rId4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710"/>
        <w:gridCol w:w="270"/>
        <w:gridCol w:w="1710"/>
        <w:gridCol w:w="270"/>
        <w:gridCol w:w="1620"/>
        <w:gridCol w:w="270"/>
        <w:gridCol w:w="990"/>
        <w:gridCol w:w="270"/>
        <w:gridCol w:w="810"/>
        <w:gridCol w:w="270"/>
        <w:gridCol w:w="810"/>
        <w:gridCol w:w="270"/>
        <w:gridCol w:w="810"/>
        <w:gridCol w:w="270"/>
        <w:gridCol w:w="720"/>
      </w:tblGrid>
      <w:tr w:rsidR="00415A41" w:rsidRPr="0003748B" w14:paraId="0539907F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D2E3A91" w14:textId="77777777" w:rsidR="00415A41" w:rsidRPr="0003748B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FE72AB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0" w:type="dxa"/>
            <w:gridSpan w:val="15"/>
            <w:vAlign w:val="bottom"/>
          </w:tcPr>
          <w:p w14:paraId="31898ED7" w14:textId="402FEF5C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5A41" w:rsidRPr="0003748B" w14:paraId="1E865A55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C690912" w14:textId="77777777" w:rsidR="00415A41" w:rsidRPr="0003748B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</w:tcPr>
          <w:p w14:paraId="69B803BA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348D9C1B" w14:textId="0181C039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7AA83DD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960" w:type="dxa"/>
            <w:gridSpan w:val="7"/>
            <w:vAlign w:val="bottom"/>
          </w:tcPr>
          <w:p w14:paraId="239176C6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5A41" w:rsidRPr="0003748B" w14:paraId="10784ED1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3441E89" w14:textId="1DCE8E21" w:rsidR="00415A41" w:rsidRPr="0003748B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307D6F28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38F769C4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58210E40" w14:textId="77777777" w:rsidR="00415A41" w:rsidRPr="0003748B" w:rsidRDefault="00415A41" w:rsidP="00415A4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1E5F7A27" w14:textId="35D56F71" w:rsidR="00415A41" w:rsidRPr="0003748B" w:rsidRDefault="00415A41" w:rsidP="00415A4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07543554" w14:textId="5373D92D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48E9CE6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26050A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C102D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254306" w14:textId="4DB7B0F2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90B41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81A0CC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5025FF7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72866DD" w14:textId="0D37E3CF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23FF07D9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DCE853" w14:textId="4FAEB7A2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AC97F7B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F2C8EE4" w14:textId="5B408690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B728863" w14:textId="77777777" w:rsidR="00415A41" w:rsidRPr="0003748B" w:rsidRDefault="00415A41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E70359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5A41" w:rsidRPr="0003748B" w14:paraId="29CCF438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2746776" w14:textId="77777777" w:rsidR="00415A41" w:rsidRPr="0003748B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EC346A6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0" w:type="dxa"/>
            <w:gridSpan w:val="15"/>
            <w:vAlign w:val="bottom"/>
          </w:tcPr>
          <w:p w14:paraId="76B21B44" w14:textId="4FDDE5BC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15A41" w:rsidRPr="0003748B" w14:paraId="1C594969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6C1CD34" w14:textId="77777777" w:rsidR="00415A41" w:rsidRPr="0003748B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9DC4DBA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3EA1AF5" w14:textId="747A109D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90565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5F0A5BE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1350C0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C0DB0B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41239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1FF19DE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0347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39726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E6A398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1EF7AE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10928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D2D183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C617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2F3C1A9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3C36D0C0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6D2AD959" w14:textId="77777777" w:rsidR="00415A41" w:rsidRPr="0003748B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2D18CA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1FE114C2" w14:textId="639E8141" w:rsidR="00415A41" w:rsidRPr="0003748B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E61FD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F60018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284987" w14:textId="77777777" w:rsidR="00415A41" w:rsidRPr="0003748B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998892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942A6" w14:textId="77777777" w:rsidR="00415A41" w:rsidRPr="0003748B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61EACA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D24E0D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08F1DB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3540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2C3A1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D1CDB" w14:textId="77777777" w:rsidR="00415A41" w:rsidRPr="0003748B" w:rsidRDefault="00415A41" w:rsidP="00FE3F8B">
            <w:pPr>
              <w:tabs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08E69D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471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83BB7A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3BBF1C4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699280E2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7088C26E" w14:textId="354381CE" w:rsidR="00415A41" w:rsidRPr="0003748B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810" w:type="dxa"/>
          </w:tcPr>
          <w:p w14:paraId="48A63AA3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997E8C0" w14:textId="4C0DCE0A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3C8F214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EFBCB6C" w14:textId="0CE6206B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B7C621" w14:textId="77777777" w:rsidR="00415A41" w:rsidRPr="0003748B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13895F1" w14:textId="2E10F124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DCE9A2" w14:textId="77777777" w:rsidR="00415A41" w:rsidRPr="0003748B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FBD6B4" w14:textId="21BA8DFE" w:rsidR="00415A41" w:rsidRPr="0003748B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B687728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B0031D" w14:textId="11974C65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43140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922331" w14:textId="31EAA3B6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CD874" w14:textId="77777777" w:rsidR="00415A41" w:rsidRPr="0003748B" w:rsidRDefault="00415A41" w:rsidP="00FE3F8B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E8C92F" w14:textId="2E48978C" w:rsidR="00415A41" w:rsidRPr="0003748B" w:rsidRDefault="00415A41" w:rsidP="00FE3F8B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7AF141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5863B01" w14:textId="64ABCF9D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7FF98975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CD7E212" w14:textId="6A1075BC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สินทรัพย์ที่ใช้เป็นหลักประกันหนี้สิน</w:t>
            </w:r>
          </w:p>
        </w:tc>
        <w:tc>
          <w:tcPr>
            <w:tcW w:w="810" w:type="dxa"/>
          </w:tcPr>
          <w:p w14:paraId="089EC997" w14:textId="5AD7F184" w:rsidR="00415A41" w:rsidRPr="0003748B" w:rsidRDefault="00AD321B" w:rsidP="00415A4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710" w:type="dxa"/>
          </w:tcPr>
          <w:p w14:paraId="4108A09C" w14:textId="2C24535C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0652DF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4A5F274" w14:textId="40F9BA16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323E3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9947A7B" w14:textId="37C98357" w:rsidR="00415A41" w:rsidRPr="0003748B" w:rsidRDefault="00AD321B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02B914E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724843" w14:textId="1B4017ED" w:rsidR="00415A41" w:rsidRPr="0003748B" w:rsidRDefault="00AD321B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754AED88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87674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1FCB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98BDDD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B8A8C5" w14:textId="77777777" w:rsidR="00415A41" w:rsidRPr="0003748B" w:rsidRDefault="00415A41" w:rsidP="006A0122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2F4D1B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4ADDFD8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D7155E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07CCCE3E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4BCD846B" w14:textId="336C089B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สินทรัพย์ที่ไม่ใช้เป็นหลักประกันหนี้สิน</w:t>
            </w:r>
          </w:p>
        </w:tc>
        <w:tc>
          <w:tcPr>
            <w:tcW w:w="810" w:type="dxa"/>
          </w:tcPr>
          <w:p w14:paraId="2C58197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265DD4EA" w14:textId="4EA85F2D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BDD8E4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6369266" w14:textId="7D439FAD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B185E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702824C" w14:textId="033D81A8" w:rsidR="00415A41" w:rsidRPr="0003748B" w:rsidRDefault="00AD321B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164D87A3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592C84" w14:textId="488D62B4" w:rsidR="00415A41" w:rsidRPr="0003748B" w:rsidRDefault="00AD321B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270" w:type="dxa"/>
          </w:tcPr>
          <w:p w14:paraId="730D958C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2F14A4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37D04B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3E725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523B5" w14:textId="77777777" w:rsidR="00415A41" w:rsidRPr="0003748B" w:rsidRDefault="00415A41" w:rsidP="006A0122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27C81E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7352048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C244DE3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4EEBC9F2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7EF9823A" w14:textId="1E74250C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810" w:type="dxa"/>
          </w:tcPr>
          <w:p w14:paraId="0390D21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505E641" w14:textId="4AD5B515" w:rsidR="00415A41" w:rsidRPr="0003748B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E5F16C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0F93E28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D28662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7A2F33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7189F2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C6019F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92282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ED7E83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B44A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258513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EEB9E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51CB5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FF29242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7E1DD19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1F783010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7FE287FC" w14:textId="1B6850DF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810" w:type="dxa"/>
          </w:tcPr>
          <w:p w14:paraId="2CBF776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087BAAC" w14:textId="5982F35C" w:rsidR="00415A41" w:rsidRPr="0003748B" w:rsidRDefault="00AD321B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450</w:t>
            </w:r>
          </w:p>
        </w:tc>
        <w:tc>
          <w:tcPr>
            <w:tcW w:w="270" w:type="dxa"/>
          </w:tcPr>
          <w:p w14:paraId="6211271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7153F39" w14:textId="3F83BF72" w:rsidR="00415A41" w:rsidRPr="0003748B" w:rsidRDefault="00AD321B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5274B72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8610CF" w14:textId="480FA49F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3F981B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3BB4BE1" w14:textId="28EBD9F7" w:rsidR="00415A41" w:rsidRPr="0003748B" w:rsidRDefault="00AD321B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635ACB2E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D3198C0" w14:textId="3541F9BA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2BDCCF3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6C5FE5" w14:textId="08E3AE90" w:rsidR="00415A41" w:rsidRPr="0003748B" w:rsidRDefault="00AD321B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26A790F6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70ECC3" w14:textId="3DABE54C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8379B94" w14:textId="4EF36BED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8585315" w14:textId="704E8C78" w:rsidR="00415A41" w:rsidRPr="0003748B" w:rsidRDefault="00AD321B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476</w:t>
            </w:r>
          </w:p>
        </w:tc>
      </w:tr>
      <w:tr w:rsidR="00415A41" w:rsidRPr="0003748B" w14:paraId="1BABF777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8F8C760" w14:textId="36314F4F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67976C61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B0578F4" w14:textId="48545D98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FE02A1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AB7BA19" w14:textId="1000A023" w:rsidR="00415A41" w:rsidRPr="0003748B" w:rsidRDefault="00AD321B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356B223B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A0D0068" w14:textId="09114604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D580DB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BD1AB1" w14:textId="02E6162D" w:rsidR="00415A41" w:rsidRPr="0003748B" w:rsidRDefault="00AD321B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4DB5B691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29B057" w14:textId="624121D2" w:rsidR="00415A41" w:rsidRPr="0003748B" w:rsidRDefault="00AD321B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0D5EE761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DF2BB0" w14:textId="603D04D9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89BC24C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79C2C3" w14:textId="62F5722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C3194EB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52AF2A8" w14:textId="6C5822CC" w:rsidR="00415A41" w:rsidRPr="0003748B" w:rsidRDefault="00AD321B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</w:p>
        </w:tc>
      </w:tr>
      <w:tr w:rsidR="00415A41" w:rsidRPr="0003748B" w14:paraId="48DB6BB3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C439F50" w14:textId="40B03BB2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810" w:type="dxa"/>
          </w:tcPr>
          <w:p w14:paraId="3BBBB843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09439CD4" w14:textId="3725AF1D" w:rsidR="00415A41" w:rsidRPr="0003748B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1E41F8D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79B0FFC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C0ED07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E51CBAF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FFBD82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16194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414E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D32BB89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51338A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32F48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B85C8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A81FF9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DF76E2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0E0BDBB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26E29810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614F19AA" w14:textId="1CBC4798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810" w:type="dxa"/>
          </w:tcPr>
          <w:p w14:paraId="1D780263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2987569" w14:textId="2B98BC2E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DD1124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E75D4E" w14:textId="0F86EA8F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F36142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5E71EB4" w14:textId="46DED7E9" w:rsidR="00415A41" w:rsidRPr="0003748B" w:rsidRDefault="00AD321B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6E91D7CC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10A957" w14:textId="25014CB2" w:rsidR="00415A41" w:rsidRPr="0003748B" w:rsidRDefault="00AD321B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563D4EBD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02844D" w14:textId="201E527F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09A3711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3F70BF" w14:textId="0A67243C" w:rsidR="00415A41" w:rsidRPr="0003748B" w:rsidRDefault="00AD321B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57D54CF7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F68A0E" w14:textId="45AE4C90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91B0B43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D8BCA73" w14:textId="54B73828" w:rsidR="00415A41" w:rsidRPr="0003748B" w:rsidRDefault="00AD321B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</w:tr>
      <w:tr w:rsidR="00415A41" w:rsidRPr="0003748B" w14:paraId="0763A2EE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5DF06212" w14:textId="7E13470A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4516D880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9EF3895" w14:textId="2E4696B0" w:rsidR="00415A41" w:rsidRPr="0003748B" w:rsidRDefault="00AD321B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442</w:t>
            </w:r>
          </w:p>
        </w:tc>
        <w:tc>
          <w:tcPr>
            <w:tcW w:w="270" w:type="dxa"/>
          </w:tcPr>
          <w:p w14:paraId="195AA97D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624CF77" w14:textId="6EA5BCDC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7E4C5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450198E" w14:textId="2B8FA75B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13B11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73FD40" w14:textId="46BBE9FD" w:rsidR="00415A41" w:rsidRPr="0003748B" w:rsidRDefault="00AD321B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442</w:t>
            </w:r>
          </w:p>
        </w:tc>
        <w:tc>
          <w:tcPr>
            <w:tcW w:w="270" w:type="dxa"/>
          </w:tcPr>
          <w:p w14:paraId="50C766AD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BAE04E" w14:textId="58265F51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83BC190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7D981E" w14:textId="1D7DF1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8417278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D12895" w14:textId="59217F42" w:rsidR="00415A41" w:rsidRPr="0003748B" w:rsidRDefault="00AD321B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442</w:t>
            </w:r>
          </w:p>
        </w:tc>
        <w:tc>
          <w:tcPr>
            <w:tcW w:w="270" w:type="dxa"/>
          </w:tcPr>
          <w:p w14:paraId="700E9E70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BE1255F" w14:textId="5BFD6D19" w:rsidR="00415A41" w:rsidRPr="0003748B" w:rsidRDefault="00AD321B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442</w:t>
            </w:r>
          </w:p>
        </w:tc>
      </w:tr>
      <w:tr w:rsidR="00415A41" w:rsidRPr="0003748B" w14:paraId="7521B400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1FC6605" w14:textId="4A5A069D" w:rsidR="00415A41" w:rsidRPr="0003748B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7937F39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E28D0E" w14:textId="0C01C598" w:rsidR="00415A41" w:rsidRPr="0003748B" w:rsidRDefault="00AD321B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892</w:t>
            </w:r>
          </w:p>
        </w:tc>
        <w:tc>
          <w:tcPr>
            <w:tcW w:w="270" w:type="dxa"/>
          </w:tcPr>
          <w:p w14:paraId="204A379E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46098" w14:textId="716BC3CD" w:rsidR="00415A41" w:rsidRPr="0003748B" w:rsidRDefault="00AD321B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0C3A89E7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91EDC" w14:textId="2E722CDF" w:rsidR="00415A41" w:rsidRPr="0003748B" w:rsidRDefault="00AD321B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0AB1C3C1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F70D1" w14:textId="6A6C33F5" w:rsidR="00415A41" w:rsidRPr="0003748B" w:rsidRDefault="00AD321B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691998" w:rsidRPr="0003748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203</w:t>
            </w:r>
          </w:p>
        </w:tc>
        <w:tc>
          <w:tcPr>
            <w:tcW w:w="270" w:type="dxa"/>
          </w:tcPr>
          <w:p w14:paraId="4587FA7C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A14ADB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2C164F0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4A198F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5C38300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85812D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B95D9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6480CD8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15A41" w:rsidRPr="0003748B" w14:paraId="00EBB9BC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745EEA9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10" w:type="dxa"/>
          </w:tcPr>
          <w:p w14:paraId="0489CF42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0E19A8C" w14:textId="7288C8BC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39F29579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A5D07AB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DFBF440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5D61FE1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291D268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F41A72F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14B7BA40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6770EC9C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723201D3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037CDDBD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6853464B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5DBC92A5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2652B742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E4D275B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415A41" w:rsidRPr="0003748B" w14:paraId="0B7BA8B4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6E411572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0C30D0E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1E0A070" w14:textId="35E0CD4D" w:rsidR="00415A41" w:rsidRPr="0003748B" w:rsidRDefault="00415A41" w:rsidP="006A012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7CEF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C4BB13F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DB9DB8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A3E81E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0A172B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D27927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A5112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74ECB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A05C4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AC0F9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ED019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E22A6C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5824BD4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2A3A84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720BAE7F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DE2422B" w14:textId="77777777" w:rsidR="00415A41" w:rsidRPr="0003748B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4CABB792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14:paraId="2C113D5F" w14:textId="47CADDCC" w:rsidR="00415A41" w:rsidRPr="0003748B" w:rsidRDefault="00415A41" w:rsidP="006A012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C6C1F82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B018855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D7F102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45A22F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6BB159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37FA01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D567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5AF157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975D8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5A8DC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FDC883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020C6D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AA38C5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F4B97CE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352D135C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45323739" w14:textId="77777777" w:rsidR="00415A41" w:rsidRPr="0003748B" w:rsidRDefault="00415A41" w:rsidP="006A0122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810" w:type="dxa"/>
          </w:tcPr>
          <w:p w14:paraId="212A80D8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27D4D90" w14:textId="77A3CF67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156E93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D3FA80A" w14:textId="4C13B181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1E48AB" w14:textId="77777777" w:rsidR="00415A41" w:rsidRPr="0003748B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AD6BB6F" w14:textId="4755C74E" w:rsidR="00415A41" w:rsidRPr="0003748B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E18025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FDD7CB" w14:textId="7BEDD051" w:rsidR="00415A41" w:rsidRPr="0003748B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4C641B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A94616" w14:textId="5142EB65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2919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C7E7EE" w14:textId="3F87503D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197765" w14:textId="77777777" w:rsidR="00415A41" w:rsidRPr="0003748B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0620C0" w14:textId="4B3AA327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235566" w14:textId="77777777" w:rsidR="00415A41" w:rsidRPr="0003748B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18FD00A" w14:textId="2A9F039C" w:rsidR="00415A41" w:rsidRPr="0003748B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5536AE78" w14:textId="77777777" w:rsidR="00323BEF" w:rsidRPr="0003748B" w:rsidRDefault="00331A2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03748B">
        <w:rPr>
          <w:rFonts w:ascii="Angsana New" w:hAnsi="Angsana New" w:hint="cs"/>
        </w:rPr>
        <w:br w:type="page"/>
      </w:r>
    </w:p>
    <w:tbl>
      <w:tblPr>
        <w:tblW w:w="1521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710"/>
        <w:gridCol w:w="270"/>
        <w:gridCol w:w="1710"/>
        <w:gridCol w:w="270"/>
        <w:gridCol w:w="1620"/>
        <w:gridCol w:w="270"/>
        <w:gridCol w:w="990"/>
        <w:gridCol w:w="270"/>
        <w:gridCol w:w="810"/>
        <w:gridCol w:w="270"/>
        <w:gridCol w:w="900"/>
        <w:gridCol w:w="270"/>
        <w:gridCol w:w="720"/>
        <w:gridCol w:w="270"/>
        <w:gridCol w:w="812"/>
      </w:tblGrid>
      <w:tr w:rsidR="00415A41" w:rsidRPr="0003748B" w14:paraId="60B58A86" w14:textId="77777777" w:rsidTr="0089083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ECEE6F8" w14:textId="77777777" w:rsidR="00415A41" w:rsidRPr="0003748B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7113BC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162" w:type="dxa"/>
            <w:gridSpan w:val="15"/>
            <w:vAlign w:val="bottom"/>
          </w:tcPr>
          <w:p w14:paraId="327F8246" w14:textId="40097242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5A41" w:rsidRPr="0003748B" w14:paraId="0A14984F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F902161" w14:textId="77777777" w:rsidR="00415A41" w:rsidRPr="0003748B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</w:tcPr>
          <w:p w14:paraId="3E4A4246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475D52E4" w14:textId="1E0EF142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241C7B2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052" w:type="dxa"/>
            <w:gridSpan w:val="7"/>
            <w:vAlign w:val="bottom"/>
          </w:tcPr>
          <w:p w14:paraId="1096F3D3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5A41" w:rsidRPr="0003748B" w14:paraId="1F4CE4B0" w14:textId="77777777" w:rsidTr="0089083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23BA15" w14:textId="470FFA48" w:rsidR="00415A41" w:rsidRPr="0003748B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3663C7F2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1EC517F3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1CE09511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62F9706F" w14:textId="0A348BB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1CA697FD" w14:textId="41DD545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E218F04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8785895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1496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818AC4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57DF6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E0A7A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0D4C86F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E1A0332" w14:textId="5A2E7749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6F969D5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5DF3F6" w14:textId="7D72D808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464E734" w14:textId="7777777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vAlign w:val="bottom"/>
          </w:tcPr>
          <w:p w14:paraId="0E0690A2" w14:textId="0EB3EE67" w:rsidR="00415A41" w:rsidRPr="0003748B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CE7490E" w14:textId="77777777" w:rsidR="00415A41" w:rsidRPr="0003748B" w:rsidRDefault="00415A41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FEA6C63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5A41" w:rsidRPr="0003748B" w14:paraId="545F035C" w14:textId="77777777" w:rsidTr="0089083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3EDFBCB" w14:textId="77777777" w:rsidR="00415A41" w:rsidRPr="0003748B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6159243" w14:textId="77777777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162" w:type="dxa"/>
            <w:gridSpan w:val="15"/>
            <w:vAlign w:val="bottom"/>
          </w:tcPr>
          <w:p w14:paraId="3BE17C01" w14:textId="165B4292" w:rsidR="00415A41" w:rsidRPr="0003748B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15A41" w:rsidRPr="0003748B" w14:paraId="0A89D06D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5C10C7D2" w14:textId="77777777" w:rsidR="00415A41" w:rsidRPr="0003748B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935950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ACEB69B" w14:textId="4498E929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4020B1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232EB9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859A2F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78E719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4684BE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5F64FB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B1EA0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6C8164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AC8131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5008D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531390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8225C33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37BEAF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5A9B153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590E1AEC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640D9939" w14:textId="77777777" w:rsidR="00415A41" w:rsidRPr="0003748B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422ED4EA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78BBFF50" w14:textId="57A3CE51" w:rsidR="00415A41" w:rsidRPr="0003748B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F3E9792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F49B173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297AD1" w14:textId="77777777" w:rsidR="00415A41" w:rsidRPr="0003748B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7598F72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E0FB5B" w14:textId="77777777" w:rsidR="00415A41" w:rsidRPr="0003748B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F179DF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13C048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C462CD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F0160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B4B4D6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8A646A" w14:textId="77777777" w:rsidR="00415A41" w:rsidRPr="0003748B" w:rsidRDefault="00415A41" w:rsidP="00FE3F8B">
            <w:pPr>
              <w:tabs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A3AF4D9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471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2D00777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11BB49E2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03748B" w14:paraId="0F982EFD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0D2BB5F1" w14:textId="77777777" w:rsidR="00415A41" w:rsidRPr="0003748B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810" w:type="dxa"/>
          </w:tcPr>
          <w:p w14:paraId="4C5ABAD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0EF88BC" w14:textId="19AAE688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05D7840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CDB14ED" w14:textId="7C226338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BEB497" w14:textId="77777777" w:rsidR="00415A41" w:rsidRPr="0003748B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E2305A8" w14:textId="625BD347" w:rsidR="00415A41" w:rsidRPr="0003748B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9CE12A" w14:textId="77777777" w:rsidR="00415A41" w:rsidRPr="0003748B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76C7A6" w14:textId="61D3243F" w:rsidR="00415A41" w:rsidRPr="0003748B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0D5F868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78F99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3CD2B3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6BE902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D6AC40" w14:textId="77777777" w:rsidR="00415A41" w:rsidRPr="0003748B" w:rsidRDefault="00415A41" w:rsidP="00FE3F8B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A9AC169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DFA886C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3F5088AD" w14:textId="77777777" w:rsidR="00415A41" w:rsidRPr="0003748B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6F4E7868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1D278C24" w14:textId="7FEC3720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สินทรัพย์ที่ใช้เป็นหลักประกันหนี้สิน</w:t>
            </w:r>
          </w:p>
        </w:tc>
        <w:tc>
          <w:tcPr>
            <w:tcW w:w="810" w:type="dxa"/>
          </w:tcPr>
          <w:p w14:paraId="7BE1A754" w14:textId="121FCF73" w:rsidR="00890839" w:rsidRPr="0003748B" w:rsidRDefault="00AD321B" w:rsidP="0089083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710" w:type="dxa"/>
          </w:tcPr>
          <w:p w14:paraId="11380A49" w14:textId="6F3FAED8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EF57C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2065AA8" w14:textId="6253BB8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D0CD2D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5C11A3" w14:textId="0D3A6237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301D6F56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44F6E7" w14:textId="29465274" w:rsidR="00890839" w:rsidRPr="0003748B" w:rsidRDefault="00AD321B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14C0F2C2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92DB340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426F9E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C10AA5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C2145C" w14:textId="77777777" w:rsidR="00890839" w:rsidRPr="0003748B" w:rsidRDefault="00890839" w:rsidP="00890839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C940502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590F3A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74E0CE12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20A2FCF5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08945254" w14:textId="240BC46E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สินทรัพย์ที่ไม่ใช้เป็นหลักประกันหนี้สิน</w:t>
            </w:r>
          </w:p>
        </w:tc>
        <w:tc>
          <w:tcPr>
            <w:tcW w:w="810" w:type="dxa"/>
          </w:tcPr>
          <w:p w14:paraId="34296D4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D2723CD" w14:textId="7565FF42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954DA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7D10C3B" w14:textId="1113BE3A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CF2A59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985600" w14:textId="5979597A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E280448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392689" w14:textId="56A8C0AE" w:rsidR="00890839" w:rsidRPr="0003748B" w:rsidRDefault="00AD321B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7B880A4A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FFC5C0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521CCE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804AB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7FB73" w14:textId="77777777" w:rsidR="00890839" w:rsidRPr="0003748B" w:rsidRDefault="00890839" w:rsidP="00890839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E8630C2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D09755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4EE775E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3BF51F22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5C4F6717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810" w:type="dxa"/>
          </w:tcPr>
          <w:p w14:paraId="565EC1BE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D32CC9F" w14:textId="34525A4B" w:rsidR="00890839" w:rsidRPr="0003748B" w:rsidRDefault="00890839" w:rsidP="00890839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0E0E5D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EDE99D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C17992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561980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130589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C8384E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4D283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CE50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BE823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533F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7A635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100156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B42A5BB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66DCB413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08AF8A8E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45B83A36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810" w:type="dxa"/>
          </w:tcPr>
          <w:p w14:paraId="5F2B23D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79E01CF" w14:textId="21D3040C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406</w:t>
            </w:r>
          </w:p>
        </w:tc>
        <w:tc>
          <w:tcPr>
            <w:tcW w:w="270" w:type="dxa"/>
          </w:tcPr>
          <w:p w14:paraId="13B8340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B08B25" w14:textId="6F40A76D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BD6D06D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06B21A" w14:textId="322793F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B5462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10EB47" w14:textId="476A4264" w:rsidR="00890839" w:rsidRPr="0003748B" w:rsidRDefault="00AD321B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011EB4B3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06E975" w14:textId="4E786F5F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E36F5D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8243D7" w14:textId="5B327B3D" w:rsidR="00890839" w:rsidRPr="0003748B" w:rsidRDefault="00AD321B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59713B33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7F8FC8A" w14:textId="73BDDF8E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5FD1698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6958A49A" w14:textId="5A3B2A27" w:rsidR="00890839" w:rsidRPr="0003748B" w:rsidRDefault="00AD321B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431</w:t>
            </w:r>
          </w:p>
        </w:tc>
      </w:tr>
      <w:tr w:rsidR="00890839" w:rsidRPr="0003748B" w14:paraId="1F67EEFA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51631E8F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7ACBE17E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2983DE5" w14:textId="683BEB82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8B744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1F790F8" w14:textId="0D3CDC04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21814C24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852D6F1" w14:textId="4D75A12B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0CE1E6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430242" w14:textId="61D4D95C" w:rsidR="00890839" w:rsidRPr="0003748B" w:rsidRDefault="00AD321B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2FBA5F5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E768E4" w14:textId="479F0217" w:rsidR="00890839" w:rsidRPr="0003748B" w:rsidRDefault="00AD321B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17AFAABA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356861" w14:textId="3824E3B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0F21DAB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368E717" w14:textId="2052A879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A761925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4FAF9EB2" w14:textId="7C9CDB2C" w:rsidR="00890839" w:rsidRPr="0003748B" w:rsidRDefault="00AD321B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</w:p>
        </w:tc>
      </w:tr>
      <w:tr w:rsidR="00890839" w:rsidRPr="0003748B" w14:paraId="70C1CD68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7147BE44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810" w:type="dxa"/>
          </w:tcPr>
          <w:p w14:paraId="00F2FC43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85B218C" w14:textId="7A96A98A" w:rsidR="00890839" w:rsidRPr="0003748B" w:rsidRDefault="00890839" w:rsidP="00890839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B22F8F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7B5CDEE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AA181F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6C565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395C31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A927EB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343AA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1791C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10C10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788A3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A6579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F3AD7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52BE9E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05678E1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5325E3B6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55F20791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810" w:type="dxa"/>
          </w:tcPr>
          <w:p w14:paraId="786AB2F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1191806" w14:textId="54F9A805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BB698E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2CD6274" w14:textId="582C556C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46A4FB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33E46F" w14:textId="29B16D28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2ACF7075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1A1530" w14:textId="47A613E2" w:rsidR="00890839" w:rsidRPr="0003748B" w:rsidRDefault="00AD321B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4AABC6BA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F3A3D0" w14:textId="495B396D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FE03F0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DEA890" w14:textId="77A7D3B9" w:rsidR="00890839" w:rsidRPr="0003748B" w:rsidRDefault="00AD321B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20F57EEC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512D8B6" w14:textId="06C22E8C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F1081B4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774CAA15" w14:textId="4BDDC2D3" w:rsidR="00890839" w:rsidRPr="0003748B" w:rsidRDefault="00AD321B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</w:t>
            </w:r>
          </w:p>
        </w:tc>
      </w:tr>
      <w:tr w:rsidR="00890839" w:rsidRPr="0003748B" w14:paraId="2089F0E5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6F9D8F29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64D0F2B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8A1421" w14:textId="4E754CAF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270" w:type="dxa"/>
          </w:tcPr>
          <w:p w14:paraId="6E32EFC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324C10A" w14:textId="036801A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0E7546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9B5D3B2" w14:textId="443EE9D5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8748A1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FA10B7" w14:textId="2B585290" w:rsidR="00890839" w:rsidRPr="0003748B" w:rsidRDefault="00AD321B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270" w:type="dxa"/>
          </w:tcPr>
          <w:p w14:paraId="5B604094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9A5099" w14:textId="3A60C03A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912C77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7AD774" w14:textId="2766A7A1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3A851F6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5D1586" w14:textId="7A94E6D3" w:rsidR="00890839" w:rsidRPr="0003748B" w:rsidRDefault="00AD321B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270" w:type="dxa"/>
          </w:tcPr>
          <w:p w14:paraId="0D0F704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245308EB" w14:textId="5EE43272" w:rsidR="00890839" w:rsidRPr="0003748B" w:rsidRDefault="00AD321B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336</w:t>
            </w:r>
          </w:p>
        </w:tc>
      </w:tr>
      <w:tr w:rsidR="00890839" w:rsidRPr="0003748B" w14:paraId="4D3BCC5A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66EB4CA4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6D2C9C12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BE82C68" w14:textId="1A9FA6C2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742</w:t>
            </w:r>
          </w:p>
        </w:tc>
        <w:tc>
          <w:tcPr>
            <w:tcW w:w="270" w:type="dxa"/>
          </w:tcPr>
          <w:p w14:paraId="44FC832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01BE7" w14:textId="64BE60FE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047B3142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D5745" w14:textId="61923EF9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51A99E93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54331" w14:textId="52DEDE1C" w:rsidR="00890839" w:rsidRPr="0003748B" w:rsidRDefault="00AD321B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5D5FAE2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A9EC75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3E124D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4FFC64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A925475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BED4F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5FCADA4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799E6955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90839" w:rsidRPr="0003748B" w14:paraId="4569D53F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0A1B76E2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10" w:type="dxa"/>
          </w:tcPr>
          <w:p w14:paraId="4AE98555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AAC7BF0" w14:textId="636C403E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261B9D1A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0C66AC0A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9E2BAF2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A2AC268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5711096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D96072F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5F9E74DB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5CF5ED25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61977A62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0B3EE88E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76C5918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</w:tcPr>
          <w:p w14:paraId="62A2A876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1525A04B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F832686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890839" w:rsidRPr="0003748B" w14:paraId="1625EB9E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0826A150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19602C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D074238" w14:textId="7BACDC8D" w:rsidR="00890839" w:rsidRPr="0003748B" w:rsidRDefault="00890839" w:rsidP="008908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4351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CF65A0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E96743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22B3434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7E97F0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97DC6E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F046BF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9D6DE9B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26DC9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EA59F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8B0891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9D46B5A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27633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33170BA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4CDC1CAD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47CCD4DB" w14:textId="77777777" w:rsidR="00890839" w:rsidRPr="0003748B" w:rsidRDefault="00890839" w:rsidP="00890839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06D5B3DB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14:paraId="180EA1D7" w14:textId="62F5B2B5" w:rsidR="00890839" w:rsidRPr="0003748B" w:rsidRDefault="00890839" w:rsidP="0089083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4636523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42BB3BF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9BA3E4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EB4542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CCD03D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45D9724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C17E5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AD818A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F3A5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7DDFB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FC4D97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A39791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9E73C0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56F695C2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3B48EABD" w14:textId="77777777" w:rsidTr="00890839">
        <w:trPr>
          <w:trHeight w:val="144"/>
        </w:trPr>
        <w:tc>
          <w:tcPr>
            <w:tcW w:w="3240" w:type="dxa"/>
            <w:shd w:val="clear" w:color="auto" w:fill="auto"/>
          </w:tcPr>
          <w:p w14:paraId="3344F396" w14:textId="77777777" w:rsidR="00890839" w:rsidRPr="0003748B" w:rsidRDefault="00890839" w:rsidP="00890839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810" w:type="dxa"/>
          </w:tcPr>
          <w:p w14:paraId="6D70F97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77419A0E" w14:textId="49814798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ABFFFC0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2C33B8C" w14:textId="519C80FD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038AF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1B6EB5" w14:textId="23E16EF1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730D7D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8D95870" w14:textId="605F7DCD" w:rsidR="00890839" w:rsidRPr="0003748B" w:rsidRDefault="00890839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522AD55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607E41" w14:textId="24E44289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D85E80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AE3B01" w14:textId="63BA859B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81A5B6C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63211B5" w14:textId="20C2915F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9DE0D9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66BB5215" w14:textId="10E59C2B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1B1C3DE0" w14:textId="2DD0213D" w:rsidR="00323BEF" w:rsidRPr="0003748B" w:rsidRDefault="00323BE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03748B">
        <w:rPr>
          <w:rFonts w:ascii="Angsana New" w:hAnsi="Angsana New" w:hint="cs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31A2C" w:rsidRPr="0003748B" w14:paraId="297A21B1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7D8746C" w14:textId="226F18EF" w:rsidR="00331A2C" w:rsidRPr="0003748B" w:rsidRDefault="00331A2C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5F740B4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1A2C" w:rsidRPr="0003748B" w14:paraId="0BB18793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6B5725" w14:textId="77777777" w:rsidR="00331A2C" w:rsidRPr="0003748B" w:rsidRDefault="00331A2C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9FB0A19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EBF2AE4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6DD1D15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1A2C" w:rsidRPr="0003748B" w14:paraId="42725386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AAB6D2" w14:textId="4FAAD976" w:rsidR="00331A2C" w:rsidRPr="0003748B" w:rsidRDefault="00331A2C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vAlign w:val="bottom"/>
          </w:tcPr>
          <w:p w14:paraId="14345468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696E383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A2E83D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44938" w14:textId="77777777" w:rsidR="00331A2C" w:rsidRPr="0003748B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069DA1C" w14:textId="1D57A103" w:rsidR="00331A2C" w:rsidRPr="0003748B" w:rsidRDefault="003A21DA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14C2D" w14:textId="77777777" w:rsidR="00331A2C" w:rsidRPr="0003748B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41251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DAFA191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5D5FFFC" w14:textId="405F2956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1DCA24E4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EF5F719" w14:textId="61C2A3AB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D1563BA" w14:textId="77777777" w:rsidR="00331A2C" w:rsidRPr="0003748B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89FDB44" w14:textId="3159DDCE" w:rsidR="00331A2C" w:rsidRPr="0003748B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7ABB3EA" w14:textId="77777777" w:rsidR="00331A2C" w:rsidRPr="0003748B" w:rsidRDefault="00331A2C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220DA4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1A2C" w:rsidRPr="0003748B" w14:paraId="2E5797A6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6FB1AC4" w14:textId="77777777" w:rsidR="00331A2C" w:rsidRPr="0003748B" w:rsidRDefault="00331A2C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A3E97EF" w14:textId="77777777" w:rsidR="00331A2C" w:rsidRPr="0003748B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1A2C" w:rsidRPr="0003748B" w14:paraId="53E2DA28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71617D64" w14:textId="77777777" w:rsidR="00331A2C" w:rsidRPr="0003748B" w:rsidRDefault="00331A2C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414471C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F8D8A8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9C9CEA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3CAED3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0BAB1F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B08F44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4F6BA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9FAF0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8C99F5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FB44DE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8DAB9A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FCFA34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176CC3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466CE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7D8D150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1A2C" w:rsidRPr="0003748B" w14:paraId="54807790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3FAEE784" w14:textId="77777777" w:rsidR="00331A2C" w:rsidRPr="0003748B" w:rsidRDefault="00331A2C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33F4860D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C7650F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A7CBD19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6F6151" w14:textId="77777777" w:rsidR="00331A2C" w:rsidRPr="0003748B" w:rsidRDefault="00331A2C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1F53639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2DDB5C" w14:textId="77777777" w:rsidR="00331A2C" w:rsidRPr="0003748B" w:rsidRDefault="00331A2C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52A2C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F93FB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8CCE49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D2B902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10708C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A7737" w14:textId="77777777" w:rsidR="00331A2C" w:rsidRPr="0003748B" w:rsidRDefault="00331A2C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7C2FFB" w14:textId="77777777" w:rsidR="00331A2C" w:rsidRPr="0003748B" w:rsidRDefault="00331A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9701A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35E521B" w14:textId="77777777" w:rsidR="00331A2C" w:rsidRPr="0003748B" w:rsidRDefault="00331A2C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75D2" w:rsidRPr="0003748B" w14:paraId="2BD25CB8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6D5773C5" w14:textId="77777777" w:rsidR="008E75D2" w:rsidRPr="0003748B" w:rsidRDefault="008E75D2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F0138B0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CE895F8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1CE49BA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EF1725" w14:textId="77777777" w:rsidR="008E75D2" w:rsidRPr="0003748B" w:rsidRDefault="008E75D2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57D796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F66A9C" w14:textId="77777777" w:rsidR="008E75D2" w:rsidRPr="0003748B" w:rsidRDefault="008E75D2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864C9B3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9AA880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3F137D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B65D9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DEFB97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66ADD2" w14:textId="77777777" w:rsidR="008E75D2" w:rsidRPr="0003748B" w:rsidRDefault="008E75D2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26FC60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ACB35C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769AB02" w14:textId="77777777" w:rsidR="008E75D2" w:rsidRPr="0003748B" w:rsidRDefault="008E75D2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357D78D4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403BD563" w14:textId="44994D02" w:rsidR="007057E1" w:rsidRPr="0003748B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1710" w:type="dxa"/>
          </w:tcPr>
          <w:p w14:paraId="527608F0" w14:textId="7094AC96" w:rsidR="007057E1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541AE17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3C06619" w14:textId="3045CE7C" w:rsidR="007057E1" w:rsidRPr="0003748B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199A55" w14:textId="77777777" w:rsidR="007057E1" w:rsidRPr="0003748B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C429323" w14:textId="2F0D2608" w:rsidR="007057E1" w:rsidRPr="0003748B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135A89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853C26" w14:textId="37D5114A" w:rsidR="007057E1" w:rsidRPr="0003748B" w:rsidRDefault="00AD321B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8613361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FCE535" w14:textId="4D59AA2C" w:rsidR="007057E1" w:rsidRPr="0003748B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F1FB59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4437AF" w14:textId="52ED7868" w:rsidR="007057E1" w:rsidRPr="0003748B" w:rsidRDefault="00AD321B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91910CF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A6C60A" w14:textId="33937358" w:rsidR="007057E1" w:rsidRPr="0003748B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6085CC1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DB19E7" w14:textId="218B611E" w:rsidR="007057E1" w:rsidRPr="0003748B" w:rsidRDefault="00AD321B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</w:tr>
      <w:tr w:rsidR="007057E1" w:rsidRPr="0003748B" w14:paraId="7C33FB78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2991228D" w14:textId="482C21AA" w:rsidR="007057E1" w:rsidRPr="0003748B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</w:tcPr>
          <w:p w14:paraId="3FE74447" w14:textId="41E82104" w:rsidR="007057E1" w:rsidRPr="0003748B" w:rsidRDefault="000623F4" w:rsidP="00FE3F8B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333575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5967EEE" w14:textId="7B1D58D5" w:rsidR="007057E1" w:rsidRPr="0003748B" w:rsidRDefault="00AD321B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990377E" w14:textId="77777777" w:rsidR="007057E1" w:rsidRPr="0003748B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ADBE1B" w14:textId="75C60021" w:rsidR="007057E1" w:rsidRPr="0003748B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2E9C6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AF3436" w14:textId="23248830" w:rsidR="007057E1" w:rsidRPr="0003748B" w:rsidRDefault="00AD321B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6572C904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9690A4" w14:textId="6D3E9FD7" w:rsidR="007057E1" w:rsidRPr="0003748B" w:rsidRDefault="00AD321B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4E37DCE3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21CD4D" w14:textId="482D7E90" w:rsidR="007057E1" w:rsidRPr="0003748B" w:rsidRDefault="000623F4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CDDED6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EA85BE" w14:textId="165F0DC3" w:rsidR="007057E1" w:rsidRPr="0003748B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719A73C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318123" w14:textId="5321BA58" w:rsidR="007057E1" w:rsidRPr="0003748B" w:rsidRDefault="00AD321B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</w:tr>
      <w:tr w:rsidR="007057E1" w:rsidRPr="0003748B" w14:paraId="3FB9BC1D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71433030" w14:textId="77777777" w:rsidR="007057E1" w:rsidRPr="0003748B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99C9C8C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82E6B1E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7D049F2" w14:textId="56B4620F" w:rsidR="007057E1" w:rsidRPr="0003748B" w:rsidRDefault="007057E1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B19FE8" w14:textId="77777777" w:rsidR="007057E1" w:rsidRPr="0003748B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5505CB3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011B91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8B49AA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95DD3F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56F3D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99373A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86B2A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63DB7C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80AD9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F508C4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5E0A30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664E0889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6781C559" w14:textId="60144BBA" w:rsidR="007057E1" w:rsidRPr="0003748B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87CD5B3" w14:textId="53DA748C" w:rsidR="007057E1" w:rsidRPr="0003748B" w:rsidRDefault="00AD321B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681F2338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D970A77" w14:textId="19FBB879" w:rsidR="007057E1" w:rsidRPr="0003748B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93904" w14:textId="77777777" w:rsidR="007057E1" w:rsidRPr="0003748B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38D3ABA" w14:textId="2564B9F9" w:rsidR="007057E1" w:rsidRPr="0003748B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12B72D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0A2FBB" w14:textId="266EB890" w:rsidR="007057E1" w:rsidRPr="0003748B" w:rsidRDefault="00AD321B" w:rsidP="00FE3F8B">
            <w:pPr>
              <w:pStyle w:val="acctfourfigures"/>
              <w:tabs>
                <w:tab w:val="clear" w:pos="765"/>
              </w:tabs>
              <w:spacing w:line="240" w:lineRule="auto"/>
              <w:ind w:left="226" w:right="-3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270" w:type="dxa"/>
          </w:tcPr>
          <w:p w14:paraId="22D618D7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83A5FC" w14:textId="7ED0737D" w:rsidR="007057E1" w:rsidRPr="0003748B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8358A9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ED3A5E" w14:textId="025686F6" w:rsidR="007057E1" w:rsidRPr="0003748B" w:rsidRDefault="000623F4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E4DC14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DB9A06" w14:textId="431FB554" w:rsidR="007057E1" w:rsidRPr="0003748B" w:rsidRDefault="00AD321B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44B098D8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E466F1" w14:textId="5E81AF98" w:rsidR="007057E1" w:rsidRPr="0003748B" w:rsidRDefault="00AD321B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</w:tr>
      <w:tr w:rsidR="00E60B1A" w:rsidRPr="0003748B" w14:paraId="59D069F0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02EA94CA" w14:textId="0BA29F2E" w:rsidR="007057E1" w:rsidRPr="0003748B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C5AAA46" w14:textId="4567A77B" w:rsidR="007057E1" w:rsidRPr="0003748B" w:rsidRDefault="00AD321B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3D4335AB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EC3CD" w14:textId="36629E4B" w:rsidR="007057E1" w:rsidRPr="0003748B" w:rsidRDefault="00AD321B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725A71C7" w14:textId="77777777" w:rsidR="007057E1" w:rsidRPr="0003748B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BC520" w14:textId="0395638E" w:rsidR="007057E1" w:rsidRPr="0003748B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60A68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A10F2" w14:textId="6AA7A2A7" w:rsidR="007057E1" w:rsidRPr="0003748B" w:rsidRDefault="00AD321B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126</w:t>
            </w:r>
          </w:p>
        </w:tc>
        <w:tc>
          <w:tcPr>
            <w:tcW w:w="270" w:type="dxa"/>
          </w:tcPr>
          <w:p w14:paraId="09C8F39A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360CB2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91F9E2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2C1844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AAB8EEB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969947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82EC58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B1C49C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41A9AD17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2E259CA4" w14:textId="77777777" w:rsidR="007057E1" w:rsidRPr="0003748B" w:rsidRDefault="007057E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3F71D63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2F48B0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3046D2B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DCCD4F" w14:textId="77777777" w:rsidR="007057E1" w:rsidRPr="0003748B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70BD1C80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1FB3B4F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E1F1340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325804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675C29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7480B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A39BD9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9EA31B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E42365" w14:textId="77777777" w:rsidR="007057E1" w:rsidRPr="0003748B" w:rsidRDefault="007057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E9256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B0D35E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3197FC75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2562336F" w14:textId="77777777" w:rsidR="007057E1" w:rsidRPr="0003748B" w:rsidRDefault="007057E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435BE844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EA425C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1008C1B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0BA2A0" w14:textId="77777777" w:rsidR="007057E1" w:rsidRPr="0003748B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26AC485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01E77A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519FFE7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7AE675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E7F06A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FF1183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4FA3EF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50DD65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4A2FCD" w14:textId="77777777" w:rsidR="007057E1" w:rsidRPr="0003748B" w:rsidRDefault="007057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18A996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2E985D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17F12423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6054BBCE" w14:textId="77777777" w:rsidR="007057E1" w:rsidRPr="0003748B" w:rsidRDefault="007057E1" w:rsidP="00FE3F8B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DB5C0A1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0AB9E75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2EAAA4C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93FD80" w14:textId="77777777" w:rsidR="007057E1" w:rsidRPr="0003748B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70F3D0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464403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ABEB93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940FD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F1AE6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B77E675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D10ED7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331D29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F25336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E6F03A1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3EAF620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03748B" w14:paraId="2500955F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19040598" w14:textId="77777777" w:rsidR="007057E1" w:rsidRPr="0003748B" w:rsidRDefault="007057E1" w:rsidP="00FE3F8B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4A575882" w14:textId="2F8D1A38" w:rsidR="007057E1" w:rsidRPr="0003748B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EB4739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1820EF" w14:textId="28C78AAF" w:rsidR="007057E1" w:rsidRPr="0003748B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458BF" w14:textId="77777777" w:rsidR="007057E1" w:rsidRPr="0003748B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BD951D" w14:textId="665707C5" w:rsidR="007057E1" w:rsidRPr="0003748B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E71F2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3626C8" w14:textId="7F37810C" w:rsidR="007057E1" w:rsidRPr="0003748B" w:rsidRDefault="000623F4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E7AA6A4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57AF35" w14:textId="390681D0" w:rsidR="007057E1" w:rsidRPr="0003748B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E93E9F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1446B6" w14:textId="3CC434AF" w:rsidR="007057E1" w:rsidRPr="0003748B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E982B7" w14:textId="77777777" w:rsidR="007057E1" w:rsidRPr="0003748B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489513" w14:textId="0AF45809" w:rsidR="007057E1" w:rsidRPr="0003748B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78BD7A4" w14:textId="77777777" w:rsidR="007057E1" w:rsidRPr="0003748B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ADC6AF8" w14:textId="21D38C35" w:rsidR="007057E1" w:rsidRPr="0003748B" w:rsidRDefault="009C2F97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</w:tbl>
    <w:p w14:paraId="01CD5A9C" w14:textId="2E19B9B3" w:rsidR="00323BEF" w:rsidRPr="0003748B" w:rsidRDefault="00BE488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BF0210" w:rsidRPr="0003748B" w14:paraId="4B5FB431" w14:textId="77777777" w:rsidTr="005C348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3857E6D" w14:textId="77777777" w:rsidR="00BF0210" w:rsidRPr="0003748B" w:rsidRDefault="00BF0210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234FE70D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F0210" w:rsidRPr="0003748B" w14:paraId="09ACE288" w14:textId="77777777" w:rsidTr="005C348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19086CE" w14:textId="77777777" w:rsidR="00BF0210" w:rsidRPr="0003748B" w:rsidRDefault="00BF0210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10905FDC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DBA384B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C0E3FA8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F0210" w:rsidRPr="0003748B" w14:paraId="7E919A20" w14:textId="77777777" w:rsidTr="005C348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87B2E5B" w14:textId="69C46FA0" w:rsidR="00BF0210" w:rsidRPr="0003748B" w:rsidRDefault="00BF0210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AD321B" w:rsidRPr="00AD32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vAlign w:val="bottom"/>
          </w:tcPr>
          <w:p w14:paraId="38AE46AE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0DA5116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658499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C9FA0" w14:textId="77777777" w:rsidR="00BF0210" w:rsidRPr="0003748B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2A47FE3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CAFB3B" w14:textId="77777777" w:rsidR="00BF0210" w:rsidRPr="0003748B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15097B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319A80B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A50B192" w14:textId="2D6FDCFD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4B90661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369700" w14:textId="22155814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E4B93B9" w14:textId="77777777" w:rsidR="00BF0210" w:rsidRPr="0003748B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46EE6F1" w14:textId="002F607B" w:rsidR="00BF0210" w:rsidRPr="0003748B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D9E7103" w14:textId="77777777" w:rsidR="00BF0210" w:rsidRPr="0003748B" w:rsidRDefault="00BF0210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62422E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0210" w:rsidRPr="0003748B" w14:paraId="2463CC08" w14:textId="77777777" w:rsidTr="005C348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2D2BF67" w14:textId="77777777" w:rsidR="00BF0210" w:rsidRPr="0003748B" w:rsidRDefault="00BF0210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A059CF8" w14:textId="77777777" w:rsidR="00BF0210" w:rsidRPr="0003748B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F0210" w:rsidRPr="0003748B" w14:paraId="500930A8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23972500" w14:textId="77777777" w:rsidR="00BF0210" w:rsidRPr="0003748B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78733F8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58DF4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47B9545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1A3B21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5B2A45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716545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246D77E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C5C4EE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20B53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D558F2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C224D1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B24C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8F426F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F46948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77912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03748B" w14:paraId="361A2D02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0B9C778C" w14:textId="77777777" w:rsidR="00BF0210" w:rsidRPr="0003748B" w:rsidRDefault="00BF0210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0CA2F98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4B3DF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89597C8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ECA613" w14:textId="77777777" w:rsidR="00BF0210" w:rsidRPr="0003748B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AAC1F9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45957D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084B2F3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20C9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3AB1EF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C901EF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5BD4B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C2E5F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8BCDB2" w14:textId="77777777" w:rsidR="00BF0210" w:rsidRPr="0003748B" w:rsidRDefault="00BF02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5F280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8FE393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03748B" w14:paraId="57117F6F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253D7ED1" w14:textId="77777777" w:rsidR="00BF0210" w:rsidRPr="0003748B" w:rsidRDefault="00BF0210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336F0A4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DBA9FD1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B91DF6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346163" w14:textId="77777777" w:rsidR="00BF0210" w:rsidRPr="0003748B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288ED41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02ABBB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3830BF5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EACD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E9911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00928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1C0949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9D39D7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C0E4EB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41ACFD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A4DF2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3892EDC0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55529BDE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1710" w:type="dxa"/>
          </w:tcPr>
          <w:p w14:paraId="5D32659E" w14:textId="524FFE47" w:rsidR="00890839" w:rsidRPr="0003748B" w:rsidRDefault="00AD321B" w:rsidP="00890839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17153A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3A35E80" w14:textId="5AB6FEC4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D21C0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EB4A700" w14:textId="17362AD2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77AC8E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23794F" w14:textId="1F200014" w:rsidR="00890839" w:rsidRPr="0003748B" w:rsidRDefault="00AD321B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08F1AE9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C44128" w14:textId="39DC5992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047500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092FD5" w14:textId="58A783CF" w:rsidR="00890839" w:rsidRPr="0003748B" w:rsidRDefault="00AD321B" w:rsidP="0089083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F7CC603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C52D71" w14:textId="3E296CF3" w:rsidR="00890839" w:rsidRPr="0003748B" w:rsidRDefault="00890839" w:rsidP="0089083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6D256A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41136D" w14:textId="038895F6" w:rsidR="00890839" w:rsidRPr="0003748B" w:rsidRDefault="00AD321B" w:rsidP="00890839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</w:tr>
      <w:tr w:rsidR="00890839" w:rsidRPr="0003748B" w14:paraId="5CB9A771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77B7BE95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</w:tcPr>
          <w:p w14:paraId="5F174BA5" w14:textId="0C776006" w:rsidR="00890839" w:rsidRPr="0003748B" w:rsidRDefault="00890839" w:rsidP="00890839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BDD9FA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6007E9" w14:textId="3686DC24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481C6969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504ACFA" w14:textId="25806A7C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C9F68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2C0F2E" w14:textId="27902ADC" w:rsidR="00890839" w:rsidRPr="0003748B" w:rsidRDefault="00AD321B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69</w:t>
            </w:r>
          </w:p>
        </w:tc>
        <w:tc>
          <w:tcPr>
            <w:tcW w:w="270" w:type="dxa"/>
          </w:tcPr>
          <w:p w14:paraId="264F2C9B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6F086E" w14:textId="19A99850" w:rsidR="00890839" w:rsidRPr="0003748B" w:rsidRDefault="00AD321B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69</w:t>
            </w:r>
          </w:p>
        </w:tc>
        <w:tc>
          <w:tcPr>
            <w:tcW w:w="270" w:type="dxa"/>
          </w:tcPr>
          <w:p w14:paraId="2CA340C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9ADFA" w14:textId="751695DC" w:rsidR="00890839" w:rsidRPr="0003748B" w:rsidRDefault="00890839" w:rsidP="0089083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93F775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8920B7" w14:textId="1433C83C" w:rsidR="00890839" w:rsidRPr="0003748B" w:rsidRDefault="00890839" w:rsidP="0089083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0B8E4D3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02F2C0B" w14:textId="61D5F994" w:rsidR="00890839" w:rsidRPr="0003748B" w:rsidRDefault="00AD321B" w:rsidP="00890839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69</w:t>
            </w:r>
          </w:p>
        </w:tc>
      </w:tr>
      <w:tr w:rsidR="00890839" w:rsidRPr="0003748B" w14:paraId="25B09DDB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59598738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AA56222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5B296AF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F4B735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95B50B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64F1D04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19213C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1CBB2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44EED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8C350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B35D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AD7350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2DA7B8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88133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E54EE0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B3B86D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12D0E032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03A4936F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B8B7A1" w14:textId="38039B01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58697F11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23C9860" w14:textId="48DFA710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AE759D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4E2E09A" w14:textId="213402C0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CF423F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2D3D9D" w14:textId="248D4106" w:rsidR="00890839" w:rsidRPr="0003748B" w:rsidRDefault="00AD321B" w:rsidP="00890839">
            <w:pPr>
              <w:pStyle w:val="acctfourfigures"/>
              <w:tabs>
                <w:tab w:val="clear" w:pos="765"/>
              </w:tabs>
              <w:spacing w:line="240" w:lineRule="auto"/>
              <w:ind w:left="226" w:right="-3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64</w:t>
            </w:r>
          </w:p>
        </w:tc>
        <w:tc>
          <w:tcPr>
            <w:tcW w:w="270" w:type="dxa"/>
          </w:tcPr>
          <w:p w14:paraId="62A1518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C1894D" w14:textId="7E4AD8B0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BD2E5B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A83BA9" w14:textId="62EA0E1A" w:rsidR="00890839" w:rsidRPr="0003748B" w:rsidRDefault="00890839" w:rsidP="0089083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05C419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40B6BE" w14:textId="7185FC1C" w:rsidR="00890839" w:rsidRPr="0003748B" w:rsidRDefault="00AD321B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1AAF71B0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A93E89" w14:textId="0E8C800F" w:rsidR="00890839" w:rsidRPr="0003748B" w:rsidRDefault="00AD321B" w:rsidP="00890839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64</w:t>
            </w:r>
          </w:p>
        </w:tc>
      </w:tr>
      <w:tr w:rsidR="00890839" w:rsidRPr="0003748B" w14:paraId="3D2FE65C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72358A25" w14:textId="77777777" w:rsidR="00890839" w:rsidRPr="0003748B" w:rsidRDefault="00890839" w:rsidP="00890839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B019F30" w14:textId="152D2A64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58449DB9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39F44" w14:textId="3BBA0C9A" w:rsidR="00890839" w:rsidRPr="0003748B" w:rsidRDefault="00AD321B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17E1E479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6B798" w14:textId="77C7960B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BE208E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3B55D" w14:textId="294ACCAB" w:rsidR="00890839" w:rsidRPr="0003748B" w:rsidRDefault="00AD321B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136</w:t>
            </w:r>
          </w:p>
        </w:tc>
        <w:tc>
          <w:tcPr>
            <w:tcW w:w="270" w:type="dxa"/>
          </w:tcPr>
          <w:p w14:paraId="6481791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0F4C0F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5BA1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0A147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1D7FEFA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5DA30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143EDBA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03DC86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03748B" w14:paraId="3AA3C25A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71A51D8D" w14:textId="77777777" w:rsidR="00BF0210" w:rsidRPr="0003748B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66BAB0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8CE84F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77B90473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ECA33F" w14:textId="77777777" w:rsidR="00BF0210" w:rsidRPr="0003748B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43F57EB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1C9669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CC2EAE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BB431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099DA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1D07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D7DD19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49B676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E9B76B" w14:textId="77777777" w:rsidR="00BF0210" w:rsidRPr="0003748B" w:rsidRDefault="00BF02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2E429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BD4F9B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03748B" w14:paraId="6C467B2A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3763D6C1" w14:textId="77777777" w:rsidR="00BF0210" w:rsidRPr="0003748B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0C327EB6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33C25E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B4571B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7E812C" w14:textId="77777777" w:rsidR="00BF0210" w:rsidRPr="0003748B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2E5112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E90272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0FA043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8403C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92CB07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3B99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748F6E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F4F2B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7D0726" w14:textId="77777777" w:rsidR="00BF0210" w:rsidRPr="0003748B" w:rsidRDefault="00BF02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8378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6C770F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03748B" w14:paraId="50016056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66EFF19E" w14:textId="77777777" w:rsidR="00BF0210" w:rsidRPr="0003748B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1E1521E0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BC1624C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4E4C1DF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EE4DB2" w14:textId="77777777" w:rsidR="00BF0210" w:rsidRPr="0003748B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F277CA8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E60E73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C52E50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E996B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A055FE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20FCCF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37C5FA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B2C6E9" w14:textId="77777777" w:rsidR="00BF0210" w:rsidRPr="0003748B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85C73D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394CE4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A47CFF3" w14:textId="77777777" w:rsidR="00BF0210" w:rsidRPr="0003748B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839" w:rsidRPr="0003748B" w14:paraId="639A14FB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5FD9B2E2" w14:textId="77777777" w:rsidR="00890839" w:rsidRPr="0003748B" w:rsidRDefault="00890839" w:rsidP="00890839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3DB07AAB" w14:textId="75A35769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0374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5EC18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C33E003" w14:textId="7997424C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5D039" w14:textId="77777777" w:rsidR="00890839" w:rsidRPr="0003748B" w:rsidRDefault="00890839" w:rsidP="00890839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EB1DB5F" w14:textId="705127AC" w:rsidR="00890839" w:rsidRPr="0003748B" w:rsidRDefault="00890839" w:rsidP="00890839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399BFD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21EF88" w14:textId="146014EE" w:rsidR="00890839" w:rsidRPr="0003748B" w:rsidRDefault="00890839" w:rsidP="0089083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1EF1E35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669D03" w14:textId="2296D806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A25A0D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657606" w14:textId="03BBA640" w:rsidR="00890839" w:rsidRPr="0003748B" w:rsidRDefault="00890839" w:rsidP="0089083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6D7ABA" w14:textId="77777777" w:rsidR="00890839" w:rsidRPr="0003748B" w:rsidRDefault="00890839" w:rsidP="0089083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0A1467" w14:textId="40CA90A8" w:rsidR="00890839" w:rsidRPr="0003748B" w:rsidRDefault="00890839" w:rsidP="0089083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ABD7D4C" w14:textId="77777777" w:rsidR="00890839" w:rsidRPr="0003748B" w:rsidRDefault="00890839" w:rsidP="0089083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27CAA31" w14:textId="14E9F4AF" w:rsidR="00890839" w:rsidRPr="0003748B" w:rsidRDefault="00890839" w:rsidP="0089083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03748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</w:tbl>
    <w:p w14:paraId="1C6AC197" w14:textId="77777777" w:rsidR="008820FB" w:rsidRPr="0003748B" w:rsidRDefault="008820F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820FB" w:rsidRPr="0003748B" w:rsidSect="007F410C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2AB203DD" w14:textId="7CA221FE" w:rsidR="00F32ED1" w:rsidRPr="0003748B" w:rsidRDefault="00C0419E" w:rsidP="00FE3F8B">
      <w:pPr>
        <w:pStyle w:val="block"/>
        <w:spacing w:after="0" w:line="240" w:lineRule="auto"/>
        <w:ind w:left="540" w:right="-205"/>
        <w:jc w:val="thaiDistribute"/>
        <w:rPr>
          <w:rFonts w:ascii="Angsana New" w:hAnsi="Angsana New"/>
          <w:b/>
          <w:bCs/>
          <w:spacing w:val="-10"/>
          <w:sz w:val="30"/>
          <w:szCs w:val="30"/>
          <w:cs/>
          <w:lang w:val="en-US" w:bidi="th-TH"/>
        </w:rPr>
      </w:pPr>
      <w:r w:rsidRPr="0003748B">
        <w:rPr>
          <w:rFonts w:ascii="Angsana New" w:hAnsi="Angsana New" w:hint="cs"/>
          <w:b/>
          <w:bCs/>
          <w:spacing w:val="-10"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0A4B0DEE" w14:textId="77777777" w:rsidR="00F32ED1" w:rsidRPr="0003748B" w:rsidRDefault="00F32ED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F32ED1" w:rsidRPr="0003748B" w14:paraId="44A6F1CA" w14:textId="77777777" w:rsidTr="00331A2C">
        <w:trPr>
          <w:tblHeader/>
        </w:trPr>
        <w:tc>
          <w:tcPr>
            <w:tcW w:w="3150" w:type="dxa"/>
          </w:tcPr>
          <w:p w14:paraId="7C62125D" w14:textId="77777777" w:rsidR="00F32ED1" w:rsidRPr="0003748B" w:rsidRDefault="00F32ED1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9676EBF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7010840E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32ED1" w:rsidRPr="0003748B" w14:paraId="7F279F54" w14:textId="77777777" w:rsidTr="00331A2C">
        <w:tc>
          <w:tcPr>
            <w:tcW w:w="3150" w:type="dxa"/>
          </w:tcPr>
          <w:p w14:paraId="07A1FBCA" w14:textId="77777777" w:rsidR="00F32ED1" w:rsidRPr="0003748B" w:rsidRDefault="00F32ED1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C4533B2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5DD2029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D63A7" w:rsidRPr="0003748B" w14:paraId="0134C8E6" w14:textId="77777777" w:rsidTr="00331A2C">
        <w:tc>
          <w:tcPr>
            <w:tcW w:w="3150" w:type="dxa"/>
          </w:tcPr>
          <w:p w14:paraId="096AC5DF" w14:textId="77777777" w:rsidR="009D63A7" w:rsidRPr="0003748B" w:rsidRDefault="009D63A7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035B3AF" w14:textId="77777777" w:rsidR="009D63A7" w:rsidRPr="0003748B" w:rsidRDefault="009D63A7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073B18D8" w14:textId="77777777" w:rsidR="009D63A7" w:rsidRPr="0003748B" w:rsidRDefault="009D63A7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F32ED1" w:rsidRPr="0003748B" w14:paraId="479E1911" w14:textId="77777777" w:rsidTr="00331A2C">
        <w:tc>
          <w:tcPr>
            <w:tcW w:w="3150" w:type="dxa"/>
          </w:tcPr>
          <w:p w14:paraId="2E1862EF" w14:textId="06CAEC52" w:rsidR="00F32ED1" w:rsidRPr="0003748B" w:rsidRDefault="00F32ED1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789849C1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055276A4" w14:textId="77777777" w:rsidR="00F32ED1" w:rsidRPr="0003748B" w:rsidRDefault="00F32ED1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D63A7" w:rsidRPr="0003748B" w14:paraId="143A503F" w14:textId="77777777" w:rsidTr="00B21532">
        <w:tc>
          <w:tcPr>
            <w:tcW w:w="3150" w:type="dxa"/>
          </w:tcPr>
          <w:p w14:paraId="53DBAECA" w14:textId="77777777" w:rsidR="009D63A7" w:rsidRPr="0003748B" w:rsidRDefault="009D63A7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DCD6123" w14:textId="77777777" w:rsidR="009D63A7" w:rsidRPr="0003748B" w:rsidRDefault="009D63A7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3B1448D1" w14:textId="77777777" w:rsidR="009D63A7" w:rsidRPr="0003748B" w:rsidRDefault="009D63A7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331A2C" w:rsidRPr="0003748B" w14:paraId="2C1FA1A2" w14:textId="77777777" w:rsidTr="00331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A76C" w14:textId="77777777" w:rsidR="00331A2C" w:rsidRPr="0003748B" w:rsidRDefault="00331A2C" w:rsidP="00FE3F8B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577F9FFE" w14:textId="77777777" w:rsidR="00331A2C" w:rsidRPr="0003748B" w:rsidRDefault="00331A2C" w:rsidP="00FE3F8B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29B13C" w14:textId="77777777" w:rsidR="00331A2C" w:rsidRPr="0003748B" w:rsidRDefault="00331A2C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</w:tcPr>
          <w:p w14:paraId="18811C19" w14:textId="5B4F9C85" w:rsidR="00331A2C" w:rsidRPr="0003748B" w:rsidRDefault="00331A2C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="00A03E0F" w:rsidRPr="0003748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A03E0F" w:rsidRPr="000374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4FDA02AF" w14:textId="77777777" w:rsidR="00C0419E" w:rsidRPr="0003748B" w:rsidRDefault="00C0419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1CACC5C" w14:textId="1CF6EA88" w:rsidR="00DA0D5E" w:rsidRPr="0003748B" w:rsidRDefault="0081588F" w:rsidP="00FE3F8B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รายการเคลื่อนไหวของตราสาร</w:t>
      </w:r>
      <w:r w:rsidR="00816D95"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หนี้</w:t>
      </w:r>
      <w:r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และตราสาร</w:t>
      </w:r>
      <w:r w:rsidR="00816D95"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ทุน</w:t>
      </w:r>
    </w:p>
    <w:p w14:paraId="5F8F347D" w14:textId="11551ECB" w:rsidR="00941C14" w:rsidRPr="0003748B" w:rsidRDefault="00941C14" w:rsidP="00FE3F8B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12"/>
          <w:szCs w:val="12"/>
          <w:lang w:bidi="th-TH"/>
        </w:rPr>
      </w:pPr>
    </w:p>
    <w:p w14:paraId="37C11172" w14:textId="655C725E" w:rsidR="00941C14" w:rsidRPr="0003748B" w:rsidRDefault="00941C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F4248" w:rsidRPr="0003748B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7F4248" w:rsidRPr="0003748B">
        <w:rPr>
          <w:rFonts w:ascii="Angsana New" w:hAnsi="Angsana New" w:hint="cs"/>
          <w:i/>
          <w:iCs/>
          <w:sz w:val="30"/>
          <w:szCs w:val="30"/>
        </w:rPr>
        <w:t>.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1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) ตราสารหนี้และตราสารทุนที่อยู่ในความต้องการของตลาด</w:t>
      </w:r>
    </w:p>
    <w:p w14:paraId="098B1569" w14:textId="77777777" w:rsidR="00941C14" w:rsidRPr="0003748B" w:rsidRDefault="00941C14" w:rsidP="00FE3F8B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10"/>
          <w:szCs w:val="10"/>
          <w:lang w:bidi="th-TH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0"/>
        <w:gridCol w:w="270"/>
        <w:gridCol w:w="1178"/>
      </w:tblGrid>
      <w:tr w:rsidR="00F921B1" w:rsidRPr="0003748B" w14:paraId="4CE84EDD" w14:textId="77777777" w:rsidTr="00184A1F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4243F7D7" w14:textId="77777777" w:rsidR="00F921B1" w:rsidRPr="0003748B" w:rsidRDefault="00F921B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12" w:name="_Hlk142658533"/>
          </w:p>
        </w:tc>
        <w:tc>
          <w:tcPr>
            <w:tcW w:w="5858" w:type="dxa"/>
            <w:gridSpan w:val="9"/>
            <w:vAlign w:val="bottom"/>
          </w:tcPr>
          <w:p w14:paraId="28CB3E2C" w14:textId="35B3E310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21B1" w:rsidRPr="0003748B" w14:paraId="14B8E800" w14:textId="77777777" w:rsidTr="00184A1F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29B1C7D1" w14:textId="3D0A205F" w:rsidR="00F921B1" w:rsidRPr="0003748B" w:rsidRDefault="00F921B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44B6981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C1B45C3" w14:textId="5879E1F8" w:rsidR="00F921B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F921B1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D504A1E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38398A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24043867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0F49604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522C060C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F0D817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1B9EF37A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92AA21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3BEF5262" w14:textId="1FA7CDED" w:rsidR="00F921B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F921B1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21B1" w:rsidRPr="0003748B" w14:paraId="78928CB2" w14:textId="77777777" w:rsidTr="00184A1F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2316E9E7" w14:textId="77777777" w:rsidR="00F921B1" w:rsidRPr="0003748B" w:rsidRDefault="00F921B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75C47E9C" w14:textId="1776859D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921B1" w:rsidRPr="0003748B" w14:paraId="18D0EC90" w14:textId="77777777" w:rsidTr="00184A1F">
        <w:trPr>
          <w:trHeight w:val="19"/>
        </w:trPr>
        <w:tc>
          <w:tcPr>
            <w:tcW w:w="3690" w:type="dxa"/>
          </w:tcPr>
          <w:p w14:paraId="38469CAC" w14:textId="62835147" w:rsidR="00F921B1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07F5352D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05A5C9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B5F0D4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4C290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090E70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BCFE7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E3BC5D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BE27E8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C0DCD52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21B1" w:rsidRPr="0003748B" w14:paraId="6FEFF5F5" w14:textId="77777777" w:rsidTr="00184A1F">
        <w:trPr>
          <w:trHeight w:val="19"/>
        </w:trPr>
        <w:tc>
          <w:tcPr>
            <w:tcW w:w="3690" w:type="dxa"/>
          </w:tcPr>
          <w:p w14:paraId="221016AC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E428D77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9E4EC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1011A4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1AD9A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EDAB6F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6ADE6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DA0B99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BCB85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9BB661D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21B1" w:rsidRPr="0003748B" w14:paraId="52B1735A" w14:textId="77777777" w:rsidTr="00184A1F">
        <w:trPr>
          <w:trHeight w:val="19"/>
        </w:trPr>
        <w:tc>
          <w:tcPr>
            <w:tcW w:w="3690" w:type="dxa"/>
          </w:tcPr>
          <w:p w14:paraId="63BBBCA0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34403372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276C8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938C61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D4825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458449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0E459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74FFAD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1656B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61C7DFC" w14:textId="77777777" w:rsidR="00F921B1" w:rsidRPr="0003748B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163DB8AE" w14:textId="77777777" w:rsidTr="00184A1F">
        <w:trPr>
          <w:trHeight w:val="19"/>
        </w:trPr>
        <w:tc>
          <w:tcPr>
            <w:tcW w:w="3690" w:type="dxa"/>
          </w:tcPr>
          <w:p w14:paraId="7CA32746" w14:textId="1F804168" w:rsidR="00343228" w:rsidRPr="0003748B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8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54ADA83A" w14:textId="704B2C98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AD321B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270" w:type="dxa"/>
          </w:tcPr>
          <w:p w14:paraId="251B91A3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1AE2AD" w14:textId="4316EFC7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6476CEB4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59A14E" w14:textId="37FE5E67" w:rsidR="00343228" w:rsidRPr="0003748B" w:rsidRDefault="009F737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5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58DEE61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2C7E66" w14:textId="7DA95478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9F9D45D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07B23A3" w14:textId="3B30314B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343228" w:rsidRPr="0003748B" w14:paraId="0ED46F00" w14:textId="77777777" w:rsidTr="00184A1F">
        <w:trPr>
          <w:trHeight w:val="19"/>
        </w:trPr>
        <w:tc>
          <w:tcPr>
            <w:tcW w:w="3690" w:type="dxa"/>
          </w:tcPr>
          <w:p w14:paraId="0E0B0170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742CED2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90543C7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A05FBF1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29F0D70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AD36710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B25C7DF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71A7E6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A43265A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78" w:type="dxa"/>
          </w:tcPr>
          <w:p w14:paraId="2D233804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</w:rPr>
            </w:pPr>
          </w:p>
        </w:tc>
      </w:tr>
      <w:tr w:rsidR="00343228" w:rsidRPr="0003748B" w14:paraId="725BD42C" w14:textId="77777777" w:rsidTr="00184A1F">
        <w:trPr>
          <w:trHeight w:val="19"/>
        </w:trPr>
        <w:tc>
          <w:tcPr>
            <w:tcW w:w="3690" w:type="dxa"/>
          </w:tcPr>
          <w:p w14:paraId="5087727B" w14:textId="30B8F1BE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73FC6D3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B8D4D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28BE88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22F09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735EFC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FC6E9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4E988E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3F7D77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BBD1E10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7036727C" w14:textId="77777777" w:rsidTr="00184A1F">
        <w:trPr>
          <w:trHeight w:val="19"/>
        </w:trPr>
        <w:tc>
          <w:tcPr>
            <w:tcW w:w="3690" w:type="dxa"/>
          </w:tcPr>
          <w:p w14:paraId="47E780EA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7495E43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B1EE3A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0D289F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DC37D9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5762BC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3BD81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39FDC4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92470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B87CD88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49CA92C5" w14:textId="77777777" w:rsidTr="00184A1F">
        <w:trPr>
          <w:trHeight w:val="19"/>
        </w:trPr>
        <w:tc>
          <w:tcPr>
            <w:tcW w:w="3690" w:type="dxa"/>
          </w:tcPr>
          <w:p w14:paraId="73D2EA31" w14:textId="4B75C7EF" w:rsidR="00343228" w:rsidRPr="0003748B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26CBAAA" w14:textId="1D3D9DF5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041E29A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3A3B60" w14:textId="318619CF" w:rsidR="00343228" w:rsidRPr="0003748B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04B77B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FD6B64" w14:textId="2947760C" w:rsidR="00343228" w:rsidRPr="0003748B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0DBE02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E259BC" w14:textId="4A4A98A8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599555E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67518C6" w14:textId="23AA2830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343228" w:rsidRPr="0003748B" w14:paraId="23D1291B" w14:textId="77777777" w:rsidTr="00184A1F">
        <w:trPr>
          <w:trHeight w:val="19"/>
        </w:trPr>
        <w:tc>
          <w:tcPr>
            <w:tcW w:w="3690" w:type="dxa"/>
          </w:tcPr>
          <w:p w14:paraId="7B6D7132" w14:textId="377FEBAB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09C7F01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C11C4E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67DF76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486EA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878B3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6B65FC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34513C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D38BA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D15E773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31FF4EE7" w14:textId="77777777" w:rsidTr="00184A1F">
        <w:trPr>
          <w:trHeight w:val="19"/>
        </w:trPr>
        <w:tc>
          <w:tcPr>
            <w:tcW w:w="3690" w:type="dxa"/>
          </w:tcPr>
          <w:p w14:paraId="2A22A5C9" w14:textId="36CA067C" w:rsidR="00343228" w:rsidRPr="0003748B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1B48B502" w14:textId="65162457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4F54BD15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AEE2B8" w14:textId="5EB4D9C5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123C6678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CDDE72" w14:textId="0A66D01D" w:rsidR="00343228" w:rsidRPr="0003748B" w:rsidRDefault="009F737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14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DB5C0C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EBEA6E" w14:textId="397B3A55" w:rsidR="00343228" w:rsidRPr="0003748B" w:rsidRDefault="009F737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4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8D2AFE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3187B38" w14:textId="0A7BC156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D321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bookmarkEnd w:id="12"/>
    </w:tbl>
    <w:p w14:paraId="2F6DE828" w14:textId="305A2873" w:rsidR="0099374F" w:rsidRPr="0003748B" w:rsidRDefault="0099374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0"/>
        <w:gridCol w:w="270"/>
        <w:gridCol w:w="1178"/>
      </w:tblGrid>
      <w:tr w:rsidR="0099374F" w:rsidRPr="0003748B" w14:paraId="2D0A1E61" w14:textId="77777777" w:rsidTr="005C3481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4600DBE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2A0215C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374F" w:rsidRPr="0003748B" w14:paraId="251FA123" w14:textId="77777777" w:rsidTr="005C3481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783C33B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8991ACC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64A5CED0" w14:textId="59F8074D" w:rsidR="0099374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99374F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7FBDF13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A9A9C1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1BE22064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D01568C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476217D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3A85C7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752AECDF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ACE0F17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E25A45F" w14:textId="54719B11" w:rsidR="0099374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99374F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9374F" w:rsidRPr="0003748B" w14:paraId="5765566B" w14:textId="77777777" w:rsidTr="005C3481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4975804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3BC6DEF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9374F" w:rsidRPr="0003748B" w14:paraId="29AC1164" w14:textId="77777777" w:rsidTr="005C3481">
        <w:trPr>
          <w:trHeight w:val="19"/>
        </w:trPr>
        <w:tc>
          <w:tcPr>
            <w:tcW w:w="3690" w:type="dxa"/>
          </w:tcPr>
          <w:p w14:paraId="65B11DC9" w14:textId="22ABB86D" w:rsidR="0099374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56D09CD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D780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92D740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586DE4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7CB42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7D3FF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2CAE5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8F03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295034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03748B" w14:paraId="0A42628B" w14:textId="77777777" w:rsidTr="005C3481">
        <w:trPr>
          <w:trHeight w:val="19"/>
        </w:trPr>
        <w:tc>
          <w:tcPr>
            <w:tcW w:w="3690" w:type="dxa"/>
          </w:tcPr>
          <w:p w14:paraId="4923E533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011CA50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3CCA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8EC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4E7E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11FFB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C8F5C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64A1F3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A5C5D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6A3856C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03748B" w14:paraId="732335F2" w14:textId="77777777" w:rsidTr="005C3481">
        <w:trPr>
          <w:trHeight w:val="19"/>
        </w:trPr>
        <w:tc>
          <w:tcPr>
            <w:tcW w:w="3690" w:type="dxa"/>
          </w:tcPr>
          <w:p w14:paraId="2FCB2DF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20AF0A70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03CE1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9C8DE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FCD50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85158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98C24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61E187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5D9A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B4C8F52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9" w:rsidRPr="0003748B" w14:paraId="2E3BA400" w14:textId="77777777" w:rsidTr="005C3481">
        <w:trPr>
          <w:trHeight w:val="19"/>
        </w:trPr>
        <w:tc>
          <w:tcPr>
            <w:tcW w:w="3690" w:type="dxa"/>
          </w:tcPr>
          <w:p w14:paraId="28D97A2E" w14:textId="77777777" w:rsidR="00890839" w:rsidRPr="0003748B" w:rsidRDefault="00890839" w:rsidP="00890839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3A30F487" w14:textId="45F43DB7" w:rsidR="00890839" w:rsidRPr="0003748B" w:rsidRDefault="00AD321B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486</w:t>
            </w:r>
          </w:p>
        </w:tc>
        <w:tc>
          <w:tcPr>
            <w:tcW w:w="270" w:type="dxa"/>
          </w:tcPr>
          <w:p w14:paraId="0321B344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E6F179" w14:textId="7C3A867D" w:rsidR="00890839" w:rsidRPr="0003748B" w:rsidRDefault="00AD321B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3CCA8A86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30FFCF" w14:textId="70AB5AD3" w:rsidR="00890839" w:rsidRPr="0003748B" w:rsidRDefault="003D1887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98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FD28CD5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7178AF" w14:textId="0AEF662E" w:rsidR="00890839" w:rsidRPr="0003748B" w:rsidRDefault="00AD321B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B2F98FB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C0CB2FF" w14:textId="379DCEBC" w:rsidR="00890839" w:rsidRPr="0003748B" w:rsidRDefault="00AD321B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406</w:t>
            </w:r>
          </w:p>
        </w:tc>
      </w:tr>
      <w:tr w:rsidR="0099374F" w:rsidRPr="0003748B" w14:paraId="4D9189D4" w14:textId="77777777" w:rsidTr="005C3481">
        <w:trPr>
          <w:trHeight w:val="19"/>
        </w:trPr>
        <w:tc>
          <w:tcPr>
            <w:tcW w:w="3690" w:type="dxa"/>
          </w:tcPr>
          <w:p w14:paraId="410F52C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3E7F17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427332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EE23F9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8AEC817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43F0FB2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249E45F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CB0000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1CC0AF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78" w:type="dxa"/>
          </w:tcPr>
          <w:p w14:paraId="4BCE8A04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</w:rPr>
            </w:pPr>
          </w:p>
        </w:tc>
      </w:tr>
      <w:tr w:rsidR="0099374F" w:rsidRPr="0003748B" w14:paraId="768F224C" w14:textId="77777777" w:rsidTr="005C3481">
        <w:trPr>
          <w:trHeight w:val="19"/>
        </w:trPr>
        <w:tc>
          <w:tcPr>
            <w:tcW w:w="3690" w:type="dxa"/>
          </w:tcPr>
          <w:p w14:paraId="636163B4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2A3ADA7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CCF0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FFA67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A242C0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E7B4F0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53852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1E998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F48DB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1ED457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03748B" w14:paraId="1E2AF013" w14:textId="77777777" w:rsidTr="005C3481">
        <w:trPr>
          <w:trHeight w:val="19"/>
        </w:trPr>
        <w:tc>
          <w:tcPr>
            <w:tcW w:w="3690" w:type="dxa"/>
          </w:tcPr>
          <w:p w14:paraId="6C23BAA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1BCEBB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CA5B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5E91E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105A1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5D9C2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C053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A0FDA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FAE03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033615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03748B" w14:paraId="0782CBFB" w14:textId="77777777" w:rsidTr="005C3481">
        <w:trPr>
          <w:trHeight w:val="19"/>
        </w:trPr>
        <w:tc>
          <w:tcPr>
            <w:tcW w:w="3690" w:type="dxa"/>
          </w:tcPr>
          <w:p w14:paraId="7048C0B9" w14:textId="77777777" w:rsidR="0099374F" w:rsidRPr="0003748B" w:rsidRDefault="0099374F" w:rsidP="00FE3F8B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2165F69" w14:textId="65FDAA62" w:rsidR="0099374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F570FB2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A01DD41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91EC4A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2BF61" w14:textId="0FFE4C17" w:rsidR="0099374F" w:rsidRPr="0003748B" w:rsidRDefault="003D1887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14C6A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16BDE7" w14:textId="7EDC8FC1" w:rsidR="0099374F" w:rsidRPr="0003748B" w:rsidRDefault="003D1887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8025B4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B333B9D" w14:textId="3B773BD8" w:rsidR="0099374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  <w:tr w:rsidR="0099374F" w:rsidRPr="0003748B" w14:paraId="1B5D801E" w14:textId="77777777" w:rsidTr="005C3481">
        <w:trPr>
          <w:trHeight w:val="19"/>
        </w:trPr>
        <w:tc>
          <w:tcPr>
            <w:tcW w:w="3690" w:type="dxa"/>
          </w:tcPr>
          <w:p w14:paraId="3FD81CC6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0D4A16F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42006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176562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9503E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A84D3D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7FA85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42A698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DECBB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06FC821" w14:textId="77777777" w:rsidR="0099374F" w:rsidRPr="0003748B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9" w:rsidRPr="0003748B" w14:paraId="240E0AD3" w14:textId="77777777" w:rsidTr="005C3481">
        <w:trPr>
          <w:trHeight w:val="19"/>
        </w:trPr>
        <w:tc>
          <w:tcPr>
            <w:tcW w:w="3690" w:type="dxa"/>
          </w:tcPr>
          <w:p w14:paraId="6D08C87A" w14:textId="77777777" w:rsidR="00890839" w:rsidRPr="0003748B" w:rsidRDefault="00890839" w:rsidP="00890839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04FFD866" w14:textId="22F878F6" w:rsidR="00890839" w:rsidRPr="0003748B" w:rsidRDefault="00AD321B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  <w:tc>
          <w:tcPr>
            <w:tcW w:w="270" w:type="dxa"/>
          </w:tcPr>
          <w:p w14:paraId="661D8011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C7032A" w14:textId="4B2581E3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D126D2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CB017C" w14:textId="55E37ED6" w:rsidR="00890839" w:rsidRPr="0003748B" w:rsidRDefault="003D1887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04B88D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28F681" w14:textId="1E5EF90D" w:rsidR="00890839" w:rsidRPr="0003748B" w:rsidRDefault="003D1887" w:rsidP="003D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12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858151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4BEBAB9" w14:textId="364EA4B1" w:rsidR="00890839" w:rsidRPr="0003748B" w:rsidRDefault="00AD321B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</w:tr>
    </w:tbl>
    <w:p w14:paraId="712A57DB" w14:textId="77777777" w:rsidR="0099374F" w:rsidRPr="0003748B" w:rsidRDefault="0099374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Style w:val="TableGrid"/>
        <w:tblW w:w="95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9"/>
        <w:gridCol w:w="267"/>
        <w:gridCol w:w="1176"/>
      </w:tblGrid>
      <w:tr w:rsidR="00BE48AD" w:rsidRPr="0003748B" w14:paraId="486CE2B3" w14:textId="77777777" w:rsidTr="00184A1F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67004CC" w14:textId="77777777" w:rsidR="00BE48AD" w:rsidRPr="0003748B" w:rsidRDefault="00BE48A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62" w:type="dxa"/>
            <w:gridSpan w:val="9"/>
            <w:vAlign w:val="bottom"/>
          </w:tcPr>
          <w:p w14:paraId="3274DDC7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A1F" w:rsidRPr="0003748B" w14:paraId="0EF79B2C" w14:textId="77777777" w:rsidTr="00184A1F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B0F5D77" w14:textId="4888AFFB" w:rsidR="00BE48AD" w:rsidRPr="0003748B" w:rsidRDefault="00BE48A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7818362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E9A28AF" w14:textId="526496B9" w:rsidR="00BE48A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BE48AD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1B179280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5BF29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4C759C1C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6F2CCB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BA3791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968680E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vAlign w:val="bottom"/>
          </w:tcPr>
          <w:p w14:paraId="056CA3A0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3CDEFFE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E7CA5F5" w14:textId="484C4E01" w:rsidR="00BE48A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E48AD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E48AD" w:rsidRPr="0003748B" w14:paraId="6C83D33E" w14:textId="77777777" w:rsidTr="00184A1F">
        <w:trPr>
          <w:trHeight w:val="164"/>
          <w:tblHeader/>
        </w:trPr>
        <w:tc>
          <w:tcPr>
            <w:tcW w:w="3690" w:type="dxa"/>
          </w:tcPr>
          <w:p w14:paraId="4C08A18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62" w:type="dxa"/>
            <w:gridSpan w:val="9"/>
          </w:tcPr>
          <w:p w14:paraId="0228A663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84A1F" w:rsidRPr="0003748B" w14:paraId="4EE1EC3B" w14:textId="77777777" w:rsidTr="00184A1F">
        <w:trPr>
          <w:trHeight w:val="20"/>
        </w:trPr>
        <w:tc>
          <w:tcPr>
            <w:tcW w:w="3690" w:type="dxa"/>
          </w:tcPr>
          <w:p w14:paraId="184BE2F8" w14:textId="475F5076" w:rsidR="00BE48AD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324F0ECC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7859F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CDF29D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1404F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6CF748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7642A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0AA8563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8CBF09E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2DACC70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A1F" w:rsidRPr="0003748B" w14:paraId="100FF291" w14:textId="77777777" w:rsidTr="00184A1F">
        <w:trPr>
          <w:trHeight w:val="20"/>
        </w:trPr>
        <w:tc>
          <w:tcPr>
            <w:tcW w:w="3690" w:type="dxa"/>
          </w:tcPr>
          <w:p w14:paraId="4C3083E7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7C41010B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D1F1D0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36AB47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5A026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EDDE72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7B9302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7C37429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04C513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AD387DD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A1F" w:rsidRPr="0003748B" w14:paraId="1F5DE784" w14:textId="77777777" w:rsidTr="00184A1F">
        <w:trPr>
          <w:trHeight w:val="20"/>
        </w:trPr>
        <w:tc>
          <w:tcPr>
            <w:tcW w:w="3690" w:type="dxa"/>
          </w:tcPr>
          <w:p w14:paraId="4ED970E1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06CC372B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6D0E69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CECF46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2974F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3743D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F0705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8AD5A3A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D6B5663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9DDDC6D" w14:textId="77777777" w:rsidR="00BE48AD" w:rsidRPr="0003748B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4F098D9A" w14:textId="77777777" w:rsidTr="00184A1F">
        <w:trPr>
          <w:trHeight w:val="20"/>
        </w:trPr>
        <w:tc>
          <w:tcPr>
            <w:tcW w:w="3690" w:type="dxa"/>
          </w:tcPr>
          <w:p w14:paraId="708762FB" w14:textId="77777777" w:rsidR="00343228" w:rsidRPr="0003748B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14ED2196" w14:textId="2AA87F68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82E2845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CBC26C" w14:textId="6CB97842" w:rsidR="00343228" w:rsidRPr="0003748B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EE7D88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528B26" w14:textId="7A9DDD6F" w:rsidR="00343228" w:rsidRPr="0003748B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0E1E1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5D673F8" w14:textId="0037431A" w:rsidR="00343228" w:rsidRPr="0003748B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F2BB50D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ACDAA42" w14:textId="4EBA5532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343228" w:rsidRPr="0003748B" w14:paraId="738D094D" w14:textId="77777777" w:rsidTr="00184A1F">
        <w:trPr>
          <w:trHeight w:val="20"/>
        </w:trPr>
        <w:tc>
          <w:tcPr>
            <w:tcW w:w="3690" w:type="dxa"/>
          </w:tcPr>
          <w:p w14:paraId="3C8A2ECD" w14:textId="2D7FE638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C3250DB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54A7FE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7BD8B39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2DC46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6197014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D727B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684D8989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</w:tcPr>
          <w:p w14:paraId="01A23719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6" w:type="dxa"/>
          </w:tcPr>
          <w:p w14:paraId="472863E4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43228" w:rsidRPr="0003748B" w14:paraId="0ADD2241" w14:textId="77777777" w:rsidTr="00184A1F">
        <w:trPr>
          <w:trHeight w:val="20"/>
        </w:trPr>
        <w:tc>
          <w:tcPr>
            <w:tcW w:w="3690" w:type="dxa"/>
          </w:tcPr>
          <w:p w14:paraId="04AAD4B9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28AF7987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5EBFC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CB0860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D1F05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6BDBFB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30BDE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E4B1BC3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5274F90E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C83799B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4EF4C078" w14:textId="77777777" w:rsidTr="00184A1F">
        <w:trPr>
          <w:trHeight w:val="20"/>
        </w:trPr>
        <w:tc>
          <w:tcPr>
            <w:tcW w:w="3690" w:type="dxa"/>
          </w:tcPr>
          <w:p w14:paraId="6077BD4D" w14:textId="017D4ACA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CA61AD2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5FE10D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4985D0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F7173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D03067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DDC146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94C7CF7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5662BDBC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515C35E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03748B" w14:paraId="6B4DEC4B" w14:textId="77777777" w:rsidTr="00184A1F">
        <w:trPr>
          <w:trHeight w:val="20"/>
        </w:trPr>
        <w:tc>
          <w:tcPr>
            <w:tcW w:w="3690" w:type="dxa"/>
          </w:tcPr>
          <w:p w14:paraId="1E8894D6" w14:textId="66E3EE83" w:rsidR="00343228" w:rsidRPr="0003748B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C0284E6" w14:textId="5C877C60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67B15D38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122367" w14:textId="6CC608CD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1E51F0D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1C7BC2" w14:textId="06B7CCE6" w:rsidR="00343228" w:rsidRPr="0003748B" w:rsidRDefault="006614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10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C4903A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559714A7" w14:textId="1721674F" w:rsidR="00343228" w:rsidRPr="0003748B" w:rsidRDefault="006614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/>
                <w:sz w:val="28"/>
                <w:szCs w:val="28"/>
              </w:rPr>
              <w:t>4</w:t>
            </w:r>
            <w:r w:rsidRPr="000374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20002E2D" w14:textId="77777777" w:rsidR="00343228" w:rsidRPr="0003748B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95E8CD6" w14:textId="1AF2D03E" w:rsidR="00343228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D321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0E461BAE" w14:textId="77777777" w:rsidR="00E213DF" w:rsidRPr="0003748B" w:rsidRDefault="00E213DF" w:rsidP="00FE3F8B">
      <w:pPr>
        <w:rPr>
          <w:rFonts w:ascii="Angsana New" w:hAnsi="Angsana New"/>
        </w:rPr>
      </w:pPr>
    </w:p>
    <w:tbl>
      <w:tblPr>
        <w:tblStyle w:val="TableGrid"/>
        <w:tblW w:w="95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9"/>
        <w:gridCol w:w="267"/>
        <w:gridCol w:w="1176"/>
      </w:tblGrid>
      <w:tr w:rsidR="00AF105F" w:rsidRPr="0003748B" w14:paraId="79543606" w14:textId="77777777" w:rsidTr="005C3481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2A0ABA4" w14:textId="77777777" w:rsidR="00AF105F" w:rsidRPr="0003748B" w:rsidRDefault="00AF105F" w:rsidP="00AF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62" w:type="dxa"/>
            <w:gridSpan w:val="9"/>
            <w:vAlign w:val="bottom"/>
          </w:tcPr>
          <w:p w14:paraId="58E58CB7" w14:textId="3FF4D065" w:rsidR="00AF105F" w:rsidRPr="0003748B" w:rsidRDefault="00AF105F" w:rsidP="00AF1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3DF" w:rsidRPr="0003748B" w14:paraId="5A57DDC4" w14:textId="77777777" w:rsidTr="005C3481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EA97373" w14:textId="77777777" w:rsidR="00E213DF" w:rsidRPr="0003748B" w:rsidRDefault="00E213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5BED29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4A13C66" w14:textId="7EB1829B" w:rsidR="00E213D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E213DF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896FD9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8AFF9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067C221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3359FB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1B3CAF2F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2195C0B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vAlign w:val="bottom"/>
          </w:tcPr>
          <w:p w14:paraId="21ECCDCB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49F964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954EEBE" w14:textId="4499D57F" w:rsidR="00E213D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E213DF" w:rsidRPr="000374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213DF" w:rsidRPr="0003748B" w14:paraId="3123387D" w14:textId="77777777" w:rsidTr="005C3481">
        <w:trPr>
          <w:trHeight w:val="164"/>
          <w:tblHeader/>
        </w:trPr>
        <w:tc>
          <w:tcPr>
            <w:tcW w:w="3690" w:type="dxa"/>
          </w:tcPr>
          <w:p w14:paraId="77E393DF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62" w:type="dxa"/>
            <w:gridSpan w:val="9"/>
          </w:tcPr>
          <w:p w14:paraId="70ACD2E3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213DF" w:rsidRPr="0003748B" w14:paraId="2D47268B" w14:textId="77777777" w:rsidTr="005C3481">
        <w:trPr>
          <w:trHeight w:val="20"/>
        </w:trPr>
        <w:tc>
          <w:tcPr>
            <w:tcW w:w="3690" w:type="dxa"/>
          </w:tcPr>
          <w:p w14:paraId="2F3AEE26" w14:textId="7D43CE64" w:rsidR="00E213D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02CF0060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E0ACF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01A04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EEF60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E2349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07F199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1ECC60A3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1A40FFA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E05BD9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03748B" w14:paraId="66D5BB22" w14:textId="77777777" w:rsidTr="005C3481">
        <w:trPr>
          <w:trHeight w:val="20"/>
        </w:trPr>
        <w:tc>
          <w:tcPr>
            <w:tcW w:w="3690" w:type="dxa"/>
          </w:tcPr>
          <w:p w14:paraId="1D9E706D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624BB57A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DE5C9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E5090B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8A73D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54AA80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1DB41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29283B1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9D2CCA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7021B15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03748B" w14:paraId="2C917636" w14:textId="77777777" w:rsidTr="005C3481">
        <w:trPr>
          <w:trHeight w:val="20"/>
        </w:trPr>
        <w:tc>
          <w:tcPr>
            <w:tcW w:w="3690" w:type="dxa"/>
          </w:tcPr>
          <w:p w14:paraId="307904A2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2DB3894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72FA1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7DB197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CCC3C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E40A1D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64DF2B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2D225ED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1305BC82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E1D7EAC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03748B" w14:paraId="4A87A4D9" w14:textId="77777777" w:rsidTr="005C3481">
        <w:trPr>
          <w:trHeight w:val="20"/>
        </w:trPr>
        <w:tc>
          <w:tcPr>
            <w:tcW w:w="3690" w:type="dxa"/>
          </w:tcPr>
          <w:p w14:paraId="6370B468" w14:textId="77777777" w:rsidR="00E213DF" w:rsidRPr="0003748B" w:rsidRDefault="00E213DF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75C5DBDC" w14:textId="0DBA2587" w:rsidR="00E213D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2907E35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4697B0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360C02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77971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EC62FC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09E53A2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4FB51E3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8811176" w14:textId="287607E8" w:rsidR="00E213D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E213DF" w:rsidRPr="0003748B" w14:paraId="33595CFF" w14:textId="77777777" w:rsidTr="005C3481">
        <w:trPr>
          <w:trHeight w:val="20"/>
        </w:trPr>
        <w:tc>
          <w:tcPr>
            <w:tcW w:w="3690" w:type="dxa"/>
          </w:tcPr>
          <w:p w14:paraId="50CBEF86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AB0C79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AE5B28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8FE3071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54B9F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C82F42C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DDF48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7BFBCAB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</w:tcPr>
          <w:p w14:paraId="059DCF1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6" w:type="dxa"/>
          </w:tcPr>
          <w:p w14:paraId="121E66C5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13DF" w:rsidRPr="0003748B" w14:paraId="1704FAA1" w14:textId="77777777" w:rsidTr="005C3481">
        <w:trPr>
          <w:trHeight w:val="20"/>
        </w:trPr>
        <w:tc>
          <w:tcPr>
            <w:tcW w:w="3690" w:type="dxa"/>
          </w:tcPr>
          <w:p w14:paraId="06517CC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F2CA579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50239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C33AD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641B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041F6A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5EAB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F7B4E91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881FED1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E1998BA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03748B" w14:paraId="317FA46C" w14:textId="77777777" w:rsidTr="005C3481">
        <w:trPr>
          <w:trHeight w:val="20"/>
        </w:trPr>
        <w:tc>
          <w:tcPr>
            <w:tcW w:w="3690" w:type="dxa"/>
          </w:tcPr>
          <w:p w14:paraId="350FAAE9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51C7DD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58398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661ECE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B8B4B4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F93E80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F778F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CFA9897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4BCCB6B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9D4BDBC" w14:textId="77777777" w:rsidR="00E213DF" w:rsidRPr="0003748B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9" w:rsidRPr="0003748B" w14:paraId="4D957A51" w14:textId="77777777" w:rsidTr="005C3481">
        <w:trPr>
          <w:trHeight w:val="20"/>
        </w:trPr>
        <w:tc>
          <w:tcPr>
            <w:tcW w:w="3690" w:type="dxa"/>
          </w:tcPr>
          <w:p w14:paraId="08D395E2" w14:textId="77777777" w:rsidR="00890839" w:rsidRPr="0003748B" w:rsidRDefault="00890839" w:rsidP="00890839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03748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829BFFE" w14:textId="455C56B8" w:rsidR="00890839" w:rsidRPr="0003748B" w:rsidRDefault="00AD321B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  <w:tc>
          <w:tcPr>
            <w:tcW w:w="270" w:type="dxa"/>
          </w:tcPr>
          <w:p w14:paraId="34B7324A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111181" w14:textId="104A4AFF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D96CC9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2F3CA6" w14:textId="643C86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6A039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DAD5E1C" w14:textId="0CA565DF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48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321B" w:rsidRPr="00AD321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4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3F0022E0" w14:textId="77777777" w:rsidR="00890839" w:rsidRPr="0003748B" w:rsidRDefault="00890839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346C8E4" w14:textId="2F68C297" w:rsidR="00890839" w:rsidRPr="0003748B" w:rsidRDefault="00AD321B" w:rsidP="008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1B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</w:tr>
    </w:tbl>
    <w:p w14:paraId="02EEB896" w14:textId="0100CAA8" w:rsidR="00126483" w:rsidRPr="0003748B" w:rsidRDefault="0012648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4FCCA225" w14:textId="395CCD97" w:rsidR="00941C14" w:rsidRPr="0003748B" w:rsidRDefault="00941C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t>(ข</w:t>
      </w:r>
      <w:r w:rsidR="007F4248" w:rsidRPr="0003748B">
        <w:rPr>
          <w:rFonts w:ascii="Angsana New" w:hAnsi="Angsana New" w:hint="cs"/>
          <w:i/>
          <w:iCs/>
          <w:sz w:val="30"/>
          <w:szCs w:val="30"/>
        </w:rPr>
        <w:t>.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2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) ตราสารหนี้และตราสารทุนที่ไม่อยู่ในความต้องการของตลาด</w:t>
      </w:r>
    </w:p>
    <w:p w14:paraId="355FCCD3" w14:textId="37417D6A" w:rsidR="00E719F2" w:rsidRPr="0003748B" w:rsidRDefault="00E719F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900"/>
      </w:tblGrid>
      <w:tr w:rsidR="00FB7319" w:rsidRPr="0003748B" w14:paraId="4CCE3A8B" w14:textId="77777777" w:rsidTr="00E34B2C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C64628A" w14:textId="77777777" w:rsidR="00FB7319" w:rsidRPr="0003748B" w:rsidRDefault="00FB731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225324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11"/>
          </w:tcPr>
          <w:p w14:paraId="2807C2F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B7319" w:rsidRPr="0003748B" w14:paraId="09AB8DD5" w14:textId="77777777" w:rsidTr="00E34B2C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EA8B9AB" w14:textId="77777777" w:rsidR="00FB7319" w:rsidRPr="0003748B" w:rsidRDefault="00FB731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9E7A06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6023E2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164B3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05510F1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11BBE9F4" w14:textId="772FCFE5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1</w:t>
            </w:r>
            <w:r w:rsidR="00FB7319" w:rsidRPr="0003748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710AE2E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AF604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70" w:type="dxa"/>
          </w:tcPr>
          <w:p w14:paraId="680E669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B82183B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18E8487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306CC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</w:tcPr>
          <w:p w14:paraId="36C8B6B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D16C12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รับโอน</w:t>
            </w: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br/>
              <w:t>ค่าเผื่อ</w:t>
            </w: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br/>
              <w:t>การด้อยค่า</w:t>
            </w:r>
          </w:p>
        </w:tc>
        <w:tc>
          <w:tcPr>
            <w:tcW w:w="270" w:type="dxa"/>
            <w:vAlign w:val="bottom"/>
          </w:tcPr>
          <w:p w14:paraId="7CFCEF39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7259CB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53EB6C6E" w14:textId="2850197F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31</w:t>
            </w:r>
            <w:r w:rsidR="00FB7319" w:rsidRPr="0003748B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B7319" w:rsidRPr="0003748B" w14:paraId="05E33B82" w14:textId="77777777" w:rsidTr="00E34B2C">
        <w:trPr>
          <w:trHeight w:val="20"/>
        </w:trPr>
        <w:tc>
          <w:tcPr>
            <w:tcW w:w="2610" w:type="dxa"/>
          </w:tcPr>
          <w:p w14:paraId="156CDE0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C8D73A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2999A1D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FB7319" w:rsidRPr="0003748B" w14:paraId="6B4D9814" w14:textId="77777777" w:rsidTr="00E34B2C">
        <w:trPr>
          <w:trHeight w:val="20"/>
        </w:trPr>
        <w:tc>
          <w:tcPr>
            <w:tcW w:w="2610" w:type="dxa"/>
          </w:tcPr>
          <w:p w14:paraId="796EA1BF" w14:textId="16CDB87D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14:paraId="24400D1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42994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FFDB1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83E89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7E419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A7372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FC230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D84BB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DD575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6B7BD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BCB6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3689B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75A38E2E" w14:textId="77777777" w:rsidTr="00E34B2C">
        <w:trPr>
          <w:trHeight w:val="20"/>
        </w:trPr>
        <w:tc>
          <w:tcPr>
            <w:tcW w:w="2610" w:type="dxa"/>
          </w:tcPr>
          <w:p w14:paraId="1AD0217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20" w:type="dxa"/>
          </w:tcPr>
          <w:p w14:paraId="3D9FAE5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F0F61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1E5F3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37D96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9B6FF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23887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36EB0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E2AB4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D0BC4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D487B9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67B56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A7DBA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0591AE85" w14:textId="77777777" w:rsidTr="00E34B2C">
        <w:trPr>
          <w:trHeight w:val="20"/>
        </w:trPr>
        <w:tc>
          <w:tcPr>
            <w:tcW w:w="2610" w:type="dxa"/>
          </w:tcPr>
          <w:p w14:paraId="1E92711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 xml:space="preserve">ตราสารหนี้ที่วัดมูลค่าด้วย </w:t>
            </w:r>
          </w:p>
        </w:tc>
        <w:tc>
          <w:tcPr>
            <w:tcW w:w="720" w:type="dxa"/>
          </w:tcPr>
          <w:p w14:paraId="7309A59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23A0E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E167C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56582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802ED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91350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AB7E3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15274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90F21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A321DB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56CAC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AE878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09483ED8" w14:textId="77777777" w:rsidTr="00E34B2C">
        <w:trPr>
          <w:trHeight w:val="20"/>
        </w:trPr>
        <w:tc>
          <w:tcPr>
            <w:tcW w:w="2610" w:type="dxa"/>
          </w:tcPr>
          <w:p w14:paraId="40E0D672" w14:textId="77777777" w:rsidR="00FB7319" w:rsidRPr="0003748B" w:rsidRDefault="00FB7319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ราคาทุนตัดจำหน่าย - สุทธิ</w:t>
            </w:r>
          </w:p>
        </w:tc>
        <w:tc>
          <w:tcPr>
            <w:tcW w:w="720" w:type="dxa"/>
          </w:tcPr>
          <w:p w14:paraId="0C8F9AC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30683A" w14:textId="2FCFA9B3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AD321B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81B66E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4803EF" w14:textId="42BF3A0D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2BCBDB5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AB5C38" w14:textId="2B4B04CF" w:rsidR="00FB7319" w:rsidRPr="0003748B" w:rsidRDefault="006614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FDBD9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5F1D40" w14:textId="7804501D" w:rsidR="00FB7319" w:rsidRPr="0003748B" w:rsidRDefault="006614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F2007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086B08" w14:textId="58826AFC" w:rsidR="00FB7319" w:rsidRPr="0003748B" w:rsidRDefault="006614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FF0CA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94B748" w14:textId="4F3BD55B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45</w:t>
            </w:r>
          </w:p>
        </w:tc>
      </w:tr>
      <w:tr w:rsidR="00FB7319" w:rsidRPr="0003748B" w14:paraId="7EEF98C2" w14:textId="77777777" w:rsidTr="00E34B2C">
        <w:trPr>
          <w:trHeight w:val="20"/>
        </w:trPr>
        <w:tc>
          <w:tcPr>
            <w:tcW w:w="2610" w:type="dxa"/>
          </w:tcPr>
          <w:p w14:paraId="339F9759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 xml:space="preserve">ตราสารทุนที่วัดมูลค่าด้วย </w:t>
            </w:r>
          </w:p>
        </w:tc>
        <w:tc>
          <w:tcPr>
            <w:tcW w:w="720" w:type="dxa"/>
          </w:tcPr>
          <w:p w14:paraId="0C7DF1A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AB34C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13C1B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FAFE5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FB40CB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F1892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2896F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34086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33114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2A19D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F546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C4FB7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0742A75C" w14:textId="77777777" w:rsidTr="00E34B2C">
        <w:trPr>
          <w:trHeight w:val="20"/>
        </w:trPr>
        <w:tc>
          <w:tcPr>
            <w:tcW w:w="2610" w:type="dxa"/>
          </w:tcPr>
          <w:p w14:paraId="48C441FD" w14:textId="77777777" w:rsidR="00FB7319" w:rsidRPr="0003748B" w:rsidRDefault="00FB7319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97" w:hanging="250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20" w:type="dxa"/>
          </w:tcPr>
          <w:p w14:paraId="2C2455F6" w14:textId="22BAE63F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9028A0C" w14:textId="40B6608C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AD321B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270" w:type="dxa"/>
          </w:tcPr>
          <w:p w14:paraId="4176B35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CC0228" w14:textId="2F12B67F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270" w:type="dxa"/>
          </w:tcPr>
          <w:p w14:paraId="0A7B665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10E43B" w14:textId="00B459FD" w:rsidR="00FB7319" w:rsidRPr="0003748B" w:rsidRDefault="006614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107BC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683484" w14:textId="10206705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270" w:type="dxa"/>
          </w:tcPr>
          <w:p w14:paraId="41B3758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B0CA7C" w14:textId="38F8A726" w:rsidR="00FB7319" w:rsidRPr="0003748B" w:rsidRDefault="002A69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554B5F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D67490" w14:textId="65C3B560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442</w:t>
            </w:r>
          </w:p>
        </w:tc>
      </w:tr>
      <w:tr w:rsidR="00FB7319" w:rsidRPr="0003748B" w14:paraId="5B1E137D" w14:textId="77777777" w:rsidTr="00E34B2C">
        <w:trPr>
          <w:trHeight w:val="20"/>
        </w:trPr>
        <w:tc>
          <w:tcPr>
            <w:tcW w:w="2610" w:type="dxa"/>
          </w:tcPr>
          <w:p w14:paraId="231B2F3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4F0278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2A37B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A966F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DFDDC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C298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E130A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13402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90930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642C6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078D1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BC448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9DF07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673374C8" w14:textId="77777777" w:rsidTr="00E34B2C">
        <w:trPr>
          <w:trHeight w:val="20"/>
        </w:trPr>
        <w:tc>
          <w:tcPr>
            <w:tcW w:w="2610" w:type="dxa"/>
          </w:tcPr>
          <w:p w14:paraId="2BDE8697" w14:textId="658C1880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12DE231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F4700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7AE4D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A9980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39CD1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7D939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93F67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62778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8FBF6B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AF5C1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6DA21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F1541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1E7393BC" w14:textId="77777777" w:rsidTr="00E34B2C">
        <w:trPr>
          <w:trHeight w:val="20"/>
        </w:trPr>
        <w:tc>
          <w:tcPr>
            <w:tcW w:w="2610" w:type="dxa"/>
          </w:tcPr>
          <w:p w14:paraId="3C13FD9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20" w:type="dxa"/>
          </w:tcPr>
          <w:p w14:paraId="65F54B8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5F253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23075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DD917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140D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C1591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82964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CCD97F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C0A89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107F5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F15E4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BBB74B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132D2749" w14:textId="77777777" w:rsidTr="00E34B2C">
        <w:trPr>
          <w:trHeight w:val="20"/>
        </w:trPr>
        <w:tc>
          <w:tcPr>
            <w:tcW w:w="2610" w:type="dxa"/>
          </w:tcPr>
          <w:p w14:paraId="52F764D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 xml:space="preserve">ตราสารหนี้ที่วัดมูลค่าด้วย </w:t>
            </w:r>
          </w:p>
        </w:tc>
        <w:tc>
          <w:tcPr>
            <w:tcW w:w="720" w:type="dxa"/>
          </w:tcPr>
          <w:p w14:paraId="77E397B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412A7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07EEE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65DB2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94638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BAB9AF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725CA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58F95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62387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1C764F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F3891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DE3F3F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2EE" w:rsidRPr="0003748B" w14:paraId="1339FF09" w14:textId="77777777" w:rsidTr="00E34B2C">
        <w:trPr>
          <w:trHeight w:val="20"/>
        </w:trPr>
        <w:tc>
          <w:tcPr>
            <w:tcW w:w="2610" w:type="dxa"/>
          </w:tcPr>
          <w:p w14:paraId="4648D55D" w14:textId="77777777" w:rsidR="00B132EE" w:rsidRPr="0003748B" w:rsidRDefault="00B132EE" w:rsidP="00B132EE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ราคาทุนตัดจำหน่าย - สุทธิ</w:t>
            </w:r>
          </w:p>
        </w:tc>
        <w:tc>
          <w:tcPr>
            <w:tcW w:w="720" w:type="dxa"/>
          </w:tcPr>
          <w:p w14:paraId="732E3350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737ECB" w14:textId="1651EED0" w:rsidR="00B132EE" w:rsidRPr="0003748B" w:rsidRDefault="00AD321B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3FD41FF7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DB27FD" w14:textId="4AB15D2F" w:rsidR="00B132EE" w:rsidRPr="0003748B" w:rsidRDefault="00AD321B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37</w:t>
            </w:r>
          </w:p>
        </w:tc>
        <w:tc>
          <w:tcPr>
            <w:tcW w:w="270" w:type="dxa"/>
          </w:tcPr>
          <w:p w14:paraId="3D99E5E8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15DCAE" w14:textId="57F134D5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 w:hint="cs"/>
                <w:sz w:val="24"/>
                <w:szCs w:val="24"/>
              </w:rPr>
              <w:t>33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5BFF286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C7ED6D" w14:textId="1FAA9D8D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EC33E9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9025CC" w14:textId="75CA1F8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06C6C6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044E3A" w14:textId="61E45C62" w:rsidR="00B132EE" w:rsidRPr="0003748B" w:rsidRDefault="00AD321B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37</w:t>
            </w:r>
          </w:p>
        </w:tc>
      </w:tr>
      <w:tr w:rsidR="00FB7319" w:rsidRPr="0003748B" w14:paraId="739D06D2" w14:textId="77777777" w:rsidTr="00E34B2C">
        <w:trPr>
          <w:trHeight w:val="20"/>
        </w:trPr>
        <w:tc>
          <w:tcPr>
            <w:tcW w:w="2610" w:type="dxa"/>
          </w:tcPr>
          <w:p w14:paraId="32F9A86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 xml:space="preserve">ตราสารทุนที่วัดมูลค่าด้วย </w:t>
            </w:r>
          </w:p>
        </w:tc>
        <w:tc>
          <w:tcPr>
            <w:tcW w:w="720" w:type="dxa"/>
          </w:tcPr>
          <w:p w14:paraId="2EBE50B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2C038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912E7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B0307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40501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4CB2A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6DC08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7ECB9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541DB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04DD7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1960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D52299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2EE" w:rsidRPr="0003748B" w14:paraId="36C3967E" w14:textId="77777777" w:rsidTr="00E34B2C">
        <w:trPr>
          <w:trHeight w:val="20"/>
        </w:trPr>
        <w:tc>
          <w:tcPr>
            <w:tcW w:w="2610" w:type="dxa"/>
          </w:tcPr>
          <w:p w14:paraId="6A1B8BD1" w14:textId="77777777" w:rsidR="00B132EE" w:rsidRPr="0003748B" w:rsidRDefault="00B132EE" w:rsidP="00B132EE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203" w:hanging="250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20" w:type="dxa"/>
          </w:tcPr>
          <w:p w14:paraId="3DCFAF90" w14:textId="39C8656A" w:rsidR="00B132EE" w:rsidRPr="0003748B" w:rsidRDefault="00AD321B" w:rsidP="0066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i/>
                <w:iCs/>
                <w:sz w:val="24"/>
                <w:szCs w:val="24"/>
              </w:rPr>
              <w:t>1</w:t>
            </w:r>
            <w:r w:rsidRPr="00AD321B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638EEA99" w14:textId="2558C848" w:rsidR="00B132EE" w:rsidRPr="0003748B" w:rsidRDefault="00AD321B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350</w:t>
            </w:r>
          </w:p>
        </w:tc>
        <w:tc>
          <w:tcPr>
            <w:tcW w:w="270" w:type="dxa"/>
          </w:tcPr>
          <w:p w14:paraId="7CCACDC3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44BE69" w14:textId="08810808" w:rsidR="00B132EE" w:rsidRPr="0003748B" w:rsidRDefault="00AD321B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90</w:t>
            </w:r>
          </w:p>
        </w:tc>
        <w:tc>
          <w:tcPr>
            <w:tcW w:w="270" w:type="dxa"/>
          </w:tcPr>
          <w:p w14:paraId="67496C54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CDB679" w14:textId="0044B7B3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DDFF46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96E691" w14:textId="6877AC4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 w:hint="cs"/>
                <w:sz w:val="24"/>
                <w:szCs w:val="24"/>
              </w:rPr>
              <w:t>50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717FCC0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4834CE" w14:textId="50622533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 w:hint="cs"/>
                <w:sz w:val="24"/>
                <w:szCs w:val="24"/>
              </w:rPr>
              <w:t>54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31EA19F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2B21FB" w14:textId="4C580517" w:rsidR="00B132EE" w:rsidRPr="0003748B" w:rsidRDefault="00AD321B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336</w:t>
            </w:r>
          </w:p>
        </w:tc>
      </w:tr>
    </w:tbl>
    <w:p w14:paraId="66751F47" w14:textId="3AC759DC" w:rsidR="00E719F2" w:rsidRPr="0003748B" w:rsidRDefault="00E719F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94"/>
        <w:gridCol w:w="6"/>
      </w:tblGrid>
      <w:tr w:rsidR="00FB7319" w:rsidRPr="0003748B" w14:paraId="19B77158" w14:textId="77777777" w:rsidTr="00E34B2C">
        <w:trPr>
          <w:gridAfter w:val="1"/>
          <w:wAfter w:w="6" w:type="dxa"/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6064F44" w14:textId="77777777" w:rsidR="00FB7319" w:rsidRPr="0003748B" w:rsidRDefault="00FB731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B1BAC3B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4" w:type="dxa"/>
            <w:gridSpan w:val="11"/>
          </w:tcPr>
          <w:p w14:paraId="6FAB4D0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7319" w:rsidRPr="0003748B" w14:paraId="10CE9B1F" w14:textId="77777777" w:rsidTr="00E34B2C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D84086C" w14:textId="77777777" w:rsidR="00FB7319" w:rsidRPr="0003748B" w:rsidRDefault="00FB731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D43EDB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7202DD6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72F43EB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1F16AFD9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4464E8AE" w14:textId="60A62BAE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1</w:t>
            </w:r>
            <w:r w:rsidR="00FB7319" w:rsidRPr="0003748B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E3F34A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D4A60B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70" w:type="dxa"/>
          </w:tcPr>
          <w:p w14:paraId="3DF2BBB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417BBB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D890E5B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F89FB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</w:tcPr>
          <w:p w14:paraId="5613DD1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3166CC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รับโอน</w:t>
            </w: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br/>
              <w:t>ค่าเผื่อ</w:t>
            </w: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br/>
              <w:t>การด้อยค่า</w:t>
            </w:r>
          </w:p>
        </w:tc>
        <w:tc>
          <w:tcPr>
            <w:tcW w:w="270" w:type="dxa"/>
            <w:vAlign w:val="bottom"/>
          </w:tcPr>
          <w:p w14:paraId="1E575CC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8EA29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32FF8CF0" w14:textId="7E761B0D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31</w:t>
            </w:r>
            <w:r w:rsidR="00FB7319" w:rsidRPr="0003748B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B7319" w:rsidRPr="0003748B" w14:paraId="1CE4513A" w14:textId="77777777" w:rsidTr="00E34B2C">
        <w:trPr>
          <w:gridAfter w:val="1"/>
          <w:wAfter w:w="6" w:type="dxa"/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6121B61F" w14:textId="77777777" w:rsidR="00FB7319" w:rsidRPr="0003748B" w:rsidRDefault="00FB731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554B68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84" w:type="dxa"/>
            <w:gridSpan w:val="11"/>
            <w:vAlign w:val="bottom"/>
          </w:tcPr>
          <w:p w14:paraId="7DEA344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FB7319" w:rsidRPr="0003748B" w14:paraId="13E36020" w14:textId="77777777" w:rsidTr="00E34B2C">
        <w:trPr>
          <w:trHeight w:val="20"/>
        </w:trPr>
        <w:tc>
          <w:tcPr>
            <w:tcW w:w="2610" w:type="dxa"/>
          </w:tcPr>
          <w:p w14:paraId="7E0CD1D8" w14:textId="22A1423E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14:paraId="4CDB390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27178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BDB3E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AAE74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766FA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A5EE4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B2CB6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31C4F9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5E51C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7450E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4F9ECF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D8C2139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583E6717" w14:textId="77777777" w:rsidTr="00E34B2C">
        <w:trPr>
          <w:trHeight w:val="20"/>
        </w:trPr>
        <w:tc>
          <w:tcPr>
            <w:tcW w:w="2610" w:type="dxa"/>
          </w:tcPr>
          <w:p w14:paraId="14EB6BF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20" w:type="dxa"/>
          </w:tcPr>
          <w:p w14:paraId="269AA3E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8D8F7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C649FB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111C6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B0C0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8A6C39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66995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15F8F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FC414B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61AADF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E4F19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A144F9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3DC65984" w14:textId="77777777" w:rsidTr="00E34B2C">
        <w:trPr>
          <w:trHeight w:val="20"/>
        </w:trPr>
        <w:tc>
          <w:tcPr>
            <w:tcW w:w="2610" w:type="dxa"/>
          </w:tcPr>
          <w:p w14:paraId="6D05B44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ตราสารทุนที่วัดมูลค่าด้วย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 xml:space="preserve">      </w:t>
            </w:r>
          </w:p>
        </w:tc>
        <w:tc>
          <w:tcPr>
            <w:tcW w:w="720" w:type="dxa"/>
          </w:tcPr>
          <w:p w14:paraId="0EE1AFE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252B7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01878A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B9970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E37C2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1E95C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6489D9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09172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CA44C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BC772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34FC4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6BDE35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434F7548" w14:textId="77777777" w:rsidTr="00E34B2C">
        <w:trPr>
          <w:trHeight w:val="20"/>
        </w:trPr>
        <w:tc>
          <w:tcPr>
            <w:tcW w:w="2610" w:type="dxa"/>
          </w:tcPr>
          <w:p w14:paraId="7D64F48A" w14:textId="77777777" w:rsidR="00FB7319" w:rsidRPr="0003748B" w:rsidRDefault="00FB7319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203" w:hanging="25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20" w:type="dxa"/>
          </w:tcPr>
          <w:p w14:paraId="25065F4D" w14:textId="3428B9F3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082C88B" w14:textId="77D36B58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AD321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34543F7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143A5D" w14:textId="1654FC38" w:rsidR="00FB7319" w:rsidRPr="0003748B" w:rsidRDefault="006614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0FB73F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F5C997" w14:textId="555CBE91" w:rsidR="00FB7319" w:rsidRPr="0003748B" w:rsidRDefault="006614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434BA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B8DB38" w14:textId="58194CB2" w:rsidR="00FB7319" w:rsidRPr="0003748B" w:rsidRDefault="006614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/>
                <w:sz w:val="24"/>
                <w:szCs w:val="24"/>
              </w:rPr>
              <w:t>6</w:t>
            </w:r>
            <w:r w:rsidRPr="0003748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DBEBF9F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CA0D27" w14:textId="686BE1DF" w:rsidR="00FB7319" w:rsidRPr="0003748B" w:rsidRDefault="006614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677B9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7FC40D2" w14:textId="7B965BF2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/>
                <w:sz w:val="24"/>
                <w:szCs w:val="24"/>
              </w:rPr>
              <w:t>58</w:t>
            </w:r>
          </w:p>
        </w:tc>
      </w:tr>
      <w:tr w:rsidR="00FB7319" w:rsidRPr="0003748B" w14:paraId="372620D0" w14:textId="77777777" w:rsidTr="00E34B2C">
        <w:trPr>
          <w:trHeight w:val="20"/>
        </w:trPr>
        <w:tc>
          <w:tcPr>
            <w:tcW w:w="2610" w:type="dxa"/>
          </w:tcPr>
          <w:p w14:paraId="5A531F7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1EA65E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53402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D1FD9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F9DA9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43220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7C49B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24EB0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58DAC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CD2A4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DCC66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B455F9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F533BB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5DB9C338" w14:textId="77777777" w:rsidTr="00E34B2C">
        <w:trPr>
          <w:trHeight w:val="20"/>
        </w:trPr>
        <w:tc>
          <w:tcPr>
            <w:tcW w:w="2610" w:type="dxa"/>
          </w:tcPr>
          <w:p w14:paraId="4CC59CDC" w14:textId="43A19082" w:rsidR="00FB731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541F80D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9E4E3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2B377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FCE0B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45EE19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CC2D9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CF08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A3AD87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4E90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ABF12F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504A6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B4413D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4B6CEE8C" w14:textId="77777777" w:rsidTr="00E34B2C">
        <w:trPr>
          <w:trHeight w:val="20"/>
        </w:trPr>
        <w:tc>
          <w:tcPr>
            <w:tcW w:w="2610" w:type="dxa"/>
          </w:tcPr>
          <w:p w14:paraId="3A832A5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20" w:type="dxa"/>
          </w:tcPr>
          <w:p w14:paraId="54FB1946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0586F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6B6B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6BC12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DCC92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1CF564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FEE793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06E21F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1D926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8777A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052405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143A70F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03748B" w14:paraId="14B9577D" w14:textId="77777777" w:rsidTr="00E34B2C">
        <w:trPr>
          <w:trHeight w:val="20"/>
        </w:trPr>
        <w:tc>
          <w:tcPr>
            <w:tcW w:w="2610" w:type="dxa"/>
          </w:tcPr>
          <w:p w14:paraId="2D0853B1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ตราสารทุนที่วัดมูลค่าด้วย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 xml:space="preserve">      </w:t>
            </w:r>
          </w:p>
        </w:tc>
        <w:tc>
          <w:tcPr>
            <w:tcW w:w="720" w:type="dxa"/>
          </w:tcPr>
          <w:p w14:paraId="337F772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0BFD4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01216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6C441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7DED7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0CD642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8499DC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0F7EB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7DEF20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4B8FFD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DFD65E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A2FBED8" w14:textId="77777777" w:rsidR="00FB7319" w:rsidRPr="0003748B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2EE" w:rsidRPr="0003748B" w14:paraId="26DF767B" w14:textId="77777777" w:rsidTr="00E34B2C">
        <w:trPr>
          <w:trHeight w:val="20"/>
        </w:trPr>
        <w:tc>
          <w:tcPr>
            <w:tcW w:w="2610" w:type="dxa"/>
          </w:tcPr>
          <w:p w14:paraId="255E02FF" w14:textId="77777777" w:rsidR="00B132EE" w:rsidRPr="0003748B" w:rsidRDefault="00B132EE" w:rsidP="00B132EE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203" w:hanging="250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20" w:type="dxa"/>
          </w:tcPr>
          <w:p w14:paraId="22A5A709" w14:textId="25F5B416" w:rsidR="00B132EE" w:rsidRPr="0003748B" w:rsidRDefault="00AD321B" w:rsidP="0066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i/>
                <w:iCs/>
                <w:sz w:val="24"/>
                <w:szCs w:val="24"/>
              </w:rPr>
              <w:t>1</w:t>
            </w:r>
            <w:r w:rsidRPr="00AD321B"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4805D92A" w14:textId="11DE82A3" w:rsidR="00B132EE" w:rsidRPr="0003748B" w:rsidRDefault="00AD321B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2368F262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275014" w14:textId="53E6932B" w:rsidR="00B132EE" w:rsidRPr="0003748B" w:rsidRDefault="00AD321B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54</w:t>
            </w:r>
          </w:p>
        </w:tc>
        <w:tc>
          <w:tcPr>
            <w:tcW w:w="270" w:type="dxa"/>
          </w:tcPr>
          <w:p w14:paraId="5B37C4C3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846135" w14:textId="431DE712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91E51A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0EEEC8" w14:textId="5048FC3F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1EB74C7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EBD588" w14:textId="1873CC48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3748B">
              <w:rPr>
                <w:rFonts w:ascii="Angsana New" w:hAnsi="Angsana New" w:hint="cs"/>
                <w:sz w:val="24"/>
                <w:szCs w:val="24"/>
              </w:rPr>
              <w:t>(</w:t>
            </w:r>
            <w:r w:rsidR="00AD321B" w:rsidRPr="00AD321B">
              <w:rPr>
                <w:rFonts w:ascii="Angsana New" w:hAnsi="Angsana New" w:hint="cs"/>
                <w:sz w:val="24"/>
                <w:szCs w:val="24"/>
              </w:rPr>
              <w:t>54</w:t>
            </w:r>
            <w:r w:rsidRPr="0003748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26B70B6" w14:textId="77777777" w:rsidR="00B132EE" w:rsidRPr="0003748B" w:rsidRDefault="00B132EE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ECFD9B3" w14:textId="4881CDE9" w:rsidR="00B132EE" w:rsidRPr="0003748B" w:rsidRDefault="00AD321B" w:rsidP="00B1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21B">
              <w:rPr>
                <w:rFonts w:ascii="Angsana New" w:hAnsi="Angsana New" w:hint="cs"/>
                <w:sz w:val="24"/>
                <w:szCs w:val="24"/>
              </w:rPr>
              <w:t>64</w:t>
            </w:r>
          </w:p>
        </w:tc>
      </w:tr>
    </w:tbl>
    <w:p w14:paraId="5B2D238E" w14:textId="6DB9F605" w:rsidR="00DC7AA4" w:rsidRPr="0003748B" w:rsidRDefault="00DC7AA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176107" w14:textId="2E37951B" w:rsidR="00BE48AD" w:rsidRPr="0003748B" w:rsidRDefault="00BE48AD" w:rsidP="00FE3F8B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75F1FCDE" w14:textId="77777777" w:rsidR="00BE48AD" w:rsidRPr="0003748B" w:rsidRDefault="00BE48A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5F7EBABF" w14:textId="77777777" w:rsidR="00BE48AD" w:rsidRPr="0003748B" w:rsidRDefault="00BE48AD" w:rsidP="00FE3F8B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BCF1305" w14:textId="77777777" w:rsidR="00BE48AD" w:rsidRPr="0003748B" w:rsidRDefault="00BE48A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219744A" w14:textId="77777777" w:rsidR="00BE48AD" w:rsidRPr="0003748B" w:rsidRDefault="00BE48AD" w:rsidP="008870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58F340A" w14:textId="77777777" w:rsidR="00BE48AD" w:rsidRPr="0003748B" w:rsidRDefault="00BE48A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1CC58E5" w14:textId="15A51E2D" w:rsidR="00BE48AD" w:rsidRPr="0003748B" w:rsidRDefault="00BE48AD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บริษัทจัดทำขึ้นเพื่อระบุและวิเคราะห์ความเสี่ยงที่กลุ่มบริษัท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sz w:val="30"/>
          <w:szCs w:val="30"/>
        </w:rPr>
        <w:t xml:space="preserve">  </w:t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111295F" w14:textId="77777777" w:rsidR="00866A1C" w:rsidRPr="0003748B" w:rsidRDefault="00866A1C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5B8589DC" w14:textId="2E48FCA6" w:rsidR="00BE48AD" w:rsidRPr="0003748B" w:rsidRDefault="00BE48AD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บริษัทเผชิญอยู่ คณะกรรมการตรวจสอบของกลุ่มบริษัท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2621688" w14:textId="327A5984" w:rsidR="00BE48AD" w:rsidRPr="0003748B" w:rsidRDefault="00F725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</w:rPr>
        <w:lastRenderedPageBreak/>
        <w:t>(ค.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1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) ความเสี่ยงด้านเครดิต</w:t>
      </w:r>
    </w:p>
    <w:p w14:paraId="3B855E5D" w14:textId="77777777" w:rsidR="0048750F" w:rsidRPr="0003748B" w:rsidRDefault="0048750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0E3F1199" w14:textId="0CA01AF0" w:rsidR="00BE48AD" w:rsidRPr="0003748B" w:rsidRDefault="00F725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ความเสี่ยงด้านเครดิตเป็นความเสี่ยงจากการสูญเสียทางการเงินของกลุ่มบริษัท/บริษัท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ซึ่งโดยส่วนใหญ่เกิดจากลูกหนี้ที่เป็นลูกค้าของกลุ่มบริษัท/บริษัท</w:t>
      </w:r>
    </w:p>
    <w:p w14:paraId="2492C930" w14:textId="2984B057" w:rsidR="00F72585" w:rsidRPr="0003748B" w:rsidRDefault="00F725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538C4FA1" w14:textId="67483F7B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ค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proofErr w:type="gramStart"/>
      <w:r w:rsidRPr="0003748B">
        <w:rPr>
          <w:rFonts w:ascii="Angsana New" w:hAnsi="Angsana New" w:hint="cs"/>
          <w:sz w:val="30"/>
          <w:szCs w:val="30"/>
        </w:rPr>
        <w:t>)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  </w:t>
      </w:r>
      <w:r w:rsidRPr="0003748B">
        <w:rPr>
          <w:rFonts w:ascii="Angsana New" w:hAnsi="Angsana New" w:hint="cs"/>
          <w:sz w:val="30"/>
          <w:szCs w:val="30"/>
          <w:cs/>
        </w:rPr>
        <w:t>ลูกหนี้การค้า</w:t>
      </w:r>
      <w:proofErr w:type="gramEnd"/>
      <w:r w:rsidRPr="0003748B">
        <w:rPr>
          <w:rFonts w:ascii="Angsana New" w:hAnsi="Angsana New" w:hint="cs"/>
          <w:sz w:val="30"/>
          <w:szCs w:val="30"/>
          <w:cs/>
        </w:rPr>
        <w:t xml:space="preserve"> ลูกหนี้อื่น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ลูกหนี้ตามสัญญาเช่าเงินทุน</w:t>
      </w:r>
      <w:r w:rsidRPr="0003748B">
        <w:rPr>
          <w:rFonts w:ascii="Angsana New" w:hAnsi="Angsana New" w:hint="cs"/>
          <w:sz w:val="30"/>
          <w:szCs w:val="30"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และสินทรัพย์ที่เกิดจากสัญญา</w:t>
      </w:r>
    </w:p>
    <w:p w14:paraId="48D7A7A2" w14:textId="77777777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446CB05" w14:textId="6F44FC5A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 xml:space="preserve">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AD321B" w:rsidRPr="00AD321B">
        <w:rPr>
          <w:rFonts w:ascii="Angsana New" w:hAnsi="Angsana New" w:hint="cs"/>
          <w:sz w:val="30"/>
          <w:szCs w:val="30"/>
        </w:rPr>
        <w:t>2</w:t>
      </w:r>
      <w:r w:rsidR="00AD321B" w:rsidRPr="00AD321B">
        <w:rPr>
          <w:rFonts w:ascii="Angsana New" w:hAnsi="Angsana New"/>
          <w:sz w:val="30"/>
          <w:szCs w:val="30"/>
        </w:rPr>
        <w:t>5</w:t>
      </w: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 xml:space="preserve">ข) และ </w:t>
      </w:r>
      <w:r w:rsidR="00AD321B" w:rsidRPr="00AD321B">
        <w:rPr>
          <w:rFonts w:ascii="Angsana New" w:hAnsi="Angsana New" w:hint="cs"/>
          <w:sz w:val="30"/>
          <w:szCs w:val="30"/>
        </w:rPr>
        <w:t>2</w:t>
      </w:r>
      <w:r w:rsidR="00AD321B" w:rsidRPr="00AD321B">
        <w:rPr>
          <w:rFonts w:ascii="Angsana New" w:hAnsi="Angsana New"/>
          <w:sz w:val="30"/>
          <w:szCs w:val="30"/>
        </w:rPr>
        <w:t>5</w:t>
      </w:r>
      <w:r w:rsidRPr="0003748B">
        <w:rPr>
          <w:rFonts w:ascii="Angsana New" w:hAnsi="Angsana New" w:hint="cs"/>
          <w:sz w:val="30"/>
          <w:szCs w:val="30"/>
          <w:cs/>
        </w:rPr>
        <w:t>(ค)</w:t>
      </w:r>
    </w:p>
    <w:p w14:paraId="36923A5D" w14:textId="77777777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7AE73822" w14:textId="740805EE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ผู้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บริษัทจะเสนอระยะเวลาและเงื่อนไขทางการค้า 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บริษัทจะทบทวนอันดับความน่าเชื่อถือภายนอก</w:t>
      </w:r>
      <w:r w:rsidRPr="0003748B">
        <w:rPr>
          <w:rFonts w:ascii="Angsana New" w:hAnsi="Angsana New" w:hint="cs"/>
          <w:sz w:val="30"/>
          <w:szCs w:val="30"/>
        </w:rPr>
        <w:t xml:space="preserve"> (</w:t>
      </w:r>
      <w:r w:rsidRPr="0003748B">
        <w:rPr>
          <w:rFonts w:ascii="Angsana New" w:hAnsi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ยอดขายที่เกินกว่าวงเงินดังกล่าวต้องได้รับการอนุมัติจากผู้บริหาร</w:t>
      </w:r>
    </w:p>
    <w:p w14:paraId="72D87152" w14:textId="74804C59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414883C6" w14:textId="347C0DFF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pacing w:val="-8"/>
          <w:sz w:val="30"/>
          <w:szCs w:val="30"/>
        </w:rPr>
      </w:pPr>
      <w:bookmarkStart w:id="13" w:name="_Hlk124349304"/>
      <w:r w:rsidRPr="0003748B">
        <w:rPr>
          <w:rFonts w:ascii="Angsana New" w:hAnsi="Angsana New" w:hint="cs"/>
          <w:spacing w:val="-8"/>
          <w:sz w:val="30"/>
          <w:szCs w:val="30"/>
          <w:cs/>
        </w:rPr>
        <w:t xml:space="preserve">ค่าเผื่อผลขาดทุนด้านเครดิตที่คาดว่าจะเกิดขึ้นสำหรับลูกหนี้การค้าและอื่นๆ ได้เปิดเผยไว้ในหมายเหตุข้อ </w:t>
      </w:r>
      <w:r w:rsidR="00AD321B" w:rsidRPr="00AD321B">
        <w:rPr>
          <w:rFonts w:ascii="Angsana New" w:hAnsi="Angsana New" w:hint="cs"/>
          <w:spacing w:val="-8"/>
          <w:sz w:val="30"/>
          <w:szCs w:val="30"/>
        </w:rPr>
        <w:t>7</w:t>
      </w:r>
    </w:p>
    <w:bookmarkEnd w:id="13"/>
    <w:p w14:paraId="279D2B21" w14:textId="77777777" w:rsidR="00AD6253" w:rsidRPr="0003748B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154919FD" w14:textId="47FC23EC" w:rsidR="00076876" w:rsidRPr="0003748B" w:rsidRDefault="0093461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ค.</w:t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AD321B" w:rsidRPr="00AD321B">
        <w:rPr>
          <w:rFonts w:ascii="Angsana New" w:hAnsi="Angsana New" w:hint="cs"/>
          <w:sz w:val="30"/>
          <w:szCs w:val="30"/>
        </w:rPr>
        <w:t>2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="00076876" w:rsidRPr="0003748B">
        <w:rPr>
          <w:rFonts w:ascii="Angsana New" w:hAnsi="Angsana New" w:hint="cs"/>
          <w:sz w:val="30"/>
          <w:szCs w:val="30"/>
          <w:cs/>
        </w:rPr>
        <w:t>ลูกหนี้ตามสัญญาปรับโครงสร้างหนี้ และ</w:t>
      </w:r>
      <w:r w:rsidR="00A806CB" w:rsidRPr="0003748B">
        <w:rPr>
          <w:rFonts w:ascii="Angsana New" w:hAnsi="Angsana New" w:hint="cs"/>
          <w:sz w:val="30"/>
          <w:szCs w:val="30"/>
          <w:cs/>
        </w:rPr>
        <w:t>เงินให้กู้ยืมแก่บุคคลหรือกิจการที่เกี่ยวข้องกันและบุคคลหรือกิจการอื่น</w:t>
      </w:r>
    </w:p>
    <w:p w14:paraId="2CCDB5DF" w14:textId="77777777" w:rsidR="00066CE2" w:rsidRPr="0003748B" w:rsidRDefault="00066CE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9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3A0BD68" w14:textId="6D2EDD18" w:rsidR="00076876" w:rsidRPr="0003748B" w:rsidRDefault="00BA5EE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 xml:space="preserve">ตารางต่อไปนี้แสดงฐานะเปิดต่อความเสี่ยงด้านเครดิตของลูกหนี้ตามสัญญาปรับโครงสร้างหนี้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="00AD321B" w:rsidRPr="00AD321B">
        <w:rPr>
          <w:rFonts w:ascii="Angsana New" w:hAnsi="Angsana New" w:hint="cs"/>
          <w:sz w:val="30"/>
          <w:szCs w:val="30"/>
        </w:rPr>
        <w:t>12</w:t>
      </w:r>
      <w:r w:rsidRPr="0003748B">
        <w:rPr>
          <w:rFonts w:ascii="Angsana New" w:hAnsi="Angsana New" w:hint="cs"/>
          <w:sz w:val="30"/>
          <w:szCs w:val="30"/>
          <w:cs/>
        </w:rPr>
        <w:t xml:space="preserve"> 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p w14:paraId="40E91178" w14:textId="77777777" w:rsidR="003874EC" w:rsidRPr="0003748B" w:rsidRDefault="003874E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050"/>
        <w:gridCol w:w="900"/>
        <w:gridCol w:w="907"/>
        <w:gridCol w:w="236"/>
        <w:gridCol w:w="837"/>
        <w:gridCol w:w="236"/>
        <w:gridCol w:w="759"/>
        <w:gridCol w:w="236"/>
        <w:gridCol w:w="851"/>
      </w:tblGrid>
      <w:tr w:rsidR="00523E6B" w:rsidRPr="0003748B" w14:paraId="1524D60B" w14:textId="314C7478" w:rsidTr="00AC5D66">
        <w:trPr>
          <w:trHeight w:val="83"/>
          <w:tblHeader/>
        </w:trPr>
        <w:tc>
          <w:tcPr>
            <w:tcW w:w="4050" w:type="dxa"/>
            <w:vAlign w:val="bottom"/>
          </w:tcPr>
          <w:p w14:paraId="08633C4A" w14:textId="106030D6" w:rsidR="000314BA" w:rsidRPr="0003748B" w:rsidRDefault="000314BA" w:rsidP="00FE3F8B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84D3C8" w14:textId="71E0D9F1" w:rsidR="000314BA" w:rsidRPr="0003748B" w:rsidRDefault="000314BA" w:rsidP="00FE3F8B">
            <w:pPr>
              <w:tabs>
                <w:tab w:val="clear" w:pos="680"/>
                <w:tab w:val="clear" w:pos="907"/>
              </w:tabs>
              <w:spacing w:line="240" w:lineRule="auto"/>
              <w:ind w:left="-95" w:right="-49"/>
              <w:jc w:val="center"/>
              <w:rPr>
                <w:rFonts w:ascii="Angsana New" w:eastAsia="AngsanaNew" w:hAnsi="Angsana New"/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B7975B6" w14:textId="50A9E2AE" w:rsidR="000314BA" w:rsidRPr="0003748B" w:rsidRDefault="000314BA" w:rsidP="00FE3F8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2FFD1919" w14:textId="77777777" w:rsidR="000314BA" w:rsidRPr="0003748B" w:rsidRDefault="000314BA" w:rsidP="00FE3F8B">
            <w:pPr>
              <w:spacing w:line="240" w:lineRule="auto"/>
              <w:ind w:left="-110" w:right="-110"/>
              <w:jc w:val="center"/>
              <w:rPr>
                <w:rFonts w:ascii="Angsana New" w:eastAsia="Angsana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46" w:type="dxa"/>
            <w:gridSpan w:val="3"/>
          </w:tcPr>
          <w:p w14:paraId="5D1CE906" w14:textId="3D555DCA" w:rsidR="000314BA" w:rsidRPr="0003748B" w:rsidRDefault="000314BA" w:rsidP="00FE3F8B">
            <w:pPr>
              <w:spacing w:line="240" w:lineRule="auto"/>
              <w:ind w:left="-110" w:right="-110"/>
              <w:jc w:val="center"/>
              <w:rPr>
                <w:rFonts w:ascii="Angsana New" w:eastAsia="AngsanaNew" w:hAnsi="Angsana New"/>
                <w:bCs/>
                <w:sz w:val="30"/>
                <w:szCs w:val="30"/>
                <w:cs/>
                <w:lang w:eastAsia="en-GB"/>
              </w:rPr>
            </w:pPr>
            <w:r w:rsidRPr="0003748B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03748B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/>
              </w:rPr>
              <w:br/>
              <w:t>เฉพาะกิจการ</w:t>
            </w:r>
          </w:p>
        </w:tc>
      </w:tr>
      <w:tr w:rsidR="00B67DEF" w:rsidRPr="0003748B" w14:paraId="6674B1E8" w14:textId="77777777" w:rsidTr="00AC5D66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6E02F42F" w14:textId="45D059E7" w:rsidR="00B67DEF" w:rsidRPr="0003748B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25E99C7" w14:textId="5A15E172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eastAsia="AngsanaNew" w:hAnsi="Angsana New" w:hint="cs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023E0D96" w14:textId="64551306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219BE001" w14:textId="77777777" w:rsidR="00B67DEF" w:rsidRPr="0003748B" w:rsidRDefault="00B67DEF" w:rsidP="00FE3F8B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73ED4CCA" w14:textId="077BD13E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A7D00D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vAlign w:val="bottom"/>
          </w:tcPr>
          <w:p w14:paraId="4DE56780" w14:textId="3E78C44E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4C07F2D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17DBCDD9" w14:textId="3DCB2DB9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671DD" w:rsidRPr="0003748B" w14:paraId="66E4E36D" w14:textId="77777777" w:rsidTr="000F2480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3B4BBA99" w14:textId="77777777" w:rsidR="00C671DD" w:rsidRPr="0003748B" w:rsidRDefault="00C671DD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424A35" w14:textId="77777777" w:rsidR="00C671DD" w:rsidRPr="0003748B" w:rsidRDefault="00C671D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6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7AA9A0D" w14:textId="0D82C406" w:rsidR="00C671DD" w:rsidRPr="0003748B" w:rsidRDefault="00C671D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7DEF" w:rsidRPr="0003748B" w14:paraId="07115B28" w14:textId="42D1365D" w:rsidTr="00AC5D66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637BFF8B" w14:textId="50B9C862" w:rsidR="00B67DEF" w:rsidRPr="0003748B" w:rsidRDefault="00B67DEF" w:rsidP="00FE3F8B">
            <w:pPr>
              <w:pStyle w:val="BodyText"/>
              <w:spacing w:after="0" w:line="240" w:lineRule="auto"/>
              <w:ind w:right="-3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0F0C9598" w14:textId="385499CA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27076C3C" w14:textId="281B74C0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36" w:type="dxa"/>
            <w:vAlign w:val="bottom"/>
          </w:tcPr>
          <w:p w14:paraId="62D0137C" w14:textId="77777777" w:rsidR="00B67DEF" w:rsidRPr="0003748B" w:rsidRDefault="00B67DEF" w:rsidP="00FE3F8B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63886625" w14:textId="1D48B490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FEDF1B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</w:tcPr>
          <w:p w14:paraId="7226AD95" w14:textId="5299D82C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B563743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F1F5D82" w14:textId="6C254B3C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B67DEF" w:rsidRPr="0003748B" w14:paraId="30A9F690" w14:textId="21532842" w:rsidTr="00304BF7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4230253D" w14:textId="698E29B9" w:rsidR="00B67DEF" w:rsidRPr="0003748B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7F624058" w14:textId="024A8DC7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4C11779E" w14:textId="4DA1F6A2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AD321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526B5CC" w14:textId="767A75C6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4919454D" w14:textId="0C8DAE12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3D14FE" w14:textId="6D939022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</w:tcPr>
          <w:p w14:paraId="76332AFC" w14:textId="3405FF8C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8759F58" w14:textId="45AF8DB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E3C3256" w14:textId="7E3285FE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AD321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67DEF" w:rsidRPr="0003748B" w14:paraId="40E6CEDF" w14:textId="3663D639" w:rsidTr="00304BF7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610B4D7E" w14:textId="2AC5CF12" w:rsidR="00B67DEF" w:rsidRPr="0003748B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22D92838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8BCB5" w14:textId="54DEA642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236" w:type="dxa"/>
            <w:vAlign w:val="bottom"/>
          </w:tcPr>
          <w:p w14:paraId="295C2EBE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79F156" w14:textId="31AFAD85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CC10D5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</w:tcPr>
          <w:p w14:paraId="6F83CAE0" w14:textId="21669AD9" w:rsidR="00B67DEF" w:rsidRPr="0003748B" w:rsidRDefault="004642C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0C09CD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2F1E1F67" w14:textId="4BD1504C" w:rsidR="00B67DEF" w:rsidRPr="0003748B" w:rsidRDefault="0040333E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DEF" w:rsidRPr="0003748B" w14:paraId="4E18B876" w14:textId="31A76BF7" w:rsidTr="00AC5D66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3FE2B95D" w14:textId="77777777" w:rsidR="00B67DEF" w:rsidRPr="0003748B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72FF83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E0896" w14:textId="77F22023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36" w:type="dxa"/>
          </w:tcPr>
          <w:p w14:paraId="01CC609A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29C09" w14:textId="4EE2DB69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CCFDEE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A64A5" w14:textId="022CC7DA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162F635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5A962" w14:textId="2FDE6083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</w:tr>
      <w:tr w:rsidR="00B67DEF" w:rsidRPr="0003748B" w14:paraId="387DA8E8" w14:textId="4BA01FD1" w:rsidTr="00AC5D66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25695EFC" w14:textId="77777777" w:rsidR="00B67DEF" w:rsidRPr="0003748B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7BB0BF87" w14:textId="44E44B72" w:rsidR="00B67DEF" w:rsidRPr="0003748B" w:rsidRDefault="00AD321B" w:rsidP="00FE3F8B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7" w:type="dxa"/>
            <w:vAlign w:val="bottom"/>
          </w:tcPr>
          <w:p w14:paraId="566DB466" w14:textId="741434C7" w:rsidR="00B67DEF" w:rsidRPr="0003748B" w:rsidRDefault="003A2A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203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AE9880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vAlign w:val="bottom"/>
          </w:tcPr>
          <w:p w14:paraId="4A1D5279" w14:textId="43A3B1F8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11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26AD07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</w:tcPr>
          <w:p w14:paraId="0BB12478" w14:textId="70CEBC6F" w:rsidR="00B67DEF" w:rsidRPr="0003748B" w:rsidRDefault="004642C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37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BB3EC9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58F181A5" w14:textId="6EC11E52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67DEF" w:rsidRPr="0003748B" w14:paraId="00B68E7F" w14:textId="44078649" w:rsidTr="00AC5D66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796BE51" w14:textId="1DC5C071" w:rsidR="00B67DEF" w:rsidRPr="0003748B" w:rsidRDefault="00B67DEF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2D0FF3AE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64802" w14:textId="679BF3D7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36" w:type="dxa"/>
          </w:tcPr>
          <w:p w14:paraId="6D1541C0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85876" w14:textId="2B46C40F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1FEDB2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49323" w14:textId="7241AD52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5380F1" w14:textId="77777777" w:rsidR="00B67DEF" w:rsidRPr="0003748B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77535" w14:textId="504B372B" w:rsidR="00B67DEF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16572806" w14:textId="77777777" w:rsidR="001620D6" w:rsidRPr="0003748B" w:rsidRDefault="001620D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40978D4" w14:textId="0E5C680E" w:rsidR="00562EE9" w:rsidRPr="0003748B" w:rsidRDefault="00562EE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ค.</w:t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="00A806CB" w:rsidRPr="0003748B">
        <w:rPr>
          <w:rFonts w:ascii="Angsana New" w:hAnsi="Angsana New" w:hint="cs"/>
          <w:sz w:val="30"/>
          <w:szCs w:val="30"/>
          <w:cs/>
        </w:rPr>
        <w:tab/>
      </w:r>
      <w:r w:rsidRPr="0003748B">
        <w:rPr>
          <w:rFonts w:ascii="Angsana New" w:hAnsi="Angsana New" w:hint="cs"/>
          <w:sz w:val="30"/>
          <w:szCs w:val="30"/>
          <w:cs/>
        </w:rPr>
        <w:t>เงินลงทุนในตราสารหนี้</w:t>
      </w:r>
      <w:r w:rsidR="00AC093F" w:rsidRPr="0003748B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และอนุพันธ์</w:t>
      </w:r>
    </w:p>
    <w:p w14:paraId="6A6D2D09" w14:textId="77777777" w:rsidR="00562EE9" w:rsidRPr="0003748B" w:rsidRDefault="00562EE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965B22B" w14:textId="636CC768" w:rsidR="00562EE9" w:rsidRPr="0003748B" w:rsidRDefault="00562EE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</w:t>
      </w:r>
      <w:r w:rsidR="00AC093F" w:rsidRPr="0003748B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="00AC093F" w:rsidRPr="0003748B">
        <w:rPr>
          <w:rFonts w:ascii="Angsana New" w:hAnsi="Angsana New" w:hint="cs"/>
          <w:sz w:val="30"/>
          <w:szCs w:val="30"/>
        </w:rPr>
        <w:t>/</w:t>
      </w:r>
      <w:r w:rsidR="00AC093F" w:rsidRPr="0003748B">
        <w:rPr>
          <w:rFonts w:ascii="Angsana New" w:hAnsi="Angsana New" w:hint="cs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31B40D3E" w14:textId="77777777" w:rsidR="00765B08" w:rsidRPr="0003748B" w:rsidRDefault="00765B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79E5B78" w14:textId="43FB4CF8" w:rsidR="00C16B97" w:rsidRPr="0003748B" w:rsidRDefault="00C16B9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</w:rPr>
        <w:t>(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03748B">
        <w:rPr>
          <w:rFonts w:ascii="Angsana New" w:hAnsi="Angsana New" w:hint="cs"/>
          <w:i/>
          <w:iCs/>
          <w:sz w:val="30"/>
          <w:szCs w:val="30"/>
        </w:rPr>
        <w:t>.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2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48750F" w:rsidRPr="0003748B">
        <w:rPr>
          <w:rFonts w:ascii="Angsana New" w:hAnsi="Angsana New" w:hint="cs"/>
          <w:i/>
          <w:iCs/>
          <w:sz w:val="30"/>
          <w:szCs w:val="30"/>
        </w:rPr>
        <w:tab/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6127BEE4" w14:textId="77777777" w:rsidR="00C16B97" w:rsidRPr="0003748B" w:rsidRDefault="00C16B97" w:rsidP="00FE3F8B">
      <w:pPr>
        <w:pStyle w:val="block"/>
        <w:spacing w:after="0" w:line="240" w:lineRule="auto"/>
        <w:ind w:left="1080" w:right="-7"/>
        <w:jc w:val="both"/>
        <w:rPr>
          <w:rFonts w:ascii="Angsana New" w:hAnsi="Angsana New"/>
          <w:sz w:val="24"/>
          <w:szCs w:val="24"/>
        </w:rPr>
      </w:pPr>
    </w:p>
    <w:p w14:paraId="4CD328CA" w14:textId="3943EADD" w:rsidR="00C16B97" w:rsidRPr="0003748B" w:rsidRDefault="00C16B97" w:rsidP="00FE3F8B">
      <w:pPr>
        <w:tabs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="002A4FFC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7D9600CA" w14:textId="77777777" w:rsidR="004E0E06" w:rsidRPr="0003748B" w:rsidRDefault="004E0E06" w:rsidP="00FE3F8B">
      <w:pPr>
        <w:tabs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59E671D" w14:textId="69645521" w:rsidR="0048750F" w:rsidRPr="0003748B" w:rsidRDefault="00C16B97" w:rsidP="00FE3F8B">
      <w:pPr>
        <w:tabs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397B5D" w:rsidRPr="0003748B">
        <w:rPr>
          <w:rFonts w:ascii="Angsana New" w:hAnsi="Angsana New" w:hint="cs"/>
          <w:sz w:val="30"/>
          <w:szCs w:val="30"/>
          <w:cs/>
        </w:rPr>
        <w:t>แสดง</w:t>
      </w:r>
      <w:r w:rsidRPr="0003748B">
        <w:rPr>
          <w:rFonts w:ascii="Angsana New" w:hAnsi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03BF870" w14:textId="166B4941" w:rsidR="00385F84" w:rsidRPr="0003748B" w:rsidRDefault="00385F8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</w:tblGrid>
      <w:tr w:rsidR="008D75C6" w:rsidRPr="0003748B" w14:paraId="171394D2" w14:textId="77777777" w:rsidTr="003874EC">
        <w:trPr>
          <w:tblHeader/>
        </w:trPr>
        <w:tc>
          <w:tcPr>
            <w:tcW w:w="3150" w:type="dxa"/>
            <w:hideMark/>
          </w:tcPr>
          <w:p w14:paraId="5D5D03CA" w14:textId="020C43DF" w:rsidR="008D75C6" w:rsidRPr="0003748B" w:rsidRDefault="008D75C6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72ED296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54673971" w14:textId="5C377921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8D75C6" w:rsidRPr="0003748B" w14:paraId="0A0EEA75" w14:textId="77777777" w:rsidTr="003874EC">
        <w:trPr>
          <w:tblHeader/>
        </w:trPr>
        <w:tc>
          <w:tcPr>
            <w:tcW w:w="3150" w:type="dxa"/>
            <w:hideMark/>
          </w:tcPr>
          <w:p w14:paraId="6540FDED" w14:textId="77777777" w:rsidR="008D75C6" w:rsidRPr="0003748B" w:rsidRDefault="008D75C6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67427F69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95A4B70" w14:textId="3A51980A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80CAF19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412" w:type="dxa"/>
            <w:gridSpan w:val="7"/>
            <w:vAlign w:val="bottom"/>
            <w:hideMark/>
          </w:tcPr>
          <w:p w14:paraId="49A640C0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D75C6" w:rsidRPr="0003748B" w14:paraId="0DC8A1FF" w14:textId="77777777" w:rsidTr="003874EC">
        <w:trPr>
          <w:tblHeader/>
        </w:trPr>
        <w:tc>
          <w:tcPr>
            <w:tcW w:w="3150" w:type="dxa"/>
            <w:vAlign w:val="bottom"/>
            <w:hideMark/>
          </w:tcPr>
          <w:p w14:paraId="794542C6" w14:textId="389ECFCE" w:rsidR="008D75C6" w:rsidRPr="0003748B" w:rsidRDefault="008D75C6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247C6A3B" w14:textId="23A91B38" w:rsidR="008D75C6" w:rsidRPr="0003748B" w:rsidRDefault="008D75C6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896" w:type="dxa"/>
            <w:vAlign w:val="bottom"/>
            <w:hideMark/>
          </w:tcPr>
          <w:p w14:paraId="711F8F93" w14:textId="7D1EDFCB" w:rsidR="008D75C6" w:rsidRPr="0003748B" w:rsidRDefault="008D75C6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2D3FF19" w14:textId="77777777" w:rsidR="008D75C6" w:rsidRPr="0003748B" w:rsidRDefault="008D75C6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9EE564B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477170E2" w14:textId="1149EE15" w:rsidR="008D75C6" w:rsidRPr="0003748B" w:rsidRDefault="008D75C6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ภายใน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  <w:p w14:paraId="66046ED5" w14:textId="77777777" w:rsidR="008D75C6" w:rsidRPr="0003748B" w:rsidRDefault="008D75C6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531CCE53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1324240A" w14:textId="4D8F1037" w:rsidR="008D75C6" w:rsidRPr="0003748B" w:rsidRDefault="008D75C6" w:rsidP="00FE3F8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6C875DF6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202C8767" w14:textId="09D8B8A4" w:rsidR="008D75C6" w:rsidRPr="0003748B" w:rsidRDefault="008D75C6" w:rsidP="00FE3F8B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มากกว่า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7533695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E61ECDC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D75C6" w:rsidRPr="0003748B" w14:paraId="2E54590C" w14:textId="77777777" w:rsidTr="003874EC">
        <w:trPr>
          <w:tblHeader/>
        </w:trPr>
        <w:tc>
          <w:tcPr>
            <w:tcW w:w="3150" w:type="dxa"/>
          </w:tcPr>
          <w:p w14:paraId="64FB60AB" w14:textId="77777777" w:rsidR="008D75C6" w:rsidRPr="0003748B" w:rsidRDefault="008D75C6" w:rsidP="00FE3F8B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3C6A018E" w14:textId="77777777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1AB86055" w14:textId="54041A19" w:rsidR="008D75C6" w:rsidRPr="0003748B" w:rsidRDefault="008D75C6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397B5D" w:rsidRPr="0003748B" w14:paraId="29287B50" w14:textId="77777777" w:rsidTr="003874EC">
        <w:tc>
          <w:tcPr>
            <w:tcW w:w="3150" w:type="dxa"/>
          </w:tcPr>
          <w:p w14:paraId="7963EA39" w14:textId="6B2B002E" w:rsidR="00397B5D" w:rsidRPr="0003748B" w:rsidRDefault="00AD321B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810" w:type="dxa"/>
          </w:tcPr>
          <w:p w14:paraId="091D88F1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4D1B3F52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959085A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57A23D2F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61221C6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0A6596A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08C0D8A1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94356E7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5769CD05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10EB2CF5" w14:textId="77777777" w:rsidR="00397B5D" w:rsidRPr="0003748B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03748B" w14:paraId="7CA71FF9" w14:textId="77777777" w:rsidTr="003874EC">
        <w:tc>
          <w:tcPr>
            <w:tcW w:w="3150" w:type="dxa"/>
            <w:hideMark/>
          </w:tcPr>
          <w:p w14:paraId="74E8F5BA" w14:textId="77777777" w:rsidR="008D75C6" w:rsidRPr="0003748B" w:rsidRDefault="008D75C6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78D9A7D6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2827CEA4" w14:textId="5D7D8693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1A2F3CFA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142FCAB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1E3E84A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F533341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75E20C51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BFF791B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2D6006A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6DAA2DF" w14:textId="77777777" w:rsidR="008D75C6" w:rsidRPr="0003748B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0413CC" w:rsidRPr="0003748B" w14:paraId="316CC991" w14:textId="77777777" w:rsidTr="003874EC">
        <w:tc>
          <w:tcPr>
            <w:tcW w:w="3150" w:type="dxa"/>
            <w:hideMark/>
          </w:tcPr>
          <w:p w14:paraId="4C6A9577" w14:textId="77777777" w:rsidR="000413CC" w:rsidRPr="0003748B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4CCE6FE0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2FF4D697" w14:textId="227402B9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  <w:r w:rsidR="004A5218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272" w:type="dxa"/>
          </w:tcPr>
          <w:p w14:paraId="5ED928F5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4C05317E" w14:textId="292BBC39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  <w:r w:rsidR="004A5218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272" w:type="dxa"/>
          </w:tcPr>
          <w:p w14:paraId="7E489D97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2D29C7F" w14:textId="04C3ACA1" w:rsidR="000413CC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4CA8AAE" w14:textId="77777777" w:rsidR="000413CC" w:rsidRPr="0003748B" w:rsidRDefault="000413CC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9370730" w14:textId="61C24FF6" w:rsidR="000413CC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F1B64FA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FD888F" w14:textId="7CC5805A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  <w:r w:rsidR="004A5218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</w:rPr>
              <w:t>630</w:t>
            </w:r>
          </w:p>
        </w:tc>
      </w:tr>
      <w:tr w:rsidR="000413CC" w:rsidRPr="0003748B" w14:paraId="3382E27F" w14:textId="77777777" w:rsidTr="003874EC">
        <w:tc>
          <w:tcPr>
            <w:tcW w:w="3150" w:type="dxa"/>
          </w:tcPr>
          <w:p w14:paraId="1024A51F" w14:textId="45219CC9" w:rsidR="000413CC" w:rsidRPr="0003748B" w:rsidRDefault="00B64C7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6743657C" w14:textId="274F462C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D321B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896" w:type="dxa"/>
          </w:tcPr>
          <w:p w14:paraId="68DF5559" w14:textId="41BE8F3D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2" w:type="dxa"/>
          </w:tcPr>
          <w:p w14:paraId="5ADA3549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003B1853" w14:textId="346E047E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2" w:type="dxa"/>
          </w:tcPr>
          <w:p w14:paraId="7620E3B8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6CCF331" w14:textId="2C3BA2F6" w:rsidR="000413CC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F9A95DC" w14:textId="77777777" w:rsidR="000413CC" w:rsidRPr="0003748B" w:rsidRDefault="000413CC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8740AD0" w14:textId="06E77D0E" w:rsidR="000413CC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6CFAB00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7DFE5E3" w14:textId="09BCD77B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0413CC" w:rsidRPr="0003748B" w14:paraId="5A087A9A" w14:textId="77777777" w:rsidTr="003874EC">
        <w:tc>
          <w:tcPr>
            <w:tcW w:w="3150" w:type="dxa"/>
            <w:hideMark/>
          </w:tcPr>
          <w:p w14:paraId="357D7DA4" w14:textId="77777777" w:rsidR="000413CC" w:rsidRPr="0003748B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53A21405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2A49DEBC" w14:textId="0C152F17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272" w:type="dxa"/>
            <w:vAlign w:val="bottom"/>
          </w:tcPr>
          <w:p w14:paraId="6EF2AA2F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6E77CFBF" w14:textId="3F1C9205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2" w:type="dxa"/>
          </w:tcPr>
          <w:p w14:paraId="0569CA33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67ECB16" w14:textId="6C87D187" w:rsidR="000413C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170</w:t>
            </w:r>
          </w:p>
        </w:tc>
        <w:tc>
          <w:tcPr>
            <w:tcW w:w="236" w:type="dxa"/>
          </w:tcPr>
          <w:p w14:paraId="0941EC8D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11CA3BB" w14:textId="7F9106ED" w:rsidR="000413C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25</w:t>
            </w:r>
          </w:p>
        </w:tc>
        <w:tc>
          <w:tcPr>
            <w:tcW w:w="263" w:type="dxa"/>
          </w:tcPr>
          <w:p w14:paraId="02C213DB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6A8060A5" w14:textId="06B4B954" w:rsidR="000413C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294</w:t>
            </w:r>
          </w:p>
        </w:tc>
      </w:tr>
      <w:tr w:rsidR="000413CC" w:rsidRPr="0003748B" w14:paraId="0436B8F8" w14:textId="77777777" w:rsidTr="003874EC">
        <w:tc>
          <w:tcPr>
            <w:tcW w:w="3150" w:type="dxa"/>
          </w:tcPr>
          <w:p w14:paraId="12543C91" w14:textId="77777777" w:rsidR="000413CC" w:rsidRPr="0003748B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33BB1D3B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44A43941" w14:textId="4D35863B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  <w:r w:rsidR="004A5218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</w:rPr>
              <w:t>959</w:t>
            </w:r>
          </w:p>
        </w:tc>
        <w:tc>
          <w:tcPr>
            <w:tcW w:w="272" w:type="dxa"/>
          </w:tcPr>
          <w:p w14:paraId="6B353D64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48109CE" w14:textId="472FF23B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  <w:r w:rsidR="004A5218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272" w:type="dxa"/>
          </w:tcPr>
          <w:p w14:paraId="15621402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EA6410E" w14:textId="66F2547D" w:rsidR="000413C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588</w:t>
            </w:r>
          </w:p>
        </w:tc>
        <w:tc>
          <w:tcPr>
            <w:tcW w:w="236" w:type="dxa"/>
          </w:tcPr>
          <w:p w14:paraId="7B1A95FE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5F91E4B" w14:textId="648D719C" w:rsidR="000413CC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10C082E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45A27386" w14:textId="3BD76959" w:rsidR="000413C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2</w:t>
            </w:r>
            <w:r w:rsidR="004A5218" w:rsidRPr="0003748B">
              <w:rPr>
                <w:rFonts w:ascii="Angsana New" w:hAnsi="Angsana New"/>
                <w:sz w:val="26"/>
                <w:szCs w:val="26"/>
                <w:lang w:eastAsia="en-GB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080</w:t>
            </w:r>
          </w:p>
        </w:tc>
      </w:tr>
      <w:tr w:rsidR="000B59EB" w:rsidRPr="0003748B" w14:paraId="5B46E1DD" w14:textId="77777777" w:rsidTr="003874EC">
        <w:tc>
          <w:tcPr>
            <w:tcW w:w="3150" w:type="dxa"/>
          </w:tcPr>
          <w:p w14:paraId="0B152F58" w14:textId="2F1C49F0" w:rsidR="000B59EB" w:rsidRPr="0003748B" w:rsidRDefault="000B59EB" w:rsidP="00FE3F8B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หนี้สินจากการปรับโครงสร้างหนี้และดอกเบี้ยค้างจ่าย</w:t>
            </w:r>
          </w:p>
        </w:tc>
        <w:tc>
          <w:tcPr>
            <w:tcW w:w="810" w:type="dxa"/>
          </w:tcPr>
          <w:p w14:paraId="46C5F9BE" w14:textId="77777777" w:rsidR="000B59EB" w:rsidRPr="0003748B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5A216500" w14:textId="77777777" w:rsidR="000B59EB" w:rsidRPr="0003748B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40ABF66" w14:textId="309FBEB4" w:rsidR="004A5218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272" w:type="dxa"/>
          </w:tcPr>
          <w:p w14:paraId="1B5D6993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1DCAA3DD" w14:textId="77777777" w:rsidR="00FB5B05" w:rsidRPr="0003748B" w:rsidRDefault="00FB5B0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9A7E4BF" w14:textId="3E7DB608" w:rsidR="004A5218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272" w:type="dxa"/>
          </w:tcPr>
          <w:p w14:paraId="68FF6400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7D216A9" w14:textId="77777777" w:rsidR="00FB5B05" w:rsidRPr="0003748B" w:rsidRDefault="00FB5B05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28AC546E" w14:textId="61BC35DF" w:rsidR="004A5218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62FC02C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17508776" w14:textId="77777777" w:rsidR="00FB5B05" w:rsidRPr="0003748B" w:rsidRDefault="00FB5B05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20EC4B60" w14:textId="07697092" w:rsidR="004A5218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414713A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4FD12844" w14:textId="77777777" w:rsidR="00FB5B05" w:rsidRPr="0003748B" w:rsidRDefault="00FB5B05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F487F42" w14:textId="2E547C1D" w:rsidR="004A5218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404</w:t>
            </w:r>
          </w:p>
        </w:tc>
      </w:tr>
      <w:tr w:rsidR="000413CC" w:rsidRPr="0003748B" w14:paraId="3C753359" w14:textId="77777777" w:rsidTr="003874EC">
        <w:tc>
          <w:tcPr>
            <w:tcW w:w="3150" w:type="dxa"/>
          </w:tcPr>
          <w:p w14:paraId="4262C681" w14:textId="356BF838" w:rsidR="000413CC" w:rsidRPr="0003748B" w:rsidRDefault="000413CC" w:rsidP="00FE3F8B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810" w:type="dxa"/>
          </w:tcPr>
          <w:p w14:paraId="0B78304F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6266167B" w14:textId="74BA96C9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72" w:type="dxa"/>
          </w:tcPr>
          <w:p w14:paraId="017961CD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8A9A547" w14:textId="009FF078" w:rsidR="000413CC" w:rsidRPr="0003748B" w:rsidRDefault="00003A4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0F366A4A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5986187" w14:textId="68A82C7D" w:rsidR="000413C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8</w:t>
            </w:r>
            <w:r w:rsidR="00051B2D">
              <w:rPr>
                <w:rFonts w:ascii="Angsana New" w:hAnsi="Angsana New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36" w:type="dxa"/>
          </w:tcPr>
          <w:p w14:paraId="31E2428F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0204742" w14:textId="7E6711B5" w:rsidR="000413CC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15A8A9E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984887F" w14:textId="684404F2" w:rsidR="000413CC" w:rsidRPr="0003748B" w:rsidRDefault="00051B2D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0413CC" w:rsidRPr="0003748B" w14:paraId="39D46EB4" w14:textId="77777777" w:rsidTr="003874EC">
        <w:tc>
          <w:tcPr>
            <w:tcW w:w="3150" w:type="dxa"/>
            <w:hideMark/>
          </w:tcPr>
          <w:p w14:paraId="501B8141" w14:textId="77777777" w:rsidR="000413CC" w:rsidRPr="0003748B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E3CEAF6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A768D" w14:textId="63C2401E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2" w:type="dxa"/>
          </w:tcPr>
          <w:p w14:paraId="3FE2D431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334E3" w14:textId="0374F7DE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272" w:type="dxa"/>
          </w:tcPr>
          <w:p w14:paraId="3C40E78B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F9BBC" w14:textId="1057915B" w:rsidR="000413CC" w:rsidRPr="0003748B" w:rsidRDefault="004A521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0645C7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FABE6" w14:textId="0A700F01" w:rsidR="000413CC" w:rsidRPr="0003748B" w:rsidRDefault="004A5218" w:rsidP="00FE3F8B">
            <w:pPr>
              <w:tabs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E6270C4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D03B8" w14:textId="26053879" w:rsidR="000413C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310</w:t>
            </w:r>
          </w:p>
        </w:tc>
      </w:tr>
      <w:tr w:rsidR="000413CC" w:rsidRPr="0003748B" w14:paraId="3E5AB117" w14:textId="77777777" w:rsidTr="003874EC">
        <w:tc>
          <w:tcPr>
            <w:tcW w:w="3150" w:type="dxa"/>
          </w:tcPr>
          <w:p w14:paraId="514CE877" w14:textId="77777777" w:rsidR="000413CC" w:rsidRPr="0003748B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E7F077C" w14:textId="77777777" w:rsidR="000413CC" w:rsidRPr="0003748B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ED147" w14:textId="7EE84DE7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4</w:t>
            </w:r>
            <w:r w:rsidR="004A5218" w:rsidRPr="0003748B"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272" w:type="dxa"/>
          </w:tcPr>
          <w:p w14:paraId="7CBF513A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C265D" w14:textId="2503C670" w:rsidR="000413C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4A5218" w:rsidRPr="0003748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  <w:r w:rsidR="00003A4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2" w:type="dxa"/>
          </w:tcPr>
          <w:p w14:paraId="4B78A735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38BE5" w14:textId="70799D8D" w:rsidR="000413C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84</w:t>
            </w:r>
            <w:r w:rsidR="00051B2D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36" w:type="dxa"/>
          </w:tcPr>
          <w:p w14:paraId="790AC2C1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E5BFA" w14:textId="5491773F" w:rsidR="000413C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25</w:t>
            </w:r>
          </w:p>
        </w:tc>
        <w:tc>
          <w:tcPr>
            <w:tcW w:w="263" w:type="dxa"/>
          </w:tcPr>
          <w:p w14:paraId="697B5504" w14:textId="77777777" w:rsidR="000413CC" w:rsidRPr="0003748B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97A6E" w14:textId="420388BB" w:rsidR="000413C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4</w:t>
            </w:r>
            <w:r w:rsidR="004A5218" w:rsidRPr="0003748B"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8</w:t>
            </w:r>
            <w:r w:rsidR="00051B2D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68</w:t>
            </w:r>
          </w:p>
        </w:tc>
      </w:tr>
    </w:tbl>
    <w:p w14:paraId="5BC2AA1A" w14:textId="77777777" w:rsidR="003874EC" w:rsidRPr="0003748B" w:rsidRDefault="003874EC" w:rsidP="00FE3F8B">
      <w:pPr>
        <w:rPr>
          <w:rFonts w:ascii="Angsana New" w:hAnsi="Angsana New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</w:tblGrid>
      <w:tr w:rsidR="00385F84" w:rsidRPr="0003748B" w14:paraId="0B4614C1" w14:textId="77777777" w:rsidTr="005C3481">
        <w:tc>
          <w:tcPr>
            <w:tcW w:w="3150" w:type="dxa"/>
          </w:tcPr>
          <w:p w14:paraId="48119C0F" w14:textId="595AC9FF" w:rsidR="00385F84" w:rsidRPr="0003748B" w:rsidRDefault="00AD321B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810" w:type="dxa"/>
          </w:tcPr>
          <w:p w14:paraId="669CD7F1" w14:textId="77777777" w:rsidR="00385F84" w:rsidRPr="0003748B" w:rsidRDefault="00385F84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80" w:type="dxa"/>
            <w:gridSpan w:val="9"/>
            <w:tcBorders>
              <w:left w:val="nil"/>
              <w:right w:val="nil"/>
            </w:tcBorders>
          </w:tcPr>
          <w:p w14:paraId="2A15395B" w14:textId="77777777" w:rsidR="00385F84" w:rsidRPr="0003748B" w:rsidRDefault="00385F84" w:rsidP="00FE3F8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</w:tr>
      <w:tr w:rsidR="00D73F5D" w:rsidRPr="0003748B" w14:paraId="61179070" w14:textId="77777777" w:rsidTr="005C3481">
        <w:tc>
          <w:tcPr>
            <w:tcW w:w="3150" w:type="dxa"/>
          </w:tcPr>
          <w:p w14:paraId="54139A51" w14:textId="6F924ABE" w:rsidR="00D73F5D" w:rsidRPr="0003748B" w:rsidRDefault="00D73F5D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หนี้สินทางการเงินที่ไม่ใช่อนุพันธ์</w:t>
            </w:r>
          </w:p>
        </w:tc>
        <w:tc>
          <w:tcPr>
            <w:tcW w:w="810" w:type="dxa"/>
          </w:tcPr>
          <w:p w14:paraId="0F13F6B0" w14:textId="77777777" w:rsidR="00D73F5D" w:rsidRPr="0003748B" w:rsidRDefault="00D73F5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80" w:type="dxa"/>
            <w:gridSpan w:val="9"/>
            <w:tcBorders>
              <w:left w:val="nil"/>
              <w:right w:val="nil"/>
            </w:tcBorders>
          </w:tcPr>
          <w:p w14:paraId="0BEB6893" w14:textId="77777777" w:rsidR="00D73F5D" w:rsidRPr="0003748B" w:rsidRDefault="00D73F5D" w:rsidP="00FE3F8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</w:tr>
      <w:tr w:rsidR="003874EC" w:rsidRPr="0003748B" w14:paraId="244F967B" w14:textId="77777777" w:rsidTr="003874EC">
        <w:trPr>
          <w:trHeight w:val="227"/>
        </w:trPr>
        <w:tc>
          <w:tcPr>
            <w:tcW w:w="3150" w:type="dxa"/>
          </w:tcPr>
          <w:p w14:paraId="007449C4" w14:textId="55DBFB98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083E87CC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1EC5B4D" w14:textId="1F4C0EDC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D32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2" w:type="dxa"/>
          </w:tcPr>
          <w:p w14:paraId="4377752C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58D6F332" w14:textId="71D3C1AA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D32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2" w:type="dxa"/>
          </w:tcPr>
          <w:p w14:paraId="493CB9AD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9AC0CFF" w14:textId="0ABF0BEA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7B62BD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087A6CE" w14:textId="41A209E0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F1704E0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3122EFA0" w14:textId="625FA76C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D321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874EC" w:rsidRPr="0003748B" w14:paraId="57B83E47" w14:textId="77777777" w:rsidTr="003874EC">
        <w:tc>
          <w:tcPr>
            <w:tcW w:w="3150" w:type="dxa"/>
          </w:tcPr>
          <w:p w14:paraId="1C4CBFDB" w14:textId="5FD2EA35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4768FFDD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22C89D1" w14:textId="1AA3C408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  <w:r w:rsidR="0040333E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</w:rPr>
              <w:t>711</w:t>
            </w:r>
          </w:p>
        </w:tc>
        <w:tc>
          <w:tcPr>
            <w:tcW w:w="272" w:type="dxa"/>
          </w:tcPr>
          <w:p w14:paraId="21AFEA2C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4B76C41" w14:textId="0ED1250D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  <w:r w:rsidR="0040333E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</w:rPr>
              <w:t>711</w:t>
            </w:r>
          </w:p>
        </w:tc>
        <w:tc>
          <w:tcPr>
            <w:tcW w:w="272" w:type="dxa"/>
          </w:tcPr>
          <w:p w14:paraId="3BC0E463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2067DA8" w14:textId="5127DA61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0F921C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6653495" w14:textId="52664A1B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39F0E12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7EBAF7D" w14:textId="428EC5D2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  <w:r w:rsidR="0040333E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</w:rPr>
              <w:t>711</w:t>
            </w:r>
          </w:p>
        </w:tc>
      </w:tr>
      <w:tr w:rsidR="003874EC" w:rsidRPr="0003748B" w14:paraId="55CC9FBE" w14:textId="77777777" w:rsidTr="003874EC">
        <w:tc>
          <w:tcPr>
            <w:tcW w:w="3150" w:type="dxa"/>
          </w:tcPr>
          <w:p w14:paraId="523A0AE6" w14:textId="349DE425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17C102FB" w14:textId="72B15F06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eastAsia="en-GB"/>
              </w:rPr>
            </w:pPr>
            <w:r w:rsidRPr="00AD321B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29C2076" w14:textId="5D749D6E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AD321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2" w:type="dxa"/>
          </w:tcPr>
          <w:p w14:paraId="1A96416F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1590EC0" w14:textId="6C092336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AD321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2" w:type="dxa"/>
          </w:tcPr>
          <w:p w14:paraId="2097A3E8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477D20C" w14:textId="734FB971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C1FD3D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41CCFC6" w14:textId="52B7821F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505BA4C3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6CCB1C4" w14:textId="3DED91F5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AD321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874EC" w:rsidRPr="0003748B" w14:paraId="3DD6AFE3" w14:textId="77777777" w:rsidTr="003874EC">
        <w:tc>
          <w:tcPr>
            <w:tcW w:w="3150" w:type="dxa"/>
          </w:tcPr>
          <w:p w14:paraId="26191950" w14:textId="1E8E2141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BECCB02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3634E75D" w14:textId="23886399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272" w:type="dxa"/>
            <w:vAlign w:val="bottom"/>
          </w:tcPr>
          <w:p w14:paraId="269CBA3F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65A1C618" w14:textId="0D2EECCD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AD321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2" w:type="dxa"/>
          </w:tcPr>
          <w:p w14:paraId="0A39844D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B9541EE" w14:textId="5FC13136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36" w:type="dxa"/>
          </w:tcPr>
          <w:p w14:paraId="080F3E00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BCA471D" w14:textId="55CCCBF4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2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63" w:type="dxa"/>
          </w:tcPr>
          <w:p w14:paraId="2A16F775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ind w:left="-1727" w:right="421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4E2007C3" w14:textId="6EC62FAB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2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18</w:t>
            </w:r>
          </w:p>
        </w:tc>
      </w:tr>
      <w:tr w:rsidR="003874EC" w:rsidRPr="0003748B" w14:paraId="4A0876E0" w14:textId="77777777" w:rsidTr="003874EC">
        <w:tc>
          <w:tcPr>
            <w:tcW w:w="3150" w:type="dxa"/>
          </w:tcPr>
          <w:p w14:paraId="70266E74" w14:textId="4B6BA98C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0D6853ED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686145" w14:textId="6D78F35F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</w:t>
            </w:r>
            <w:r w:rsidR="0040333E" w:rsidRPr="0003748B">
              <w:rPr>
                <w:rFonts w:ascii="Angsana New" w:hAnsi="Angsana New"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</w:rPr>
              <w:t>908</w:t>
            </w:r>
          </w:p>
        </w:tc>
        <w:tc>
          <w:tcPr>
            <w:tcW w:w="272" w:type="dxa"/>
          </w:tcPr>
          <w:p w14:paraId="1D687A6C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4C2D3981" w14:textId="5F22C0BC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1</w:t>
            </w:r>
            <w:r w:rsidR="00361AAA" w:rsidRPr="0003748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272" w:type="dxa"/>
          </w:tcPr>
          <w:p w14:paraId="7E03F382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8A1C6C6" w14:textId="74E19AE6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236" w:type="dxa"/>
          </w:tcPr>
          <w:p w14:paraId="71538034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B6A48D9" w14:textId="079B5FF7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263" w:type="dxa"/>
          </w:tcPr>
          <w:p w14:paraId="27796D59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7864B1DE" w14:textId="69D1130E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2</w:t>
            </w:r>
            <w:r w:rsidR="003874EC" w:rsidRPr="0003748B">
              <w:rPr>
                <w:rFonts w:ascii="Angsana New" w:hAnsi="Angsana New" w:hint="cs"/>
                <w:sz w:val="26"/>
                <w:szCs w:val="26"/>
                <w:lang w:eastAsia="en-GB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073</w:t>
            </w:r>
          </w:p>
        </w:tc>
      </w:tr>
      <w:tr w:rsidR="000B59EB" w:rsidRPr="0003748B" w14:paraId="141E7FA0" w14:textId="77777777" w:rsidTr="003874EC">
        <w:tc>
          <w:tcPr>
            <w:tcW w:w="3150" w:type="dxa"/>
          </w:tcPr>
          <w:p w14:paraId="12384F99" w14:textId="3ABD4DFE" w:rsidR="000B59EB" w:rsidRPr="0003748B" w:rsidRDefault="000B59EB" w:rsidP="00FE3F8B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หนี้สินจากการปรับโครงสร้างหนี้และดอกเบี้ยค้างจ่าย</w:t>
            </w:r>
          </w:p>
        </w:tc>
        <w:tc>
          <w:tcPr>
            <w:tcW w:w="810" w:type="dxa"/>
          </w:tcPr>
          <w:p w14:paraId="155256D5" w14:textId="77777777" w:rsidR="000B59EB" w:rsidRPr="0003748B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71F7C29" w14:textId="77777777" w:rsidR="000B59EB" w:rsidRPr="0003748B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12D9F057" w14:textId="2E21781C" w:rsidR="000B59E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272" w:type="dxa"/>
          </w:tcPr>
          <w:p w14:paraId="4DE5ED9B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3971BDBF" w14:textId="77777777" w:rsidR="000B59EB" w:rsidRPr="0003748B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8D92F66" w14:textId="4A95A743" w:rsidR="00361AAA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403</w:t>
            </w:r>
          </w:p>
        </w:tc>
        <w:tc>
          <w:tcPr>
            <w:tcW w:w="272" w:type="dxa"/>
          </w:tcPr>
          <w:p w14:paraId="0EFC189A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F26742A" w14:textId="77777777" w:rsidR="000B59EB" w:rsidRPr="0003748B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48766D" w14:textId="41433DA2" w:rsidR="00361AAA" w:rsidRPr="0003748B" w:rsidRDefault="00361AA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74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F4336E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F321D3B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4965B1F1" w14:textId="20984211" w:rsidR="00361AAA" w:rsidRPr="0003748B" w:rsidRDefault="00361AAA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5D68401E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75350076" w14:textId="77777777" w:rsidR="000B59EB" w:rsidRPr="0003748B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370A960" w14:textId="7C892F12" w:rsidR="00361AAA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403</w:t>
            </w:r>
          </w:p>
        </w:tc>
      </w:tr>
      <w:tr w:rsidR="003874EC" w:rsidRPr="0003748B" w14:paraId="02CD18F1" w14:textId="77777777" w:rsidTr="003874EC">
        <w:tc>
          <w:tcPr>
            <w:tcW w:w="3150" w:type="dxa"/>
          </w:tcPr>
          <w:p w14:paraId="7076EE74" w14:textId="7BC0E94B" w:rsidR="003874EC" w:rsidRPr="0003748B" w:rsidRDefault="003874EC" w:rsidP="00FE3F8B">
            <w:pPr>
              <w:spacing w:line="240" w:lineRule="auto"/>
              <w:ind w:left="73" w:right="-291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810" w:type="dxa"/>
          </w:tcPr>
          <w:p w14:paraId="1DA6C3D1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1B2E8B1" w14:textId="2DE83038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81</w:t>
            </w:r>
          </w:p>
        </w:tc>
        <w:tc>
          <w:tcPr>
            <w:tcW w:w="272" w:type="dxa"/>
          </w:tcPr>
          <w:p w14:paraId="679597E1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0F07AD0" w14:textId="3FBDF678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54A462DD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171A84E" w14:textId="5DA94AAB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236" w:type="dxa"/>
          </w:tcPr>
          <w:p w14:paraId="40528104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82C57A3" w14:textId="0C399960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82AD23F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3DD0800C" w14:textId="6CF183C1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3874EC" w:rsidRPr="0003748B" w14:paraId="5227D353" w14:textId="77777777" w:rsidTr="003874EC">
        <w:tc>
          <w:tcPr>
            <w:tcW w:w="3150" w:type="dxa"/>
          </w:tcPr>
          <w:p w14:paraId="76EA8B97" w14:textId="75056FC8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1EFA17AB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7B6ABFAD" w14:textId="2663349A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300</w:t>
            </w:r>
          </w:p>
        </w:tc>
        <w:tc>
          <w:tcPr>
            <w:tcW w:w="272" w:type="dxa"/>
          </w:tcPr>
          <w:p w14:paraId="494857C4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775BE739" w14:textId="67D5B507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2" w:type="dxa"/>
          </w:tcPr>
          <w:p w14:paraId="1BC25A90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0A190CAC" w14:textId="74303CEE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21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AD321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7E07EB76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10E10AED" w14:textId="55591F49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46CDFB8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7FCF6377" w14:textId="5D04EF3B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3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24</w:t>
            </w:r>
          </w:p>
        </w:tc>
      </w:tr>
      <w:tr w:rsidR="003874EC" w:rsidRPr="0003748B" w14:paraId="3747F348" w14:textId="77777777" w:rsidTr="003874EC">
        <w:tc>
          <w:tcPr>
            <w:tcW w:w="3150" w:type="dxa"/>
          </w:tcPr>
          <w:p w14:paraId="5CE3042C" w14:textId="77777777" w:rsidR="003874EC" w:rsidRPr="0003748B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C23F0D7" w14:textId="77777777" w:rsidR="003874EC" w:rsidRPr="0003748B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B2E50" w14:textId="379EB0A6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4</w:t>
            </w:r>
            <w:r w:rsidR="003874EC" w:rsidRPr="0003748B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651</w:t>
            </w:r>
          </w:p>
        </w:tc>
        <w:tc>
          <w:tcPr>
            <w:tcW w:w="272" w:type="dxa"/>
          </w:tcPr>
          <w:p w14:paraId="488C9478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89E87" w14:textId="31700735" w:rsidR="003874EC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874EC" w:rsidRPr="0003748B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</w:rPr>
              <w:t>615</w:t>
            </w:r>
          </w:p>
        </w:tc>
        <w:tc>
          <w:tcPr>
            <w:tcW w:w="272" w:type="dxa"/>
          </w:tcPr>
          <w:p w14:paraId="35568034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11897" w14:textId="4C75295F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1</w:t>
            </w:r>
            <w:r w:rsidR="003874EC" w:rsidRPr="0003748B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039</w:t>
            </w:r>
          </w:p>
        </w:tc>
        <w:tc>
          <w:tcPr>
            <w:tcW w:w="236" w:type="dxa"/>
          </w:tcPr>
          <w:p w14:paraId="3D99408F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7069" w14:textId="3C717E56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232</w:t>
            </w:r>
          </w:p>
        </w:tc>
        <w:tc>
          <w:tcPr>
            <w:tcW w:w="263" w:type="dxa"/>
          </w:tcPr>
          <w:p w14:paraId="4B3B4A67" w14:textId="77777777" w:rsidR="003874EC" w:rsidRPr="0003748B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23E97" w14:textId="7D6960F9" w:rsidR="003874EC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4</w:t>
            </w:r>
            <w:r w:rsidR="003874EC" w:rsidRPr="0003748B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886</w:t>
            </w:r>
          </w:p>
        </w:tc>
      </w:tr>
    </w:tbl>
    <w:p w14:paraId="2806EEFC" w14:textId="5D38F5A5" w:rsidR="00167960" w:rsidRPr="0003748B" w:rsidRDefault="0016796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D34A7F6" w14:textId="181C6D39" w:rsidR="00A9339A" w:rsidRPr="0003748B" w:rsidRDefault="00A9339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A82703A" w14:textId="77777777" w:rsidR="00A9339A" w:rsidRPr="0003748B" w:rsidRDefault="00A9339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810"/>
        <w:gridCol w:w="896"/>
        <w:gridCol w:w="272"/>
        <w:gridCol w:w="902"/>
        <w:gridCol w:w="272"/>
        <w:gridCol w:w="988"/>
        <w:gridCol w:w="236"/>
        <w:gridCol w:w="936"/>
        <w:gridCol w:w="263"/>
        <w:gridCol w:w="817"/>
      </w:tblGrid>
      <w:tr w:rsidR="00167960" w:rsidRPr="0003748B" w14:paraId="6C1517CB" w14:textId="77777777" w:rsidTr="00772F9E">
        <w:trPr>
          <w:tblHeader/>
        </w:trPr>
        <w:tc>
          <w:tcPr>
            <w:tcW w:w="3148" w:type="dxa"/>
            <w:hideMark/>
          </w:tcPr>
          <w:p w14:paraId="3DC4A77D" w14:textId="77777777" w:rsidR="00167960" w:rsidRPr="0003748B" w:rsidRDefault="00167960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3FE3717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2" w:type="dxa"/>
            <w:gridSpan w:val="9"/>
            <w:hideMark/>
          </w:tcPr>
          <w:p w14:paraId="3C5A37A2" w14:textId="295599E9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67960" w:rsidRPr="0003748B" w14:paraId="04858450" w14:textId="77777777" w:rsidTr="00772F9E">
        <w:trPr>
          <w:tblHeader/>
        </w:trPr>
        <w:tc>
          <w:tcPr>
            <w:tcW w:w="3148" w:type="dxa"/>
            <w:hideMark/>
          </w:tcPr>
          <w:p w14:paraId="003EADB4" w14:textId="77777777" w:rsidR="00167960" w:rsidRPr="0003748B" w:rsidRDefault="00167960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7DD7F6C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7F9A75AE" w14:textId="5A945714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3A18341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414" w:type="dxa"/>
            <w:gridSpan w:val="7"/>
            <w:vAlign w:val="bottom"/>
            <w:hideMark/>
          </w:tcPr>
          <w:p w14:paraId="4635442E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167960" w:rsidRPr="0003748B" w14:paraId="154482B3" w14:textId="77777777" w:rsidTr="00772F9E">
        <w:trPr>
          <w:tblHeader/>
        </w:trPr>
        <w:tc>
          <w:tcPr>
            <w:tcW w:w="3148" w:type="dxa"/>
            <w:vAlign w:val="bottom"/>
            <w:hideMark/>
          </w:tcPr>
          <w:p w14:paraId="11319E3F" w14:textId="08A796A3" w:rsidR="00167960" w:rsidRPr="0003748B" w:rsidRDefault="0016796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341A1A90" w14:textId="61402E2E" w:rsidR="00167960" w:rsidRPr="0003748B" w:rsidRDefault="00167960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896" w:type="dxa"/>
            <w:vAlign w:val="bottom"/>
            <w:hideMark/>
          </w:tcPr>
          <w:p w14:paraId="37909EAB" w14:textId="576E0DF3" w:rsidR="00167960" w:rsidRPr="0003748B" w:rsidRDefault="00167960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4223E069" w14:textId="77777777" w:rsidR="00167960" w:rsidRPr="0003748B" w:rsidRDefault="00167960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564F143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3C887E5E" w14:textId="5555E273" w:rsidR="00167960" w:rsidRPr="0003748B" w:rsidRDefault="00167960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ภายใน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  <w:p w14:paraId="5B64ACB2" w14:textId="77777777" w:rsidR="00167960" w:rsidRPr="0003748B" w:rsidRDefault="00167960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40420C9E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40EAEF14" w14:textId="63997571" w:rsidR="00167960" w:rsidRPr="0003748B" w:rsidRDefault="00167960" w:rsidP="00FE3F8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0FE29867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6" w:type="dxa"/>
            <w:vAlign w:val="bottom"/>
            <w:hideMark/>
          </w:tcPr>
          <w:p w14:paraId="02FD5B7F" w14:textId="2CEA2658" w:rsidR="00167960" w:rsidRPr="0003748B" w:rsidRDefault="00167960" w:rsidP="00FE3F8B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มากกว่า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AD321B"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4CABD3D4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6EA4ACD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67960" w:rsidRPr="0003748B" w14:paraId="40D491FC" w14:textId="77777777" w:rsidTr="00772F9E">
        <w:trPr>
          <w:tblHeader/>
        </w:trPr>
        <w:tc>
          <w:tcPr>
            <w:tcW w:w="3148" w:type="dxa"/>
          </w:tcPr>
          <w:p w14:paraId="0056D9FC" w14:textId="77777777" w:rsidR="00167960" w:rsidRPr="0003748B" w:rsidRDefault="00167960" w:rsidP="00FE3F8B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795FE76" w14:textId="77777777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2" w:type="dxa"/>
            <w:gridSpan w:val="9"/>
            <w:hideMark/>
          </w:tcPr>
          <w:p w14:paraId="1EF53A91" w14:textId="6879E6BE" w:rsidR="00167960" w:rsidRPr="0003748B" w:rsidRDefault="00167960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03748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167960" w:rsidRPr="0003748B" w14:paraId="0CFC6B4E" w14:textId="77777777" w:rsidTr="00772F9E">
        <w:tc>
          <w:tcPr>
            <w:tcW w:w="3148" w:type="dxa"/>
          </w:tcPr>
          <w:p w14:paraId="6A6F03D4" w14:textId="4F115130" w:rsidR="00167960" w:rsidRPr="0003748B" w:rsidRDefault="00AD321B" w:rsidP="00FE3F8B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810" w:type="dxa"/>
          </w:tcPr>
          <w:p w14:paraId="3FF2C8F6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60146340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9307EF2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482C496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7BC6A96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2251C9E5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6BB2205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4414ECC3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71CBD199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334D5D7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67960" w:rsidRPr="0003748B" w14:paraId="3D4FA8C0" w14:textId="77777777" w:rsidTr="00772F9E">
        <w:tc>
          <w:tcPr>
            <w:tcW w:w="3148" w:type="dxa"/>
            <w:hideMark/>
          </w:tcPr>
          <w:p w14:paraId="35F15973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4E0DA634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7014FA5" w14:textId="404FBCE0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8592FA0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085004A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3968F7B1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AF30EDB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298D9AF6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387E9A12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6BE9820C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2EFA92" w14:textId="77777777" w:rsidR="00167960" w:rsidRPr="0003748B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67960" w:rsidRPr="0003748B" w14:paraId="37936CB7" w14:textId="77777777" w:rsidTr="00772F9E">
        <w:tc>
          <w:tcPr>
            <w:tcW w:w="3148" w:type="dxa"/>
            <w:hideMark/>
          </w:tcPr>
          <w:p w14:paraId="3409B560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3B761CE1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8005BB" w14:textId="5ED0C8BC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396</w:t>
            </w:r>
          </w:p>
        </w:tc>
        <w:tc>
          <w:tcPr>
            <w:tcW w:w="272" w:type="dxa"/>
          </w:tcPr>
          <w:p w14:paraId="1168B951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99A1EEE" w14:textId="5DA32430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396</w:t>
            </w:r>
          </w:p>
        </w:tc>
        <w:tc>
          <w:tcPr>
            <w:tcW w:w="272" w:type="dxa"/>
          </w:tcPr>
          <w:p w14:paraId="28A18DBE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58C78079" w14:textId="6C8AFFE2" w:rsidR="00167960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898829D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0DD7A704" w14:textId="776A6D90" w:rsidR="00167960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52F002C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172668E9" w14:textId="3E9B4DBB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396</w:t>
            </w:r>
          </w:p>
        </w:tc>
      </w:tr>
      <w:tr w:rsidR="00167960" w:rsidRPr="0003748B" w14:paraId="10F96984" w14:textId="77777777" w:rsidTr="00772F9E">
        <w:tc>
          <w:tcPr>
            <w:tcW w:w="3148" w:type="dxa"/>
          </w:tcPr>
          <w:p w14:paraId="773C16AE" w14:textId="59FFE2A5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573F1981" w14:textId="1A79DAB6" w:rsidR="00167960" w:rsidRPr="0003748B" w:rsidRDefault="00AD321B" w:rsidP="00FE3F8B">
            <w:pPr>
              <w:tabs>
                <w:tab w:val="clear" w:pos="227"/>
                <w:tab w:val="clear" w:pos="454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D321B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896" w:type="dxa"/>
          </w:tcPr>
          <w:p w14:paraId="2AC2534A" w14:textId="4E626AB3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272" w:type="dxa"/>
          </w:tcPr>
          <w:p w14:paraId="7C020729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4D9A275" w14:textId="25D4CA41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272" w:type="dxa"/>
          </w:tcPr>
          <w:p w14:paraId="5C3A585D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55CDD59" w14:textId="2B87735E" w:rsidR="00167960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6A478F3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3EC0BF0B" w14:textId="48FA24D3" w:rsidR="00167960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36DEEC1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B6D08DA" w14:textId="4BBE992E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30</w:t>
            </w:r>
          </w:p>
        </w:tc>
      </w:tr>
      <w:tr w:rsidR="00167960" w:rsidRPr="0003748B" w14:paraId="09B2E6C1" w14:textId="77777777" w:rsidTr="00772F9E">
        <w:tc>
          <w:tcPr>
            <w:tcW w:w="3148" w:type="dxa"/>
            <w:hideMark/>
          </w:tcPr>
          <w:p w14:paraId="2DBE798E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804CA95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F4A0497" w14:textId="370E8F08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107</w:t>
            </w:r>
          </w:p>
        </w:tc>
        <w:tc>
          <w:tcPr>
            <w:tcW w:w="272" w:type="dxa"/>
          </w:tcPr>
          <w:p w14:paraId="559F040C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506B2F7A" w14:textId="0863ED6A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62</w:t>
            </w:r>
          </w:p>
        </w:tc>
        <w:tc>
          <w:tcPr>
            <w:tcW w:w="272" w:type="dxa"/>
          </w:tcPr>
          <w:p w14:paraId="3B094379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D6E3EDD" w14:textId="4D5050D1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49</w:t>
            </w:r>
          </w:p>
        </w:tc>
        <w:tc>
          <w:tcPr>
            <w:tcW w:w="236" w:type="dxa"/>
          </w:tcPr>
          <w:p w14:paraId="396E902F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619E2421" w14:textId="2C99E41A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3" w:type="dxa"/>
          </w:tcPr>
          <w:p w14:paraId="0ADCE3A7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57163317" w14:textId="2A56B9ED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112</w:t>
            </w:r>
          </w:p>
        </w:tc>
      </w:tr>
      <w:tr w:rsidR="00167960" w:rsidRPr="0003748B" w14:paraId="45D78D41" w14:textId="77777777" w:rsidTr="00772F9E">
        <w:tc>
          <w:tcPr>
            <w:tcW w:w="3148" w:type="dxa"/>
          </w:tcPr>
          <w:p w14:paraId="2F4B3515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56CBD9F6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403E98" w14:textId="187672F7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</w:t>
            </w:r>
            <w:r w:rsidR="004A5218"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255</w:t>
            </w:r>
          </w:p>
        </w:tc>
        <w:tc>
          <w:tcPr>
            <w:tcW w:w="272" w:type="dxa"/>
          </w:tcPr>
          <w:p w14:paraId="02AE3081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6F876BE6" w14:textId="551DD56B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823</w:t>
            </w:r>
          </w:p>
        </w:tc>
        <w:tc>
          <w:tcPr>
            <w:tcW w:w="272" w:type="dxa"/>
          </w:tcPr>
          <w:p w14:paraId="394348C0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54AB169" w14:textId="120A84D8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236" w:type="dxa"/>
          </w:tcPr>
          <w:p w14:paraId="7D84E3CE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6E244DCB" w14:textId="6773A211" w:rsidR="00167960" w:rsidRPr="0003748B" w:rsidRDefault="004A5218" w:rsidP="00FE3F8B">
            <w:pPr>
              <w:tabs>
                <w:tab w:val="clear" w:pos="680"/>
                <w:tab w:val="left" w:pos="71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1C95D9C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518DCB3" w14:textId="4C6E4EDA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</w:t>
            </w:r>
            <w:r w:rsidR="004A5218" w:rsidRPr="0003748B">
              <w:rPr>
                <w:rFonts w:ascii="Angsana New" w:hAnsi="Angsana New"/>
                <w:sz w:val="26"/>
                <w:szCs w:val="26"/>
                <w:lang w:eastAsia="en-GB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366</w:t>
            </w:r>
          </w:p>
        </w:tc>
      </w:tr>
      <w:tr w:rsidR="00167960" w:rsidRPr="0003748B" w14:paraId="08A3D8DF" w14:textId="77777777" w:rsidTr="00772F9E">
        <w:tc>
          <w:tcPr>
            <w:tcW w:w="3148" w:type="dxa"/>
            <w:hideMark/>
          </w:tcPr>
          <w:p w14:paraId="7952D95E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68CD27B8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7A69D46B" w14:textId="3FE3CEAE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272" w:type="dxa"/>
          </w:tcPr>
          <w:p w14:paraId="49071504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2FBE15F1" w14:textId="4BF74883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310</w:t>
            </w:r>
          </w:p>
        </w:tc>
        <w:tc>
          <w:tcPr>
            <w:tcW w:w="272" w:type="dxa"/>
          </w:tcPr>
          <w:p w14:paraId="2A5C9013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3C0FF45B" w14:textId="243D18EF" w:rsidR="00167960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B1E1D87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D5F8F0B" w14:textId="5A1D518C" w:rsidR="00167960" w:rsidRPr="0003748B" w:rsidRDefault="004A5218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5FF9262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289F76F8" w14:textId="373BF075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310</w:t>
            </w:r>
          </w:p>
        </w:tc>
      </w:tr>
      <w:tr w:rsidR="00167960" w:rsidRPr="0003748B" w14:paraId="6DB37006" w14:textId="77777777" w:rsidTr="00772F9E">
        <w:tc>
          <w:tcPr>
            <w:tcW w:w="3148" w:type="dxa"/>
          </w:tcPr>
          <w:p w14:paraId="5F9C2B3A" w14:textId="77777777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5333DB2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27F2D" w14:textId="27423C62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</w:t>
            </w:r>
            <w:r w:rsidR="004A5218" w:rsidRPr="0003748B"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088</w:t>
            </w:r>
          </w:p>
        </w:tc>
        <w:tc>
          <w:tcPr>
            <w:tcW w:w="272" w:type="dxa"/>
          </w:tcPr>
          <w:p w14:paraId="3B65ACF3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8CAAE" w14:textId="62F95DBF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1</w:t>
            </w:r>
            <w:r w:rsidR="004A5218" w:rsidRPr="0003748B"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621</w:t>
            </w:r>
          </w:p>
        </w:tc>
        <w:tc>
          <w:tcPr>
            <w:tcW w:w="272" w:type="dxa"/>
          </w:tcPr>
          <w:p w14:paraId="54745E56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3DD04" w14:textId="37CABEF8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592</w:t>
            </w:r>
          </w:p>
        </w:tc>
        <w:tc>
          <w:tcPr>
            <w:tcW w:w="236" w:type="dxa"/>
          </w:tcPr>
          <w:p w14:paraId="1F5298C7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BD838" w14:textId="5F28B396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3" w:type="dxa"/>
          </w:tcPr>
          <w:p w14:paraId="4762B296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00F4" w14:textId="22B71844" w:rsidR="00167960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</w:t>
            </w:r>
            <w:r w:rsidR="004A5218" w:rsidRPr="0003748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214</w:t>
            </w:r>
          </w:p>
        </w:tc>
      </w:tr>
      <w:tr w:rsidR="00167960" w:rsidRPr="0003748B" w14:paraId="5D8C5D10" w14:textId="77777777" w:rsidTr="003874EC">
        <w:tc>
          <w:tcPr>
            <w:tcW w:w="3148" w:type="dxa"/>
          </w:tcPr>
          <w:p w14:paraId="17DD78CA" w14:textId="38F89EF0" w:rsidR="00167960" w:rsidRPr="0003748B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266F925C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14:paraId="214E9702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</w:tcPr>
          <w:p w14:paraId="5F03FB6B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</w:tcPr>
          <w:p w14:paraId="36D133F4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</w:tcPr>
          <w:p w14:paraId="12C2E9B1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</w:tcPr>
          <w:p w14:paraId="5A8BDACE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255F0D2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60475E9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63" w:type="dxa"/>
          </w:tcPr>
          <w:p w14:paraId="242C72BE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</w:tcPr>
          <w:p w14:paraId="583AA9AE" w14:textId="77777777" w:rsidR="00167960" w:rsidRPr="0003748B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772F9E" w:rsidRPr="0003748B" w14:paraId="048A907D" w14:textId="77777777" w:rsidTr="00772F9E">
        <w:tc>
          <w:tcPr>
            <w:tcW w:w="3148" w:type="dxa"/>
          </w:tcPr>
          <w:p w14:paraId="2CA28BD9" w14:textId="6C8B51F0" w:rsidR="00772F9E" w:rsidRPr="0003748B" w:rsidRDefault="00AD321B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810" w:type="dxa"/>
          </w:tcPr>
          <w:p w14:paraId="72DBD3A1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52B27C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D962792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6478F4DD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F56A08C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959E1AC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833298C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DCDC430" w14:textId="77777777" w:rsidR="00772F9E" w:rsidRPr="0003748B" w:rsidRDefault="00772F9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9EC4799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8836A1D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772F9E" w:rsidRPr="0003748B" w14:paraId="76B7DDCE" w14:textId="77777777" w:rsidTr="00772F9E">
        <w:tc>
          <w:tcPr>
            <w:tcW w:w="3148" w:type="dxa"/>
          </w:tcPr>
          <w:p w14:paraId="2742FBF3" w14:textId="1BE43F53" w:rsidR="00772F9E" w:rsidRPr="0003748B" w:rsidRDefault="00772F9E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4FC856A5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3B0C8B7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010E6FA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6379DE22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54BABF8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3113F54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7B76B7B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2A33217" w14:textId="77777777" w:rsidR="00772F9E" w:rsidRPr="0003748B" w:rsidRDefault="00772F9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39C55F1E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3DED5AB" w14:textId="77777777" w:rsidR="00772F9E" w:rsidRPr="0003748B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66560F" w:rsidRPr="0003748B" w14:paraId="26529912" w14:textId="77777777" w:rsidTr="00772F9E">
        <w:tc>
          <w:tcPr>
            <w:tcW w:w="3148" w:type="dxa"/>
          </w:tcPr>
          <w:p w14:paraId="4D5E36DB" w14:textId="258E57AE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326B4F9E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9DA34FE" w14:textId="03CDCF40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708</w:t>
            </w:r>
          </w:p>
        </w:tc>
        <w:tc>
          <w:tcPr>
            <w:tcW w:w="272" w:type="dxa"/>
          </w:tcPr>
          <w:p w14:paraId="232FD0E3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C6D5B6B" w14:textId="1F82E770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708</w:t>
            </w:r>
          </w:p>
        </w:tc>
        <w:tc>
          <w:tcPr>
            <w:tcW w:w="272" w:type="dxa"/>
          </w:tcPr>
          <w:p w14:paraId="0A59189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71181D2" w14:textId="0E5FA252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AE1FC5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405912C" w14:textId="697A881B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49F1F32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77CB5AE" w14:textId="10330B8E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708</w:t>
            </w:r>
          </w:p>
        </w:tc>
      </w:tr>
      <w:tr w:rsidR="0066560F" w:rsidRPr="0003748B" w14:paraId="0AA572AC" w14:textId="77777777" w:rsidTr="00772F9E">
        <w:tc>
          <w:tcPr>
            <w:tcW w:w="3148" w:type="dxa"/>
          </w:tcPr>
          <w:p w14:paraId="5305B060" w14:textId="4D252A77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1C4C3FC0" w14:textId="1DDC097D" w:rsidR="0066560F" w:rsidRPr="0003748B" w:rsidRDefault="00AD321B" w:rsidP="00FE3F8B">
            <w:pPr>
              <w:tabs>
                <w:tab w:val="clear" w:pos="227"/>
                <w:tab w:val="clear" w:pos="454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D321B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436594E" w14:textId="1CAA4FF6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3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72" w:type="dxa"/>
          </w:tcPr>
          <w:p w14:paraId="240CD3C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B25A6AE" w14:textId="05ED0EE7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3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72" w:type="dxa"/>
          </w:tcPr>
          <w:p w14:paraId="0E7820D4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19020A9" w14:textId="796011C5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41BD5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209E3E3" w14:textId="2DE3F8FE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0784C2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020EBE41" w14:textId="204682A8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3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7</w:t>
            </w:r>
          </w:p>
        </w:tc>
      </w:tr>
      <w:tr w:rsidR="0066560F" w:rsidRPr="0003748B" w14:paraId="4F20E134" w14:textId="77777777" w:rsidTr="00772F9E">
        <w:tc>
          <w:tcPr>
            <w:tcW w:w="3148" w:type="dxa"/>
          </w:tcPr>
          <w:p w14:paraId="3C4869CE" w14:textId="00598CF8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410FE432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9B21C45" w14:textId="546796AD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152</w:t>
            </w:r>
          </w:p>
        </w:tc>
        <w:tc>
          <w:tcPr>
            <w:tcW w:w="272" w:type="dxa"/>
          </w:tcPr>
          <w:p w14:paraId="60F34F31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131F99E" w14:textId="4E33299A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66</w:t>
            </w:r>
          </w:p>
        </w:tc>
        <w:tc>
          <w:tcPr>
            <w:tcW w:w="272" w:type="dxa"/>
          </w:tcPr>
          <w:p w14:paraId="2542150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32DF72C" w14:textId="289EB7D9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95</w:t>
            </w:r>
          </w:p>
        </w:tc>
        <w:tc>
          <w:tcPr>
            <w:tcW w:w="236" w:type="dxa"/>
          </w:tcPr>
          <w:p w14:paraId="45704B52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0657D8" w14:textId="7CB74F23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E649EC9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452C4A08" w14:textId="0D3B2D30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161</w:t>
            </w:r>
          </w:p>
        </w:tc>
      </w:tr>
      <w:tr w:rsidR="0066560F" w:rsidRPr="0003748B" w14:paraId="3793297E" w14:textId="77777777" w:rsidTr="00772F9E">
        <w:tc>
          <w:tcPr>
            <w:tcW w:w="3148" w:type="dxa"/>
          </w:tcPr>
          <w:p w14:paraId="3598D9C5" w14:textId="3858B7DA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43E71BFB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429359E" w14:textId="3B449DEA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960</w:t>
            </w:r>
          </w:p>
        </w:tc>
        <w:tc>
          <w:tcPr>
            <w:tcW w:w="272" w:type="dxa"/>
          </w:tcPr>
          <w:p w14:paraId="0BFAA22D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292C5F88" w14:textId="69FD35D1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272" w:type="dxa"/>
          </w:tcPr>
          <w:p w14:paraId="2659AD50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95AA5C9" w14:textId="3716E834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458</w:t>
            </w:r>
          </w:p>
        </w:tc>
        <w:tc>
          <w:tcPr>
            <w:tcW w:w="236" w:type="dxa"/>
          </w:tcPr>
          <w:p w14:paraId="0596F40D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B1D5D02" w14:textId="60D7EE7D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263" w:type="dxa"/>
          </w:tcPr>
          <w:p w14:paraId="0085D7BE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29B2487A" w14:textId="2BF327AA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="0066560F"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108</w:t>
            </w:r>
          </w:p>
        </w:tc>
      </w:tr>
      <w:tr w:rsidR="0066560F" w:rsidRPr="0003748B" w14:paraId="5DF89D52" w14:textId="77777777" w:rsidTr="00772F9E">
        <w:tc>
          <w:tcPr>
            <w:tcW w:w="3148" w:type="dxa"/>
          </w:tcPr>
          <w:p w14:paraId="23AB9C75" w14:textId="29517850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99DEFDA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0B072C48" w14:textId="79F6E510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272" w:type="dxa"/>
          </w:tcPr>
          <w:p w14:paraId="2D3A6E78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35ACC0CB" w14:textId="071AD250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14</w:t>
            </w:r>
          </w:p>
        </w:tc>
        <w:tc>
          <w:tcPr>
            <w:tcW w:w="272" w:type="dxa"/>
          </w:tcPr>
          <w:p w14:paraId="3F6D055C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54737D8D" w14:textId="1F523394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3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236" w:type="dxa"/>
          </w:tcPr>
          <w:p w14:paraId="6DA46FF9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86896EC" w14:textId="32BC2431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F72B221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2E286006" w14:textId="2B441DF6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sz w:val="26"/>
                <w:szCs w:val="26"/>
                <w:lang w:eastAsia="en-GB"/>
              </w:rPr>
              <w:t>3</w:t>
            </w:r>
            <w:r w:rsidRPr="00AD321B">
              <w:rPr>
                <w:rFonts w:ascii="Angsana New" w:hAnsi="Angsana New"/>
                <w:sz w:val="26"/>
                <w:szCs w:val="26"/>
                <w:lang w:eastAsia="en-GB"/>
              </w:rPr>
              <w:t>24</w:t>
            </w:r>
          </w:p>
        </w:tc>
      </w:tr>
      <w:tr w:rsidR="0066560F" w:rsidRPr="0003748B" w14:paraId="51A5C139" w14:textId="77777777" w:rsidTr="00772F9E">
        <w:tc>
          <w:tcPr>
            <w:tcW w:w="3148" w:type="dxa"/>
          </w:tcPr>
          <w:p w14:paraId="25B83625" w14:textId="77777777" w:rsidR="0066560F" w:rsidRPr="0003748B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701FDBD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FFC67" w14:textId="7B47B595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2</w:t>
            </w:r>
            <w:r w:rsidR="0066560F" w:rsidRPr="0003748B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157</w:t>
            </w:r>
          </w:p>
        </w:tc>
        <w:tc>
          <w:tcPr>
            <w:tcW w:w="272" w:type="dxa"/>
          </w:tcPr>
          <w:p w14:paraId="6D32AC7E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05D00" w14:textId="7DCADECF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1</w:t>
            </w:r>
            <w:r w:rsidR="0066560F" w:rsidRPr="0003748B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275</w:t>
            </w:r>
          </w:p>
        </w:tc>
        <w:tc>
          <w:tcPr>
            <w:tcW w:w="272" w:type="dxa"/>
          </w:tcPr>
          <w:p w14:paraId="2ACCB353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84754" w14:textId="0201D7B8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8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63</w:t>
            </w:r>
          </w:p>
        </w:tc>
        <w:tc>
          <w:tcPr>
            <w:tcW w:w="236" w:type="dxa"/>
          </w:tcPr>
          <w:p w14:paraId="7AA522A0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E4E69" w14:textId="50932D9B" w:rsidR="0066560F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263" w:type="dxa"/>
          </w:tcPr>
          <w:p w14:paraId="0782D668" w14:textId="77777777" w:rsidR="0066560F" w:rsidRPr="0003748B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81977" w14:textId="49123212" w:rsidR="0066560F" w:rsidRPr="0003748B" w:rsidRDefault="00AD32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AD321B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2</w:t>
            </w:r>
            <w:r w:rsidR="0066560F" w:rsidRPr="0003748B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338</w:t>
            </w:r>
          </w:p>
        </w:tc>
      </w:tr>
    </w:tbl>
    <w:p w14:paraId="2A9E31E5" w14:textId="3A8AA8EC" w:rsidR="00AB35B3" w:rsidRPr="0003748B" w:rsidRDefault="00AB35B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6D3C915" w14:textId="77A6010C" w:rsidR="00FA0200" w:rsidRPr="0003748B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</w:rPr>
        <w:t>(</w:t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03748B">
        <w:rPr>
          <w:rFonts w:ascii="Angsana New" w:hAnsi="Angsana New" w:hint="cs"/>
          <w:i/>
          <w:iCs/>
          <w:sz w:val="30"/>
          <w:szCs w:val="30"/>
        </w:rPr>
        <w:t>.</w:t>
      </w:r>
      <w:r w:rsidR="00AD321B" w:rsidRPr="00AD321B">
        <w:rPr>
          <w:rFonts w:ascii="Angsana New" w:hAnsi="Angsana New" w:hint="cs"/>
          <w:i/>
          <w:iCs/>
          <w:sz w:val="30"/>
          <w:szCs w:val="30"/>
        </w:rPr>
        <w:t>3</w:t>
      </w:r>
      <w:r w:rsidRPr="0003748B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B520A0" w:rsidRPr="0003748B">
        <w:rPr>
          <w:rFonts w:ascii="Angsana New" w:hAnsi="Angsana New" w:hint="cs"/>
          <w:i/>
          <w:iCs/>
          <w:sz w:val="30"/>
          <w:szCs w:val="30"/>
        </w:rPr>
        <w:tab/>
      </w:r>
      <w:r w:rsidRPr="0003748B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</w:p>
    <w:p w14:paraId="15D61435" w14:textId="77777777" w:rsidR="00FA0200" w:rsidRPr="0003748B" w:rsidRDefault="00FA0200" w:rsidP="00FE3F8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0F04708" w14:textId="613E80E6" w:rsidR="00BF6CBE" w:rsidRPr="0003748B" w:rsidRDefault="00BF6CBE" w:rsidP="00FE3F8B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F758422" w14:textId="77777777" w:rsidR="00FA0200" w:rsidRPr="0003748B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14:paraId="7A5ADC86" w14:textId="60DE4B0F" w:rsidR="00FA0200" w:rsidRPr="0003748B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ค.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AD321B" w:rsidRPr="00AD321B">
        <w:rPr>
          <w:rFonts w:ascii="Angsana New" w:hAnsi="Angsana New" w:hint="cs"/>
          <w:sz w:val="30"/>
          <w:szCs w:val="30"/>
        </w:rPr>
        <w:t>1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Pr="0003748B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0ACAE829" w14:textId="77777777" w:rsidR="00F32ED1" w:rsidRPr="0003748B" w:rsidRDefault="00F32ED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5391A87" w14:textId="1245271C" w:rsidR="003874EC" w:rsidRPr="0003748B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2A4FFC" w:rsidRPr="0003748B">
        <w:rPr>
          <w:rFonts w:ascii="Angsana New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748B">
        <w:rPr>
          <w:rFonts w:ascii="Angsana New" w:hAnsi="Angsana New" w:hint="cs"/>
          <w:sz w:val="30"/>
          <w:szCs w:val="30"/>
        </w:rPr>
        <w:t>/</w:t>
      </w:r>
      <w:r w:rsidRPr="0003748B">
        <w:rPr>
          <w:rFonts w:ascii="Angsana New" w:hAnsi="Angsana New" w:hint="cs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1FA2A81" w14:textId="77777777" w:rsidR="003874EC" w:rsidRPr="0003748B" w:rsidRDefault="003874E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03748B">
        <w:rPr>
          <w:rFonts w:ascii="Angsana New" w:hAnsi="Angsana New" w:hint="cs"/>
          <w:b/>
          <w:bCs/>
          <w:i/>
          <w:iCs/>
          <w:sz w:val="30"/>
          <w:szCs w:val="30"/>
        </w:rPr>
        <w:br w:type="page"/>
      </w:r>
    </w:p>
    <w:tbl>
      <w:tblPr>
        <w:tblW w:w="909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989"/>
        <w:gridCol w:w="181"/>
        <w:gridCol w:w="990"/>
        <w:gridCol w:w="180"/>
        <w:gridCol w:w="990"/>
        <w:gridCol w:w="180"/>
        <w:gridCol w:w="990"/>
      </w:tblGrid>
      <w:tr w:rsidR="00FC39C4" w:rsidRPr="0003748B" w14:paraId="10567633" w14:textId="77777777" w:rsidTr="00B520A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501D6FE" w14:textId="77777777" w:rsidR="00FC39C4" w:rsidRPr="0003748B" w:rsidRDefault="00FC39C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A1A5A4" w14:textId="77777777" w:rsidR="00FC39C4" w:rsidRPr="0003748B" w:rsidRDefault="00FC39C4" w:rsidP="00FE3F8B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E5C567A" w14:textId="77777777" w:rsidR="00FC39C4" w:rsidRPr="0003748B" w:rsidRDefault="00FC39C4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576E4E40" w14:textId="77777777" w:rsidR="00FC39C4" w:rsidRPr="0003748B" w:rsidRDefault="00FC39C4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DBCD57A" w14:textId="77777777" w:rsidR="00FC39C4" w:rsidRPr="0003748B" w:rsidRDefault="00FC39C4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5679" w:rsidRPr="0003748B" w14:paraId="6043DB97" w14:textId="77777777" w:rsidTr="004F6C41">
        <w:trPr>
          <w:cantSplit/>
          <w:tblHeader/>
        </w:trPr>
        <w:tc>
          <w:tcPr>
            <w:tcW w:w="4410" w:type="dxa"/>
            <w:shd w:val="clear" w:color="auto" w:fill="auto"/>
          </w:tcPr>
          <w:p w14:paraId="600143F0" w14:textId="4F2BF54D" w:rsidR="00AC5679" w:rsidRPr="0003748B" w:rsidRDefault="00AC5679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B983DFB" w14:textId="77777777" w:rsidR="00AC5679" w:rsidRPr="0003748B" w:rsidRDefault="00AC5679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A8EA053" w14:textId="30343283" w:rsidR="00AC567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14:paraId="1CA95756" w14:textId="77777777" w:rsidR="00AC5679" w:rsidRPr="0003748B" w:rsidRDefault="00AC567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884726" w14:textId="39FA7908" w:rsidR="00AC567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21E4C88" w14:textId="77777777" w:rsidR="00AC5679" w:rsidRPr="0003748B" w:rsidRDefault="00AC567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6ABB12" w14:textId="7667D1C5" w:rsidR="00AC567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C978E2F" w14:textId="77777777" w:rsidR="00AC5679" w:rsidRPr="0003748B" w:rsidRDefault="00AC567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368972" w14:textId="0842969E" w:rsidR="00AC5679" w:rsidRPr="0003748B" w:rsidRDefault="00AD32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C671DD" w:rsidRPr="0003748B" w14:paraId="4D9A4B7D" w14:textId="77777777" w:rsidTr="00B520A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64C0F64" w14:textId="77777777" w:rsidR="00C671DD" w:rsidRPr="0003748B" w:rsidRDefault="00C671DD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F73982" w14:textId="77777777" w:rsidR="00C671DD" w:rsidRPr="0003748B" w:rsidRDefault="00C671DD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7D660352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671DD" w:rsidRPr="0003748B" w14:paraId="18D23D3E" w14:textId="77777777" w:rsidTr="00B520A0">
        <w:trPr>
          <w:cantSplit/>
        </w:trPr>
        <w:tc>
          <w:tcPr>
            <w:tcW w:w="4410" w:type="dxa"/>
            <w:shd w:val="clear" w:color="auto" w:fill="auto"/>
          </w:tcPr>
          <w:p w14:paraId="334EC710" w14:textId="77777777" w:rsidR="00C671DD" w:rsidRPr="0003748B" w:rsidRDefault="00C671DD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703783AE" w14:textId="77777777" w:rsidR="00C671DD" w:rsidRPr="0003748B" w:rsidRDefault="00C671DD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1CC3A65F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C5679" w:rsidRPr="0003748B" w14:paraId="3315E4DB" w14:textId="77777777" w:rsidTr="004F6C41">
        <w:trPr>
          <w:cantSplit/>
          <w:trHeight w:val="80"/>
        </w:trPr>
        <w:tc>
          <w:tcPr>
            <w:tcW w:w="4410" w:type="dxa"/>
            <w:shd w:val="clear" w:color="auto" w:fill="auto"/>
          </w:tcPr>
          <w:p w14:paraId="548425E0" w14:textId="77777777" w:rsidR="00AC5679" w:rsidRPr="0003748B" w:rsidRDefault="00AC567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shd w:val="clear" w:color="auto" w:fill="auto"/>
          </w:tcPr>
          <w:p w14:paraId="6CADDE9C" w14:textId="77777777" w:rsidR="00AC5679" w:rsidRPr="0003748B" w:rsidRDefault="00AC5679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541F783" w14:textId="3FD35AE4" w:rsidR="00AC5679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C14BB6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246E7" w14:textId="40FA5E05" w:rsidR="00AC5679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6F830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C3555" w14:textId="70A6EEA2" w:rsidR="00AC5679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26ED4C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6A5A45" w14:textId="548408D0" w:rsidR="00AC5679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AC5679" w:rsidRPr="0003748B" w14:paraId="23F69E28" w14:textId="77777777" w:rsidTr="00DF6A06">
        <w:trPr>
          <w:cantSplit/>
        </w:trPr>
        <w:tc>
          <w:tcPr>
            <w:tcW w:w="4410" w:type="dxa"/>
            <w:shd w:val="clear" w:color="auto" w:fill="auto"/>
          </w:tcPr>
          <w:p w14:paraId="69F96C97" w14:textId="77777777" w:rsidR="00AC5679" w:rsidRPr="0003748B" w:rsidRDefault="00AC567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0" w:type="dxa"/>
            <w:shd w:val="clear" w:color="auto" w:fill="auto"/>
          </w:tcPr>
          <w:p w14:paraId="20C7BE31" w14:textId="77777777" w:rsidR="00AC5679" w:rsidRPr="0003748B" w:rsidRDefault="00AC5679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9D80F68" w14:textId="300FEA10" w:rsidR="00AC5679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03A4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D3C5B2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54315B" w14:textId="415DE5AE" w:rsidR="00AC5679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634EB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8F271" w14:textId="1D606D4D" w:rsidR="00AC5679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98F12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D2A451" w14:textId="3F220AC8" w:rsidR="00AC5679" w:rsidRPr="0003748B" w:rsidRDefault="00AD321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</w:p>
        </w:tc>
      </w:tr>
      <w:tr w:rsidR="00AC5679" w:rsidRPr="0003748B" w14:paraId="5B8838C8" w14:textId="77777777" w:rsidTr="00DF6A06">
        <w:trPr>
          <w:cantSplit/>
        </w:trPr>
        <w:tc>
          <w:tcPr>
            <w:tcW w:w="4410" w:type="dxa"/>
            <w:shd w:val="clear" w:color="auto" w:fill="auto"/>
          </w:tcPr>
          <w:p w14:paraId="471E1921" w14:textId="77777777" w:rsidR="00AC5679" w:rsidRPr="0003748B" w:rsidRDefault="00AC567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68B6F475" w14:textId="77777777" w:rsidR="00AC5679" w:rsidRPr="0003748B" w:rsidRDefault="00AC5679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D14CE" w14:textId="4F12D1D1" w:rsidR="00AC5679" w:rsidRPr="0003748B" w:rsidRDefault="00EF631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A3F6AE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B54DD" w14:textId="7FBF093E" w:rsidR="00AC5679" w:rsidRPr="0003748B" w:rsidRDefault="00AC567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339274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642C2" w14:textId="70045BE2" w:rsidR="00AC5679" w:rsidRPr="0003748B" w:rsidRDefault="00EF631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BBE56B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D04A7" w14:textId="4E598A52" w:rsidR="00AC5679" w:rsidRPr="0003748B" w:rsidRDefault="00AC567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92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AC5679" w:rsidRPr="0003748B" w14:paraId="6A0C5C34" w14:textId="77777777" w:rsidTr="00E1650F">
        <w:trPr>
          <w:cantSplit/>
        </w:trPr>
        <w:tc>
          <w:tcPr>
            <w:tcW w:w="4410" w:type="dxa"/>
            <w:shd w:val="clear" w:color="auto" w:fill="auto"/>
          </w:tcPr>
          <w:p w14:paraId="501D6D14" w14:textId="77777777" w:rsidR="00AC5679" w:rsidRPr="0003748B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3EE6765" w14:textId="77777777" w:rsidR="00AC5679" w:rsidRPr="0003748B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C0139F9" w14:textId="77777777" w:rsidR="00AC5679" w:rsidRPr="0003748B" w:rsidRDefault="00AC5679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619ECB6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AC121" w14:textId="77777777" w:rsidR="00AC5679" w:rsidRPr="0003748B" w:rsidRDefault="00AC5679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005F9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220C61" w14:textId="50895C36" w:rsidR="00AC5679" w:rsidRPr="0003748B" w:rsidRDefault="00AC5679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41C6DE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77267E" w14:textId="77777777" w:rsidR="00AC5679" w:rsidRPr="0003748B" w:rsidRDefault="00AC5679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C5679" w:rsidRPr="0003748B" w14:paraId="1F4B89D1" w14:textId="77777777" w:rsidTr="00E1650F">
        <w:trPr>
          <w:cantSplit/>
        </w:trPr>
        <w:tc>
          <w:tcPr>
            <w:tcW w:w="4410" w:type="dxa"/>
            <w:shd w:val="clear" w:color="auto" w:fill="auto"/>
          </w:tcPr>
          <w:p w14:paraId="13F740C1" w14:textId="55136957" w:rsidR="00AC5679" w:rsidRPr="0003748B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ยอดบัญชีในงบฐานะทางการเงิน</w:t>
            </w:r>
          </w:p>
        </w:tc>
        <w:tc>
          <w:tcPr>
            <w:tcW w:w="180" w:type="dxa"/>
            <w:shd w:val="clear" w:color="auto" w:fill="auto"/>
          </w:tcPr>
          <w:p w14:paraId="0F7BD567" w14:textId="77777777" w:rsidR="00AC5679" w:rsidRPr="0003748B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CB6871E" w14:textId="77777777" w:rsidR="00AC5679" w:rsidRPr="0003748B" w:rsidRDefault="00AC5679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16A544E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0F5FA" w14:textId="77777777" w:rsidR="00AC5679" w:rsidRPr="0003748B" w:rsidRDefault="00AC5679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92FCA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B4C87" w14:textId="77777777" w:rsidR="00AC5679" w:rsidRPr="0003748B" w:rsidRDefault="00AC5679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037922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AFFFD" w14:textId="77777777" w:rsidR="00AC5679" w:rsidRPr="0003748B" w:rsidRDefault="00AC5679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5679" w:rsidRPr="0003748B" w14:paraId="4AF3EA64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2FF2E8F9" w14:textId="77777777" w:rsidR="00AC5679" w:rsidRPr="0003748B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14E06E54" w14:textId="77777777" w:rsidR="00AC5679" w:rsidRPr="0003748B" w:rsidRDefault="00AC567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0F54624" w14:textId="46168C28" w:rsidR="00AC5679" w:rsidRPr="0003748B" w:rsidRDefault="009C2F97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03A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F631D"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907A57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B23C57" w14:textId="555EF52E" w:rsidR="00AC5679" w:rsidRPr="0003748B" w:rsidRDefault="00AC567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C1A7A7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9878A" w14:textId="30F69AE1" w:rsidR="00AC5679" w:rsidRPr="0003748B" w:rsidRDefault="009C2F97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EF631D"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172C0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C23BE" w14:textId="4C8E2ECF" w:rsidR="00AC5679" w:rsidRPr="0003748B" w:rsidRDefault="00AC567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C5679" w:rsidRPr="0003748B" w14:paraId="0488D315" w14:textId="77777777" w:rsidTr="004F6C41">
        <w:trPr>
          <w:cantSplit/>
          <w:trHeight w:val="317"/>
        </w:trPr>
        <w:tc>
          <w:tcPr>
            <w:tcW w:w="4410" w:type="dxa"/>
            <w:shd w:val="clear" w:color="auto" w:fill="auto"/>
          </w:tcPr>
          <w:p w14:paraId="0A73EB47" w14:textId="5C3D75FD" w:rsidR="00AC5679" w:rsidRPr="0003748B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ขาย) เงินตราต่างประเทศ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1C15BA51" w14:textId="77777777" w:rsidR="00AC5679" w:rsidRPr="0003748B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97FC2" w14:textId="26F0D992" w:rsidR="00AC5679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C6F026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79DE7" w14:textId="60B0C953" w:rsidR="00AC5679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14DF5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87BD5" w14:textId="64818CE8" w:rsidR="00AC5679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438454" w14:textId="77777777" w:rsidR="00AC5679" w:rsidRPr="0003748B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85E5C" w14:textId="1B0C30B5" w:rsidR="00AC5679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</w:tr>
      <w:tr w:rsidR="00AC5679" w:rsidRPr="0003748B" w14:paraId="7C78830A" w14:textId="77777777" w:rsidTr="004F6C41">
        <w:trPr>
          <w:cantSplit/>
          <w:trHeight w:val="217"/>
        </w:trPr>
        <w:tc>
          <w:tcPr>
            <w:tcW w:w="4410" w:type="dxa"/>
            <w:shd w:val="clear" w:color="auto" w:fill="auto"/>
          </w:tcPr>
          <w:p w14:paraId="10167013" w14:textId="0F2E2F76" w:rsidR="00AC5679" w:rsidRPr="0003748B" w:rsidRDefault="00AC5679" w:rsidP="00FE3F8B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ยอดความเสี่ยงคงเหลือสุทธิของสินทรัพย์</w:t>
            </w:r>
          </w:p>
        </w:tc>
        <w:tc>
          <w:tcPr>
            <w:tcW w:w="180" w:type="dxa"/>
            <w:shd w:val="clear" w:color="auto" w:fill="auto"/>
          </w:tcPr>
          <w:p w14:paraId="47D63928" w14:textId="77777777" w:rsidR="00AC5679" w:rsidRPr="0003748B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5B8C7A" w14:textId="602A1A21" w:rsidR="00AC5679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03A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328C8BC" w14:textId="77777777" w:rsidR="00AC5679" w:rsidRPr="0003748B" w:rsidRDefault="00AC5679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9B8C7" w14:textId="7E68C9C5" w:rsidR="00AC5679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28269" w14:textId="77777777" w:rsidR="00AC5679" w:rsidRPr="0003748B" w:rsidRDefault="00AC5679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1C100" w14:textId="2A566EB3" w:rsidR="00AC5679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85E215" w14:textId="77777777" w:rsidR="00AC5679" w:rsidRPr="0003748B" w:rsidRDefault="00AC5679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F2B99" w14:textId="5A1A1AF0" w:rsidR="00AC5679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  <w:tr w:rsidR="00C671DD" w:rsidRPr="0003748B" w14:paraId="7238339F" w14:textId="77777777" w:rsidTr="004F6C41">
        <w:trPr>
          <w:cantSplit/>
          <w:trHeight w:val="80"/>
        </w:trPr>
        <w:tc>
          <w:tcPr>
            <w:tcW w:w="4410" w:type="dxa"/>
            <w:shd w:val="clear" w:color="auto" w:fill="auto"/>
          </w:tcPr>
          <w:p w14:paraId="36481D94" w14:textId="77777777" w:rsidR="00C671DD" w:rsidRPr="0003748B" w:rsidRDefault="00C671DD" w:rsidP="00FE3F8B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7A395DA" w14:textId="77777777" w:rsidR="00C671DD" w:rsidRPr="0003748B" w:rsidRDefault="00C671DD" w:rsidP="00FE3F8B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9B892EE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8E979EC" w14:textId="77777777" w:rsidR="00C671DD" w:rsidRPr="0003748B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F714D3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E69E12" w14:textId="77777777" w:rsidR="00C671DD" w:rsidRPr="0003748B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AF3F3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DA232" w14:textId="77777777" w:rsidR="00C671DD" w:rsidRPr="0003748B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427D1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71DD" w:rsidRPr="0003748B" w14:paraId="6976476F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71214B87" w14:textId="77777777" w:rsidR="00C671DD" w:rsidRPr="0003748B" w:rsidRDefault="00C671DD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shd w:val="clear" w:color="auto" w:fill="auto"/>
          </w:tcPr>
          <w:p w14:paraId="255B621F" w14:textId="77777777" w:rsidR="00C671DD" w:rsidRPr="0003748B" w:rsidRDefault="00C671DD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DCFFE47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5ABA6A" w14:textId="77777777" w:rsidR="00C671DD" w:rsidRPr="0003748B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AE5F6F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8FE097" w14:textId="77777777" w:rsidR="00C671DD" w:rsidRPr="0003748B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A7F4B2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632376" w14:textId="77777777" w:rsidR="00C671DD" w:rsidRPr="0003748B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5434B0" w14:textId="77777777" w:rsidR="00C671DD" w:rsidRPr="0003748B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1D20" w:rsidRPr="0003748B" w14:paraId="11584B17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799F6522" w14:textId="77777777" w:rsidR="001C1D20" w:rsidRPr="0003748B" w:rsidRDefault="001C1D20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72F7B432" w14:textId="77777777" w:rsidR="001C1D20" w:rsidRPr="0003748B" w:rsidRDefault="001C1D2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3C8E344" w14:textId="2D9B98AC" w:rsidR="001C1D20" w:rsidRPr="0003748B" w:rsidRDefault="00BC0ED8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C38057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F853D" w14:textId="7B6B6DBB" w:rsidR="001C1D20" w:rsidRPr="0003748B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743EA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517D0" w14:textId="34F6A440" w:rsidR="001C1D20" w:rsidRPr="0003748B" w:rsidRDefault="00F7362F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F5C0F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B6896" w14:textId="18C31E12" w:rsidR="001C1D20" w:rsidRPr="0003748B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FE3F8B" w:rsidRPr="0003748B" w14:paraId="12EA5FD1" w14:textId="77777777" w:rsidTr="00FE3F8B">
        <w:trPr>
          <w:cantSplit/>
        </w:trPr>
        <w:tc>
          <w:tcPr>
            <w:tcW w:w="4410" w:type="dxa"/>
            <w:shd w:val="clear" w:color="auto" w:fill="auto"/>
          </w:tcPr>
          <w:p w14:paraId="334D4FEE" w14:textId="77777777" w:rsidR="00FE3F8B" w:rsidRPr="0003748B" w:rsidRDefault="00FE3F8B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003115" w14:textId="77777777" w:rsidR="00FE3F8B" w:rsidRPr="0003748B" w:rsidRDefault="00FE3F8B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7C160" w14:textId="77777777" w:rsidR="00FE3F8B" w:rsidRPr="0003748B" w:rsidRDefault="00FE3F8B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9727C67" w14:textId="77777777" w:rsidR="00FE3F8B" w:rsidRPr="0003748B" w:rsidRDefault="00FE3F8B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B776D" w14:textId="77777777" w:rsidR="00FE3F8B" w:rsidRPr="0003748B" w:rsidRDefault="00FE3F8B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C15BC1" w14:textId="77777777" w:rsidR="00FE3F8B" w:rsidRPr="0003748B" w:rsidRDefault="00FE3F8B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B5B5" w14:textId="77777777" w:rsidR="00FE3F8B" w:rsidRPr="0003748B" w:rsidRDefault="00FE3F8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ECBC3D" w14:textId="77777777" w:rsidR="00FE3F8B" w:rsidRPr="0003748B" w:rsidRDefault="00FE3F8B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E680C" w14:textId="77777777" w:rsidR="00FE3F8B" w:rsidRPr="0003748B" w:rsidRDefault="00FE3F8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C1D20" w:rsidRPr="0003748B" w14:paraId="6E9D8284" w14:textId="77777777" w:rsidTr="00FE3F8B">
        <w:trPr>
          <w:cantSplit/>
        </w:trPr>
        <w:tc>
          <w:tcPr>
            <w:tcW w:w="4410" w:type="dxa"/>
            <w:shd w:val="clear" w:color="auto" w:fill="auto"/>
          </w:tcPr>
          <w:p w14:paraId="034569EE" w14:textId="19B45F4D" w:rsidR="001C1D20" w:rsidRPr="0003748B" w:rsidRDefault="00312A52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ยอดบัญชีในงบฐานะทางการเงิน</w:t>
            </w:r>
          </w:p>
        </w:tc>
        <w:tc>
          <w:tcPr>
            <w:tcW w:w="180" w:type="dxa"/>
            <w:shd w:val="clear" w:color="auto" w:fill="auto"/>
          </w:tcPr>
          <w:p w14:paraId="18FD8842" w14:textId="77777777" w:rsidR="001C1D20" w:rsidRPr="0003748B" w:rsidRDefault="001C1D20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16119AE" w14:textId="77777777" w:rsidR="001C1D20" w:rsidRPr="0003748B" w:rsidRDefault="001C1D20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523008E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D900FA" w14:textId="77777777" w:rsidR="001C1D20" w:rsidRPr="0003748B" w:rsidRDefault="001C1D20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077C44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3729E0" w14:textId="77777777" w:rsidR="001C1D20" w:rsidRPr="0003748B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4E42E0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6876AD" w14:textId="77777777" w:rsidR="001C1D20" w:rsidRPr="0003748B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C1D20" w:rsidRPr="0003748B" w14:paraId="4A8E8800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2BA50095" w14:textId="77777777" w:rsidR="001C1D20" w:rsidRPr="0003748B" w:rsidRDefault="001C1D20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74142D11" w14:textId="77777777" w:rsidR="001C1D20" w:rsidRPr="0003748B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511D651" w14:textId="4569F1B1" w:rsidR="001C1D20" w:rsidRPr="0003748B" w:rsidRDefault="00BC0ED8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857C60E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5DEC1" w14:textId="1902688D" w:rsidR="001C1D20" w:rsidRPr="0003748B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F5986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2A2120" w14:textId="4D3CD19C" w:rsidR="001C1D20" w:rsidRPr="0003748B" w:rsidRDefault="00F7362F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45B25A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7E58F" w14:textId="7E8F6572" w:rsidR="001C1D20" w:rsidRPr="0003748B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C1D20" w:rsidRPr="0003748B" w14:paraId="59FE16F5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590434CD" w14:textId="360536ED" w:rsidR="001C1D20" w:rsidRPr="0003748B" w:rsidRDefault="001C1D20" w:rsidP="00FE3F8B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สัญญาซื้อ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ขาย) เงินตราต่างประเทศ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116A7D48" w14:textId="77777777" w:rsidR="001C1D20" w:rsidRPr="0003748B" w:rsidRDefault="001C1D20" w:rsidP="00FE3F8B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500B5" w14:textId="58FFF5A0" w:rsidR="001C1D20" w:rsidRPr="0003748B" w:rsidRDefault="00BC0ED8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08F986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92E05" w14:textId="014964BE" w:rsidR="001C1D20" w:rsidRPr="0003748B" w:rsidRDefault="00AD321B" w:rsidP="00FE3F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75355" w14:textId="77777777" w:rsidR="001C1D20" w:rsidRPr="0003748B" w:rsidRDefault="001C1D20" w:rsidP="00FE3F8B">
            <w:pPr>
              <w:pStyle w:val="acctfourfigures"/>
              <w:tabs>
                <w:tab w:val="decimal" w:pos="7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496D5" w14:textId="5065F01C" w:rsidR="001C1D20" w:rsidRPr="0003748B" w:rsidRDefault="00F7362F" w:rsidP="00FE3F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2B30A3" w14:textId="77777777" w:rsidR="001C1D20" w:rsidRPr="0003748B" w:rsidRDefault="001C1D20" w:rsidP="00FE3F8B">
            <w:pPr>
              <w:pStyle w:val="acctfourfigures"/>
              <w:tabs>
                <w:tab w:val="decimal" w:pos="7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AD17" w14:textId="61083794" w:rsidR="001C1D20" w:rsidRPr="0003748B" w:rsidRDefault="00AD321B" w:rsidP="00FE3F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</w:tr>
      <w:tr w:rsidR="001C1D20" w:rsidRPr="0003748B" w14:paraId="11652F75" w14:textId="77777777" w:rsidTr="004F6C41">
        <w:trPr>
          <w:cantSplit/>
          <w:trHeight w:val="217"/>
        </w:trPr>
        <w:tc>
          <w:tcPr>
            <w:tcW w:w="4410" w:type="dxa"/>
            <w:shd w:val="clear" w:color="auto" w:fill="auto"/>
          </w:tcPr>
          <w:p w14:paraId="03C39969" w14:textId="57B92E40" w:rsidR="001C1D20" w:rsidRPr="0003748B" w:rsidRDefault="001C1D20" w:rsidP="00FE3F8B">
            <w:pPr>
              <w:tabs>
                <w:tab w:val="right" w:pos="3945"/>
              </w:tabs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ยอดความเสี่ยงคงเหลือสุทธิของหนี้สิน</w:t>
            </w:r>
          </w:p>
        </w:tc>
        <w:tc>
          <w:tcPr>
            <w:tcW w:w="180" w:type="dxa"/>
            <w:shd w:val="clear" w:color="auto" w:fill="auto"/>
          </w:tcPr>
          <w:p w14:paraId="01E113E9" w14:textId="77777777" w:rsidR="001C1D20" w:rsidRPr="0003748B" w:rsidRDefault="001C1D20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57F0D" w14:textId="14664644" w:rsidR="001C1D20" w:rsidRPr="0003748B" w:rsidRDefault="00BC0ED8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A7F269" w14:textId="77777777" w:rsidR="001C1D20" w:rsidRPr="0003748B" w:rsidRDefault="001C1D20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B8B14" w14:textId="2512CE9F" w:rsidR="001C1D20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32514" w14:textId="77777777" w:rsidR="001C1D20" w:rsidRPr="0003748B" w:rsidRDefault="001C1D20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24D8D" w14:textId="692C1D2D" w:rsidR="001C1D20" w:rsidRPr="0003748B" w:rsidRDefault="00F7362F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5F988" w14:textId="77777777" w:rsidR="001C1D20" w:rsidRPr="0003748B" w:rsidRDefault="001C1D20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2B20A" w14:textId="162CFD15" w:rsidR="001C1D20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  <w:tr w:rsidR="001C1D20" w:rsidRPr="0003748B" w14:paraId="147DD35E" w14:textId="77777777" w:rsidTr="004F6C41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6793B93B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35F6FC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650E044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7B84574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D482F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D71322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5D3F1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A0C787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34D01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</w:tr>
      <w:tr w:rsidR="001C1D20" w:rsidRPr="0003748B" w14:paraId="2ECE4278" w14:textId="77777777" w:rsidTr="006D3798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77C7B82D" w14:textId="26764F52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80" w:type="dxa"/>
            <w:shd w:val="clear" w:color="auto" w:fill="auto"/>
          </w:tcPr>
          <w:p w14:paraId="43F19042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537FBD6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C4FBA2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66D36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C89817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FA4B7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DECBC8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3CA68D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C1D20" w:rsidRPr="0003748B" w14:paraId="0DE0E0FB" w14:textId="77777777" w:rsidTr="006D3798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7F964DFA" w14:textId="5178E3BE" w:rsidR="001C1D20" w:rsidRPr="0003748B" w:rsidRDefault="00BC0ED8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สัญญาซื้อ 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ขาย) เงินตราต่างประเทศ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443A5DE4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E30C73A" w14:textId="50DB6314" w:rsidR="001C1D20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57B5EB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EAB48A" w14:textId="70CB2290" w:rsidR="001C1D20" w:rsidRPr="0003748B" w:rsidRDefault="00B132EE" w:rsidP="00FE3F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1CE681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3B8F5" w14:textId="1A74B816" w:rsidR="001C1D20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B5D87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5FEBAC" w14:textId="4068871B" w:rsidR="001C1D20" w:rsidRPr="0003748B" w:rsidRDefault="00B132EE" w:rsidP="00FE3F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1D20" w:rsidRPr="0003748B" w14:paraId="51E798D1" w14:textId="77777777" w:rsidTr="006D3798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39712B5C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45993752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1EC28E5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E9A670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A3214E" w14:textId="77777777" w:rsidR="001C1D20" w:rsidRPr="0003748B" w:rsidRDefault="001C1D20" w:rsidP="00FE3F8B">
            <w:pPr>
              <w:tabs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4188AD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251870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72E04" w14:textId="77777777" w:rsidR="001C1D20" w:rsidRPr="0003748B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D4B88" w14:textId="77777777" w:rsidR="001C1D20" w:rsidRPr="0003748B" w:rsidRDefault="001C1D20" w:rsidP="00FE3F8B">
            <w:pPr>
              <w:tabs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1C1D20" w:rsidRPr="0003748B" w14:paraId="741AD095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10AA80C0" w14:textId="6C8F382B" w:rsidR="001C1D20" w:rsidRPr="0003748B" w:rsidRDefault="001C1D20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80" w:type="dxa"/>
            <w:shd w:val="clear" w:color="auto" w:fill="auto"/>
          </w:tcPr>
          <w:p w14:paraId="781A042A" w14:textId="77777777" w:rsidR="001C1D20" w:rsidRPr="0003748B" w:rsidRDefault="001C1D2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91EA4DD" w14:textId="77777777" w:rsidR="001C1D20" w:rsidRPr="0003748B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7A77173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82755" w14:textId="77777777" w:rsidR="001C1D20" w:rsidRPr="0003748B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C9F0ED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C701E" w14:textId="77777777" w:rsidR="001C1D20" w:rsidRPr="0003748B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D5F554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18DD3" w14:textId="77777777" w:rsidR="001C1D20" w:rsidRPr="0003748B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C1D20" w:rsidRPr="0003748B" w14:paraId="29DE934E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43C0EAC6" w14:textId="4D6ABBD0" w:rsidR="001C1D20" w:rsidRPr="0003748B" w:rsidRDefault="001C1D20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5AFB9781" w14:textId="77777777" w:rsidR="001C1D20" w:rsidRPr="0003748B" w:rsidRDefault="001C1D2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0F00716" w14:textId="70E059A6" w:rsidR="001C1D20" w:rsidRPr="0003748B" w:rsidRDefault="00BC0ED8" w:rsidP="00FE3F8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4C7498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219507" w14:textId="56F7F661" w:rsidR="001C1D20" w:rsidRPr="0003748B" w:rsidRDefault="001C1D20" w:rsidP="00FE3F8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F2085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F7100" w14:textId="3C295A26" w:rsidR="001C1D20" w:rsidRPr="0003748B" w:rsidRDefault="00BC0ED8" w:rsidP="00FE3F8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EC8F2" w14:textId="77777777" w:rsidR="001C1D20" w:rsidRPr="0003748B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FAB61" w14:textId="690B620A" w:rsidR="001C1D20" w:rsidRPr="0003748B" w:rsidRDefault="001C1D20" w:rsidP="00FE3F8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</w:tbl>
    <w:p w14:paraId="1136B4D2" w14:textId="77777777" w:rsidR="008A226C" w:rsidRPr="0003748B" w:rsidRDefault="008A226C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1F6B43D" w14:textId="7F12D9B3" w:rsidR="00FA0200" w:rsidRPr="0003748B" w:rsidRDefault="00FA0200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03748B">
        <w:rPr>
          <w:rFonts w:ascii="Angsana New" w:hAnsi="Angsana New" w:hint="cs"/>
          <w:b/>
          <w:bCs/>
          <w:color w:val="0000FF"/>
          <w:sz w:val="30"/>
          <w:szCs w:val="30"/>
        </w:rPr>
        <w:t xml:space="preserve"> </w:t>
      </w:r>
    </w:p>
    <w:p w14:paraId="46F02AC6" w14:textId="77777777" w:rsidR="00B520A0" w:rsidRPr="0003748B" w:rsidRDefault="00B520A0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20"/>
          <w:lang w:val="en-US" w:bidi="th-TH"/>
        </w:rPr>
      </w:pPr>
    </w:p>
    <w:p w14:paraId="2443530D" w14:textId="07696A79" w:rsidR="00FA0200" w:rsidRPr="0003748B" w:rsidRDefault="0061358B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6E6E6"/>
        </w:rPr>
      </w:pP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 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br/>
        <w:t>ตัวแปรอื่นโดยเฉพาะอัตราดอกเบี้ยเป็นอัตราคงที่</w:t>
      </w:r>
    </w:p>
    <w:tbl>
      <w:tblPr>
        <w:tblpPr w:leftFromText="180" w:rightFromText="180" w:vertAnchor="text" w:horzAnchor="page" w:tblpX="1602" w:tblpY="296"/>
        <w:tblW w:w="91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080"/>
        <w:gridCol w:w="180"/>
        <w:gridCol w:w="1080"/>
        <w:gridCol w:w="180"/>
        <w:gridCol w:w="1170"/>
        <w:gridCol w:w="180"/>
        <w:gridCol w:w="1169"/>
      </w:tblGrid>
      <w:tr w:rsidR="00404889" w:rsidRPr="0003748B" w14:paraId="1C702D52" w14:textId="77777777" w:rsidTr="00C60050">
        <w:trPr>
          <w:tblHeader/>
        </w:trPr>
        <w:tc>
          <w:tcPr>
            <w:tcW w:w="2790" w:type="dxa"/>
          </w:tcPr>
          <w:p w14:paraId="75F26D37" w14:textId="77777777" w:rsidR="00404889" w:rsidRPr="0003748B" w:rsidRDefault="00404889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7054D8D4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39" w:type="dxa"/>
            <w:gridSpan w:val="7"/>
            <w:hideMark/>
          </w:tcPr>
          <w:p w14:paraId="020F34FB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</w:tr>
      <w:tr w:rsidR="00404889" w:rsidRPr="0003748B" w14:paraId="7A4F33F7" w14:textId="77777777" w:rsidTr="00C60050">
        <w:trPr>
          <w:trHeight w:val="218"/>
          <w:tblHeader/>
        </w:trPr>
        <w:tc>
          <w:tcPr>
            <w:tcW w:w="2790" w:type="dxa"/>
            <w:hideMark/>
          </w:tcPr>
          <w:p w14:paraId="168755BF" w14:textId="1074626D" w:rsidR="00404889" w:rsidRPr="0003748B" w:rsidRDefault="00404889" w:rsidP="00FE3F8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350" w:type="dxa"/>
            <w:hideMark/>
          </w:tcPr>
          <w:p w14:paraId="60F13848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1090F54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39DD5F1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092562E2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04889" w:rsidRPr="0003748B" w14:paraId="26B3E322" w14:textId="77777777" w:rsidTr="00C60050">
        <w:trPr>
          <w:tblHeader/>
        </w:trPr>
        <w:tc>
          <w:tcPr>
            <w:tcW w:w="2790" w:type="dxa"/>
          </w:tcPr>
          <w:p w14:paraId="4B898FF4" w14:textId="77777777" w:rsidR="00404889" w:rsidRPr="0003748B" w:rsidRDefault="00404889" w:rsidP="00FE3F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77645BFA" w14:textId="77777777" w:rsidR="00404889" w:rsidRPr="0003748B" w:rsidRDefault="00404889" w:rsidP="00FE3F8B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60298BF1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34EA7BC9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229BA2B1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47BD1D84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D223A27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651DC4E7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4217D0D9" w14:textId="77777777" w:rsidR="00404889" w:rsidRPr="0003748B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404889" w:rsidRPr="0003748B" w14:paraId="6CFFCE4B" w14:textId="77777777" w:rsidTr="00C60050">
        <w:trPr>
          <w:tblHeader/>
        </w:trPr>
        <w:tc>
          <w:tcPr>
            <w:tcW w:w="2790" w:type="dxa"/>
          </w:tcPr>
          <w:p w14:paraId="5E1D6212" w14:textId="77777777" w:rsidR="00404889" w:rsidRPr="0003748B" w:rsidRDefault="00404889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hideMark/>
          </w:tcPr>
          <w:p w14:paraId="28483AC3" w14:textId="77777777" w:rsidR="00404889" w:rsidRPr="0003748B" w:rsidRDefault="00404889" w:rsidP="00FE3F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39" w:type="dxa"/>
            <w:gridSpan w:val="7"/>
            <w:hideMark/>
          </w:tcPr>
          <w:p w14:paraId="760305BB" w14:textId="77777777" w:rsidR="00404889" w:rsidRPr="0003748B" w:rsidRDefault="00404889" w:rsidP="00FE3F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404889" w:rsidRPr="0003748B" w14:paraId="48B126D5" w14:textId="77777777" w:rsidTr="00C60050">
        <w:tc>
          <w:tcPr>
            <w:tcW w:w="2790" w:type="dxa"/>
          </w:tcPr>
          <w:p w14:paraId="2C99FAB9" w14:textId="772E955A" w:rsidR="00404889" w:rsidRPr="0003748B" w:rsidRDefault="00AD321B" w:rsidP="00FE3F8B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350" w:type="dxa"/>
          </w:tcPr>
          <w:p w14:paraId="2A345F34" w14:textId="77777777" w:rsidR="00404889" w:rsidRPr="0003748B" w:rsidRDefault="00404889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635191F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E117BD3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C82504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C4102B6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511EE7D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BF6FA50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7CEDC525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</w:tr>
      <w:tr w:rsidR="00BF1C4E" w:rsidRPr="0003748B" w14:paraId="3793BED3" w14:textId="77777777" w:rsidTr="00C60050">
        <w:tc>
          <w:tcPr>
            <w:tcW w:w="2790" w:type="dxa"/>
            <w:hideMark/>
          </w:tcPr>
          <w:p w14:paraId="4F2BA619" w14:textId="77777777" w:rsidR="00BF1C4E" w:rsidRPr="0003748B" w:rsidRDefault="00BF1C4E" w:rsidP="00FE3F8B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350" w:type="dxa"/>
          </w:tcPr>
          <w:p w14:paraId="588FFC6D" w14:textId="6BF2A289" w:rsidR="00BF1C4E" w:rsidRPr="0003748B" w:rsidRDefault="00AD321B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16</w:t>
            </w:r>
          </w:p>
        </w:tc>
        <w:tc>
          <w:tcPr>
            <w:tcW w:w="1080" w:type="dxa"/>
          </w:tcPr>
          <w:p w14:paraId="26D3B84B" w14:textId="11113F2C" w:rsidR="00BF1C4E" w:rsidRPr="0003748B" w:rsidRDefault="00AD321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003A4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80" w:type="dxa"/>
          </w:tcPr>
          <w:p w14:paraId="2351CECB" w14:textId="77777777" w:rsidR="00BF1C4E" w:rsidRPr="0003748B" w:rsidRDefault="00BF1C4E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4770868" w14:textId="1972EDF9" w:rsidR="00BF1C4E" w:rsidRPr="0003748B" w:rsidRDefault="00B41207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003A4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  <w:r w:rsidRPr="0003748B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58A3C46" w14:textId="77777777" w:rsidR="00BF1C4E" w:rsidRPr="0003748B" w:rsidRDefault="00BF1C4E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3370FA4" w14:textId="2DB97AE1" w:rsidR="00BF1C4E" w:rsidRPr="0003748B" w:rsidRDefault="00AD321B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</w:t>
            </w:r>
          </w:p>
        </w:tc>
        <w:tc>
          <w:tcPr>
            <w:tcW w:w="180" w:type="dxa"/>
          </w:tcPr>
          <w:p w14:paraId="425FC19F" w14:textId="77777777" w:rsidR="00BF1C4E" w:rsidRPr="0003748B" w:rsidRDefault="00BF1C4E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6E93CFB1" w14:textId="3B9AC33E" w:rsidR="00BF1C4E" w:rsidRPr="0003748B" w:rsidRDefault="00B41207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04889" w:rsidRPr="0003748B" w14:paraId="5504B3D9" w14:textId="77777777" w:rsidTr="00C60050">
        <w:tc>
          <w:tcPr>
            <w:tcW w:w="2790" w:type="dxa"/>
          </w:tcPr>
          <w:p w14:paraId="7B145286" w14:textId="77777777" w:rsidR="00404889" w:rsidRPr="0003748B" w:rsidRDefault="00404889" w:rsidP="00FE3F8B">
            <w:pPr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55AED225" w14:textId="77777777" w:rsidR="00404889" w:rsidRPr="0003748B" w:rsidRDefault="00404889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eastAsia="en-GB" w:bidi="th-TH"/>
              </w:rPr>
            </w:pPr>
          </w:p>
        </w:tc>
        <w:tc>
          <w:tcPr>
            <w:tcW w:w="1080" w:type="dxa"/>
          </w:tcPr>
          <w:p w14:paraId="2EC0ABD6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08CF4C7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2A974D70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09827EAF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6E42AD81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0F0714F8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1DBC1F2D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Cs w:val="22"/>
                <w:cs/>
                <w:lang w:val="en-US" w:eastAsia="en-GB" w:bidi="th-TH"/>
              </w:rPr>
            </w:pPr>
          </w:p>
        </w:tc>
      </w:tr>
      <w:tr w:rsidR="00404889" w:rsidRPr="0003748B" w14:paraId="2B5D3C5D" w14:textId="77777777" w:rsidTr="00C60050">
        <w:tc>
          <w:tcPr>
            <w:tcW w:w="2790" w:type="dxa"/>
          </w:tcPr>
          <w:p w14:paraId="30747602" w14:textId="097751DF" w:rsidR="00404889" w:rsidRPr="0003748B" w:rsidRDefault="00AD321B" w:rsidP="00FE3F8B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350" w:type="dxa"/>
          </w:tcPr>
          <w:p w14:paraId="7EDFECF6" w14:textId="77777777" w:rsidR="00404889" w:rsidRPr="0003748B" w:rsidRDefault="00404889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6F928915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63A1E43C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BDCA81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100EA89C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D6711CF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6230154" w14:textId="77777777" w:rsidR="00404889" w:rsidRPr="0003748B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57F69FCC" w14:textId="77777777" w:rsidR="00404889" w:rsidRPr="0003748B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B132EE" w:rsidRPr="0003748B" w14:paraId="02E458E9" w14:textId="77777777" w:rsidTr="00C60050">
        <w:tc>
          <w:tcPr>
            <w:tcW w:w="2790" w:type="dxa"/>
          </w:tcPr>
          <w:p w14:paraId="26C36C47" w14:textId="0676E69E" w:rsidR="00B132EE" w:rsidRPr="0003748B" w:rsidRDefault="00B132EE" w:rsidP="00B132E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350" w:type="dxa"/>
          </w:tcPr>
          <w:p w14:paraId="321DA507" w14:textId="49EF53A4" w:rsidR="00B132EE" w:rsidRPr="0003748B" w:rsidRDefault="00AD321B" w:rsidP="00B132EE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16</w:t>
            </w:r>
          </w:p>
        </w:tc>
        <w:tc>
          <w:tcPr>
            <w:tcW w:w="1080" w:type="dxa"/>
          </w:tcPr>
          <w:p w14:paraId="3650D117" w14:textId="027A2CF2" w:rsidR="00B132EE" w:rsidRPr="0003748B" w:rsidRDefault="00AD321B" w:rsidP="00B132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17</w:t>
            </w:r>
          </w:p>
        </w:tc>
        <w:tc>
          <w:tcPr>
            <w:tcW w:w="180" w:type="dxa"/>
          </w:tcPr>
          <w:p w14:paraId="55722723" w14:textId="77777777" w:rsidR="00B132EE" w:rsidRPr="0003748B" w:rsidRDefault="00B132EE" w:rsidP="00B132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7544402" w14:textId="3AAFE137" w:rsidR="00B132EE" w:rsidRPr="0003748B" w:rsidRDefault="00B132EE" w:rsidP="00B132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eastAsia="en-GB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17</w:t>
            </w:r>
            <w:r w:rsidRPr="0003748B">
              <w:rPr>
                <w:rFonts w:ascii="Angsana New" w:hAnsi="Angsana New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16C1AF7C" w14:textId="77777777" w:rsidR="00B132EE" w:rsidRPr="0003748B" w:rsidRDefault="00B132EE" w:rsidP="00B132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F75E8B6" w14:textId="2103F4A3" w:rsidR="00B132EE" w:rsidRPr="0003748B" w:rsidRDefault="00AD321B" w:rsidP="00B132E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18</w:t>
            </w:r>
          </w:p>
        </w:tc>
        <w:tc>
          <w:tcPr>
            <w:tcW w:w="180" w:type="dxa"/>
          </w:tcPr>
          <w:p w14:paraId="096D5E98" w14:textId="77777777" w:rsidR="00B132EE" w:rsidRPr="0003748B" w:rsidRDefault="00B132EE" w:rsidP="00B132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43D2A3D7" w14:textId="6131C2FA" w:rsidR="00B132EE" w:rsidRPr="0003748B" w:rsidRDefault="00B132EE" w:rsidP="00B132E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18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B132EE" w:rsidRPr="0003748B" w14:paraId="179B719B" w14:textId="77777777" w:rsidTr="00C60050">
        <w:tc>
          <w:tcPr>
            <w:tcW w:w="2790" w:type="dxa"/>
          </w:tcPr>
          <w:p w14:paraId="32E17ACD" w14:textId="6AE955AF" w:rsidR="00B132EE" w:rsidRPr="0003748B" w:rsidRDefault="00B132EE" w:rsidP="00B132E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เงินยูโร</w:t>
            </w:r>
          </w:p>
        </w:tc>
        <w:tc>
          <w:tcPr>
            <w:tcW w:w="1350" w:type="dxa"/>
          </w:tcPr>
          <w:p w14:paraId="0F30DB19" w14:textId="2CDC7AB7" w:rsidR="00B132EE" w:rsidRPr="0003748B" w:rsidRDefault="00AD321B" w:rsidP="00B132EE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10</w:t>
            </w:r>
          </w:p>
        </w:tc>
        <w:tc>
          <w:tcPr>
            <w:tcW w:w="1080" w:type="dxa"/>
          </w:tcPr>
          <w:p w14:paraId="605212A4" w14:textId="156184EF" w:rsidR="00B132EE" w:rsidRPr="0003748B" w:rsidRDefault="00AD321B" w:rsidP="00B132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47A1FF22" w14:textId="77777777" w:rsidR="00B132EE" w:rsidRPr="0003748B" w:rsidRDefault="00B132EE" w:rsidP="00B132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CC5A839" w14:textId="74940549" w:rsidR="00B132EE" w:rsidRPr="0003748B" w:rsidRDefault="00B132EE" w:rsidP="00B132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eastAsia="en-GB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35D369A0" w14:textId="77777777" w:rsidR="00B132EE" w:rsidRPr="0003748B" w:rsidRDefault="00B132EE" w:rsidP="00B132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A87ED94" w14:textId="0BC2839D" w:rsidR="00B132EE" w:rsidRPr="0003748B" w:rsidRDefault="00AD321B" w:rsidP="00B132E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1BB20110" w14:textId="77777777" w:rsidR="00B132EE" w:rsidRPr="0003748B" w:rsidRDefault="00B132EE" w:rsidP="00B132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16DF826E" w14:textId="6DE4C2C6" w:rsidR="00B132EE" w:rsidRPr="0003748B" w:rsidRDefault="00B132EE" w:rsidP="00B132E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2F0E1EF0" w14:textId="77777777" w:rsidR="00095DFA" w:rsidRPr="0003748B" w:rsidRDefault="00095DF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5D9F1AEE" w14:textId="38CCABAA" w:rsidR="00861D0E" w:rsidRPr="0003748B" w:rsidRDefault="00861D0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3748B">
        <w:rPr>
          <w:rFonts w:ascii="Angsana New" w:hAnsi="Angsana New" w:hint="cs"/>
          <w:sz w:val="30"/>
          <w:szCs w:val="30"/>
        </w:rPr>
        <w:t>(</w:t>
      </w:r>
      <w:r w:rsidRPr="0003748B">
        <w:rPr>
          <w:rFonts w:ascii="Angsana New" w:hAnsi="Angsana New" w:hint="cs"/>
          <w:sz w:val="30"/>
          <w:szCs w:val="30"/>
          <w:cs/>
        </w:rPr>
        <w:t>ค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AD321B" w:rsidRPr="00AD321B">
        <w:rPr>
          <w:rFonts w:ascii="Angsana New" w:hAnsi="Angsana New" w:hint="cs"/>
          <w:sz w:val="30"/>
          <w:szCs w:val="30"/>
        </w:rPr>
        <w:t>3</w:t>
      </w:r>
      <w:r w:rsidRPr="0003748B">
        <w:rPr>
          <w:rFonts w:ascii="Angsana New" w:hAnsi="Angsana New" w:hint="cs"/>
          <w:sz w:val="30"/>
          <w:szCs w:val="30"/>
        </w:rPr>
        <w:t>.</w:t>
      </w:r>
      <w:r w:rsidR="00AD321B" w:rsidRPr="00AD321B">
        <w:rPr>
          <w:rFonts w:ascii="Angsana New" w:hAnsi="Angsana New" w:hint="cs"/>
          <w:sz w:val="30"/>
          <w:szCs w:val="30"/>
        </w:rPr>
        <w:t>2</w:t>
      </w:r>
      <w:r w:rsidRPr="0003748B">
        <w:rPr>
          <w:rFonts w:ascii="Angsana New" w:hAnsi="Angsana New" w:hint="cs"/>
          <w:sz w:val="30"/>
          <w:szCs w:val="30"/>
        </w:rPr>
        <w:t xml:space="preserve">) </w:t>
      </w:r>
      <w:r w:rsidRPr="0003748B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</w:t>
      </w:r>
    </w:p>
    <w:p w14:paraId="3BD907AF" w14:textId="77777777" w:rsidR="00861D0E" w:rsidRPr="0003748B" w:rsidRDefault="00861D0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</w:rPr>
      </w:pPr>
    </w:p>
    <w:p w14:paraId="10089BA5" w14:textId="6384D66C" w:rsidR="00DF587E" w:rsidRPr="0003748B" w:rsidRDefault="00861D0E" w:rsidP="00FE3F8B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lang w:val="en-GB"/>
        </w:rPr>
      </w:pPr>
      <w:r w:rsidRPr="0003748B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DE3410" w:rsidRPr="0003748B">
        <w:rPr>
          <w:rFonts w:ascii="Angsana New" w:hAnsi="Angsana New" w:hint="cs"/>
          <w:sz w:val="30"/>
          <w:szCs w:val="30"/>
        </w:rPr>
        <w:t>/</w:t>
      </w:r>
      <w:r w:rsidR="00DE3410" w:rsidRPr="0003748B">
        <w:rPr>
          <w:rFonts w:ascii="Angsana New" w:hAnsi="Angsana New" w:hint="cs"/>
          <w:sz w:val="30"/>
          <w:szCs w:val="30"/>
          <w:cs/>
        </w:rPr>
        <w:t>บริษัท</w:t>
      </w:r>
      <w:r w:rsidRPr="0003748B">
        <w:rPr>
          <w:rFonts w:ascii="Angsana New" w:hAnsi="Angsana New" w:hint="cs"/>
          <w:sz w:val="30"/>
          <w:szCs w:val="30"/>
          <w:lang w:val="en-GB"/>
        </w:rPr>
        <w:t xml:space="preserve"> </w:t>
      </w:r>
    </w:p>
    <w:p w14:paraId="7A22E4D1" w14:textId="77777777" w:rsidR="0022369C" w:rsidRPr="0003748B" w:rsidRDefault="0022369C" w:rsidP="00FE3F8B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="Angsana New" w:hAnsi="Angsana New"/>
        </w:rPr>
      </w:pPr>
    </w:p>
    <w:tbl>
      <w:tblPr>
        <w:tblStyle w:val="TableGrid"/>
        <w:tblW w:w="926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170"/>
        <w:gridCol w:w="268"/>
        <w:gridCol w:w="1074"/>
        <w:gridCol w:w="6"/>
      </w:tblGrid>
      <w:tr w:rsidR="00DF587E" w:rsidRPr="0003748B" w14:paraId="38789AA0" w14:textId="77777777" w:rsidTr="00A12AD4">
        <w:trPr>
          <w:tblHeader/>
        </w:trPr>
        <w:tc>
          <w:tcPr>
            <w:tcW w:w="3960" w:type="dxa"/>
            <w:shd w:val="clear" w:color="auto" w:fill="auto"/>
            <w:hideMark/>
          </w:tcPr>
          <w:p w14:paraId="1C75E226" w14:textId="77777777" w:rsidR="00DF587E" w:rsidRPr="0003748B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71718C2A" w14:textId="77777777" w:rsidR="00DF587E" w:rsidRPr="0003748B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2C1B2896" w14:textId="77777777" w:rsidR="00DF587E" w:rsidRPr="0003748B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18" w:type="dxa"/>
            <w:gridSpan w:val="4"/>
            <w:shd w:val="clear" w:color="auto" w:fill="auto"/>
            <w:hideMark/>
          </w:tcPr>
          <w:p w14:paraId="28F0C9C0" w14:textId="77777777" w:rsidR="00DF587E" w:rsidRPr="0003748B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75E00" w:rsidRPr="0003748B" w14:paraId="644C1F2D" w14:textId="77777777" w:rsidTr="00A12AD4">
        <w:trPr>
          <w:tblHeader/>
        </w:trPr>
        <w:tc>
          <w:tcPr>
            <w:tcW w:w="3960" w:type="dxa"/>
            <w:shd w:val="clear" w:color="auto" w:fill="auto"/>
          </w:tcPr>
          <w:p w14:paraId="05D0B7BB" w14:textId="6CAFD327" w:rsidR="00175E00" w:rsidRPr="0003748B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AD321B"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hideMark/>
          </w:tcPr>
          <w:p w14:paraId="33253EFA" w14:textId="605483DF" w:rsidR="00175E00" w:rsidRPr="0003748B" w:rsidRDefault="00AD321B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6EDBF95" w14:textId="77777777" w:rsidR="00175E00" w:rsidRPr="0003748B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9DB8AE6" w14:textId="4AE22C54" w:rsidR="00175E00" w:rsidRPr="0003748B" w:rsidRDefault="00AD321B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66C763D" w14:textId="77777777" w:rsidR="00175E00" w:rsidRPr="0003748B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A00F674" w14:textId="20A6E385" w:rsidR="00175E00" w:rsidRPr="0003748B" w:rsidRDefault="00AD321B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31FB7005" w14:textId="77777777" w:rsidR="00175E00" w:rsidRPr="0003748B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16054C48" w14:textId="6A3EF035" w:rsidR="00175E00" w:rsidRPr="0003748B" w:rsidRDefault="00AD321B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C671DD" w:rsidRPr="0003748B" w14:paraId="6C457AC4" w14:textId="77777777" w:rsidTr="00A12AD4">
        <w:trPr>
          <w:gridAfter w:val="1"/>
          <w:wAfter w:w="6" w:type="dxa"/>
          <w:tblHeader/>
        </w:trPr>
        <w:tc>
          <w:tcPr>
            <w:tcW w:w="3960" w:type="dxa"/>
            <w:shd w:val="clear" w:color="auto" w:fill="auto"/>
            <w:hideMark/>
          </w:tcPr>
          <w:p w14:paraId="5754E3F4" w14:textId="77777777" w:rsidR="00C671DD" w:rsidRPr="0003748B" w:rsidRDefault="00C671DD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5302" w:type="dxa"/>
            <w:gridSpan w:val="7"/>
            <w:shd w:val="clear" w:color="auto" w:fill="auto"/>
            <w:hideMark/>
          </w:tcPr>
          <w:p w14:paraId="6EB9E2FA" w14:textId="77777777" w:rsidR="00C671DD" w:rsidRPr="0003748B" w:rsidRDefault="00C671DD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(ล้านบาท)</w:t>
            </w:r>
          </w:p>
        </w:tc>
      </w:tr>
      <w:tr w:rsidR="00C671DD" w:rsidRPr="0003748B" w14:paraId="11BCF3EE" w14:textId="77777777" w:rsidTr="00A12AD4">
        <w:tc>
          <w:tcPr>
            <w:tcW w:w="3960" w:type="dxa"/>
            <w:shd w:val="clear" w:color="auto" w:fill="auto"/>
            <w:hideMark/>
          </w:tcPr>
          <w:p w14:paraId="4083AB69" w14:textId="77777777" w:rsidR="00C671DD" w:rsidRPr="0003748B" w:rsidRDefault="00C671DD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shd w:val="clear" w:color="auto" w:fill="auto"/>
          </w:tcPr>
          <w:p w14:paraId="1653BEE1" w14:textId="77777777" w:rsidR="00C671DD" w:rsidRPr="0003748B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5CE6826" w14:textId="77777777" w:rsidR="00C671DD" w:rsidRPr="0003748B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A7E4C4C" w14:textId="77777777" w:rsidR="00C671DD" w:rsidRPr="0003748B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A41FF49" w14:textId="77777777" w:rsidR="00C671DD" w:rsidRPr="0003748B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EB8124" w14:textId="77777777" w:rsidR="00C671DD" w:rsidRPr="0003748B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55C611F3" w14:textId="77777777" w:rsidR="00C671DD" w:rsidRPr="0003748B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AB893F" w14:textId="77777777" w:rsidR="00C671DD" w:rsidRPr="0003748B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B132EE" w:rsidRPr="0003748B" w14:paraId="03BA1E1F" w14:textId="77777777" w:rsidTr="00A12AD4">
        <w:tc>
          <w:tcPr>
            <w:tcW w:w="3960" w:type="dxa"/>
            <w:shd w:val="clear" w:color="auto" w:fill="auto"/>
            <w:hideMark/>
          </w:tcPr>
          <w:p w14:paraId="18E6B43A" w14:textId="77777777" w:rsidR="00B132EE" w:rsidRPr="0003748B" w:rsidRDefault="00B132EE" w:rsidP="00B132E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CC27A" w14:textId="2084A48C" w:rsidR="00B132EE" w:rsidRPr="0003748B" w:rsidRDefault="00AD321B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14:paraId="49DD9F02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29DDA7" w14:textId="766C490E" w:rsidR="00B132EE" w:rsidRPr="0003748B" w:rsidRDefault="00AD321B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1F2925EA" w14:textId="77777777" w:rsidR="00B132EE" w:rsidRPr="0003748B" w:rsidRDefault="00B132EE" w:rsidP="00B132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A0381C" w14:textId="7BC2CF7B" w:rsidR="00B132EE" w:rsidRPr="0003748B" w:rsidRDefault="0051633F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5954332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3F9168" w14:textId="70437D70" w:rsidR="00B132EE" w:rsidRPr="0003748B" w:rsidRDefault="00B132EE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132EE" w:rsidRPr="0003748B" w14:paraId="5586F995" w14:textId="77777777" w:rsidTr="000351F1">
        <w:tc>
          <w:tcPr>
            <w:tcW w:w="3960" w:type="dxa"/>
            <w:shd w:val="clear" w:color="auto" w:fill="auto"/>
            <w:hideMark/>
          </w:tcPr>
          <w:p w14:paraId="16224EDA" w14:textId="77777777" w:rsidR="00B132EE" w:rsidRPr="0003748B" w:rsidRDefault="00B132EE" w:rsidP="00B132E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7AE87" w14:textId="3E39AB56" w:rsidR="00B132EE" w:rsidRPr="0003748B" w:rsidRDefault="0051633F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814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2F46C3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A78E3" w14:textId="677D5398" w:rsidR="00B132EE" w:rsidRPr="0003748B" w:rsidRDefault="00B132EE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4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49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BC7254" w14:textId="77777777" w:rsidR="00B132EE" w:rsidRPr="0003748B" w:rsidRDefault="00B132EE" w:rsidP="00B132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B06DC" w14:textId="2BEDDB9D" w:rsidR="00B132EE" w:rsidRPr="0003748B" w:rsidRDefault="0051633F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111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AC319FD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8C052" w14:textId="464EE236" w:rsidR="00B132EE" w:rsidRPr="0003748B" w:rsidRDefault="00B132EE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782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B132EE" w:rsidRPr="0003748B" w14:paraId="6C5F1995" w14:textId="77777777" w:rsidTr="000351F1">
        <w:tc>
          <w:tcPr>
            <w:tcW w:w="3960" w:type="dxa"/>
            <w:shd w:val="clear" w:color="auto" w:fill="auto"/>
          </w:tcPr>
          <w:p w14:paraId="3621A345" w14:textId="77777777" w:rsidR="00B132EE" w:rsidRPr="0003748B" w:rsidRDefault="00B132EE" w:rsidP="00B132E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15540" w14:textId="7FC9DACB" w:rsidR="00B132EE" w:rsidRPr="0003748B" w:rsidRDefault="0051633F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261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B04128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C06B42" w14:textId="7AAF9E46" w:rsidR="00B132EE" w:rsidRPr="0003748B" w:rsidRDefault="00B132EE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42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DF80A5" w14:textId="77777777" w:rsidR="00B132EE" w:rsidRPr="0003748B" w:rsidRDefault="00B132EE" w:rsidP="00B132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7003A" w14:textId="1A85DAEC" w:rsidR="00B132EE" w:rsidRPr="0003748B" w:rsidRDefault="0051633F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111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0B07316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3BC772" w14:textId="1A580F8D" w:rsidR="00B132EE" w:rsidRPr="0003748B" w:rsidRDefault="00B132EE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782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B132EE" w:rsidRPr="0003748B" w14:paraId="25CC0B09" w14:textId="77777777" w:rsidTr="009728D5">
        <w:tc>
          <w:tcPr>
            <w:tcW w:w="3960" w:type="dxa"/>
            <w:shd w:val="clear" w:color="auto" w:fill="auto"/>
          </w:tcPr>
          <w:p w14:paraId="68C5CF50" w14:textId="40578249" w:rsidR="00B132EE" w:rsidRPr="0003748B" w:rsidRDefault="00B132EE" w:rsidP="00B132E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AF2C13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63A799D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587C63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9A8C193" w14:textId="77777777" w:rsidR="00B132EE" w:rsidRPr="0003748B" w:rsidRDefault="00B132EE" w:rsidP="00B132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16F58C" w14:textId="77777777" w:rsidR="00B132EE" w:rsidRPr="0003748B" w:rsidRDefault="00B132EE" w:rsidP="00B132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DD6F132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EFF664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B132EE" w:rsidRPr="0003748B" w14:paraId="1B6F8AE8" w14:textId="77777777" w:rsidTr="009728D5">
        <w:tc>
          <w:tcPr>
            <w:tcW w:w="3960" w:type="dxa"/>
            <w:shd w:val="clear" w:color="auto" w:fill="auto"/>
            <w:hideMark/>
          </w:tcPr>
          <w:p w14:paraId="4A9BD9B1" w14:textId="77777777" w:rsidR="00B132EE" w:rsidRPr="0003748B" w:rsidRDefault="00B132EE" w:rsidP="00B132E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B4818" w14:textId="30C73CD8" w:rsidR="00B132EE" w:rsidRPr="0003748B" w:rsidRDefault="00B132EE" w:rsidP="00B132EE">
            <w:pPr>
              <w:pStyle w:val="block"/>
              <w:tabs>
                <w:tab w:val="left" w:pos="526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E09B707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F807A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EB0A89B" w14:textId="77777777" w:rsidR="00B132EE" w:rsidRPr="0003748B" w:rsidRDefault="00B132EE" w:rsidP="00B132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410572" w14:textId="77777777" w:rsidR="00B132EE" w:rsidRPr="0003748B" w:rsidRDefault="00B132EE" w:rsidP="00B132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7AB6AA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DBE5FD7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B132EE" w:rsidRPr="0003748B" w14:paraId="7F679213" w14:textId="77777777" w:rsidTr="009728D5">
        <w:tc>
          <w:tcPr>
            <w:tcW w:w="3960" w:type="dxa"/>
            <w:shd w:val="clear" w:color="auto" w:fill="auto"/>
          </w:tcPr>
          <w:p w14:paraId="0337CF28" w14:textId="588996FD" w:rsidR="00B132EE" w:rsidRPr="0003748B" w:rsidRDefault="00B132EE" w:rsidP="00B132E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12E5C2" w14:textId="626AA9CE" w:rsidR="00B132EE" w:rsidRPr="0003748B" w:rsidRDefault="00AD321B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en-GB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63050E1B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FB0F5A" w14:textId="46595273" w:rsidR="00B132EE" w:rsidRPr="0003748B" w:rsidRDefault="00AD321B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188DEF6" w14:textId="77777777" w:rsidR="00B132EE" w:rsidRPr="0003748B" w:rsidRDefault="00B132EE" w:rsidP="00B132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E7974" w14:textId="15D04582" w:rsidR="00B132EE" w:rsidRPr="0003748B" w:rsidRDefault="00AD321B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321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E63B2C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278CD44" w14:textId="47CA42D9" w:rsidR="00B132EE" w:rsidRPr="0003748B" w:rsidRDefault="00AD321B" w:rsidP="00B132EE">
            <w:pPr>
              <w:pStyle w:val="block"/>
              <w:tabs>
                <w:tab w:val="decimal" w:pos="793"/>
              </w:tabs>
              <w:spacing w:after="0" w:line="240" w:lineRule="atLeast"/>
              <w:ind w:left="0" w:right="6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321B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75</w:t>
            </w:r>
          </w:p>
        </w:tc>
      </w:tr>
      <w:tr w:rsidR="00B132EE" w:rsidRPr="0003748B" w14:paraId="13838E82" w14:textId="77777777" w:rsidTr="00F32E1E">
        <w:tc>
          <w:tcPr>
            <w:tcW w:w="3960" w:type="dxa"/>
            <w:shd w:val="clear" w:color="auto" w:fill="auto"/>
            <w:hideMark/>
          </w:tcPr>
          <w:p w14:paraId="2130AAEB" w14:textId="0AB54D5E" w:rsidR="00B132EE" w:rsidRPr="0003748B" w:rsidRDefault="00B132EE" w:rsidP="00B132E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9BB88" w14:textId="10C9F37E" w:rsidR="00B132EE" w:rsidRPr="0003748B" w:rsidRDefault="0051633F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en-GB"/>
              </w:rPr>
              <w:t>074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3C3927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98AD3" w14:textId="182AC73E" w:rsidR="00B132EE" w:rsidRPr="0003748B" w:rsidRDefault="00B132EE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3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en-GB"/>
              </w:rPr>
              <w:t>31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FF8BA7" w14:textId="77777777" w:rsidR="00B132EE" w:rsidRPr="0003748B" w:rsidRDefault="00B132EE" w:rsidP="00B132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D7F0D" w14:textId="3B845F53" w:rsidR="00B132EE" w:rsidRPr="0003748B" w:rsidRDefault="0051633F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  <w:lang w:val="en-US" w:eastAsia="en-GB"/>
              </w:rPr>
              <w:t>550</w:t>
            </w:r>
            <w:r w:rsidRPr="0003748B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81FF973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1A7EA" w14:textId="0A91DAB7" w:rsidR="00B132EE" w:rsidRPr="0003748B" w:rsidRDefault="00B132EE" w:rsidP="00B132EE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630</w:t>
            </w:r>
            <w:r w:rsidRPr="0003748B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B132EE" w:rsidRPr="0003748B" w14:paraId="4A3338B0" w14:textId="77777777" w:rsidTr="00F32E1E">
        <w:tc>
          <w:tcPr>
            <w:tcW w:w="3960" w:type="dxa"/>
            <w:shd w:val="clear" w:color="auto" w:fill="auto"/>
          </w:tcPr>
          <w:p w14:paraId="38FEC42E" w14:textId="77777777" w:rsidR="00B132EE" w:rsidRPr="0003748B" w:rsidRDefault="00B132EE" w:rsidP="00B132E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B8DFF8" w14:textId="0F9281A2" w:rsidR="00B132EE" w:rsidRPr="0003748B" w:rsidRDefault="0051633F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046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74FCF7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981B2" w14:textId="18D9CCD1" w:rsidR="00B132EE" w:rsidRPr="0003748B" w:rsidRDefault="00B132EE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04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916E24" w14:textId="77777777" w:rsidR="00B132EE" w:rsidRPr="0003748B" w:rsidRDefault="00B132EE" w:rsidP="00B132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3B4B3F" w14:textId="07C85A53" w:rsidR="00B132EE" w:rsidRPr="0003748B" w:rsidRDefault="0051633F" w:rsidP="00B132E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AD321B" w:rsidRPr="00AD321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502</w:t>
            </w:r>
            <w:r w:rsidRPr="0003748B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C28680" w14:textId="77777777" w:rsidR="00B132EE" w:rsidRPr="0003748B" w:rsidRDefault="00B132EE" w:rsidP="00B13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EDBCE" w14:textId="26BBA226" w:rsidR="00B132EE" w:rsidRPr="0003748B" w:rsidRDefault="00B132EE" w:rsidP="00B132EE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AD321B" w:rsidRPr="00AD321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555</w:t>
            </w: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</w:tr>
    </w:tbl>
    <w:p w14:paraId="5D74D664" w14:textId="77777777" w:rsidR="00846099" w:rsidRPr="0003748B" w:rsidRDefault="00846099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E6417EB" w14:textId="77777777" w:rsidR="0093152B" w:rsidRPr="0003748B" w:rsidRDefault="0093152B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98F4642" w14:textId="77777777" w:rsidR="0093152B" w:rsidRPr="0003748B" w:rsidRDefault="0093152B" w:rsidP="008439A4">
      <w:pPr>
        <w:pStyle w:val="block"/>
        <w:tabs>
          <w:tab w:val="left" w:pos="1080"/>
        </w:tabs>
        <w:spacing w:after="0" w:line="240" w:lineRule="auto"/>
        <w:ind w:left="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C534FE0" w14:textId="77777777" w:rsidR="00CA7EA9" w:rsidRPr="0003748B" w:rsidRDefault="00CA7EA9" w:rsidP="008439A4">
      <w:pPr>
        <w:pStyle w:val="block"/>
        <w:tabs>
          <w:tab w:val="left" w:pos="1080"/>
        </w:tabs>
        <w:spacing w:after="0" w:line="240" w:lineRule="auto"/>
        <w:ind w:left="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2812D293" w14:textId="73A5C54E" w:rsidR="00DF587E" w:rsidRPr="0003748B" w:rsidRDefault="00DF587E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7525216C" w14:textId="77777777" w:rsidR="00DF587E" w:rsidRPr="0003748B" w:rsidRDefault="00DF587E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24"/>
          <w:szCs w:val="24"/>
          <w:lang w:val="en-US" w:bidi="th-TH"/>
        </w:rPr>
      </w:pPr>
    </w:p>
    <w:p w14:paraId="2C802C23" w14:textId="53B118BD" w:rsidR="00DF587E" w:rsidRPr="0003748B" w:rsidRDefault="00DF587E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/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</w:t>
      </w:r>
      <w:r w:rsidR="00154C0F" w:rsidRPr="0003748B">
        <w:rPr>
          <w:rFonts w:ascii="Angsana New" w:hAnsi="Angsana New" w:hint="cs"/>
          <w:sz w:val="30"/>
          <w:szCs w:val="30"/>
          <w:cs/>
          <w:lang w:val="en-US" w:bidi="th-TH"/>
        </w:rPr>
        <w:t>หรือขาดทุน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 ดังนั้น การเปลี่ยนแปลงในอัตราดอกเบี้ย ณ วันที่รายงานไม่ส่งผลต่อกำไรหรือขาดทุน </w:t>
      </w:r>
    </w:p>
    <w:p w14:paraId="4C0EDD75" w14:textId="7152A053" w:rsidR="00814816" w:rsidRPr="0003748B" w:rsidRDefault="00814816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14763F1E" w14:textId="426A198C" w:rsidR="00814816" w:rsidRPr="0003748B" w:rsidRDefault="00814816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3748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 </w:t>
      </w:r>
    </w:p>
    <w:p w14:paraId="7B62DBD5" w14:textId="77777777" w:rsidR="00814816" w:rsidRPr="0003748B" w:rsidRDefault="00814816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17602663" w14:textId="0AB3E569" w:rsidR="00814816" w:rsidRPr="0003748B" w:rsidRDefault="00814816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AD321B" w:rsidRPr="00AD321B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03748B">
        <w:rPr>
          <w:rFonts w:ascii="Angsana New" w:hAnsi="Angsana New" w:hint="cs"/>
          <w:sz w:val="30"/>
          <w:szCs w:val="30"/>
          <w:lang w:val="en-US" w:bidi="th-TH"/>
        </w:rPr>
        <w:t xml:space="preserve">% </w:t>
      </w:r>
      <w:r w:rsidRPr="0003748B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5EAD5830" w14:textId="77777777" w:rsidR="00814816" w:rsidRPr="0003748B" w:rsidRDefault="0081481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27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5"/>
        <w:gridCol w:w="265"/>
        <w:gridCol w:w="1075"/>
        <w:gridCol w:w="275"/>
        <w:gridCol w:w="1165"/>
        <w:gridCol w:w="275"/>
        <w:gridCol w:w="1080"/>
      </w:tblGrid>
      <w:tr w:rsidR="00814816" w:rsidRPr="0003748B" w14:paraId="43D981AF" w14:textId="77777777" w:rsidTr="007B3F98">
        <w:trPr>
          <w:tblHeader/>
        </w:trPr>
        <w:tc>
          <w:tcPr>
            <w:tcW w:w="3960" w:type="dxa"/>
          </w:tcPr>
          <w:p w14:paraId="3B1D1A6E" w14:textId="77777777" w:rsidR="00814816" w:rsidRPr="0003748B" w:rsidRDefault="00814816" w:rsidP="00FE3F8B">
            <w:pPr>
              <w:pStyle w:val="NoSpacing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5" w:type="dxa"/>
            <w:gridSpan w:val="3"/>
            <w:hideMark/>
          </w:tcPr>
          <w:p w14:paraId="668BC480" w14:textId="6DE59F03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AFE5AD6" w14:textId="77777777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2AEF92A5" w14:textId="53BEB84D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816" w:rsidRPr="0003748B" w14:paraId="003B6CD7" w14:textId="77777777" w:rsidTr="007B3F98">
        <w:trPr>
          <w:tblHeader/>
        </w:trPr>
        <w:tc>
          <w:tcPr>
            <w:tcW w:w="3960" w:type="dxa"/>
            <w:vAlign w:val="bottom"/>
            <w:hideMark/>
          </w:tcPr>
          <w:p w14:paraId="0A50E3D4" w14:textId="77777777" w:rsidR="00814816" w:rsidRPr="0003748B" w:rsidRDefault="00814816" w:rsidP="00FE3F8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5" w:type="dxa"/>
            <w:hideMark/>
          </w:tcPr>
          <w:p w14:paraId="5C40F9E8" w14:textId="427EA030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D321B" w:rsidRPr="00AD321B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  <w:tc>
          <w:tcPr>
            <w:tcW w:w="265" w:type="dxa"/>
          </w:tcPr>
          <w:p w14:paraId="43C01478" w14:textId="77777777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hideMark/>
          </w:tcPr>
          <w:p w14:paraId="3ADE1B9B" w14:textId="7CD7D119" w:rsidR="00814816" w:rsidRPr="0003748B" w:rsidRDefault="00814816" w:rsidP="00FE3F8B">
            <w:pPr>
              <w:pStyle w:val="Pa38"/>
              <w:tabs>
                <w:tab w:val="left" w:pos="74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D321B" w:rsidRPr="00AD321B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  <w:tc>
          <w:tcPr>
            <w:tcW w:w="275" w:type="dxa"/>
          </w:tcPr>
          <w:p w14:paraId="75D5E53E" w14:textId="77777777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29C876DB" w14:textId="3766B156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D321B" w:rsidRPr="00AD321B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  <w:tc>
          <w:tcPr>
            <w:tcW w:w="275" w:type="dxa"/>
          </w:tcPr>
          <w:p w14:paraId="0A8488CD" w14:textId="77777777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80E0C4" w14:textId="217E3F11" w:rsidR="00814816" w:rsidRPr="0003748B" w:rsidRDefault="00814816" w:rsidP="00FE3F8B">
            <w:pPr>
              <w:pStyle w:val="Pa38"/>
              <w:tabs>
                <w:tab w:val="left" w:pos="8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D321B" w:rsidRPr="00AD321B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</w:tr>
      <w:tr w:rsidR="00814816" w:rsidRPr="0003748B" w14:paraId="7518078E" w14:textId="77777777" w:rsidTr="007B3F98">
        <w:trPr>
          <w:tblHeader/>
        </w:trPr>
        <w:tc>
          <w:tcPr>
            <w:tcW w:w="3960" w:type="dxa"/>
          </w:tcPr>
          <w:p w14:paraId="02CB18F9" w14:textId="77777777" w:rsidR="00814816" w:rsidRPr="0003748B" w:rsidRDefault="00814816" w:rsidP="00FE3F8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4489CA05" w14:textId="77777777" w:rsidR="00814816" w:rsidRPr="0003748B" w:rsidRDefault="00814816" w:rsidP="00FE3F8B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14816" w:rsidRPr="0003748B" w14:paraId="6C85A887" w14:textId="77777777" w:rsidTr="007B3F98">
        <w:tc>
          <w:tcPr>
            <w:tcW w:w="3960" w:type="dxa"/>
          </w:tcPr>
          <w:p w14:paraId="35E6C620" w14:textId="386D70D7" w:rsidR="00814816" w:rsidRPr="0003748B" w:rsidRDefault="00AD321B" w:rsidP="00FE3F8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5" w:type="dxa"/>
          </w:tcPr>
          <w:p w14:paraId="714B970F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BEF07B1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C070B36" w14:textId="77777777" w:rsidR="00814816" w:rsidRPr="0003748B" w:rsidRDefault="00814816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545DE79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74A936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3A8C73FB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A254C" w14:textId="77777777" w:rsidR="00814816" w:rsidRPr="0003748B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5DF" w:rsidRPr="0003748B" w14:paraId="23ABC816" w14:textId="77777777" w:rsidTr="007B3F98">
        <w:tc>
          <w:tcPr>
            <w:tcW w:w="3960" w:type="dxa"/>
            <w:hideMark/>
          </w:tcPr>
          <w:p w14:paraId="5E9F2DAA" w14:textId="77777777" w:rsidR="005945DF" w:rsidRPr="0003748B" w:rsidRDefault="005945DF" w:rsidP="00FE3F8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5" w:type="dxa"/>
          </w:tcPr>
          <w:p w14:paraId="1BA7BEE2" w14:textId="5E303104" w:rsidR="005945DF" w:rsidRPr="0003748B" w:rsidRDefault="002D0161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0</w:t>
            </w:r>
            <w:r w:rsidR="00846099"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0D529BB4" w14:textId="77777777" w:rsidR="005945DF" w:rsidRPr="0003748B" w:rsidRDefault="005945DF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52BF353" w14:textId="08ADE547" w:rsidR="005945DF" w:rsidRPr="0003748B" w:rsidRDefault="00AD321B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D321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5" w:type="dxa"/>
          </w:tcPr>
          <w:p w14:paraId="72229410" w14:textId="77777777" w:rsidR="005945DF" w:rsidRPr="0003748B" w:rsidRDefault="005945DF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3970CA5" w14:textId="34491BD3" w:rsidR="005945DF" w:rsidRPr="0003748B" w:rsidRDefault="00846099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/>
                <w:sz w:val="30"/>
                <w:szCs w:val="30"/>
              </w:rPr>
              <w:t>5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44CCDFE5" w14:textId="77777777" w:rsidR="005945DF" w:rsidRPr="0003748B" w:rsidRDefault="005945DF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638C0" w14:textId="3FF3985E" w:rsidR="005945DF" w:rsidRPr="0003748B" w:rsidRDefault="00AD321B" w:rsidP="00FE3F8B">
            <w:pPr>
              <w:pStyle w:val="NoSpacing"/>
              <w:tabs>
                <w:tab w:val="clear" w:pos="907"/>
                <w:tab w:val="left" w:pos="6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D1B2D" w:rsidRPr="0003748B" w14:paraId="28D53BA4" w14:textId="77777777" w:rsidTr="007B3F98">
        <w:tc>
          <w:tcPr>
            <w:tcW w:w="3960" w:type="dxa"/>
          </w:tcPr>
          <w:p w14:paraId="43F45D1B" w14:textId="77777777" w:rsidR="005D1B2D" w:rsidRPr="0003748B" w:rsidRDefault="005D1B2D" w:rsidP="00FE3F8B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14:paraId="10A4B2EC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970C09C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599CEFB" w14:textId="77777777" w:rsidR="005D1B2D" w:rsidRPr="0003748B" w:rsidRDefault="005D1B2D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8A63066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A9BA241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FAC725A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ABBF44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D1B2D" w:rsidRPr="0003748B" w14:paraId="5DC664EC" w14:textId="77777777" w:rsidTr="007B3F98">
        <w:tc>
          <w:tcPr>
            <w:tcW w:w="3960" w:type="dxa"/>
          </w:tcPr>
          <w:p w14:paraId="175DD54D" w14:textId="79A0561F" w:rsidR="005D1B2D" w:rsidRPr="0003748B" w:rsidRDefault="00AD321B" w:rsidP="00FE3F8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5" w:type="dxa"/>
          </w:tcPr>
          <w:p w14:paraId="05CCB2D5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8F55046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6155E6E" w14:textId="77777777" w:rsidR="005D1B2D" w:rsidRPr="0003748B" w:rsidRDefault="005D1B2D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4CD46300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AE6C3F4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1F83005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71B7D" w14:textId="77777777" w:rsidR="005D1B2D" w:rsidRPr="0003748B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32EE" w:rsidRPr="0003748B" w14:paraId="45005813" w14:textId="77777777" w:rsidTr="007B3F98">
        <w:trPr>
          <w:trHeight w:val="209"/>
        </w:trPr>
        <w:tc>
          <w:tcPr>
            <w:tcW w:w="3960" w:type="dxa"/>
          </w:tcPr>
          <w:p w14:paraId="1F1A9BC3" w14:textId="56C80D04" w:rsidR="00B132EE" w:rsidRPr="0003748B" w:rsidRDefault="00B132EE" w:rsidP="00B132EE">
            <w:pPr>
              <w:pStyle w:val="NoSpacing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5" w:type="dxa"/>
          </w:tcPr>
          <w:p w14:paraId="5AD63C23" w14:textId="64628674" w:rsidR="00B132EE" w:rsidRPr="0003748B" w:rsidRDefault="00B132EE" w:rsidP="00B132E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67CE02AC" w14:textId="77777777" w:rsidR="00B132EE" w:rsidRPr="0003748B" w:rsidRDefault="00B132EE" w:rsidP="00B132E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5497944" w14:textId="7FB0F4DF" w:rsidR="00B132EE" w:rsidRPr="0003748B" w:rsidRDefault="00AD321B" w:rsidP="00B132EE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275" w:type="dxa"/>
          </w:tcPr>
          <w:p w14:paraId="4EBE1E69" w14:textId="77777777" w:rsidR="00B132EE" w:rsidRPr="0003748B" w:rsidRDefault="00B132EE" w:rsidP="00B132E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EA193E2" w14:textId="1505B966" w:rsidR="00B132EE" w:rsidRPr="0003748B" w:rsidRDefault="00B132EE" w:rsidP="00B132E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374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47B33AF7" w14:textId="77777777" w:rsidR="00B132EE" w:rsidRPr="0003748B" w:rsidRDefault="00B132EE" w:rsidP="00B132E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9E4EE" w14:textId="5D73A3D4" w:rsidR="00B132EE" w:rsidRPr="0003748B" w:rsidRDefault="00AD321B" w:rsidP="00B132EE">
            <w:pPr>
              <w:pStyle w:val="NoSpacing"/>
              <w:tabs>
                <w:tab w:val="clear" w:pos="907"/>
                <w:tab w:val="left" w:pos="6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</w:tbl>
    <w:p w14:paraId="053D87CF" w14:textId="4BC5A2B8" w:rsidR="00524D37" w:rsidRPr="0003748B" w:rsidRDefault="00524D3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24FF56B" w14:textId="74C002EF" w:rsidR="00C17CFE" w:rsidRPr="0003748B" w:rsidRDefault="00C17CFE" w:rsidP="00FE3F8B">
      <w:pPr>
        <w:pStyle w:val="Style1"/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0870967" w14:textId="77777777" w:rsidR="00035E47" w:rsidRPr="0003748B" w:rsidRDefault="00035E4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75083" w:rsidRPr="0003748B" w14:paraId="634BFB54" w14:textId="77777777" w:rsidTr="00F33334">
        <w:trPr>
          <w:tblHeader/>
        </w:trPr>
        <w:tc>
          <w:tcPr>
            <w:tcW w:w="1703" w:type="pct"/>
          </w:tcPr>
          <w:p w14:paraId="57806DE3" w14:textId="77777777" w:rsidR="00475083" w:rsidRPr="0003748B" w:rsidRDefault="004750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5048384" w14:textId="77777777" w:rsidR="00475083" w:rsidRPr="0003748B" w:rsidRDefault="004750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49365364" w14:textId="77777777" w:rsidR="00475083" w:rsidRPr="0003748B" w:rsidRDefault="0047508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42A07A8" w14:textId="77777777" w:rsidR="00475083" w:rsidRPr="0003748B" w:rsidRDefault="0047508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1B749A31" w14:textId="77777777" w:rsidR="00475083" w:rsidRPr="0003748B" w:rsidRDefault="0047508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A8B" w:rsidRPr="0003748B" w14:paraId="2B3934CC" w14:textId="77777777" w:rsidTr="00F33334">
        <w:trPr>
          <w:trHeight w:val="333"/>
          <w:tblHeader/>
        </w:trPr>
        <w:tc>
          <w:tcPr>
            <w:tcW w:w="1703" w:type="pct"/>
          </w:tcPr>
          <w:p w14:paraId="74F5A1D3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0E4E1377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644D80CA" w14:textId="541239D4" w:rsidR="00A44A8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C52A6F1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9DB320F" w14:textId="7BA17292" w:rsidR="00A44A8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91C405E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BDE2499" w14:textId="174089F9" w:rsidR="00A44A8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42EE23D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5AA2423" w14:textId="186CE8A9" w:rsidR="00A44A8B" w:rsidRPr="0003748B" w:rsidRDefault="00AD321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3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8098C" w:rsidRPr="0003748B" w14:paraId="6CCB5B37" w14:textId="77777777" w:rsidTr="00F33334">
        <w:trPr>
          <w:tblHeader/>
        </w:trPr>
        <w:tc>
          <w:tcPr>
            <w:tcW w:w="1703" w:type="pct"/>
          </w:tcPr>
          <w:p w14:paraId="4CAB4708" w14:textId="77777777" w:rsidR="0078098C" w:rsidRPr="0003748B" w:rsidRDefault="007809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61D0DE56" w14:textId="77777777" w:rsidR="0078098C" w:rsidRPr="0003748B" w:rsidRDefault="007809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24EE80AE" w14:textId="77777777" w:rsidR="0078098C" w:rsidRPr="0003748B" w:rsidRDefault="007809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6A5" w:rsidRPr="0003748B" w14:paraId="2215CAF5" w14:textId="77777777" w:rsidTr="00E627F9">
        <w:tc>
          <w:tcPr>
            <w:tcW w:w="2385" w:type="pct"/>
            <w:gridSpan w:val="2"/>
          </w:tcPr>
          <w:p w14:paraId="50773C2C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094C531B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501CF498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1E0577F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689424F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AC199C2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03475C6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7972603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9A2F4F" w14:textId="77777777" w:rsidR="004A76A5" w:rsidRPr="0003748B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32EE" w:rsidRPr="0003748B" w14:paraId="68932253" w14:textId="77777777" w:rsidTr="0028143F">
        <w:tc>
          <w:tcPr>
            <w:tcW w:w="2385" w:type="pct"/>
            <w:gridSpan w:val="2"/>
          </w:tcPr>
          <w:p w14:paraId="3917EA01" w14:textId="027F5DBA" w:rsidR="00B132EE" w:rsidRPr="0003748B" w:rsidRDefault="00B132EE" w:rsidP="00B132EE">
            <w:pPr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="00AD321B"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6578E966" w14:textId="2423C281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3" w:type="pct"/>
            <w:shd w:val="clear" w:color="auto" w:fill="auto"/>
          </w:tcPr>
          <w:p w14:paraId="6A9EE15E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C38C1E4" w14:textId="0B109749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58733380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68B9016" w14:textId="6DF05B80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3238CFC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E47617" w14:textId="3C28AA8B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132EE" w:rsidRPr="0003748B" w14:paraId="0186C12D" w14:textId="77777777" w:rsidTr="0028143F">
        <w:tc>
          <w:tcPr>
            <w:tcW w:w="2385" w:type="pct"/>
            <w:gridSpan w:val="2"/>
          </w:tcPr>
          <w:p w14:paraId="6F98BF6A" w14:textId="1C712ACF" w:rsidR="00B132EE" w:rsidRPr="0003748B" w:rsidRDefault="00AD321B" w:rsidP="00B132EE">
            <w:pPr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="00B132EE" w:rsidRPr="0003748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AD321B">
              <w:rPr>
                <w:rFonts w:ascii="Angsana New" w:hAnsi="Angsana New" w:hint="cs"/>
                <w:sz w:val="30"/>
                <w:szCs w:val="30"/>
              </w:rPr>
              <w:t>5</w:t>
            </w:r>
            <w:r w:rsidR="00B132EE"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51F4299C" w14:textId="5AE356A2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1EED394A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DBB89C7" w14:textId="2B7FC14F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6EA14C1D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CF1F6E9" w14:textId="3F331A88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99A2495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97A3D1A" w14:textId="3F3EC8F0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132EE" w:rsidRPr="0003748B" w14:paraId="523F67B8" w14:textId="77777777" w:rsidTr="00E627F9">
        <w:tc>
          <w:tcPr>
            <w:tcW w:w="2385" w:type="pct"/>
            <w:gridSpan w:val="2"/>
          </w:tcPr>
          <w:p w14:paraId="276FA918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6CA99" w14:textId="4B0E22C7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3" w:type="pct"/>
            <w:shd w:val="clear" w:color="auto" w:fill="auto"/>
          </w:tcPr>
          <w:p w14:paraId="5C8710FE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3D012" w14:textId="1F5F5D4F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5B720D51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5C0E8" w14:textId="4D37DA8F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5D764E02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E9B98BE" w14:textId="0E03C022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A44A8B" w:rsidRPr="0003748B" w14:paraId="3229BF9F" w14:textId="77777777" w:rsidTr="00E627F9">
        <w:tc>
          <w:tcPr>
            <w:tcW w:w="2385" w:type="pct"/>
            <w:gridSpan w:val="2"/>
          </w:tcPr>
          <w:p w14:paraId="657AEE9C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820BEAC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B3FAAD1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4890811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8073C7C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8A81F64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C8F79A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CF923B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A8B" w:rsidRPr="0003748B" w14:paraId="2A04692C" w14:textId="77777777" w:rsidTr="00E627F9">
        <w:tc>
          <w:tcPr>
            <w:tcW w:w="2385" w:type="pct"/>
            <w:gridSpan w:val="2"/>
          </w:tcPr>
          <w:p w14:paraId="06A8F69B" w14:textId="7E6B1175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534" w:type="pct"/>
          </w:tcPr>
          <w:p w14:paraId="1B09427F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48BFBA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AF0283F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A44E561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020BB0A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B451B0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AAEABDF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4A8B" w:rsidRPr="0003748B" w14:paraId="77603BDF" w14:textId="77777777" w:rsidTr="00E627F9">
        <w:tc>
          <w:tcPr>
            <w:tcW w:w="2385" w:type="pct"/>
            <w:gridSpan w:val="2"/>
          </w:tcPr>
          <w:p w14:paraId="06438AB0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682C4346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1DBD42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0F244DF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490C2F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2653381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7599D4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9B3C2B" w14:textId="77777777" w:rsidR="00A44A8B" w:rsidRPr="0003748B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2EE" w:rsidRPr="0003748B" w14:paraId="63D53B78" w14:textId="77777777" w:rsidTr="00E627F9">
        <w:tc>
          <w:tcPr>
            <w:tcW w:w="2385" w:type="pct"/>
            <w:gridSpan w:val="2"/>
          </w:tcPr>
          <w:p w14:paraId="41E5DCC3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2A52FD55" w14:textId="2E069297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3" w:type="pct"/>
          </w:tcPr>
          <w:p w14:paraId="4CCD6D36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E38775" w14:textId="06D7166F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  <w:tc>
          <w:tcPr>
            <w:tcW w:w="148" w:type="pct"/>
          </w:tcPr>
          <w:p w14:paraId="56D08159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FF1843" w14:textId="1011F091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30528F84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58983D" w14:textId="5BDB6A5F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B132EE" w:rsidRPr="0003748B" w14:paraId="10F70162" w14:textId="77777777" w:rsidTr="00E627F9">
        <w:tc>
          <w:tcPr>
            <w:tcW w:w="2385" w:type="pct"/>
            <w:gridSpan w:val="2"/>
          </w:tcPr>
          <w:p w14:paraId="0657463C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5D2E24E4" w14:textId="00CBFD39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="00B132EE" w:rsidRPr="0003748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3" w:type="pct"/>
          </w:tcPr>
          <w:p w14:paraId="4E4A2867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DFCCEA3" w14:textId="6316F693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1</w:t>
            </w:r>
            <w:r w:rsidR="00B132EE" w:rsidRPr="0003748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D321B">
              <w:rPr>
                <w:rFonts w:ascii="Angsana New" w:hAnsi="Angsana New" w:hint="cs"/>
                <w:sz w:val="30"/>
                <w:szCs w:val="30"/>
              </w:rPr>
              <w:t>558</w:t>
            </w:r>
          </w:p>
        </w:tc>
        <w:tc>
          <w:tcPr>
            <w:tcW w:w="148" w:type="pct"/>
          </w:tcPr>
          <w:p w14:paraId="3690072D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E701985" w14:textId="090286E6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145" w:type="pct"/>
          </w:tcPr>
          <w:p w14:paraId="3D8FEACB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2F41AA" w14:textId="71ACDE16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587</w:t>
            </w:r>
          </w:p>
        </w:tc>
      </w:tr>
      <w:tr w:rsidR="00B132EE" w:rsidRPr="0003748B" w14:paraId="1A4E6C4F" w14:textId="77777777" w:rsidTr="00E627F9">
        <w:tc>
          <w:tcPr>
            <w:tcW w:w="2385" w:type="pct"/>
            <w:gridSpan w:val="2"/>
          </w:tcPr>
          <w:p w14:paraId="6EFCD248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741C1182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D8A415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1B9D35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6AE388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A793C1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DC0131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26A9D7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2EE" w:rsidRPr="0003748B" w14:paraId="5B4F1739" w14:textId="77777777" w:rsidTr="00E627F9">
        <w:tc>
          <w:tcPr>
            <w:tcW w:w="2385" w:type="pct"/>
            <w:gridSpan w:val="2"/>
          </w:tcPr>
          <w:p w14:paraId="4D9DC5F3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34" w:type="pct"/>
          </w:tcPr>
          <w:p w14:paraId="38BFDE69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3C42189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64751E0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1CAE53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C58AFF2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62B240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5D2B33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2EE" w:rsidRPr="0003748B" w14:paraId="7EF2D3F5" w14:textId="77777777" w:rsidTr="00E627F9">
        <w:tc>
          <w:tcPr>
            <w:tcW w:w="2385" w:type="pct"/>
            <w:gridSpan w:val="2"/>
          </w:tcPr>
          <w:p w14:paraId="043ABB6E" w14:textId="1F23D5E8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กับลูกค้า)</w:t>
            </w:r>
          </w:p>
        </w:tc>
        <w:tc>
          <w:tcPr>
            <w:tcW w:w="534" w:type="pct"/>
          </w:tcPr>
          <w:p w14:paraId="5C3516A5" w14:textId="795FF65A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="00B132EE" w:rsidRPr="0003748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43" w:type="pct"/>
          </w:tcPr>
          <w:p w14:paraId="7BB28DCE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BF71E30" w14:textId="1199B664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 w:hint="cs"/>
                <w:sz w:val="30"/>
                <w:szCs w:val="30"/>
              </w:rPr>
              <w:t>2</w:t>
            </w:r>
            <w:r w:rsidR="00B132EE" w:rsidRPr="0003748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D321B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148" w:type="pct"/>
          </w:tcPr>
          <w:p w14:paraId="224DBEC7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B9C99A2" w14:textId="27C66390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45" w:type="pct"/>
          </w:tcPr>
          <w:p w14:paraId="61BE9E50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CC4152" w14:textId="18C58FA7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321B"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B132EE" w:rsidRPr="0003748B" w14:paraId="777B77FC" w14:textId="77777777" w:rsidTr="00E627F9">
        <w:tc>
          <w:tcPr>
            <w:tcW w:w="2385" w:type="pct"/>
            <w:gridSpan w:val="2"/>
          </w:tcPr>
          <w:p w14:paraId="44BA50CB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4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ABA6013" w14:textId="435FD5EA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32EE" w:rsidRPr="000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43" w:type="pct"/>
          </w:tcPr>
          <w:p w14:paraId="1B049B10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ABD6658" w14:textId="5D9A11BF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32EE" w:rsidRPr="000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148" w:type="pct"/>
          </w:tcPr>
          <w:p w14:paraId="6F0BF3EA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8994FD2" w14:textId="271C8BA9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B132EE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145" w:type="pct"/>
          </w:tcPr>
          <w:p w14:paraId="6C97EFD9" w14:textId="77777777" w:rsidR="00B132EE" w:rsidRPr="0003748B" w:rsidRDefault="00B132EE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BD93964" w14:textId="0D1F4B0E" w:rsidR="00B132EE" w:rsidRPr="0003748B" w:rsidRDefault="00AD321B" w:rsidP="00B13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321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B132EE" w:rsidRPr="0003748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D321B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</w:tr>
    </w:tbl>
    <w:p w14:paraId="517B1876" w14:textId="78005C42" w:rsidR="0022369C" w:rsidRPr="0003748B" w:rsidRDefault="0022369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2822E0" w14:textId="2325D3E6" w:rsidR="00112C51" w:rsidRPr="0003748B" w:rsidRDefault="00112C51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หนี้สินที่อาจเกิดขึ้น</w:t>
      </w:r>
    </w:p>
    <w:p w14:paraId="47CED087" w14:textId="77777777" w:rsidR="00F65A4A" w:rsidRPr="0003748B" w:rsidRDefault="00F65A4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C08C276" w14:textId="28BB3206" w:rsidR="008A226C" w:rsidRPr="0003748B" w:rsidRDefault="00BA5937" w:rsidP="00FE3F8B">
      <w:pPr>
        <w:pStyle w:val="NormalWeb"/>
        <w:numPr>
          <w:ilvl w:val="1"/>
          <w:numId w:val="19"/>
        </w:numPr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AD321B" w:rsidRPr="00AD321B">
        <w:rPr>
          <w:rFonts w:ascii="Angsana New" w:eastAsia="SimSun" w:hAnsi="Angsana New" w:cs="Angsana New" w:hint="cs"/>
          <w:sz w:val="30"/>
          <w:szCs w:val="30"/>
        </w:rPr>
        <w:t>89</w:t>
      </w:r>
      <w:r w:rsidRPr="0003748B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="00AD321B" w:rsidRPr="00AD321B">
        <w:rPr>
          <w:rFonts w:ascii="Angsana New" w:eastAsia="SimSun" w:hAnsi="Angsana New" w:cs="Angsana New" w:hint="cs"/>
          <w:sz w:val="30"/>
          <w:szCs w:val="30"/>
        </w:rPr>
        <w:t>2562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="00AD321B" w:rsidRPr="00AD321B">
        <w:rPr>
          <w:rFonts w:ascii="Angsana New" w:eastAsia="SimSun" w:hAnsi="Angsana New" w:cs="Angsana New" w:hint="cs"/>
          <w:sz w:val="30"/>
          <w:szCs w:val="30"/>
        </w:rPr>
        <w:t>41</w:t>
      </w:r>
      <w:r w:rsidRPr="0003748B">
        <w:rPr>
          <w:rFonts w:ascii="Angsana New" w:eastAsia="SimSun" w:hAnsi="Angsana New" w:cs="Angsana New" w:hint="cs"/>
          <w:sz w:val="30"/>
          <w:szCs w:val="30"/>
        </w:rPr>
        <w:t>.</w:t>
      </w:r>
      <w:r w:rsidR="00AD321B" w:rsidRPr="00AD321B">
        <w:rPr>
          <w:rFonts w:ascii="Angsana New" w:eastAsia="SimSun" w:hAnsi="Angsana New" w:cs="Angsana New" w:hint="cs"/>
          <w:sz w:val="30"/>
          <w:szCs w:val="30"/>
        </w:rPr>
        <w:t>7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Pr="0003748B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และในระหว่างเดือนตุลาคม </w:t>
      </w:r>
      <w:r w:rsidR="00AD321B" w:rsidRPr="00AD321B">
        <w:rPr>
          <w:rFonts w:ascii="Angsana New" w:eastAsia="SimSun" w:hAnsi="Angsana New" w:cs="Angsana New" w:hint="cs"/>
          <w:sz w:val="30"/>
          <w:szCs w:val="30"/>
        </w:rPr>
        <w:t>2562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AD321B" w:rsidRPr="00AD321B">
        <w:rPr>
          <w:rFonts w:ascii="Angsana New" w:eastAsia="SimSun" w:hAnsi="Angsana New" w:cs="Angsana New" w:hint="cs"/>
          <w:sz w:val="30"/>
          <w:szCs w:val="30"/>
        </w:rPr>
        <w:t>2560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="00AD321B" w:rsidRPr="00AD321B">
        <w:rPr>
          <w:rFonts w:ascii="Angsana New" w:eastAsia="SimSun" w:hAnsi="Angsana New" w:cs="Angsana New" w:hint="cs"/>
          <w:sz w:val="30"/>
          <w:szCs w:val="30"/>
        </w:rPr>
        <w:t>9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ซึ่งกลุ่มบริษัทได้รับรู้ค่าปรับดังกล่าวในงบการเงินรวมแล้วทั้งจำนวน</w:t>
      </w:r>
    </w:p>
    <w:p w14:paraId="403C0CDA" w14:textId="77777777" w:rsidR="00BE4C5B" w:rsidRPr="0003748B" w:rsidRDefault="00BE4C5B" w:rsidP="00FE3F8B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A227A4C" w14:textId="73403837" w:rsidR="008A226C" w:rsidRPr="0003748B" w:rsidRDefault="00BE4C5B" w:rsidP="00FE3F8B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3748B">
        <w:rPr>
          <w:rFonts w:ascii="Angsana New" w:eastAsia="SimSun" w:hAnsi="Angsana New" w:cs="Angsana New" w:hint="cs"/>
          <w:sz w:val="30"/>
          <w:szCs w:val="30"/>
          <w:cs/>
        </w:rPr>
        <w:t>เมื่อวันที่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30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พฤษภาคม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2565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บริษัทย่อยได้ยื่นฟ้องหน่วยงานรัฐวิสาหกิจดังกล่าวต่อศาลแพ่ง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เพื่อขอให้พิจารณาและพิพากษาให้หน่วยงานรัฐวิสาหกิจดังกล่าวคืนค่าปรับจำนวน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41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>.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7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พร้อมดอกเบี้ยในอัตราร้อยละ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3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ต่อปี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ของเงินต้นจำนวนดังกล่าวนับตั้งแต่วันที่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1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พฤษภาคม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2561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เป็นต้นไปจนกว่าจะชำระเสร็จแก่บริษัทย่อย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ต่อมาเมื่อวันที่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18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มีนาคม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2567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ศาลแพ่งพิพากษายกฟ้อง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ซึ่งบริษัทย่อยได้ยื่นอุทธรณ์คัดค้านคำพิพากษาของศาลชั้นต้นในวันที่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11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กรกฎาคม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2567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โดยผลของคดีความยังไม่อาจทราบได้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อย่างไรก็ตามผู้บริหารของกลุ่มบริษัทและบริษัทย่อยเชื่อว่าบริษัทย่อยไม่มีภาระที่จะต้องจ่ายค่าปรับเกินกว่าจำนวนที่รับรู้ในงบการเงิน</w:t>
      </w:r>
    </w:p>
    <w:p w14:paraId="2C64E828" w14:textId="24A223F8" w:rsidR="008A226C" w:rsidRPr="0003748B" w:rsidRDefault="008A226C" w:rsidP="00FE3F8B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2C589B2" w14:textId="77777777" w:rsidR="00884CA5" w:rsidRPr="0003748B" w:rsidRDefault="00884CA5" w:rsidP="00BE4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0B3854A" w14:textId="0E403BB3" w:rsidR="00393C2A" w:rsidRPr="0003748B" w:rsidRDefault="00884CA5" w:rsidP="00FE3F8B">
      <w:pPr>
        <w:pStyle w:val="NormalWeb"/>
        <w:numPr>
          <w:ilvl w:val="1"/>
          <w:numId w:val="19"/>
        </w:numPr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3748B">
        <w:rPr>
          <w:rFonts w:ascii="Angsana New" w:eastAsia="SimSun" w:hAnsi="Angsana New" w:cs="Angsana New" w:hint="cs"/>
          <w:sz w:val="30"/>
          <w:szCs w:val="30"/>
          <w:cs/>
        </w:rPr>
        <w:lastRenderedPageBreak/>
        <w:t xml:space="preserve">บริษัทย่อยแห่งหนึ่งได้ทำสัญญาร่วมมือบริหารโครงการร้านหนังสือกับองค์การมหาชนแห่งหนึ่งสัญญาดังกล่าวมีอายุ </w:t>
      </w:r>
      <w:r w:rsidR="00AD321B" w:rsidRPr="00AD321B">
        <w:rPr>
          <w:rFonts w:ascii="Angsana New" w:eastAsia="SimSun" w:hAnsi="Angsana New" w:cs="Angsana New" w:hint="cs"/>
          <w:sz w:val="30"/>
          <w:szCs w:val="30"/>
        </w:rPr>
        <w:t>12</w:t>
      </w:r>
      <w:r w:rsidRPr="0003748B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ปี นับตั้งแต่ปี </w:t>
      </w:r>
      <w:r w:rsidR="00AD321B" w:rsidRPr="00AD321B">
        <w:rPr>
          <w:rFonts w:ascii="Angsana New" w:eastAsia="SimSun" w:hAnsi="Angsana New" w:cs="Angsana New" w:hint="cs"/>
          <w:sz w:val="30"/>
          <w:szCs w:val="30"/>
        </w:rPr>
        <w:t>2557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</w:p>
    <w:p w14:paraId="220D1F55" w14:textId="77777777" w:rsidR="00393C2A" w:rsidRPr="0003748B" w:rsidRDefault="00393C2A" w:rsidP="00FE3F8B">
      <w:pPr>
        <w:pStyle w:val="ListParagraph"/>
        <w:rPr>
          <w:rFonts w:ascii="Angsana New" w:hAnsi="Angsana New"/>
          <w:sz w:val="20"/>
          <w:szCs w:val="20"/>
          <w:cs/>
        </w:rPr>
      </w:pPr>
    </w:p>
    <w:p w14:paraId="26D3066F" w14:textId="30F4A1DA" w:rsidR="00032623" w:rsidRPr="0003748B" w:rsidRDefault="005A2330" w:rsidP="005A2330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  <w:sz w:val="30"/>
          <w:szCs w:val="30"/>
        </w:rPr>
      </w:pPr>
      <w:r w:rsidRPr="0003748B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ต่อมาในเดือนตุลาคม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hint="cs"/>
          <w:sz w:val="30"/>
          <w:szCs w:val="30"/>
        </w:rPr>
        <w:t>2566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บริษัทย่อยได้ถูกองค์การมหาชนแห่งหนึ่งยื่นฟ้องต่อศาลแพ่งเรียกร้องค่าเสียหายจากการผิดสัญญาจำนวน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/>
          <w:sz w:val="30"/>
          <w:szCs w:val="30"/>
        </w:rPr>
        <w:t>31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ทำคำคัดค้านต่อข้อกล่าวหาทั้งหมดและเรียกร้องค่าเสียหายจากการที่หน่วยงานดังกล่าวผิดสัญญาเป็นจำนวนเงิน</w:t>
      </w:r>
      <w:r w:rsidRPr="0003748B">
        <w:rPr>
          <w:rFonts w:ascii="Angsana New" w:eastAsia="SimSun" w:hAnsi="Angsana New"/>
          <w:sz w:val="30"/>
          <w:szCs w:val="30"/>
        </w:rPr>
        <w:t xml:space="preserve"> </w:t>
      </w:r>
      <w:r w:rsidR="00AD321B" w:rsidRPr="00AD321B">
        <w:rPr>
          <w:rFonts w:ascii="Angsana New" w:eastAsia="SimSun" w:hAnsi="Angsana New" w:hint="cs"/>
          <w:sz w:val="30"/>
          <w:szCs w:val="30"/>
        </w:rPr>
        <w:t>77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3748B">
        <w:rPr>
          <w:rFonts w:ascii="Angsana New" w:eastAsia="SimSun" w:hAnsi="Angsana New" w:hint="cs"/>
          <w:sz w:val="30"/>
          <w:szCs w:val="30"/>
          <w:cs/>
        </w:rPr>
        <w:t xml:space="preserve"> </w:t>
      </w:r>
    </w:p>
    <w:p w14:paraId="164EDEEF" w14:textId="77777777" w:rsidR="00032623" w:rsidRPr="0003748B" w:rsidRDefault="00032623" w:rsidP="005A2330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  <w:sz w:val="30"/>
          <w:szCs w:val="30"/>
        </w:rPr>
      </w:pPr>
    </w:p>
    <w:p w14:paraId="12A380F6" w14:textId="743C8F18" w:rsidR="00032623" w:rsidRPr="0003748B" w:rsidRDefault="00032623" w:rsidP="005A2330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03748B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มกราคม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2568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ศาลชั้นต้นมีคำพิพากษาให้บริษัทย่อยต้องชำระเงินให้องค์การมหาชนดังกล่าว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10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แต่องค์การมหาชนต้องชำระเงินให้บริษัทย่อยจำนวน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20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โดยสามารถหักกลบลบหนี้ได้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พร้อมดอกเบี้ย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ซึ่งปัจจุบันอยู่ระหว่างครบกำหนดการยื่นอุทธรณ์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ณ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วันที่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31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3748B"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Pr="0003748B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D321B" w:rsidRPr="00AD321B">
        <w:rPr>
          <w:rFonts w:ascii="Angsana New" w:eastAsia="SimSun" w:hAnsi="Angsana New" w:cs="Angsana New"/>
          <w:sz w:val="30"/>
          <w:szCs w:val="30"/>
        </w:rPr>
        <w:t>2567</w:t>
      </w:r>
    </w:p>
    <w:p w14:paraId="17F1C34D" w14:textId="77777777" w:rsidR="00884CA5" w:rsidRPr="0003748B" w:rsidRDefault="00884CA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</w:rPr>
      </w:pPr>
    </w:p>
    <w:p w14:paraId="49C5310B" w14:textId="5BF7ED7D" w:rsidR="00A106FF" w:rsidRPr="0003748B" w:rsidRDefault="00D44C5A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03748B">
        <w:rPr>
          <w:rFonts w:hint="cs"/>
          <w:b/>
          <w:bCs/>
          <w:cs/>
        </w:rPr>
        <w:t>เหตุการณ์ภายหลังรอบระยะเวลารายงาน</w:t>
      </w:r>
    </w:p>
    <w:p w14:paraId="13AACEF7" w14:textId="77777777" w:rsidR="007B0B19" w:rsidRPr="0003748B" w:rsidRDefault="007B0B19" w:rsidP="00B36971">
      <w:pPr>
        <w:pStyle w:val="a"/>
        <w:tabs>
          <w:tab w:val="left" w:pos="7650"/>
        </w:tabs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49B7FCAD" w14:textId="116AE889" w:rsidR="007B0B19" w:rsidRPr="0004282A" w:rsidRDefault="007B0B19" w:rsidP="007B0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ในเดือนมกราคม </w:t>
      </w:r>
      <w:r w:rsidR="00AD321B" w:rsidRPr="00AD321B">
        <w:rPr>
          <w:rFonts w:asciiTheme="majorBidi" w:hAnsiTheme="majorBidi" w:cstheme="majorBidi"/>
          <w:sz w:val="30"/>
          <w:szCs w:val="30"/>
        </w:rPr>
        <w:t>2568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ซื้อตราสารทุนที่อยู่ในความต้องการของตลาดวัดมูลค่ายุติธรรมผ่านกำไรขาดทุนเบ็ดสร็จอื่นเป็นจำนวน </w:t>
      </w:r>
      <w:r w:rsidR="00AD321B" w:rsidRPr="00AD321B">
        <w:rPr>
          <w:rFonts w:asciiTheme="majorBidi" w:hAnsiTheme="majorBidi" w:cstheme="majorBidi"/>
          <w:sz w:val="30"/>
          <w:szCs w:val="30"/>
        </w:rPr>
        <w:t>30</w:t>
      </w:r>
      <w:r w:rsidRPr="0003748B">
        <w:rPr>
          <w:rFonts w:asciiTheme="majorBidi" w:hAnsiTheme="majorBidi" w:cstheme="majorBidi"/>
          <w:sz w:val="30"/>
          <w:szCs w:val="30"/>
        </w:rPr>
        <w:t xml:space="preserve"> </w:t>
      </w:r>
      <w:r w:rsidRPr="0003748B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sectPr w:rsidR="007B0B19" w:rsidRPr="0004282A" w:rsidSect="007F410C">
      <w:headerReference w:type="default" r:id="rId41"/>
      <w:footerReference w:type="default" r:id="rId4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C8BCA" w14:textId="77777777" w:rsidR="00405A3A" w:rsidRDefault="00405A3A" w:rsidP="00900EE2">
      <w:r>
        <w:separator/>
      </w:r>
    </w:p>
  </w:endnote>
  <w:endnote w:type="continuationSeparator" w:id="0">
    <w:p w14:paraId="5F0A323A" w14:textId="77777777" w:rsidR="00405A3A" w:rsidRDefault="00405A3A" w:rsidP="00900EE2">
      <w:r>
        <w:continuationSeparator/>
      </w:r>
    </w:p>
  </w:endnote>
  <w:endnote w:type="continuationNotice" w:id="1">
    <w:p w14:paraId="1CA2EFB1" w14:textId="77777777" w:rsidR="00405A3A" w:rsidRDefault="00405A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B561" w14:textId="09209107" w:rsidR="001E468D" w:rsidRPr="00CE6469" w:rsidRDefault="001E468D" w:rsidP="00FC68B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A62DFA">
      <w:rPr>
        <w:rStyle w:val="PageNumber"/>
        <w:rFonts w:ascii="Angsana New" w:hAnsi="Angsana New"/>
        <w:sz w:val="30"/>
        <w:szCs w:val="30"/>
      </w:rPr>
      <w:fldChar w:fldCharType="begin"/>
    </w:r>
    <w:r w:rsidRPr="00A62D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62DF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AD321B" w:rsidRPr="00AD321B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A62DFA">
      <w:rPr>
        <w:rStyle w:val="PageNumber"/>
        <w:rFonts w:ascii="Angsana New" w:hAnsi="Angsana New"/>
        <w:sz w:val="30"/>
        <w:szCs w:val="30"/>
      </w:rPr>
      <w:fldChar w:fldCharType="end"/>
    </w:r>
  </w:p>
  <w:p w14:paraId="7C4C2041" w14:textId="77777777" w:rsidR="001E468D" w:rsidRPr="00821FCC" w:rsidRDefault="001E468D" w:rsidP="00576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117"/>
        <w:tab w:val="left" w:pos="6960"/>
      </w:tabs>
      <w:ind w:right="-630"/>
      <w:rPr>
        <w:rFonts w:ascii="Angsana New" w:hAnsi="Angsana New"/>
        <w:sz w:val="30"/>
        <w:szCs w:val="30"/>
      </w:rPr>
    </w:pPr>
    <w:r w:rsidRPr="000036F9">
      <w:rPr>
        <w:rStyle w:val="PageNumber"/>
        <w:rFonts w:ascii="Angsana New" w:hAnsi="Angsana New"/>
        <w:sz w:val="30"/>
        <w:szCs w:val="30"/>
      </w:rPr>
      <w:t xml:space="preserve"> 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  <w:cs/>
      </w:rPr>
      <w:tab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0C573" w14:textId="522F85C6" w:rsidR="001E468D" w:rsidRPr="00CA207C" w:rsidRDefault="001E468D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="00AD321B" w:rsidRPr="00AD321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B93D6A6" w14:textId="77777777" w:rsidR="001E468D" w:rsidRPr="00821FCC" w:rsidRDefault="001E468D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6DD08" w14:textId="6C3E5004" w:rsidR="001E468D" w:rsidRPr="00E65D6D" w:rsidRDefault="001E468D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D6D">
      <w:rPr>
        <w:rStyle w:val="PageNumber"/>
        <w:rFonts w:ascii="Angsana New" w:hAnsi="Angsana New"/>
        <w:sz w:val="30"/>
        <w:szCs w:val="30"/>
      </w:rPr>
      <w:fldChar w:fldCharType="begin"/>
    </w:r>
    <w:r w:rsidRPr="00E65D6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D6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AD321B" w:rsidRPr="00AD321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65D6D">
      <w:rPr>
        <w:rStyle w:val="PageNumber"/>
        <w:rFonts w:ascii="Angsana New" w:hAnsi="Angsana New"/>
        <w:sz w:val="30"/>
        <w:szCs w:val="30"/>
      </w:rPr>
      <w:fldChar w:fldCharType="end"/>
    </w:r>
  </w:p>
  <w:p w14:paraId="1A0A69E7" w14:textId="77777777" w:rsidR="001E468D" w:rsidRPr="00B12599" w:rsidRDefault="001E468D" w:rsidP="003870CB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503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676F8" w14:textId="76EE98FB" w:rsidR="001E468D" w:rsidRDefault="001E468D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364EBA">
      <w:rPr>
        <w:rStyle w:val="PageNumber"/>
        <w:rFonts w:ascii="Angsana New" w:hAnsi="Angsana New"/>
        <w:noProof/>
        <w:sz w:val="30"/>
        <w:szCs w:val="30"/>
      </w:rPr>
      <w:t>2024 Dec_FSA_LPC_TH_YE V.8 26.02.2025 word.docx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AD321B" w:rsidRPr="00AD321B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847D" w14:textId="5BAFE711" w:rsidR="001E468D" w:rsidRPr="00E65D6D" w:rsidRDefault="001E468D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D6D">
      <w:rPr>
        <w:rStyle w:val="PageNumber"/>
        <w:rFonts w:ascii="Angsana New" w:hAnsi="Angsana New"/>
        <w:sz w:val="30"/>
        <w:szCs w:val="30"/>
      </w:rPr>
      <w:fldChar w:fldCharType="begin"/>
    </w:r>
    <w:r w:rsidRPr="00E65D6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D6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AD321B" w:rsidRPr="00AD321B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E65D6D">
      <w:rPr>
        <w:rStyle w:val="PageNumber"/>
        <w:rFonts w:ascii="Angsana New" w:hAnsi="Angsana New"/>
        <w:sz w:val="30"/>
        <w:szCs w:val="30"/>
      </w:rPr>
      <w:fldChar w:fldCharType="end"/>
    </w:r>
  </w:p>
  <w:p w14:paraId="4201874D" w14:textId="77777777" w:rsidR="001E468D" w:rsidRPr="00B12599" w:rsidRDefault="001E468D" w:rsidP="002C6C3B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503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062BB" w14:textId="270C59B8" w:rsidR="001E468D" w:rsidRPr="00702A20" w:rsidRDefault="001E468D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="00AD321B" w:rsidRPr="00AD321B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1F88A69" w14:textId="77777777" w:rsidR="001E468D" w:rsidRPr="006E4E2E" w:rsidRDefault="001E468D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EFC4" w14:textId="70907ABE" w:rsidR="001E468D" w:rsidRPr="00D83FF5" w:rsidRDefault="001E468D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64EBA">
      <w:rPr>
        <w:rFonts w:ascii="Angsana New" w:hAnsi="Angsana New"/>
        <w:noProof/>
        <w:sz w:val="30"/>
        <w:szCs w:val="30"/>
      </w:rPr>
      <w:t>2024 Dec_FSA_LPC_TH_YE V.8 26.02.2025 word.docx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AD321B" w:rsidRPr="00AD321B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225F26B" w14:textId="77777777" w:rsidR="001E468D" w:rsidRDefault="001E468D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CD87C" w14:textId="641509DA" w:rsidR="001E468D" w:rsidRPr="00702A20" w:rsidRDefault="001E468D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="00AD321B" w:rsidRPr="00AD321B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49CD2F" w14:textId="77777777" w:rsidR="001E468D" w:rsidRPr="006E4E2E" w:rsidRDefault="001E468D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9375" w14:textId="3022FE79" w:rsidR="001E468D" w:rsidRPr="00D83FF5" w:rsidRDefault="001E468D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64EBA">
      <w:rPr>
        <w:rFonts w:ascii="Angsana New" w:hAnsi="Angsana New"/>
        <w:noProof/>
        <w:sz w:val="30"/>
        <w:szCs w:val="30"/>
      </w:rPr>
      <w:t>2024 Dec_FSA_LPC_TH_YE V.8 26.02.2025 word.docx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AD321B" w:rsidRPr="00AD321B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09BC440" w14:textId="77777777" w:rsidR="001E468D" w:rsidRDefault="001E468D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5C290" w14:textId="50AD1589" w:rsidR="001E468D" w:rsidRPr="00CA207C" w:rsidRDefault="001E468D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10</w:t>
    </w:r>
    <w:r w:rsidR="00AD321B" w:rsidRPr="00AD321B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A2609DF" w14:textId="77777777" w:rsidR="001E468D" w:rsidRPr="00821FCC" w:rsidRDefault="001E468D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CDD6A" w14:textId="77777777" w:rsidR="00405A3A" w:rsidRDefault="00405A3A" w:rsidP="00900EE2">
      <w:r>
        <w:separator/>
      </w:r>
    </w:p>
  </w:footnote>
  <w:footnote w:type="continuationSeparator" w:id="0">
    <w:p w14:paraId="3B5F4591" w14:textId="77777777" w:rsidR="00405A3A" w:rsidRDefault="00405A3A" w:rsidP="00900EE2">
      <w:r>
        <w:continuationSeparator/>
      </w:r>
    </w:p>
  </w:footnote>
  <w:footnote w:type="continuationNotice" w:id="1">
    <w:p w14:paraId="04FF664E" w14:textId="77777777" w:rsidR="00405A3A" w:rsidRDefault="00405A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E949A" w14:textId="77777777" w:rsidR="001E468D" w:rsidRPr="005A1AF1" w:rsidRDefault="001E468D" w:rsidP="00297207">
    <w:pPr>
      <w:pStyle w:val="Heading6"/>
      <w:tabs>
        <w:tab w:val="decimal" w:pos="450"/>
        <w:tab w:val="left" w:pos="9932"/>
      </w:tabs>
      <w:jc w:val="both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ab/>
    </w: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177C544" w14:textId="77777777" w:rsidR="001E468D" w:rsidRDefault="001E468D" w:rsidP="00565617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52209E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14:paraId="4AD79C11" w14:textId="075B1BEB" w:rsidR="001E468D" w:rsidRPr="00457847" w:rsidRDefault="001E468D" w:rsidP="00457847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D321B" w:rsidRPr="00AD321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AD321B" w:rsidRPr="00AD321B">
      <w:rPr>
        <w:rFonts w:ascii="Angsana New" w:hAnsi="Angsana New"/>
        <w:b/>
        <w:bCs/>
        <w:sz w:val="32"/>
        <w:szCs w:val="32"/>
      </w:rPr>
      <w:t>2567</w:t>
    </w:r>
  </w:p>
  <w:p w14:paraId="4C8B1443" w14:textId="77777777" w:rsidR="001E468D" w:rsidRPr="00605EF6" w:rsidRDefault="001E468D" w:rsidP="00457847">
    <w:pPr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CCDFD" w14:textId="77777777" w:rsidR="001E468D" w:rsidRPr="00B23EC5" w:rsidRDefault="001E468D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B23EC5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B23EC5">
      <w:rPr>
        <w:rFonts w:ascii="Angsana New" w:hAnsi="Angsana New" w:cs="Angsana New"/>
        <w:sz w:val="32"/>
        <w:szCs w:val="32"/>
      </w:rPr>
      <w:t>(</w:t>
    </w:r>
    <w:r w:rsidRPr="00B23EC5">
      <w:rPr>
        <w:rFonts w:ascii="Angsana New" w:hAnsi="Angsana New" w:cs="Angsana New"/>
        <w:sz w:val="32"/>
        <w:szCs w:val="32"/>
        <w:cs/>
      </w:rPr>
      <w:t>มหาชน</w:t>
    </w:r>
    <w:r w:rsidRPr="00B23EC5">
      <w:rPr>
        <w:rFonts w:ascii="Angsana New" w:hAnsi="Angsana New" w:cs="Angsana New"/>
        <w:sz w:val="32"/>
        <w:szCs w:val="32"/>
      </w:rPr>
      <w:t xml:space="preserve">) </w:t>
    </w:r>
    <w:r w:rsidRPr="00B23EC5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9C7243F" w14:textId="77777777" w:rsidR="001E468D" w:rsidRPr="00B23EC5" w:rsidRDefault="001E468D" w:rsidP="006F2D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B23E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C66DB7" w14:textId="40D1864A" w:rsidR="001E468D" w:rsidRPr="00C90067" w:rsidRDefault="001E468D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AD321B" w:rsidRPr="00AD321B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AD321B" w:rsidRPr="00AD321B">
      <w:rPr>
        <w:rFonts w:ascii="Angsana New" w:hAnsi="Angsana New" w:cs="Angsana New"/>
        <w:sz w:val="32"/>
        <w:szCs w:val="32"/>
      </w:rPr>
      <w:t>2567</w:t>
    </w:r>
  </w:p>
  <w:p w14:paraId="326BBD61" w14:textId="77777777" w:rsidR="001E468D" w:rsidRDefault="001E468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0DCA" w14:textId="77777777" w:rsidR="001E468D" w:rsidRDefault="001E468D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CEF8" w14:textId="77777777" w:rsidR="001E468D" w:rsidRDefault="001E468D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8EF6A" w14:textId="77777777" w:rsidR="001E468D" w:rsidRDefault="001E468D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9EA0" w14:textId="77777777" w:rsidR="001E468D" w:rsidRPr="005A1AF1" w:rsidRDefault="001E468D" w:rsidP="00E34901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2BA39D1" w14:textId="77777777" w:rsidR="001E468D" w:rsidRPr="003C763B" w:rsidRDefault="001E468D" w:rsidP="00E349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D48CAA9" w14:textId="0BCBD4D6" w:rsidR="001E468D" w:rsidRPr="00C90067" w:rsidRDefault="001E468D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AD321B" w:rsidRPr="00AD321B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AD321B" w:rsidRPr="00AD321B">
      <w:rPr>
        <w:rFonts w:ascii="Angsana New" w:hAnsi="Angsana New" w:cs="Angsana New"/>
        <w:sz w:val="32"/>
        <w:szCs w:val="32"/>
      </w:rPr>
      <w:t>2567</w:t>
    </w:r>
  </w:p>
  <w:p w14:paraId="2C939708" w14:textId="77777777" w:rsidR="001E468D" w:rsidRPr="00656B00" w:rsidRDefault="001E468D" w:rsidP="00E34901">
    <w:pPr>
      <w:pStyle w:val="acctmainheading"/>
      <w:tabs>
        <w:tab w:val="left" w:pos="9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0CBE9" w14:textId="77777777" w:rsidR="001E468D" w:rsidRDefault="001E468D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74BA2" w14:textId="77777777" w:rsidR="001E468D" w:rsidRDefault="001E468D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00AF0" w14:textId="77777777" w:rsidR="001E468D" w:rsidRDefault="001E468D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A9E7" w14:textId="77777777" w:rsidR="001E468D" w:rsidRDefault="001E468D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8B9C" w14:textId="77777777" w:rsidR="001E468D" w:rsidRDefault="001E4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F0EBD" w14:textId="77777777" w:rsidR="001E468D" w:rsidRDefault="001E468D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F7A67" w14:textId="77777777" w:rsidR="001E468D" w:rsidRDefault="001E468D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CE273" w14:textId="77777777" w:rsidR="001E468D" w:rsidRPr="005A1AF1" w:rsidRDefault="001E468D" w:rsidP="008820FB">
    <w:pPr>
      <w:pStyle w:val="Heading6"/>
      <w:tabs>
        <w:tab w:val="left" w:pos="540"/>
      </w:tabs>
      <w:ind w:left="540" w:hanging="540"/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C1835D7" w14:textId="77777777" w:rsidR="001E468D" w:rsidRPr="003C763B" w:rsidRDefault="001E468D" w:rsidP="008820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7D63E58" w14:textId="137F80F6" w:rsidR="001E468D" w:rsidRPr="00C90067" w:rsidRDefault="001E468D" w:rsidP="008820FB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AD321B" w:rsidRPr="00AD321B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AD321B" w:rsidRPr="00AD321B">
      <w:rPr>
        <w:rFonts w:ascii="Angsana New" w:hAnsi="Angsana New" w:cs="Angsana New"/>
        <w:sz w:val="32"/>
        <w:szCs w:val="32"/>
      </w:rPr>
      <w:t>2567</w:t>
    </w:r>
  </w:p>
  <w:p w14:paraId="11226327" w14:textId="77777777" w:rsidR="001E468D" w:rsidRPr="00656B00" w:rsidRDefault="001E468D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BC14B" w14:textId="77777777" w:rsidR="001E468D" w:rsidRDefault="001E468D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2517" w14:textId="77777777" w:rsidR="001E468D" w:rsidRPr="005A1AF1" w:rsidRDefault="001E468D" w:rsidP="008820FB">
    <w:pPr>
      <w:pStyle w:val="Heading6"/>
      <w:tabs>
        <w:tab w:val="left" w:pos="540"/>
      </w:tabs>
      <w:ind w:left="540" w:hanging="540"/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8F3903D" w14:textId="77777777" w:rsidR="001E468D" w:rsidRPr="003C763B" w:rsidRDefault="001E468D" w:rsidP="008820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2F1466E" w14:textId="4AE1A0D8" w:rsidR="001E468D" w:rsidRPr="00C90067" w:rsidRDefault="001E468D" w:rsidP="008820FB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AD321B" w:rsidRPr="00AD321B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AD321B" w:rsidRPr="00AD321B">
      <w:rPr>
        <w:rFonts w:ascii="Angsana New" w:hAnsi="Angsana New" w:cs="Angsana New"/>
        <w:sz w:val="32"/>
        <w:szCs w:val="32"/>
      </w:rPr>
      <w:t>2567</w:t>
    </w:r>
  </w:p>
  <w:p w14:paraId="3D27D4BC" w14:textId="77777777" w:rsidR="001E468D" w:rsidRPr="00656B00" w:rsidRDefault="001E468D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E276C" w14:textId="77777777" w:rsidR="001E468D" w:rsidRDefault="001E46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00256" w14:textId="77777777" w:rsidR="001E468D" w:rsidRDefault="001E46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D6828" w14:textId="77777777" w:rsidR="001E468D" w:rsidRPr="005A1AF1" w:rsidRDefault="001E468D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371A5D8" w14:textId="77777777" w:rsidR="001E468D" w:rsidRDefault="001E468D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F404BF" w14:textId="3D23CEFF" w:rsidR="001E468D" w:rsidRPr="00C90067" w:rsidRDefault="001E468D" w:rsidP="00E9231A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AD321B" w:rsidRPr="00AD321B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AD321B" w:rsidRPr="00AD321B">
      <w:rPr>
        <w:rFonts w:ascii="Angsana New" w:hAnsi="Angsana New" w:cs="Angsana New"/>
        <w:sz w:val="32"/>
        <w:szCs w:val="32"/>
      </w:rPr>
      <w:t>2567</w:t>
    </w:r>
  </w:p>
  <w:p w14:paraId="7166CC7B" w14:textId="77777777" w:rsidR="001E468D" w:rsidRPr="004760D0" w:rsidRDefault="001E468D" w:rsidP="00715DF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BDF45" w14:textId="77777777" w:rsidR="001E468D" w:rsidRDefault="001E468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516B0" w14:textId="77777777" w:rsidR="001E468D" w:rsidRDefault="001E468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626EE" w14:textId="77777777" w:rsidR="001E468D" w:rsidRPr="005A1AF1" w:rsidRDefault="001E468D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8405C6A" w14:textId="77777777" w:rsidR="001E468D" w:rsidRDefault="001E468D" w:rsidP="000615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26342F" w14:textId="320B15D5" w:rsidR="001E468D" w:rsidRPr="00C90067" w:rsidRDefault="001E468D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AD321B" w:rsidRPr="00AD321B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AD321B" w:rsidRPr="00AD321B">
      <w:rPr>
        <w:rFonts w:ascii="Angsana New" w:hAnsi="Angsana New" w:cs="Angsana New"/>
        <w:sz w:val="32"/>
        <w:szCs w:val="32"/>
      </w:rPr>
      <w:t>2567</w:t>
    </w:r>
  </w:p>
  <w:p w14:paraId="4CACDBA5" w14:textId="77777777" w:rsidR="001E468D" w:rsidRPr="00656B00" w:rsidRDefault="001E468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C7744" w14:textId="77777777" w:rsidR="001E468D" w:rsidRDefault="001E4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C6641D"/>
    <w:multiLevelType w:val="hybridMultilevel"/>
    <w:tmpl w:val="2E46BA10"/>
    <w:lvl w:ilvl="0" w:tplc="49548D4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C56AF1D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352993345">
    <w:abstractNumId w:val="6"/>
  </w:num>
  <w:num w:numId="2" w16cid:durableId="1686246176">
    <w:abstractNumId w:val="5"/>
  </w:num>
  <w:num w:numId="3" w16cid:durableId="1458646409">
    <w:abstractNumId w:val="9"/>
  </w:num>
  <w:num w:numId="4" w16cid:durableId="1717512076">
    <w:abstractNumId w:val="7"/>
  </w:num>
  <w:num w:numId="5" w16cid:durableId="870802281">
    <w:abstractNumId w:val="8"/>
  </w:num>
  <w:num w:numId="6" w16cid:durableId="612370216">
    <w:abstractNumId w:val="3"/>
  </w:num>
  <w:num w:numId="7" w16cid:durableId="244001264">
    <w:abstractNumId w:val="2"/>
  </w:num>
  <w:num w:numId="8" w16cid:durableId="301354989">
    <w:abstractNumId w:val="0"/>
  </w:num>
  <w:num w:numId="9" w16cid:durableId="992025663">
    <w:abstractNumId w:val="1"/>
  </w:num>
  <w:num w:numId="10" w16cid:durableId="719087874">
    <w:abstractNumId w:val="4"/>
  </w:num>
  <w:num w:numId="11" w16cid:durableId="1613853550">
    <w:abstractNumId w:val="25"/>
  </w:num>
  <w:num w:numId="12" w16cid:durableId="375937534">
    <w:abstractNumId w:val="19"/>
  </w:num>
  <w:num w:numId="13" w16cid:durableId="919174666">
    <w:abstractNumId w:val="30"/>
  </w:num>
  <w:num w:numId="14" w16cid:durableId="2043356852">
    <w:abstractNumId w:val="23"/>
  </w:num>
  <w:num w:numId="15" w16cid:durableId="301230302">
    <w:abstractNumId w:val="26"/>
  </w:num>
  <w:num w:numId="16" w16cid:durableId="25908513">
    <w:abstractNumId w:val="11"/>
  </w:num>
  <w:num w:numId="17" w16cid:durableId="500969083">
    <w:abstractNumId w:val="31"/>
  </w:num>
  <w:num w:numId="18" w16cid:durableId="671225505">
    <w:abstractNumId w:val="28"/>
  </w:num>
  <w:num w:numId="19" w16cid:durableId="1758743230">
    <w:abstractNumId w:val="17"/>
  </w:num>
  <w:num w:numId="20" w16cid:durableId="326597051">
    <w:abstractNumId w:val="27"/>
  </w:num>
  <w:num w:numId="21" w16cid:durableId="1713456802">
    <w:abstractNumId w:val="21"/>
  </w:num>
  <w:num w:numId="22" w16cid:durableId="801460638">
    <w:abstractNumId w:val="29"/>
  </w:num>
  <w:num w:numId="23" w16cid:durableId="1431000089">
    <w:abstractNumId w:val="12"/>
  </w:num>
  <w:num w:numId="24" w16cid:durableId="1370909655">
    <w:abstractNumId w:val="10"/>
  </w:num>
  <w:num w:numId="25" w16cid:durableId="832379844">
    <w:abstractNumId w:val="33"/>
  </w:num>
  <w:num w:numId="26" w16cid:durableId="1037855583">
    <w:abstractNumId w:val="14"/>
  </w:num>
  <w:num w:numId="27" w16cid:durableId="2030329672">
    <w:abstractNumId w:val="22"/>
  </w:num>
  <w:num w:numId="28" w16cid:durableId="1585532159">
    <w:abstractNumId w:val="20"/>
  </w:num>
  <w:num w:numId="29" w16cid:durableId="2099936743">
    <w:abstractNumId w:val="15"/>
  </w:num>
  <w:num w:numId="30" w16cid:durableId="557084133">
    <w:abstractNumId w:val="35"/>
  </w:num>
  <w:num w:numId="31" w16cid:durableId="2101102893">
    <w:abstractNumId w:val="32"/>
  </w:num>
  <w:num w:numId="32" w16cid:durableId="1299334375">
    <w:abstractNumId w:val="34"/>
  </w:num>
  <w:num w:numId="33" w16cid:durableId="853491881">
    <w:abstractNumId w:val="24"/>
  </w:num>
  <w:num w:numId="34" w16cid:durableId="1434933445">
    <w:abstractNumId w:val="16"/>
  </w:num>
  <w:num w:numId="35" w16cid:durableId="1205555244">
    <w:abstractNumId w:val="18"/>
  </w:num>
  <w:num w:numId="36" w16cid:durableId="1055664139">
    <w:abstractNumId w:val="13"/>
  </w:num>
  <w:num w:numId="37" w16cid:durableId="1256550060">
    <w:abstractNumId w:val="17"/>
  </w:num>
  <w:num w:numId="38" w16cid:durableId="1835604514">
    <w:abstractNumId w:val="31"/>
  </w:num>
  <w:num w:numId="39" w16cid:durableId="1463113432">
    <w:abstractNumId w:val="17"/>
  </w:num>
  <w:num w:numId="40" w16cid:durableId="1354913735">
    <w:abstractNumId w:val="17"/>
  </w:num>
  <w:num w:numId="41" w16cid:durableId="326906086">
    <w:abstractNumId w:val="17"/>
  </w:num>
  <w:num w:numId="42" w16cid:durableId="2030451589">
    <w:abstractNumId w:val="17"/>
  </w:num>
  <w:num w:numId="43" w16cid:durableId="579214139">
    <w:abstractNumId w:val="17"/>
  </w:num>
  <w:num w:numId="44" w16cid:durableId="219025594">
    <w:abstractNumId w:val="17"/>
  </w:num>
  <w:num w:numId="45" w16cid:durableId="1394354481">
    <w:abstractNumId w:val="31"/>
  </w:num>
  <w:num w:numId="46" w16cid:durableId="448478475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008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4C6"/>
    <w:rsid w:val="0000155D"/>
    <w:rsid w:val="00001616"/>
    <w:rsid w:val="000019E5"/>
    <w:rsid w:val="00001A22"/>
    <w:rsid w:val="00001D35"/>
    <w:rsid w:val="00001EA8"/>
    <w:rsid w:val="00001F49"/>
    <w:rsid w:val="00001F85"/>
    <w:rsid w:val="00001F9D"/>
    <w:rsid w:val="000020F9"/>
    <w:rsid w:val="000025F0"/>
    <w:rsid w:val="00002620"/>
    <w:rsid w:val="00002AA6"/>
    <w:rsid w:val="00002B1F"/>
    <w:rsid w:val="00002D2F"/>
    <w:rsid w:val="00002E24"/>
    <w:rsid w:val="000035B4"/>
    <w:rsid w:val="000036F9"/>
    <w:rsid w:val="000037CE"/>
    <w:rsid w:val="00003877"/>
    <w:rsid w:val="00003A49"/>
    <w:rsid w:val="00003A8F"/>
    <w:rsid w:val="00003ABD"/>
    <w:rsid w:val="00003B8C"/>
    <w:rsid w:val="00003BD5"/>
    <w:rsid w:val="00003D90"/>
    <w:rsid w:val="00004681"/>
    <w:rsid w:val="00004743"/>
    <w:rsid w:val="00005054"/>
    <w:rsid w:val="000050CF"/>
    <w:rsid w:val="000052C1"/>
    <w:rsid w:val="00005444"/>
    <w:rsid w:val="00005497"/>
    <w:rsid w:val="000055F8"/>
    <w:rsid w:val="0000566B"/>
    <w:rsid w:val="000059C9"/>
    <w:rsid w:val="00005B10"/>
    <w:rsid w:val="00005CF5"/>
    <w:rsid w:val="00005DB8"/>
    <w:rsid w:val="00005E3C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5C7"/>
    <w:rsid w:val="0000777D"/>
    <w:rsid w:val="000078FB"/>
    <w:rsid w:val="00007B3F"/>
    <w:rsid w:val="00007B88"/>
    <w:rsid w:val="00007C5E"/>
    <w:rsid w:val="00007D2D"/>
    <w:rsid w:val="00007FA8"/>
    <w:rsid w:val="00007FC3"/>
    <w:rsid w:val="0001004E"/>
    <w:rsid w:val="0001035F"/>
    <w:rsid w:val="000103D9"/>
    <w:rsid w:val="00010959"/>
    <w:rsid w:val="00010B52"/>
    <w:rsid w:val="00010E30"/>
    <w:rsid w:val="00010FA3"/>
    <w:rsid w:val="00011063"/>
    <w:rsid w:val="000112F7"/>
    <w:rsid w:val="000114BE"/>
    <w:rsid w:val="0001176F"/>
    <w:rsid w:val="00011A35"/>
    <w:rsid w:val="00011C53"/>
    <w:rsid w:val="00011EEB"/>
    <w:rsid w:val="00011FE4"/>
    <w:rsid w:val="00012431"/>
    <w:rsid w:val="0001260E"/>
    <w:rsid w:val="000127B6"/>
    <w:rsid w:val="00012D09"/>
    <w:rsid w:val="00012E67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5DF"/>
    <w:rsid w:val="000146CB"/>
    <w:rsid w:val="00014BB5"/>
    <w:rsid w:val="00014C4B"/>
    <w:rsid w:val="00014E00"/>
    <w:rsid w:val="00015022"/>
    <w:rsid w:val="00015063"/>
    <w:rsid w:val="000151F7"/>
    <w:rsid w:val="000152F6"/>
    <w:rsid w:val="00015686"/>
    <w:rsid w:val="0001574B"/>
    <w:rsid w:val="000157AE"/>
    <w:rsid w:val="000157B7"/>
    <w:rsid w:val="00015AAE"/>
    <w:rsid w:val="00015C25"/>
    <w:rsid w:val="00015E87"/>
    <w:rsid w:val="0001622C"/>
    <w:rsid w:val="0001637C"/>
    <w:rsid w:val="0001640E"/>
    <w:rsid w:val="00016585"/>
    <w:rsid w:val="00016D82"/>
    <w:rsid w:val="00017361"/>
    <w:rsid w:val="00017399"/>
    <w:rsid w:val="000174CB"/>
    <w:rsid w:val="00017622"/>
    <w:rsid w:val="0001765E"/>
    <w:rsid w:val="0001769A"/>
    <w:rsid w:val="000176D0"/>
    <w:rsid w:val="00017708"/>
    <w:rsid w:val="0001797A"/>
    <w:rsid w:val="00017AED"/>
    <w:rsid w:val="00017C33"/>
    <w:rsid w:val="00017C4A"/>
    <w:rsid w:val="00017F57"/>
    <w:rsid w:val="00020346"/>
    <w:rsid w:val="0002043E"/>
    <w:rsid w:val="0002059B"/>
    <w:rsid w:val="000205F5"/>
    <w:rsid w:val="00020696"/>
    <w:rsid w:val="0002094A"/>
    <w:rsid w:val="00020CC4"/>
    <w:rsid w:val="00020CC8"/>
    <w:rsid w:val="00020D06"/>
    <w:rsid w:val="00020F79"/>
    <w:rsid w:val="000210EB"/>
    <w:rsid w:val="000214E7"/>
    <w:rsid w:val="000217C4"/>
    <w:rsid w:val="000217FD"/>
    <w:rsid w:val="0002198F"/>
    <w:rsid w:val="000219FD"/>
    <w:rsid w:val="00021AD4"/>
    <w:rsid w:val="00021D81"/>
    <w:rsid w:val="00021DE4"/>
    <w:rsid w:val="00021EA2"/>
    <w:rsid w:val="00022155"/>
    <w:rsid w:val="000222A2"/>
    <w:rsid w:val="000223E3"/>
    <w:rsid w:val="00022437"/>
    <w:rsid w:val="0002244D"/>
    <w:rsid w:val="00022680"/>
    <w:rsid w:val="00022697"/>
    <w:rsid w:val="00022745"/>
    <w:rsid w:val="000228E5"/>
    <w:rsid w:val="00022A1A"/>
    <w:rsid w:val="00022A6C"/>
    <w:rsid w:val="00022B16"/>
    <w:rsid w:val="00022C7C"/>
    <w:rsid w:val="00022CA1"/>
    <w:rsid w:val="00022FF1"/>
    <w:rsid w:val="000233A3"/>
    <w:rsid w:val="0002373F"/>
    <w:rsid w:val="00023826"/>
    <w:rsid w:val="00023855"/>
    <w:rsid w:val="000239AD"/>
    <w:rsid w:val="00023AA2"/>
    <w:rsid w:val="00023ABD"/>
    <w:rsid w:val="00023AF7"/>
    <w:rsid w:val="00023C68"/>
    <w:rsid w:val="00023C6E"/>
    <w:rsid w:val="00023DB0"/>
    <w:rsid w:val="00023E09"/>
    <w:rsid w:val="0002435A"/>
    <w:rsid w:val="0002460F"/>
    <w:rsid w:val="0002461F"/>
    <w:rsid w:val="000247AE"/>
    <w:rsid w:val="00024B56"/>
    <w:rsid w:val="0002509D"/>
    <w:rsid w:val="00025236"/>
    <w:rsid w:val="000256B1"/>
    <w:rsid w:val="000256FC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3B6"/>
    <w:rsid w:val="00026405"/>
    <w:rsid w:val="000264D2"/>
    <w:rsid w:val="000265A9"/>
    <w:rsid w:val="000265AC"/>
    <w:rsid w:val="0002664E"/>
    <w:rsid w:val="00026713"/>
    <w:rsid w:val="00026BEF"/>
    <w:rsid w:val="00026EF4"/>
    <w:rsid w:val="00026F6E"/>
    <w:rsid w:val="0002788B"/>
    <w:rsid w:val="00027EBF"/>
    <w:rsid w:val="00027F13"/>
    <w:rsid w:val="00027F49"/>
    <w:rsid w:val="00027FA8"/>
    <w:rsid w:val="0003016A"/>
    <w:rsid w:val="00030199"/>
    <w:rsid w:val="00030443"/>
    <w:rsid w:val="000304DD"/>
    <w:rsid w:val="0003063B"/>
    <w:rsid w:val="000306E6"/>
    <w:rsid w:val="000308E6"/>
    <w:rsid w:val="00030969"/>
    <w:rsid w:val="00030ABC"/>
    <w:rsid w:val="00030F21"/>
    <w:rsid w:val="00030FEA"/>
    <w:rsid w:val="00031270"/>
    <w:rsid w:val="0003137A"/>
    <w:rsid w:val="000314BA"/>
    <w:rsid w:val="000314FA"/>
    <w:rsid w:val="00031791"/>
    <w:rsid w:val="00031999"/>
    <w:rsid w:val="00031A0D"/>
    <w:rsid w:val="00031A3B"/>
    <w:rsid w:val="00031BC2"/>
    <w:rsid w:val="00031C46"/>
    <w:rsid w:val="00031CD2"/>
    <w:rsid w:val="00031EF9"/>
    <w:rsid w:val="00031F99"/>
    <w:rsid w:val="00031FEA"/>
    <w:rsid w:val="000320AD"/>
    <w:rsid w:val="00032306"/>
    <w:rsid w:val="00032350"/>
    <w:rsid w:val="00032367"/>
    <w:rsid w:val="00032413"/>
    <w:rsid w:val="0003241F"/>
    <w:rsid w:val="0003244A"/>
    <w:rsid w:val="000324CA"/>
    <w:rsid w:val="000324DE"/>
    <w:rsid w:val="000324EF"/>
    <w:rsid w:val="000325D0"/>
    <w:rsid w:val="00032623"/>
    <w:rsid w:val="0003265B"/>
    <w:rsid w:val="00032780"/>
    <w:rsid w:val="00032852"/>
    <w:rsid w:val="00032AC7"/>
    <w:rsid w:val="00032C93"/>
    <w:rsid w:val="00033026"/>
    <w:rsid w:val="0003342F"/>
    <w:rsid w:val="000335B5"/>
    <w:rsid w:val="0003392B"/>
    <w:rsid w:val="00033B14"/>
    <w:rsid w:val="00033B45"/>
    <w:rsid w:val="00034195"/>
    <w:rsid w:val="0003433E"/>
    <w:rsid w:val="000344C1"/>
    <w:rsid w:val="00034522"/>
    <w:rsid w:val="000348A4"/>
    <w:rsid w:val="00034B15"/>
    <w:rsid w:val="00034C7C"/>
    <w:rsid w:val="000351F1"/>
    <w:rsid w:val="000351F3"/>
    <w:rsid w:val="0003522F"/>
    <w:rsid w:val="000352ED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489"/>
    <w:rsid w:val="0003748B"/>
    <w:rsid w:val="000375C6"/>
    <w:rsid w:val="00037665"/>
    <w:rsid w:val="0003778E"/>
    <w:rsid w:val="00037809"/>
    <w:rsid w:val="00037861"/>
    <w:rsid w:val="000379CB"/>
    <w:rsid w:val="000379FF"/>
    <w:rsid w:val="00037A91"/>
    <w:rsid w:val="00037AB6"/>
    <w:rsid w:val="00037AB7"/>
    <w:rsid w:val="00037B93"/>
    <w:rsid w:val="00037E82"/>
    <w:rsid w:val="00037FFB"/>
    <w:rsid w:val="000402BD"/>
    <w:rsid w:val="00040760"/>
    <w:rsid w:val="00040AAD"/>
    <w:rsid w:val="00040B06"/>
    <w:rsid w:val="00040B1A"/>
    <w:rsid w:val="00040B37"/>
    <w:rsid w:val="00040DC2"/>
    <w:rsid w:val="00040EA9"/>
    <w:rsid w:val="00041068"/>
    <w:rsid w:val="000413CC"/>
    <w:rsid w:val="00041431"/>
    <w:rsid w:val="00041509"/>
    <w:rsid w:val="0004168D"/>
    <w:rsid w:val="00041806"/>
    <w:rsid w:val="0004180A"/>
    <w:rsid w:val="0004185A"/>
    <w:rsid w:val="000419E6"/>
    <w:rsid w:val="00041C16"/>
    <w:rsid w:val="00041E6F"/>
    <w:rsid w:val="00041E74"/>
    <w:rsid w:val="00041F25"/>
    <w:rsid w:val="00042070"/>
    <w:rsid w:val="00042141"/>
    <w:rsid w:val="0004237D"/>
    <w:rsid w:val="0004262B"/>
    <w:rsid w:val="0004266B"/>
    <w:rsid w:val="000428CD"/>
    <w:rsid w:val="00042A66"/>
    <w:rsid w:val="00042AB4"/>
    <w:rsid w:val="00042B24"/>
    <w:rsid w:val="00042DAF"/>
    <w:rsid w:val="00042F0E"/>
    <w:rsid w:val="00043034"/>
    <w:rsid w:val="00043058"/>
    <w:rsid w:val="000430AA"/>
    <w:rsid w:val="0004323E"/>
    <w:rsid w:val="000432C8"/>
    <w:rsid w:val="000433BF"/>
    <w:rsid w:val="000437DF"/>
    <w:rsid w:val="000438E8"/>
    <w:rsid w:val="0004392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19B"/>
    <w:rsid w:val="000452F4"/>
    <w:rsid w:val="000453B4"/>
    <w:rsid w:val="000453EB"/>
    <w:rsid w:val="00045556"/>
    <w:rsid w:val="0004556F"/>
    <w:rsid w:val="00045616"/>
    <w:rsid w:val="000456D6"/>
    <w:rsid w:val="0004573E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23F"/>
    <w:rsid w:val="00047583"/>
    <w:rsid w:val="000477E5"/>
    <w:rsid w:val="00047A85"/>
    <w:rsid w:val="00047C35"/>
    <w:rsid w:val="00047DD2"/>
    <w:rsid w:val="00047E21"/>
    <w:rsid w:val="00047EA2"/>
    <w:rsid w:val="000502ED"/>
    <w:rsid w:val="00050592"/>
    <w:rsid w:val="00050647"/>
    <w:rsid w:val="00050828"/>
    <w:rsid w:val="0005086B"/>
    <w:rsid w:val="00050AA0"/>
    <w:rsid w:val="00050C9A"/>
    <w:rsid w:val="0005103D"/>
    <w:rsid w:val="0005115D"/>
    <w:rsid w:val="00051254"/>
    <w:rsid w:val="00051824"/>
    <w:rsid w:val="0005196C"/>
    <w:rsid w:val="00051994"/>
    <w:rsid w:val="00051B2D"/>
    <w:rsid w:val="00051D5F"/>
    <w:rsid w:val="00051E5C"/>
    <w:rsid w:val="00052113"/>
    <w:rsid w:val="000523FD"/>
    <w:rsid w:val="00052B86"/>
    <w:rsid w:val="00052CB5"/>
    <w:rsid w:val="00052CC8"/>
    <w:rsid w:val="00052D5D"/>
    <w:rsid w:val="00052E75"/>
    <w:rsid w:val="00052FDC"/>
    <w:rsid w:val="00053079"/>
    <w:rsid w:val="00053186"/>
    <w:rsid w:val="000531CE"/>
    <w:rsid w:val="00053250"/>
    <w:rsid w:val="000534BE"/>
    <w:rsid w:val="0005355F"/>
    <w:rsid w:val="00053718"/>
    <w:rsid w:val="000537BC"/>
    <w:rsid w:val="00053877"/>
    <w:rsid w:val="00054213"/>
    <w:rsid w:val="00054350"/>
    <w:rsid w:val="0005457E"/>
    <w:rsid w:val="00054691"/>
    <w:rsid w:val="000547B0"/>
    <w:rsid w:val="00054A28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214"/>
    <w:rsid w:val="00056404"/>
    <w:rsid w:val="000564AB"/>
    <w:rsid w:val="00056831"/>
    <w:rsid w:val="00056C15"/>
    <w:rsid w:val="00056FF4"/>
    <w:rsid w:val="0005713D"/>
    <w:rsid w:val="00057179"/>
    <w:rsid w:val="00057604"/>
    <w:rsid w:val="0005763B"/>
    <w:rsid w:val="00057C88"/>
    <w:rsid w:val="0006001A"/>
    <w:rsid w:val="000600D5"/>
    <w:rsid w:val="00060121"/>
    <w:rsid w:val="00060A6D"/>
    <w:rsid w:val="00060D66"/>
    <w:rsid w:val="000610AD"/>
    <w:rsid w:val="0006143C"/>
    <w:rsid w:val="0006158D"/>
    <w:rsid w:val="0006179A"/>
    <w:rsid w:val="00061876"/>
    <w:rsid w:val="00061C2D"/>
    <w:rsid w:val="00061E63"/>
    <w:rsid w:val="00062202"/>
    <w:rsid w:val="000623F4"/>
    <w:rsid w:val="00062455"/>
    <w:rsid w:val="000624ED"/>
    <w:rsid w:val="0006261C"/>
    <w:rsid w:val="00062675"/>
    <w:rsid w:val="00062ADC"/>
    <w:rsid w:val="00062B9A"/>
    <w:rsid w:val="00062F23"/>
    <w:rsid w:val="0006335F"/>
    <w:rsid w:val="0006367C"/>
    <w:rsid w:val="00063729"/>
    <w:rsid w:val="000637A9"/>
    <w:rsid w:val="00064383"/>
    <w:rsid w:val="0006448C"/>
    <w:rsid w:val="00064632"/>
    <w:rsid w:val="00064B22"/>
    <w:rsid w:val="00064B52"/>
    <w:rsid w:val="00064F19"/>
    <w:rsid w:val="00065213"/>
    <w:rsid w:val="000652DA"/>
    <w:rsid w:val="000654DB"/>
    <w:rsid w:val="00065508"/>
    <w:rsid w:val="00065727"/>
    <w:rsid w:val="00065932"/>
    <w:rsid w:val="00065AE9"/>
    <w:rsid w:val="00065BDE"/>
    <w:rsid w:val="00065C97"/>
    <w:rsid w:val="00065CD0"/>
    <w:rsid w:val="00065CF3"/>
    <w:rsid w:val="00065F11"/>
    <w:rsid w:val="00065FAD"/>
    <w:rsid w:val="000660BE"/>
    <w:rsid w:val="00066670"/>
    <w:rsid w:val="00066CE2"/>
    <w:rsid w:val="00066E12"/>
    <w:rsid w:val="00066EFC"/>
    <w:rsid w:val="00066FC3"/>
    <w:rsid w:val="00067327"/>
    <w:rsid w:val="00067942"/>
    <w:rsid w:val="00067CA8"/>
    <w:rsid w:val="00067D8E"/>
    <w:rsid w:val="00067DC0"/>
    <w:rsid w:val="00067F1A"/>
    <w:rsid w:val="00067F25"/>
    <w:rsid w:val="000700A1"/>
    <w:rsid w:val="00070299"/>
    <w:rsid w:val="000702C9"/>
    <w:rsid w:val="000703DB"/>
    <w:rsid w:val="0007067A"/>
    <w:rsid w:val="000708C1"/>
    <w:rsid w:val="00070FED"/>
    <w:rsid w:val="00071018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B8"/>
    <w:rsid w:val="000726C1"/>
    <w:rsid w:val="00072741"/>
    <w:rsid w:val="00072B79"/>
    <w:rsid w:val="00072BE3"/>
    <w:rsid w:val="00072C16"/>
    <w:rsid w:val="00072D9D"/>
    <w:rsid w:val="00072FDB"/>
    <w:rsid w:val="00073045"/>
    <w:rsid w:val="00073055"/>
    <w:rsid w:val="000735A1"/>
    <w:rsid w:val="000738DA"/>
    <w:rsid w:val="00073A0F"/>
    <w:rsid w:val="00073E76"/>
    <w:rsid w:val="00073FE1"/>
    <w:rsid w:val="00074245"/>
    <w:rsid w:val="00074247"/>
    <w:rsid w:val="0007432E"/>
    <w:rsid w:val="000745C7"/>
    <w:rsid w:val="000746A1"/>
    <w:rsid w:val="00074730"/>
    <w:rsid w:val="00074BDE"/>
    <w:rsid w:val="00074FFA"/>
    <w:rsid w:val="000753A0"/>
    <w:rsid w:val="00075E15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BA"/>
    <w:rsid w:val="000779D6"/>
    <w:rsid w:val="00077B8E"/>
    <w:rsid w:val="00077FB5"/>
    <w:rsid w:val="00080095"/>
    <w:rsid w:val="000800E8"/>
    <w:rsid w:val="00080264"/>
    <w:rsid w:val="000802E6"/>
    <w:rsid w:val="0008040B"/>
    <w:rsid w:val="000804E9"/>
    <w:rsid w:val="000807D0"/>
    <w:rsid w:val="00080E88"/>
    <w:rsid w:val="00080F30"/>
    <w:rsid w:val="0008107D"/>
    <w:rsid w:val="0008118A"/>
    <w:rsid w:val="00081212"/>
    <w:rsid w:val="00081407"/>
    <w:rsid w:val="000817D7"/>
    <w:rsid w:val="00081898"/>
    <w:rsid w:val="000818D0"/>
    <w:rsid w:val="00081970"/>
    <w:rsid w:val="00081BBB"/>
    <w:rsid w:val="00081F29"/>
    <w:rsid w:val="00081FB0"/>
    <w:rsid w:val="00082152"/>
    <w:rsid w:val="000821F6"/>
    <w:rsid w:val="00082310"/>
    <w:rsid w:val="000823F5"/>
    <w:rsid w:val="0008241A"/>
    <w:rsid w:val="00082776"/>
    <w:rsid w:val="00082BA5"/>
    <w:rsid w:val="00082D1C"/>
    <w:rsid w:val="00082D5D"/>
    <w:rsid w:val="00082EC5"/>
    <w:rsid w:val="00082FBE"/>
    <w:rsid w:val="00083049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55"/>
    <w:rsid w:val="0008497C"/>
    <w:rsid w:val="000849B9"/>
    <w:rsid w:val="00084A7D"/>
    <w:rsid w:val="00084D0B"/>
    <w:rsid w:val="00084DD8"/>
    <w:rsid w:val="00084F47"/>
    <w:rsid w:val="000853C5"/>
    <w:rsid w:val="0008559C"/>
    <w:rsid w:val="0008561B"/>
    <w:rsid w:val="000856D7"/>
    <w:rsid w:val="000859FA"/>
    <w:rsid w:val="00085A22"/>
    <w:rsid w:val="00085E61"/>
    <w:rsid w:val="00085F08"/>
    <w:rsid w:val="00085FB1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56D"/>
    <w:rsid w:val="0008760C"/>
    <w:rsid w:val="0008795A"/>
    <w:rsid w:val="00087CF3"/>
    <w:rsid w:val="00087EB9"/>
    <w:rsid w:val="00087F96"/>
    <w:rsid w:val="000901F2"/>
    <w:rsid w:val="00090290"/>
    <w:rsid w:val="00090406"/>
    <w:rsid w:val="000904CB"/>
    <w:rsid w:val="0009077F"/>
    <w:rsid w:val="0009079D"/>
    <w:rsid w:val="00090916"/>
    <w:rsid w:val="000909FC"/>
    <w:rsid w:val="00090AD7"/>
    <w:rsid w:val="00090AFF"/>
    <w:rsid w:val="00090BE3"/>
    <w:rsid w:val="00090D2B"/>
    <w:rsid w:val="00090E01"/>
    <w:rsid w:val="0009140D"/>
    <w:rsid w:val="00091495"/>
    <w:rsid w:val="0009156E"/>
    <w:rsid w:val="00091700"/>
    <w:rsid w:val="00091751"/>
    <w:rsid w:val="000917B0"/>
    <w:rsid w:val="000918F9"/>
    <w:rsid w:val="000919FC"/>
    <w:rsid w:val="00092319"/>
    <w:rsid w:val="0009260C"/>
    <w:rsid w:val="00092BA3"/>
    <w:rsid w:val="00092CF9"/>
    <w:rsid w:val="00093000"/>
    <w:rsid w:val="0009306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CE0"/>
    <w:rsid w:val="00093F09"/>
    <w:rsid w:val="00093FFF"/>
    <w:rsid w:val="00094186"/>
    <w:rsid w:val="00094502"/>
    <w:rsid w:val="00094712"/>
    <w:rsid w:val="00094772"/>
    <w:rsid w:val="00094A9C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CC"/>
    <w:rsid w:val="000959D1"/>
    <w:rsid w:val="00095DFA"/>
    <w:rsid w:val="00095F00"/>
    <w:rsid w:val="00096028"/>
    <w:rsid w:val="000962D2"/>
    <w:rsid w:val="000962F0"/>
    <w:rsid w:val="000965A2"/>
    <w:rsid w:val="00096740"/>
    <w:rsid w:val="00096A47"/>
    <w:rsid w:val="00096A5E"/>
    <w:rsid w:val="00096B7C"/>
    <w:rsid w:val="00096EF2"/>
    <w:rsid w:val="00096F16"/>
    <w:rsid w:val="00097182"/>
    <w:rsid w:val="0009734D"/>
    <w:rsid w:val="00097413"/>
    <w:rsid w:val="000975B3"/>
    <w:rsid w:val="000976FF"/>
    <w:rsid w:val="00097CFD"/>
    <w:rsid w:val="00097E01"/>
    <w:rsid w:val="000A06A3"/>
    <w:rsid w:val="000A08CC"/>
    <w:rsid w:val="000A08D2"/>
    <w:rsid w:val="000A0A44"/>
    <w:rsid w:val="000A0D40"/>
    <w:rsid w:val="000A0F4D"/>
    <w:rsid w:val="000A117F"/>
    <w:rsid w:val="000A18A1"/>
    <w:rsid w:val="000A19F3"/>
    <w:rsid w:val="000A1BA6"/>
    <w:rsid w:val="000A1D46"/>
    <w:rsid w:val="000A2141"/>
    <w:rsid w:val="000A2516"/>
    <w:rsid w:val="000A2637"/>
    <w:rsid w:val="000A2A21"/>
    <w:rsid w:val="000A2AC3"/>
    <w:rsid w:val="000A3065"/>
    <w:rsid w:val="000A3104"/>
    <w:rsid w:val="000A31D7"/>
    <w:rsid w:val="000A3407"/>
    <w:rsid w:val="000A36C7"/>
    <w:rsid w:val="000A387C"/>
    <w:rsid w:val="000A3970"/>
    <w:rsid w:val="000A3C04"/>
    <w:rsid w:val="000A3D75"/>
    <w:rsid w:val="000A409E"/>
    <w:rsid w:val="000A415F"/>
    <w:rsid w:val="000A43DE"/>
    <w:rsid w:val="000A43E1"/>
    <w:rsid w:val="000A44D6"/>
    <w:rsid w:val="000A47A5"/>
    <w:rsid w:val="000A47E2"/>
    <w:rsid w:val="000A49DA"/>
    <w:rsid w:val="000A4C35"/>
    <w:rsid w:val="000A4C61"/>
    <w:rsid w:val="000A4C67"/>
    <w:rsid w:val="000A4DB1"/>
    <w:rsid w:val="000A527F"/>
    <w:rsid w:val="000A529C"/>
    <w:rsid w:val="000A5409"/>
    <w:rsid w:val="000A574D"/>
    <w:rsid w:val="000A574F"/>
    <w:rsid w:val="000A57A9"/>
    <w:rsid w:val="000A599A"/>
    <w:rsid w:val="000A5C7B"/>
    <w:rsid w:val="000A5C83"/>
    <w:rsid w:val="000A5D1B"/>
    <w:rsid w:val="000A5F01"/>
    <w:rsid w:val="000A6270"/>
    <w:rsid w:val="000A64F5"/>
    <w:rsid w:val="000A6527"/>
    <w:rsid w:val="000A6A00"/>
    <w:rsid w:val="000A6BF8"/>
    <w:rsid w:val="000A6CAF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04"/>
    <w:rsid w:val="000B0F57"/>
    <w:rsid w:val="000B10E5"/>
    <w:rsid w:val="000B1463"/>
    <w:rsid w:val="000B171F"/>
    <w:rsid w:val="000B177F"/>
    <w:rsid w:val="000B1898"/>
    <w:rsid w:val="000B19D2"/>
    <w:rsid w:val="000B1A60"/>
    <w:rsid w:val="000B1BC3"/>
    <w:rsid w:val="000B1C13"/>
    <w:rsid w:val="000B1C9C"/>
    <w:rsid w:val="000B1E77"/>
    <w:rsid w:val="000B1F7D"/>
    <w:rsid w:val="000B2057"/>
    <w:rsid w:val="000B21EE"/>
    <w:rsid w:val="000B2444"/>
    <w:rsid w:val="000B27B5"/>
    <w:rsid w:val="000B2885"/>
    <w:rsid w:val="000B2A77"/>
    <w:rsid w:val="000B2AC0"/>
    <w:rsid w:val="000B2D57"/>
    <w:rsid w:val="000B2FF3"/>
    <w:rsid w:val="000B30AE"/>
    <w:rsid w:val="000B336B"/>
    <w:rsid w:val="000B3469"/>
    <w:rsid w:val="000B36CA"/>
    <w:rsid w:val="000B3A97"/>
    <w:rsid w:val="000B3ABE"/>
    <w:rsid w:val="000B4141"/>
    <w:rsid w:val="000B446A"/>
    <w:rsid w:val="000B44CC"/>
    <w:rsid w:val="000B467E"/>
    <w:rsid w:val="000B46B3"/>
    <w:rsid w:val="000B47B9"/>
    <w:rsid w:val="000B4821"/>
    <w:rsid w:val="000B485E"/>
    <w:rsid w:val="000B4BD1"/>
    <w:rsid w:val="000B4C3F"/>
    <w:rsid w:val="000B4E38"/>
    <w:rsid w:val="000B50A0"/>
    <w:rsid w:val="000B53DE"/>
    <w:rsid w:val="000B5662"/>
    <w:rsid w:val="000B5955"/>
    <w:rsid w:val="000B59E4"/>
    <w:rsid w:val="000B59EB"/>
    <w:rsid w:val="000B5A72"/>
    <w:rsid w:val="000B5B41"/>
    <w:rsid w:val="000B5B72"/>
    <w:rsid w:val="000B5D3A"/>
    <w:rsid w:val="000B5D80"/>
    <w:rsid w:val="000B5F86"/>
    <w:rsid w:val="000B6104"/>
    <w:rsid w:val="000B640B"/>
    <w:rsid w:val="000B64BB"/>
    <w:rsid w:val="000B6506"/>
    <w:rsid w:val="000B65A9"/>
    <w:rsid w:val="000B6607"/>
    <w:rsid w:val="000B68B2"/>
    <w:rsid w:val="000B6B51"/>
    <w:rsid w:val="000B6E36"/>
    <w:rsid w:val="000B7072"/>
    <w:rsid w:val="000B7293"/>
    <w:rsid w:val="000B7595"/>
    <w:rsid w:val="000B7803"/>
    <w:rsid w:val="000B7A44"/>
    <w:rsid w:val="000B7C8F"/>
    <w:rsid w:val="000C024F"/>
    <w:rsid w:val="000C035B"/>
    <w:rsid w:val="000C0455"/>
    <w:rsid w:val="000C0795"/>
    <w:rsid w:val="000C09B2"/>
    <w:rsid w:val="000C0B99"/>
    <w:rsid w:val="000C0C7D"/>
    <w:rsid w:val="000C0EFF"/>
    <w:rsid w:val="000C12A9"/>
    <w:rsid w:val="000C1526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734"/>
    <w:rsid w:val="000C2888"/>
    <w:rsid w:val="000C2910"/>
    <w:rsid w:val="000C2A19"/>
    <w:rsid w:val="000C327B"/>
    <w:rsid w:val="000C33F8"/>
    <w:rsid w:val="000C3510"/>
    <w:rsid w:val="000C3733"/>
    <w:rsid w:val="000C395F"/>
    <w:rsid w:val="000C39B3"/>
    <w:rsid w:val="000C3A6C"/>
    <w:rsid w:val="000C3AC0"/>
    <w:rsid w:val="000C3AD4"/>
    <w:rsid w:val="000C3BA8"/>
    <w:rsid w:val="000C43F9"/>
    <w:rsid w:val="000C4506"/>
    <w:rsid w:val="000C4647"/>
    <w:rsid w:val="000C48E8"/>
    <w:rsid w:val="000C4C0A"/>
    <w:rsid w:val="000C4E3D"/>
    <w:rsid w:val="000C4F69"/>
    <w:rsid w:val="000C5239"/>
    <w:rsid w:val="000C524C"/>
    <w:rsid w:val="000C53F0"/>
    <w:rsid w:val="000C53F6"/>
    <w:rsid w:val="000C55AB"/>
    <w:rsid w:val="000C5973"/>
    <w:rsid w:val="000C5EF3"/>
    <w:rsid w:val="000C5F5D"/>
    <w:rsid w:val="000C61BC"/>
    <w:rsid w:val="000C6293"/>
    <w:rsid w:val="000C636C"/>
    <w:rsid w:val="000C63C4"/>
    <w:rsid w:val="000C64C2"/>
    <w:rsid w:val="000C64C9"/>
    <w:rsid w:val="000C69EA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1A"/>
    <w:rsid w:val="000D002D"/>
    <w:rsid w:val="000D0245"/>
    <w:rsid w:val="000D0402"/>
    <w:rsid w:val="000D0415"/>
    <w:rsid w:val="000D0542"/>
    <w:rsid w:val="000D075B"/>
    <w:rsid w:val="000D0A50"/>
    <w:rsid w:val="000D0A81"/>
    <w:rsid w:val="000D0B19"/>
    <w:rsid w:val="000D0B43"/>
    <w:rsid w:val="000D0D83"/>
    <w:rsid w:val="000D0DA2"/>
    <w:rsid w:val="000D13CE"/>
    <w:rsid w:val="000D1494"/>
    <w:rsid w:val="000D1761"/>
    <w:rsid w:val="000D1825"/>
    <w:rsid w:val="000D198F"/>
    <w:rsid w:val="000D1A98"/>
    <w:rsid w:val="000D1B35"/>
    <w:rsid w:val="000D1CCF"/>
    <w:rsid w:val="000D1D89"/>
    <w:rsid w:val="000D1D8F"/>
    <w:rsid w:val="000D1E97"/>
    <w:rsid w:val="000D2162"/>
    <w:rsid w:val="000D2274"/>
    <w:rsid w:val="000D2462"/>
    <w:rsid w:val="000D24F3"/>
    <w:rsid w:val="000D2697"/>
    <w:rsid w:val="000D2781"/>
    <w:rsid w:val="000D27CB"/>
    <w:rsid w:val="000D29C3"/>
    <w:rsid w:val="000D29D0"/>
    <w:rsid w:val="000D2A07"/>
    <w:rsid w:val="000D2A2E"/>
    <w:rsid w:val="000D2C4D"/>
    <w:rsid w:val="000D2C67"/>
    <w:rsid w:val="000D2CC1"/>
    <w:rsid w:val="000D2CD8"/>
    <w:rsid w:val="000D2E4F"/>
    <w:rsid w:val="000D2F92"/>
    <w:rsid w:val="000D303F"/>
    <w:rsid w:val="000D3240"/>
    <w:rsid w:val="000D3540"/>
    <w:rsid w:val="000D3605"/>
    <w:rsid w:val="000D36D4"/>
    <w:rsid w:val="000D36FB"/>
    <w:rsid w:val="000D37EE"/>
    <w:rsid w:val="000D3919"/>
    <w:rsid w:val="000D3A9E"/>
    <w:rsid w:val="000D3CB1"/>
    <w:rsid w:val="000D3E47"/>
    <w:rsid w:val="000D4190"/>
    <w:rsid w:val="000D4634"/>
    <w:rsid w:val="000D4875"/>
    <w:rsid w:val="000D48A0"/>
    <w:rsid w:val="000D4AAE"/>
    <w:rsid w:val="000D4B1C"/>
    <w:rsid w:val="000D4D15"/>
    <w:rsid w:val="000D50D0"/>
    <w:rsid w:val="000D580D"/>
    <w:rsid w:val="000D5826"/>
    <w:rsid w:val="000D5AC3"/>
    <w:rsid w:val="000D5ADB"/>
    <w:rsid w:val="000D5D2D"/>
    <w:rsid w:val="000D5D98"/>
    <w:rsid w:val="000D5FDD"/>
    <w:rsid w:val="000D62FF"/>
    <w:rsid w:val="000D6511"/>
    <w:rsid w:val="000D65F2"/>
    <w:rsid w:val="000D6B10"/>
    <w:rsid w:val="000D705E"/>
    <w:rsid w:val="000D769C"/>
    <w:rsid w:val="000D7774"/>
    <w:rsid w:val="000D79C7"/>
    <w:rsid w:val="000D7BFE"/>
    <w:rsid w:val="000D7C4F"/>
    <w:rsid w:val="000D7C80"/>
    <w:rsid w:val="000D7EDC"/>
    <w:rsid w:val="000D7FD2"/>
    <w:rsid w:val="000E00E0"/>
    <w:rsid w:val="000E0323"/>
    <w:rsid w:val="000E03F3"/>
    <w:rsid w:val="000E0555"/>
    <w:rsid w:val="000E0642"/>
    <w:rsid w:val="000E072E"/>
    <w:rsid w:val="000E0807"/>
    <w:rsid w:val="000E08BE"/>
    <w:rsid w:val="000E09D3"/>
    <w:rsid w:val="000E0AE9"/>
    <w:rsid w:val="000E0B4B"/>
    <w:rsid w:val="000E0C90"/>
    <w:rsid w:val="000E0D1A"/>
    <w:rsid w:val="000E0E5C"/>
    <w:rsid w:val="000E0ED0"/>
    <w:rsid w:val="000E0FE3"/>
    <w:rsid w:val="000E1260"/>
    <w:rsid w:val="000E131E"/>
    <w:rsid w:val="000E19D6"/>
    <w:rsid w:val="000E1E18"/>
    <w:rsid w:val="000E1ED8"/>
    <w:rsid w:val="000E201C"/>
    <w:rsid w:val="000E2160"/>
    <w:rsid w:val="000E2315"/>
    <w:rsid w:val="000E234E"/>
    <w:rsid w:val="000E2384"/>
    <w:rsid w:val="000E2761"/>
    <w:rsid w:val="000E27FF"/>
    <w:rsid w:val="000E287F"/>
    <w:rsid w:val="000E2887"/>
    <w:rsid w:val="000E2B23"/>
    <w:rsid w:val="000E3088"/>
    <w:rsid w:val="000E33ED"/>
    <w:rsid w:val="000E3E44"/>
    <w:rsid w:val="000E4058"/>
    <w:rsid w:val="000E4137"/>
    <w:rsid w:val="000E415C"/>
    <w:rsid w:val="000E4512"/>
    <w:rsid w:val="000E471E"/>
    <w:rsid w:val="000E482F"/>
    <w:rsid w:val="000E4964"/>
    <w:rsid w:val="000E4DBE"/>
    <w:rsid w:val="000E4E0B"/>
    <w:rsid w:val="000E4E7C"/>
    <w:rsid w:val="000E4EC0"/>
    <w:rsid w:val="000E5648"/>
    <w:rsid w:val="000E57D0"/>
    <w:rsid w:val="000E58BD"/>
    <w:rsid w:val="000E5942"/>
    <w:rsid w:val="000E5C0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9CD"/>
    <w:rsid w:val="000E6A69"/>
    <w:rsid w:val="000E6D7B"/>
    <w:rsid w:val="000E6F12"/>
    <w:rsid w:val="000E71E4"/>
    <w:rsid w:val="000E7219"/>
    <w:rsid w:val="000E7420"/>
    <w:rsid w:val="000E7661"/>
    <w:rsid w:val="000E7B40"/>
    <w:rsid w:val="000E7BF5"/>
    <w:rsid w:val="000E7D89"/>
    <w:rsid w:val="000E7E18"/>
    <w:rsid w:val="000E7EA6"/>
    <w:rsid w:val="000F0021"/>
    <w:rsid w:val="000F050C"/>
    <w:rsid w:val="000F06C7"/>
    <w:rsid w:val="000F093B"/>
    <w:rsid w:val="000F0C8C"/>
    <w:rsid w:val="000F0E58"/>
    <w:rsid w:val="000F11DF"/>
    <w:rsid w:val="000F14CD"/>
    <w:rsid w:val="000F14D0"/>
    <w:rsid w:val="000F18AE"/>
    <w:rsid w:val="000F1F5D"/>
    <w:rsid w:val="000F1FF3"/>
    <w:rsid w:val="000F20EF"/>
    <w:rsid w:val="000F2140"/>
    <w:rsid w:val="000F22D0"/>
    <w:rsid w:val="000F2471"/>
    <w:rsid w:val="000F2480"/>
    <w:rsid w:val="000F2EC5"/>
    <w:rsid w:val="000F2F2E"/>
    <w:rsid w:val="000F3200"/>
    <w:rsid w:val="000F327B"/>
    <w:rsid w:val="000F3422"/>
    <w:rsid w:val="000F3577"/>
    <w:rsid w:val="000F35CB"/>
    <w:rsid w:val="000F35F1"/>
    <w:rsid w:val="000F37CA"/>
    <w:rsid w:val="000F37ED"/>
    <w:rsid w:val="000F39DC"/>
    <w:rsid w:val="000F3DA3"/>
    <w:rsid w:val="000F3E09"/>
    <w:rsid w:val="000F3FAA"/>
    <w:rsid w:val="000F4174"/>
    <w:rsid w:val="000F4283"/>
    <w:rsid w:val="000F4617"/>
    <w:rsid w:val="000F467F"/>
    <w:rsid w:val="000F46C7"/>
    <w:rsid w:val="000F475D"/>
    <w:rsid w:val="000F4ED4"/>
    <w:rsid w:val="000F5155"/>
    <w:rsid w:val="000F5191"/>
    <w:rsid w:val="000F5BFE"/>
    <w:rsid w:val="000F5C95"/>
    <w:rsid w:val="000F5CDD"/>
    <w:rsid w:val="000F5D33"/>
    <w:rsid w:val="000F5D4C"/>
    <w:rsid w:val="000F5E4A"/>
    <w:rsid w:val="000F5EED"/>
    <w:rsid w:val="000F644E"/>
    <w:rsid w:val="000F6510"/>
    <w:rsid w:val="000F6776"/>
    <w:rsid w:val="000F680B"/>
    <w:rsid w:val="000F6881"/>
    <w:rsid w:val="000F6A63"/>
    <w:rsid w:val="000F6CC1"/>
    <w:rsid w:val="000F6FAE"/>
    <w:rsid w:val="000F6FAF"/>
    <w:rsid w:val="000F7236"/>
    <w:rsid w:val="000F73C7"/>
    <w:rsid w:val="000F75D4"/>
    <w:rsid w:val="000F79D7"/>
    <w:rsid w:val="000F7B19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1F9"/>
    <w:rsid w:val="001013AD"/>
    <w:rsid w:val="0010140E"/>
    <w:rsid w:val="00101513"/>
    <w:rsid w:val="00101739"/>
    <w:rsid w:val="00101B95"/>
    <w:rsid w:val="00101DB0"/>
    <w:rsid w:val="00101F8D"/>
    <w:rsid w:val="0010204A"/>
    <w:rsid w:val="001022FC"/>
    <w:rsid w:val="001027DF"/>
    <w:rsid w:val="0010280E"/>
    <w:rsid w:val="001029C6"/>
    <w:rsid w:val="00102B05"/>
    <w:rsid w:val="00102BF1"/>
    <w:rsid w:val="00102E7B"/>
    <w:rsid w:val="00102F12"/>
    <w:rsid w:val="00102F31"/>
    <w:rsid w:val="001033B9"/>
    <w:rsid w:val="0010344B"/>
    <w:rsid w:val="0010346F"/>
    <w:rsid w:val="001034C5"/>
    <w:rsid w:val="00103548"/>
    <w:rsid w:val="00103C3B"/>
    <w:rsid w:val="00103C91"/>
    <w:rsid w:val="00103D0D"/>
    <w:rsid w:val="00103D16"/>
    <w:rsid w:val="00103D70"/>
    <w:rsid w:val="00103DB7"/>
    <w:rsid w:val="0010412B"/>
    <w:rsid w:val="0010424B"/>
    <w:rsid w:val="0010445E"/>
    <w:rsid w:val="0010446C"/>
    <w:rsid w:val="0010449E"/>
    <w:rsid w:val="00104A2F"/>
    <w:rsid w:val="00104A7A"/>
    <w:rsid w:val="00104D62"/>
    <w:rsid w:val="00104DA4"/>
    <w:rsid w:val="00104FD4"/>
    <w:rsid w:val="0010531C"/>
    <w:rsid w:val="0010550F"/>
    <w:rsid w:val="00105653"/>
    <w:rsid w:val="001056B4"/>
    <w:rsid w:val="0010578E"/>
    <w:rsid w:val="0010580C"/>
    <w:rsid w:val="00105AEB"/>
    <w:rsid w:val="00105BB0"/>
    <w:rsid w:val="00106050"/>
    <w:rsid w:val="001060C6"/>
    <w:rsid w:val="001066DB"/>
    <w:rsid w:val="0010690D"/>
    <w:rsid w:val="00106919"/>
    <w:rsid w:val="00106A46"/>
    <w:rsid w:val="00106A77"/>
    <w:rsid w:val="00107286"/>
    <w:rsid w:val="00107300"/>
    <w:rsid w:val="00107334"/>
    <w:rsid w:val="0010741E"/>
    <w:rsid w:val="0010753D"/>
    <w:rsid w:val="001075B1"/>
    <w:rsid w:val="001075BD"/>
    <w:rsid w:val="00107774"/>
    <w:rsid w:val="0010781C"/>
    <w:rsid w:val="001078A8"/>
    <w:rsid w:val="00107A30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15F"/>
    <w:rsid w:val="001113AB"/>
    <w:rsid w:val="001114B4"/>
    <w:rsid w:val="00111532"/>
    <w:rsid w:val="00111550"/>
    <w:rsid w:val="00111571"/>
    <w:rsid w:val="001118F6"/>
    <w:rsid w:val="00111C1D"/>
    <w:rsid w:val="00111C8F"/>
    <w:rsid w:val="00111CA6"/>
    <w:rsid w:val="00112128"/>
    <w:rsid w:val="0011221C"/>
    <w:rsid w:val="001123C4"/>
    <w:rsid w:val="001125DE"/>
    <w:rsid w:val="00112751"/>
    <w:rsid w:val="00112805"/>
    <w:rsid w:val="00112A0D"/>
    <w:rsid w:val="00112A40"/>
    <w:rsid w:val="00112A49"/>
    <w:rsid w:val="00112AA9"/>
    <w:rsid w:val="00112B86"/>
    <w:rsid w:val="00112C27"/>
    <w:rsid w:val="00112C41"/>
    <w:rsid w:val="00112C51"/>
    <w:rsid w:val="00112DBF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484B"/>
    <w:rsid w:val="00114A69"/>
    <w:rsid w:val="00114EEB"/>
    <w:rsid w:val="001150A6"/>
    <w:rsid w:val="00115347"/>
    <w:rsid w:val="001158BE"/>
    <w:rsid w:val="00115A91"/>
    <w:rsid w:val="00115A9A"/>
    <w:rsid w:val="00115B2D"/>
    <w:rsid w:val="00115B38"/>
    <w:rsid w:val="00115D8E"/>
    <w:rsid w:val="00115F69"/>
    <w:rsid w:val="001165B2"/>
    <w:rsid w:val="00116708"/>
    <w:rsid w:val="00116838"/>
    <w:rsid w:val="00116BFD"/>
    <w:rsid w:val="00116BFE"/>
    <w:rsid w:val="001171F4"/>
    <w:rsid w:val="00117290"/>
    <w:rsid w:val="001174EA"/>
    <w:rsid w:val="00117716"/>
    <w:rsid w:val="00117776"/>
    <w:rsid w:val="001177A4"/>
    <w:rsid w:val="00117BEA"/>
    <w:rsid w:val="00117D98"/>
    <w:rsid w:val="00117DF1"/>
    <w:rsid w:val="001203DF"/>
    <w:rsid w:val="0012054F"/>
    <w:rsid w:val="001206A1"/>
    <w:rsid w:val="001207E1"/>
    <w:rsid w:val="0012093D"/>
    <w:rsid w:val="00120A11"/>
    <w:rsid w:val="00120ABB"/>
    <w:rsid w:val="00120CF4"/>
    <w:rsid w:val="00120D6A"/>
    <w:rsid w:val="00120EC7"/>
    <w:rsid w:val="0012107D"/>
    <w:rsid w:val="00121214"/>
    <w:rsid w:val="0012125E"/>
    <w:rsid w:val="001215B0"/>
    <w:rsid w:val="001218BC"/>
    <w:rsid w:val="0012228D"/>
    <w:rsid w:val="001223D5"/>
    <w:rsid w:val="0012280E"/>
    <w:rsid w:val="00122A6E"/>
    <w:rsid w:val="00122B7B"/>
    <w:rsid w:val="00122C0A"/>
    <w:rsid w:val="0012315E"/>
    <w:rsid w:val="00123264"/>
    <w:rsid w:val="001232F8"/>
    <w:rsid w:val="00123463"/>
    <w:rsid w:val="00123577"/>
    <w:rsid w:val="0012382C"/>
    <w:rsid w:val="0012396E"/>
    <w:rsid w:val="00123E86"/>
    <w:rsid w:val="00123F38"/>
    <w:rsid w:val="001243FC"/>
    <w:rsid w:val="001244D4"/>
    <w:rsid w:val="00124517"/>
    <w:rsid w:val="0012484A"/>
    <w:rsid w:val="001249FE"/>
    <w:rsid w:val="00124A3B"/>
    <w:rsid w:val="00125297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483"/>
    <w:rsid w:val="00126893"/>
    <w:rsid w:val="00126B0C"/>
    <w:rsid w:val="00126C38"/>
    <w:rsid w:val="00126C4A"/>
    <w:rsid w:val="00126D16"/>
    <w:rsid w:val="00126D3F"/>
    <w:rsid w:val="00126E89"/>
    <w:rsid w:val="00126E95"/>
    <w:rsid w:val="0012793D"/>
    <w:rsid w:val="00127A90"/>
    <w:rsid w:val="00127ABB"/>
    <w:rsid w:val="00127B2C"/>
    <w:rsid w:val="0013000F"/>
    <w:rsid w:val="0013034C"/>
    <w:rsid w:val="00130370"/>
    <w:rsid w:val="001304AC"/>
    <w:rsid w:val="00130797"/>
    <w:rsid w:val="00130975"/>
    <w:rsid w:val="001309B4"/>
    <w:rsid w:val="00130B1C"/>
    <w:rsid w:val="00130CDA"/>
    <w:rsid w:val="00130D24"/>
    <w:rsid w:val="00130F30"/>
    <w:rsid w:val="00131349"/>
    <w:rsid w:val="00131432"/>
    <w:rsid w:val="001316C2"/>
    <w:rsid w:val="001316F2"/>
    <w:rsid w:val="0013175C"/>
    <w:rsid w:val="00131B3F"/>
    <w:rsid w:val="00131C8C"/>
    <w:rsid w:val="00131D6D"/>
    <w:rsid w:val="00131E5A"/>
    <w:rsid w:val="00131E63"/>
    <w:rsid w:val="00131E65"/>
    <w:rsid w:val="00131FF3"/>
    <w:rsid w:val="00132040"/>
    <w:rsid w:val="00132110"/>
    <w:rsid w:val="001322EF"/>
    <w:rsid w:val="00132454"/>
    <w:rsid w:val="001324B0"/>
    <w:rsid w:val="0013268A"/>
    <w:rsid w:val="001326C3"/>
    <w:rsid w:val="00132939"/>
    <w:rsid w:val="0013293B"/>
    <w:rsid w:val="00132D6B"/>
    <w:rsid w:val="00132DF8"/>
    <w:rsid w:val="001332AA"/>
    <w:rsid w:val="001332DC"/>
    <w:rsid w:val="001334AF"/>
    <w:rsid w:val="0013354B"/>
    <w:rsid w:val="0013355F"/>
    <w:rsid w:val="00133A9C"/>
    <w:rsid w:val="00133C46"/>
    <w:rsid w:val="0013413D"/>
    <w:rsid w:val="001342CB"/>
    <w:rsid w:val="001344F0"/>
    <w:rsid w:val="0013464F"/>
    <w:rsid w:val="00134E02"/>
    <w:rsid w:val="00134EC6"/>
    <w:rsid w:val="00134F42"/>
    <w:rsid w:val="0013502D"/>
    <w:rsid w:val="0013502E"/>
    <w:rsid w:val="001352AD"/>
    <w:rsid w:val="001352F4"/>
    <w:rsid w:val="00135612"/>
    <w:rsid w:val="00135B5D"/>
    <w:rsid w:val="00135F16"/>
    <w:rsid w:val="0013608B"/>
    <w:rsid w:val="0013622E"/>
    <w:rsid w:val="001363B4"/>
    <w:rsid w:val="0013645B"/>
    <w:rsid w:val="00136DC2"/>
    <w:rsid w:val="0013710D"/>
    <w:rsid w:val="001374D1"/>
    <w:rsid w:val="00137593"/>
    <w:rsid w:val="00137605"/>
    <w:rsid w:val="00137664"/>
    <w:rsid w:val="00137B6A"/>
    <w:rsid w:val="00137B74"/>
    <w:rsid w:val="00137C01"/>
    <w:rsid w:val="00137DA8"/>
    <w:rsid w:val="00137E46"/>
    <w:rsid w:val="00140077"/>
    <w:rsid w:val="001400D9"/>
    <w:rsid w:val="00140327"/>
    <w:rsid w:val="001403D1"/>
    <w:rsid w:val="0014040D"/>
    <w:rsid w:val="001404CA"/>
    <w:rsid w:val="00140508"/>
    <w:rsid w:val="00140670"/>
    <w:rsid w:val="00140760"/>
    <w:rsid w:val="00140792"/>
    <w:rsid w:val="00140996"/>
    <w:rsid w:val="001409E3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1C9"/>
    <w:rsid w:val="001425D6"/>
    <w:rsid w:val="00142809"/>
    <w:rsid w:val="001430CA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7B8"/>
    <w:rsid w:val="00144E77"/>
    <w:rsid w:val="00144FA6"/>
    <w:rsid w:val="00145062"/>
    <w:rsid w:val="001453F9"/>
    <w:rsid w:val="0014564F"/>
    <w:rsid w:val="001456E4"/>
    <w:rsid w:val="00145A0F"/>
    <w:rsid w:val="00145B81"/>
    <w:rsid w:val="00145BB9"/>
    <w:rsid w:val="00145D95"/>
    <w:rsid w:val="00145D9B"/>
    <w:rsid w:val="00145F55"/>
    <w:rsid w:val="0014630F"/>
    <w:rsid w:val="001463EB"/>
    <w:rsid w:val="001464D7"/>
    <w:rsid w:val="001466C5"/>
    <w:rsid w:val="001467CF"/>
    <w:rsid w:val="00146CCD"/>
    <w:rsid w:val="00146D3C"/>
    <w:rsid w:val="0014704A"/>
    <w:rsid w:val="0014707D"/>
    <w:rsid w:val="00147506"/>
    <w:rsid w:val="001477AD"/>
    <w:rsid w:val="001479D4"/>
    <w:rsid w:val="00147C0F"/>
    <w:rsid w:val="00147C82"/>
    <w:rsid w:val="00147F7B"/>
    <w:rsid w:val="00150076"/>
    <w:rsid w:val="001502F2"/>
    <w:rsid w:val="001504B0"/>
    <w:rsid w:val="001504E2"/>
    <w:rsid w:val="001506B9"/>
    <w:rsid w:val="001509B4"/>
    <w:rsid w:val="001509EE"/>
    <w:rsid w:val="00150B86"/>
    <w:rsid w:val="00150D96"/>
    <w:rsid w:val="001512A4"/>
    <w:rsid w:val="001516A2"/>
    <w:rsid w:val="00151732"/>
    <w:rsid w:val="001519D8"/>
    <w:rsid w:val="00151D08"/>
    <w:rsid w:val="00151F36"/>
    <w:rsid w:val="00152012"/>
    <w:rsid w:val="001520DD"/>
    <w:rsid w:val="001521A1"/>
    <w:rsid w:val="001522BA"/>
    <w:rsid w:val="0015263C"/>
    <w:rsid w:val="001528A9"/>
    <w:rsid w:val="00152A0C"/>
    <w:rsid w:val="00152AB9"/>
    <w:rsid w:val="00152B5D"/>
    <w:rsid w:val="00152EE7"/>
    <w:rsid w:val="00153319"/>
    <w:rsid w:val="001533AB"/>
    <w:rsid w:val="00153553"/>
    <w:rsid w:val="0015358B"/>
    <w:rsid w:val="001537D2"/>
    <w:rsid w:val="00153830"/>
    <w:rsid w:val="00153BFE"/>
    <w:rsid w:val="00153C82"/>
    <w:rsid w:val="00154068"/>
    <w:rsid w:val="001540AA"/>
    <w:rsid w:val="001541B6"/>
    <w:rsid w:val="001542F8"/>
    <w:rsid w:val="00154340"/>
    <w:rsid w:val="00154696"/>
    <w:rsid w:val="00154A86"/>
    <w:rsid w:val="00154C0F"/>
    <w:rsid w:val="00154F49"/>
    <w:rsid w:val="0015504D"/>
    <w:rsid w:val="001550A7"/>
    <w:rsid w:val="001552D1"/>
    <w:rsid w:val="001553CC"/>
    <w:rsid w:val="0015544E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306"/>
    <w:rsid w:val="00156422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45"/>
    <w:rsid w:val="001603F3"/>
    <w:rsid w:val="001605B9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D2"/>
    <w:rsid w:val="00161EEF"/>
    <w:rsid w:val="00161FED"/>
    <w:rsid w:val="00162079"/>
    <w:rsid w:val="001620D6"/>
    <w:rsid w:val="00162593"/>
    <w:rsid w:val="00162716"/>
    <w:rsid w:val="00162830"/>
    <w:rsid w:val="00162D58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7B"/>
    <w:rsid w:val="00163BB2"/>
    <w:rsid w:val="00163FF3"/>
    <w:rsid w:val="00164237"/>
    <w:rsid w:val="001642F4"/>
    <w:rsid w:val="00164670"/>
    <w:rsid w:val="00164B31"/>
    <w:rsid w:val="00164B9F"/>
    <w:rsid w:val="00164D16"/>
    <w:rsid w:val="00164E37"/>
    <w:rsid w:val="00164E55"/>
    <w:rsid w:val="0016507A"/>
    <w:rsid w:val="0016519A"/>
    <w:rsid w:val="001656DE"/>
    <w:rsid w:val="001657F4"/>
    <w:rsid w:val="00165AFE"/>
    <w:rsid w:val="00165DBD"/>
    <w:rsid w:val="00165DE9"/>
    <w:rsid w:val="00165FEA"/>
    <w:rsid w:val="0016607F"/>
    <w:rsid w:val="0016610F"/>
    <w:rsid w:val="0016611D"/>
    <w:rsid w:val="0016644B"/>
    <w:rsid w:val="00166559"/>
    <w:rsid w:val="00166567"/>
    <w:rsid w:val="0016656E"/>
    <w:rsid w:val="001667A8"/>
    <w:rsid w:val="001668F4"/>
    <w:rsid w:val="00166CA9"/>
    <w:rsid w:val="00166F45"/>
    <w:rsid w:val="00167018"/>
    <w:rsid w:val="0016702D"/>
    <w:rsid w:val="00167072"/>
    <w:rsid w:val="001670B6"/>
    <w:rsid w:val="001673D2"/>
    <w:rsid w:val="0016759C"/>
    <w:rsid w:val="00167649"/>
    <w:rsid w:val="001678CD"/>
    <w:rsid w:val="00167960"/>
    <w:rsid w:val="0016797E"/>
    <w:rsid w:val="00167A58"/>
    <w:rsid w:val="00167C2B"/>
    <w:rsid w:val="00167C33"/>
    <w:rsid w:val="00167D1F"/>
    <w:rsid w:val="00167E69"/>
    <w:rsid w:val="00170478"/>
    <w:rsid w:val="00170498"/>
    <w:rsid w:val="0017052F"/>
    <w:rsid w:val="00170637"/>
    <w:rsid w:val="00170772"/>
    <w:rsid w:val="00170954"/>
    <w:rsid w:val="00170AE3"/>
    <w:rsid w:val="00170C90"/>
    <w:rsid w:val="0017106B"/>
    <w:rsid w:val="001711CE"/>
    <w:rsid w:val="00171218"/>
    <w:rsid w:val="001714A0"/>
    <w:rsid w:val="001714DD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C62"/>
    <w:rsid w:val="00172CC6"/>
    <w:rsid w:val="00172EE2"/>
    <w:rsid w:val="0017305C"/>
    <w:rsid w:val="0017306D"/>
    <w:rsid w:val="00173269"/>
    <w:rsid w:val="00173396"/>
    <w:rsid w:val="001736DD"/>
    <w:rsid w:val="001737C2"/>
    <w:rsid w:val="001739CE"/>
    <w:rsid w:val="00173B5C"/>
    <w:rsid w:val="00173C12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4A98"/>
    <w:rsid w:val="00174D6E"/>
    <w:rsid w:val="00175464"/>
    <w:rsid w:val="001755AD"/>
    <w:rsid w:val="00175956"/>
    <w:rsid w:val="00175A42"/>
    <w:rsid w:val="00175B87"/>
    <w:rsid w:val="00175C26"/>
    <w:rsid w:val="00175E00"/>
    <w:rsid w:val="00175E8A"/>
    <w:rsid w:val="00175F8B"/>
    <w:rsid w:val="00176184"/>
    <w:rsid w:val="001763C2"/>
    <w:rsid w:val="001765A6"/>
    <w:rsid w:val="0017668B"/>
    <w:rsid w:val="001766C3"/>
    <w:rsid w:val="0017677E"/>
    <w:rsid w:val="00176B8E"/>
    <w:rsid w:val="00176D1B"/>
    <w:rsid w:val="00176D8F"/>
    <w:rsid w:val="00176DB6"/>
    <w:rsid w:val="0017724C"/>
    <w:rsid w:val="001775A9"/>
    <w:rsid w:val="00177636"/>
    <w:rsid w:val="001776CA"/>
    <w:rsid w:val="001776CC"/>
    <w:rsid w:val="00177913"/>
    <w:rsid w:val="001779C8"/>
    <w:rsid w:val="00177A58"/>
    <w:rsid w:val="00177A9F"/>
    <w:rsid w:val="00177AD1"/>
    <w:rsid w:val="00177BF4"/>
    <w:rsid w:val="00177C02"/>
    <w:rsid w:val="00177E1E"/>
    <w:rsid w:val="0018029B"/>
    <w:rsid w:val="001803BC"/>
    <w:rsid w:val="001803FB"/>
    <w:rsid w:val="00180AA2"/>
    <w:rsid w:val="00180ABD"/>
    <w:rsid w:val="00180B3A"/>
    <w:rsid w:val="001810CE"/>
    <w:rsid w:val="00181101"/>
    <w:rsid w:val="00181107"/>
    <w:rsid w:val="001812A4"/>
    <w:rsid w:val="00181357"/>
    <w:rsid w:val="00181370"/>
    <w:rsid w:val="001813DE"/>
    <w:rsid w:val="00181C2E"/>
    <w:rsid w:val="00181D2E"/>
    <w:rsid w:val="00181D9F"/>
    <w:rsid w:val="00182057"/>
    <w:rsid w:val="0018219C"/>
    <w:rsid w:val="0018223A"/>
    <w:rsid w:val="00182277"/>
    <w:rsid w:val="001823F9"/>
    <w:rsid w:val="00182473"/>
    <w:rsid w:val="001825DB"/>
    <w:rsid w:val="00182604"/>
    <w:rsid w:val="00182706"/>
    <w:rsid w:val="00182997"/>
    <w:rsid w:val="00182DE7"/>
    <w:rsid w:val="00182ED6"/>
    <w:rsid w:val="001830EB"/>
    <w:rsid w:val="0018312F"/>
    <w:rsid w:val="00183198"/>
    <w:rsid w:val="001831B4"/>
    <w:rsid w:val="00183954"/>
    <w:rsid w:val="00183DC0"/>
    <w:rsid w:val="00183EC6"/>
    <w:rsid w:val="00184086"/>
    <w:rsid w:val="00184132"/>
    <w:rsid w:val="0018416F"/>
    <w:rsid w:val="001841EB"/>
    <w:rsid w:val="00184434"/>
    <w:rsid w:val="00184463"/>
    <w:rsid w:val="00184476"/>
    <w:rsid w:val="001844FF"/>
    <w:rsid w:val="00184501"/>
    <w:rsid w:val="001847F7"/>
    <w:rsid w:val="00184A1F"/>
    <w:rsid w:val="00184E26"/>
    <w:rsid w:val="00184F8D"/>
    <w:rsid w:val="00185363"/>
    <w:rsid w:val="0018536F"/>
    <w:rsid w:val="0018540F"/>
    <w:rsid w:val="0018542F"/>
    <w:rsid w:val="001854CE"/>
    <w:rsid w:val="0018565D"/>
    <w:rsid w:val="0018575D"/>
    <w:rsid w:val="0018577A"/>
    <w:rsid w:val="001857BB"/>
    <w:rsid w:val="00185983"/>
    <w:rsid w:val="00185DFD"/>
    <w:rsid w:val="00185F8B"/>
    <w:rsid w:val="00185FAC"/>
    <w:rsid w:val="00186091"/>
    <w:rsid w:val="001861DF"/>
    <w:rsid w:val="00186257"/>
    <w:rsid w:val="00186565"/>
    <w:rsid w:val="0018656B"/>
    <w:rsid w:val="00186BA3"/>
    <w:rsid w:val="00186EC7"/>
    <w:rsid w:val="00187056"/>
    <w:rsid w:val="00187387"/>
    <w:rsid w:val="001873D4"/>
    <w:rsid w:val="001874EF"/>
    <w:rsid w:val="001875A7"/>
    <w:rsid w:val="001877D0"/>
    <w:rsid w:val="00187805"/>
    <w:rsid w:val="00187AAE"/>
    <w:rsid w:val="00187B6F"/>
    <w:rsid w:val="00187C4C"/>
    <w:rsid w:val="00187D2B"/>
    <w:rsid w:val="00187FC5"/>
    <w:rsid w:val="0019001F"/>
    <w:rsid w:val="001902A0"/>
    <w:rsid w:val="0019031E"/>
    <w:rsid w:val="00190331"/>
    <w:rsid w:val="0019039C"/>
    <w:rsid w:val="001907F0"/>
    <w:rsid w:val="001908C2"/>
    <w:rsid w:val="00190E97"/>
    <w:rsid w:val="00191246"/>
    <w:rsid w:val="00191321"/>
    <w:rsid w:val="0019132F"/>
    <w:rsid w:val="00191514"/>
    <w:rsid w:val="00191661"/>
    <w:rsid w:val="00191692"/>
    <w:rsid w:val="001919C9"/>
    <w:rsid w:val="001919E4"/>
    <w:rsid w:val="00191A45"/>
    <w:rsid w:val="00191AF4"/>
    <w:rsid w:val="00191CD7"/>
    <w:rsid w:val="00191F96"/>
    <w:rsid w:val="001921ED"/>
    <w:rsid w:val="00192259"/>
    <w:rsid w:val="0019237A"/>
    <w:rsid w:val="001924CD"/>
    <w:rsid w:val="00192548"/>
    <w:rsid w:val="001926B5"/>
    <w:rsid w:val="00192988"/>
    <w:rsid w:val="00192D1C"/>
    <w:rsid w:val="00192F3A"/>
    <w:rsid w:val="00192F42"/>
    <w:rsid w:val="00193104"/>
    <w:rsid w:val="0019336B"/>
    <w:rsid w:val="00193420"/>
    <w:rsid w:val="00193559"/>
    <w:rsid w:val="00193B7D"/>
    <w:rsid w:val="00193C7B"/>
    <w:rsid w:val="00193EFF"/>
    <w:rsid w:val="00193F01"/>
    <w:rsid w:val="00193F97"/>
    <w:rsid w:val="001941A1"/>
    <w:rsid w:val="00194313"/>
    <w:rsid w:val="001943EE"/>
    <w:rsid w:val="001946AC"/>
    <w:rsid w:val="001947FC"/>
    <w:rsid w:val="00194845"/>
    <w:rsid w:val="0019489D"/>
    <w:rsid w:val="001953DA"/>
    <w:rsid w:val="00195525"/>
    <w:rsid w:val="001957EB"/>
    <w:rsid w:val="00195A31"/>
    <w:rsid w:val="00195BD1"/>
    <w:rsid w:val="00195CDD"/>
    <w:rsid w:val="00195D58"/>
    <w:rsid w:val="00195E78"/>
    <w:rsid w:val="00196012"/>
    <w:rsid w:val="001960A8"/>
    <w:rsid w:val="0019629B"/>
    <w:rsid w:val="00196599"/>
    <w:rsid w:val="00196A3F"/>
    <w:rsid w:val="00196D26"/>
    <w:rsid w:val="00196DF5"/>
    <w:rsid w:val="00196F13"/>
    <w:rsid w:val="001976C9"/>
    <w:rsid w:val="00197838"/>
    <w:rsid w:val="00197851"/>
    <w:rsid w:val="001979F4"/>
    <w:rsid w:val="00197BF0"/>
    <w:rsid w:val="00197CA4"/>
    <w:rsid w:val="00197DFA"/>
    <w:rsid w:val="00197F6B"/>
    <w:rsid w:val="001A0124"/>
    <w:rsid w:val="001A03A1"/>
    <w:rsid w:val="001A0473"/>
    <w:rsid w:val="001A0532"/>
    <w:rsid w:val="001A06CD"/>
    <w:rsid w:val="001A07A7"/>
    <w:rsid w:val="001A0802"/>
    <w:rsid w:val="001A092F"/>
    <w:rsid w:val="001A0B03"/>
    <w:rsid w:val="001A0B3C"/>
    <w:rsid w:val="001A0E69"/>
    <w:rsid w:val="001A11D9"/>
    <w:rsid w:val="001A13B8"/>
    <w:rsid w:val="001A1410"/>
    <w:rsid w:val="001A16FC"/>
    <w:rsid w:val="001A1810"/>
    <w:rsid w:val="001A1BB1"/>
    <w:rsid w:val="001A1C19"/>
    <w:rsid w:val="001A1C98"/>
    <w:rsid w:val="001A1D3C"/>
    <w:rsid w:val="001A1DB5"/>
    <w:rsid w:val="001A2213"/>
    <w:rsid w:val="001A222A"/>
    <w:rsid w:val="001A2271"/>
    <w:rsid w:val="001A2291"/>
    <w:rsid w:val="001A2773"/>
    <w:rsid w:val="001A29AA"/>
    <w:rsid w:val="001A29F0"/>
    <w:rsid w:val="001A2B0B"/>
    <w:rsid w:val="001A2B5E"/>
    <w:rsid w:val="001A2BC4"/>
    <w:rsid w:val="001A31BC"/>
    <w:rsid w:val="001A31D6"/>
    <w:rsid w:val="001A3436"/>
    <w:rsid w:val="001A3A76"/>
    <w:rsid w:val="001A3BEE"/>
    <w:rsid w:val="001A4036"/>
    <w:rsid w:val="001A4196"/>
    <w:rsid w:val="001A4C5B"/>
    <w:rsid w:val="001A4C63"/>
    <w:rsid w:val="001A4CB5"/>
    <w:rsid w:val="001A4DEF"/>
    <w:rsid w:val="001A4EAC"/>
    <w:rsid w:val="001A4F96"/>
    <w:rsid w:val="001A50AE"/>
    <w:rsid w:val="001A5269"/>
    <w:rsid w:val="001A53AD"/>
    <w:rsid w:val="001A5430"/>
    <w:rsid w:val="001A549F"/>
    <w:rsid w:val="001A5505"/>
    <w:rsid w:val="001A55E5"/>
    <w:rsid w:val="001A573A"/>
    <w:rsid w:val="001A57CB"/>
    <w:rsid w:val="001A592E"/>
    <w:rsid w:val="001A5932"/>
    <w:rsid w:val="001A5B23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6F3B"/>
    <w:rsid w:val="001A7447"/>
    <w:rsid w:val="001A7528"/>
    <w:rsid w:val="001A7C8A"/>
    <w:rsid w:val="001A7CC5"/>
    <w:rsid w:val="001A7D31"/>
    <w:rsid w:val="001A7F1F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D8"/>
    <w:rsid w:val="001B20F9"/>
    <w:rsid w:val="001B21E7"/>
    <w:rsid w:val="001B2467"/>
    <w:rsid w:val="001B2582"/>
    <w:rsid w:val="001B27AD"/>
    <w:rsid w:val="001B28E0"/>
    <w:rsid w:val="001B2955"/>
    <w:rsid w:val="001B2BED"/>
    <w:rsid w:val="001B2E69"/>
    <w:rsid w:val="001B308F"/>
    <w:rsid w:val="001B313F"/>
    <w:rsid w:val="001B375E"/>
    <w:rsid w:val="001B3855"/>
    <w:rsid w:val="001B3A0E"/>
    <w:rsid w:val="001B3A45"/>
    <w:rsid w:val="001B3BDD"/>
    <w:rsid w:val="001B3E02"/>
    <w:rsid w:val="001B3ED2"/>
    <w:rsid w:val="001B4399"/>
    <w:rsid w:val="001B4445"/>
    <w:rsid w:val="001B451C"/>
    <w:rsid w:val="001B456D"/>
    <w:rsid w:val="001B46FA"/>
    <w:rsid w:val="001B47ED"/>
    <w:rsid w:val="001B5022"/>
    <w:rsid w:val="001B53EE"/>
    <w:rsid w:val="001B54B6"/>
    <w:rsid w:val="001B5591"/>
    <w:rsid w:val="001B55CF"/>
    <w:rsid w:val="001B56F9"/>
    <w:rsid w:val="001B5752"/>
    <w:rsid w:val="001B576E"/>
    <w:rsid w:val="001B58CD"/>
    <w:rsid w:val="001B59FC"/>
    <w:rsid w:val="001B5CAC"/>
    <w:rsid w:val="001B6542"/>
    <w:rsid w:val="001B678D"/>
    <w:rsid w:val="001B6A02"/>
    <w:rsid w:val="001B6FBC"/>
    <w:rsid w:val="001B7271"/>
    <w:rsid w:val="001B740C"/>
    <w:rsid w:val="001B7AED"/>
    <w:rsid w:val="001B7CE5"/>
    <w:rsid w:val="001B7CF7"/>
    <w:rsid w:val="001C0269"/>
    <w:rsid w:val="001C02CF"/>
    <w:rsid w:val="001C063F"/>
    <w:rsid w:val="001C065C"/>
    <w:rsid w:val="001C082F"/>
    <w:rsid w:val="001C0872"/>
    <w:rsid w:val="001C0BDB"/>
    <w:rsid w:val="001C0D86"/>
    <w:rsid w:val="001C0F69"/>
    <w:rsid w:val="001C168B"/>
    <w:rsid w:val="001C16BD"/>
    <w:rsid w:val="001C1775"/>
    <w:rsid w:val="001C1A27"/>
    <w:rsid w:val="001C1D20"/>
    <w:rsid w:val="001C1F52"/>
    <w:rsid w:val="001C23A7"/>
    <w:rsid w:val="001C2541"/>
    <w:rsid w:val="001C258D"/>
    <w:rsid w:val="001C29F2"/>
    <w:rsid w:val="001C2A0D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961"/>
    <w:rsid w:val="001C4C2D"/>
    <w:rsid w:val="001C5356"/>
    <w:rsid w:val="001C5774"/>
    <w:rsid w:val="001C5BE1"/>
    <w:rsid w:val="001C5E46"/>
    <w:rsid w:val="001C5EFB"/>
    <w:rsid w:val="001C6451"/>
    <w:rsid w:val="001C6A29"/>
    <w:rsid w:val="001C6AE4"/>
    <w:rsid w:val="001C6B34"/>
    <w:rsid w:val="001C6D65"/>
    <w:rsid w:val="001C6E38"/>
    <w:rsid w:val="001C6FFD"/>
    <w:rsid w:val="001C7034"/>
    <w:rsid w:val="001C7089"/>
    <w:rsid w:val="001C71EA"/>
    <w:rsid w:val="001C7761"/>
    <w:rsid w:val="001C79BA"/>
    <w:rsid w:val="001C7D4B"/>
    <w:rsid w:val="001C7DF8"/>
    <w:rsid w:val="001D00D7"/>
    <w:rsid w:val="001D0146"/>
    <w:rsid w:val="001D0168"/>
    <w:rsid w:val="001D016C"/>
    <w:rsid w:val="001D0198"/>
    <w:rsid w:val="001D0414"/>
    <w:rsid w:val="001D084E"/>
    <w:rsid w:val="001D09BD"/>
    <w:rsid w:val="001D09E8"/>
    <w:rsid w:val="001D0EFD"/>
    <w:rsid w:val="001D1004"/>
    <w:rsid w:val="001D10C9"/>
    <w:rsid w:val="001D10F3"/>
    <w:rsid w:val="001D1102"/>
    <w:rsid w:val="001D11D1"/>
    <w:rsid w:val="001D1609"/>
    <w:rsid w:val="001D174A"/>
    <w:rsid w:val="001D179F"/>
    <w:rsid w:val="001D17DA"/>
    <w:rsid w:val="001D1852"/>
    <w:rsid w:val="001D1971"/>
    <w:rsid w:val="001D1BD8"/>
    <w:rsid w:val="001D1C88"/>
    <w:rsid w:val="001D1E8C"/>
    <w:rsid w:val="001D1F2C"/>
    <w:rsid w:val="001D1FB6"/>
    <w:rsid w:val="001D2061"/>
    <w:rsid w:val="001D280D"/>
    <w:rsid w:val="001D28CD"/>
    <w:rsid w:val="001D2A44"/>
    <w:rsid w:val="001D2CCA"/>
    <w:rsid w:val="001D2D65"/>
    <w:rsid w:val="001D2D6D"/>
    <w:rsid w:val="001D2F65"/>
    <w:rsid w:val="001D2F90"/>
    <w:rsid w:val="001D3145"/>
    <w:rsid w:val="001D334D"/>
    <w:rsid w:val="001D34F0"/>
    <w:rsid w:val="001D356F"/>
    <w:rsid w:val="001D3607"/>
    <w:rsid w:val="001D37C7"/>
    <w:rsid w:val="001D39DC"/>
    <w:rsid w:val="001D40A9"/>
    <w:rsid w:val="001D4892"/>
    <w:rsid w:val="001D4C8D"/>
    <w:rsid w:val="001D5365"/>
    <w:rsid w:val="001D5588"/>
    <w:rsid w:val="001D5655"/>
    <w:rsid w:val="001D5B82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21"/>
    <w:rsid w:val="001D6F37"/>
    <w:rsid w:val="001D72DE"/>
    <w:rsid w:val="001D7354"/>
    <w:rsid w:val="001D78D8"/>
    <w:rsid w:val="001D7943"/>
    <w:rsid w:val="001D798E"/>
    <w:rsid w:val="001D7B14"/>
    <w:rsid w:val="001D7CBB"/>
    <w:rsid w:val="001D7CDE"/>
    <w:rsid w:val="001D7D66"/>
    <w:rsid w:val="001E013E"/>
    <w:rsid w:val="001E0285"/>
    <w:rsid w:val="001E0466"/>
    <w:rsid w:val="001E060F"/>
    <w:rsid w:val="001E0636"/>
    <w:rsid w:val="001E0744"/>
    <w:rsid w:val="001E07D5"/>
    <w:rsid w:val="001E085D"/>
    <w:rsid w:val="001E09F8"/>
    <w:rsid w:val="001E0A58"/>
    <w:rsid w:val="001E0BD5"/>
    <w:rsid w:val="001E0D98"/>
    <w:rsid w:val="001E1054"/>
    <w:rsid w:val="001E13E0"/>
    <w:rsid w:val="001E1706"/>
    <w:rsid w:val="001E18EA"/>
    <w:rsid w:val="001E194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398"/>
    <w:rsid w:val="001E23E0"/>
    <w:rsid w:val="001E261D"/>
    <w:rsid w:val="001E27A1"/>
    <w:rsid w:val="001E285E"/>
    <w:rsid w:val="001E2D5A"/>
    <w:rsid w:val="001E33FE"/>
    <w:rsid w:val="001E3464"/>
    <w:rsid w:val="001E3BAB"/>
    <w:rsid w:val="001E3CCE"/>
    <w:rsid w:val="001E3DE1"/>
    <w:rsid w:val="001E3EE6"/>
    <w:rsid w:val="001E413D"/>
    <w:rsid w:val="001E4174"/>
    <w:rsid w:val="001E465C"/>
    <w:rsid w:val="001E468D"/>
    <w:rsid w:val="001E4728"/>
    <w:rsid w:val="001E4ACC"/>
    <w:rsid w:val="001E4B4F"/>
    <w:rsid w:val="001E4B62"/>
    <w:rsid w:val="001E4CB5"/>
    <w:rsid w:val="001E4DA7"/>
    <w:rsid w:val="001E4E69"/>
    <w:rsid w:val="001E4EAF"/>
    <w:rsid w:val="001E5061"/>
    <w:rsid w:val="001E506F"/>
    <w:rsid w:val="001E5207"/>
    <w:rsid w:val="001E538C"/>
    <w:rsid w:val="001E5508"/>
    <w:rsid w:val="001E561F"/>
    <w:rsid w:val="001E5736"/>
    <w:rsid w:val="001E58DB"/>
    <w:rsid w:val="001E59DC"/>
    <w:rsid w:val="001E5BDA"/>
    <w:rsid w:val="001E5D96"/>
    <w:rsid w:val="001E66ED"/>
    <w:rsid w:val="001E68A5"/>
    <w:rsid w:val="001E69FF"/>
    <w:rsid w:val="001E6A62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E7EDA"/>
    <w:rsid w:val="001F01AC"/>
    <w:rsid w:val="001F0240"/>
    <w:rsid w:val="001F0555"/>
    <w:rsid w:val="001F06BF"/>
    <w:rsid w:val="001F07D0"/>
    <w:rsid w:val="001F080B"/>
    <w:rsid w:val="001F0AF2"/>
    <w:rsid w:val="001F0BD7"/>
    <w:rsid w:val="001F0C48"/>
    <w:rsid w:val="001F0C72"/>
    <w:rsid w:val="001F0EB6"/>
    <w:rsid w:val="001F1082"/>
    <w:rsid w:val="001F1E12"/>
    <w:rsid w:val="001F1E37"/>
    <w:rsid w:val="001F1E51"/>
    <w:rsid w:val="001F1E89"/>
    <w:rsid w:val="001F1EA1"/>
    <w:rsid w:val="001F204B"/>
    <w:rsid w:val="001F20FE"/>
    <w:rsid w:val="001F218C"/>
    <w:rsid w:val="001F2696"/>
    <w:rsid w:val="001F2726"/>
    <w:rsid w:val="001F2743"/>
    <w:rsid w:val="001F2794"/>
    <w:rsid w:val="001F27F5"/>
    <w:rsid w:val="001F2D70"/>
    <w:rsid w:val="001F2F27"/>
    <w:rsid w:val="001F31D7"/>
    <w:rsid w:val="001F3372"/>
    <w:rsid w:val="001F3450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4DDF"/>
    <w:rsid w:val="001F54E4"/>
    <w:rsid w:val="001F54E8"/>
    <w:rsid w:val="001F54EF"/>
    <w:rsid w:val="001F57FF"/>
    <w:rsid w:val="001F592C"/>
    <w:rsid w:val="001F5D01"/>
    <w:rsid w:val="001F6059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BB4"/>
    <w:rsid w:val="001F6E54"/>
    <w:rsid w:val="001F6E8A"/>
    <w:rsid w:val="001F74FD"/>
    <w:rsid w:val="001F75CC"/>
    <w:rsid w:val="001F76BC"/>
    <w:rsid w:val="001F78CE"/>
    <w:rsid w:val="001F7C2B"/>
    <w:rsid w:val="001F7C66"/>
    <w:rsid w:val="001F7CE8"/>
    <w:rsid w:val="001F7D44"/>
    <w:rsid w:val="001F7FC2"/>
    <w:rsid w:val="00200173"/>
    <w:rsid w:val="00200537"/>
    <w:rsid w:val="00200603"/>
    <w:rsid w:val="00200B4E"/>
    <w:rsid w:val="00200B90"/>
    <w:rsid w:val="00200FA4"/>
    <w:rsid w:val="0020101A"/>
    <w:rsid w:val="002012A1"/>
    <w:rsid w:val="002013A1"/>
    <w:rsid w:val="0020146E"/>
    <w:rsid w:val="00201658"/>
    <w:rsid w:val="0020182F"/>
    <w:rsid w:val="00201976"/>
    <w:rsid w:val="00201B6C"/>
    <w:rsid w:val="00201C7A"/>
    <w:rsid w:val="002020C9"/>
    <w:rsid w:val="002021A7"/>
    <w:rsid w:val="00202249"/>
    <w:rsid w:val="00202357"/>
    <w:rsid w:val="00202559"/>
    <w:rsid w:val="00202595"/>
    <w:rsid w:val="0020266B"/>
    <w:rsid w:val="002029A1"/>
    <w:rsid w:val="00202A7B"/>
    <w:rsid w:val="00202BB3"/>
    <w:rsid w:val="00202E1B"/>
    <w:rsid w:val="00203176"/>
    <w:rsid w:val="00203241"/>
    <w:rsid w:val="0020331B"/>
    <w:rsid w:val="0020374C"/>
    <w:rsid w:val="00203C63"/>
    <w:rsid w:val="002046E6"/>
    <w:rsid w:val="00204804"/>
    <w:rsid w:val="00204914"/>
    <w:rsid w:val="00204987"/>
    <w:rsid w:val="002049CC"/>
    <w:rsid w:val="00204C43"/>
    <w:rsid w:val="00204C7B"/>
    <w:rsid w:val="00204DAE"/>
    <w:rsid w:val="002050FA"/>
    <w:rsid w:val="002054AB"/>
    <w:rsid w:val="00205637"/>
    <w:rsid w:val="00205742"/>
    <w:rsid w:val="00205796"/>
    <w:rsid w:val="002057CF"/>
    <w:rsid w:val="00205E92"/>
    <w:rsid w:val="002063E3"/>
    <w:rsid w:val="002064E9"/>
    <w:rsid w:val="002064F5"/>
    <w:rsid w:val="00206750"/>
    <w:rsid w:val="0020696D"/>
    <w:rsid w:val="00206A08"/>
    <w:rsid w:val="00206C9A"/>
    <w:rsid w:val="00206D9E"/>
    <w:rsid w:val="00206FB3"/>
    <w:rsid w:val="00207237"/>
    <w:rsid w:val="002073C7"/>
    <w:rsid w:val="00207679"/>
    <w:rsid w:val="00207CAC"/>
    <w:rsid w:val="00207D75"/>
    <w:rsid w:val="00207DD9"/>
    <w:rsid w:val="00210095"/>
    <w:rsid w:val="00210270"/>
    <w:rsid w:val="00210396"/>
    <w:rsid w:val="00210400"/>
    <w:rsid w:val="002105D2"/>
    <w:rsid w:val="00210892"/>
    <w:rsid w:val="00210939"/>
    <w:rsid w:val="00210A96"/>
    <w:rsid w:val="00210CF3"/>
    <w:rsid w:val="00210EFC"/>
    <w:rsid w:val="0021110D"/>
    <w:rsid w:val="002111CC"/>
    <w:rsid w:val="0021125B"/>
    <w:rsid w:val="0021127A"/>
    <w:rsid w:val="00211939"/>
    <w:rsid w:val="00211AC7"/>
    <w:rsid w:val="00211B16"/>
    <w:rsid w:val="00211B2E"/>
    <w:rsid w:val="00211BF0"/>
    <w:rsid w:val="00211C3A"/>
    <w:rsid w:val="00211CD1"/>
    <w:rsid w:val="00211E9E"/>
    <w:rsid w:val="0021211B"/>
    <w:rsid w:val="00212238"/>
    <w:rsid w:val="0021254B"/>
    <w:rsid w:val="00212590"/>
    <w:rsid w:val="002125C8"/>
    <w:rsid w:val="002128CC"/>
    <w:rsid w:val="00212915"/>
    <w:rsid w:val="002129A2"/>
    <w:rsid w:val="00212ABF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3F82"/>
    <w:rsid w:val="0021417A"/>
    <w:rsid w:val="002141AF"/>
    <w:rsid w:val="002141CB"/>
    <w:rsid w:val="0021420C"/>
    <w:rsid w:val="0021425A"/>
    <w:rsid w:val="00214287"/>
    <w:rsid w:val="00214434"/>
    <w:rsid w:val="0021454A"/>
    <w:rsid w:val="0021454D"/>
    <w:rsid w:val="002149E7"/>
    <w:rsid w:val="00214B92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4B"/>
    <w:rsid w:val="00216598"/>
    <w:rsid w:val="00216773"/>
    <w:rsid w:val="00216C59"/>
    <w:rsid w:val="00216DB7"/>
    <w:rsid w:val="00216E2B"/>
    <w:rsid w:val="00216E53"/>
    <w:rsid w:val="00217034"/>
    <w:rsid w:val="0021713D"/>
    <w:rsid w:val="00217166"/>
    <w:rsid w:val="002172D9"/>
    <w:rsid w:val="002172F4"/>
    <w:rsid w:val="002174CB"/>
    <w:rsid w:val="002179BB"/>
    <w:rsid w:val="00217A85"/>
    <w:rsid w:val="00217B13"/>
    <w:rsid w:val="00217C08"/>
    <w:rsid w:val="00217D68"/>
    <w:rsid w:val="00217DBD"/>
    <w:rsid w:val="00217ECF"/>
    <w:rsid w:val="00220685"/>
    <w:rsid w:val="0022087F"/>
    <w:rsid w:val="00220975"/>
    <w:rsid w:val="00220AAB"/>
    <w:rsid w:val="00220DEF"/>
    <w:rsid w:val="00220ED1"/>
    <w:rsid w:val="0022101F"/>
    <w:rsid w:val="002210B5"/>
    <w:rsid w:val="002212F4"/>
    <w:rsid w:val="00221432"/>
    <w:rsid w:val="0022194A"/>
    <w:rsid w:val="0022197F"/>
    <w:rsid w:val="00221F10"/>
    <w:rsid w:val="00221F52"/>
    <w:rsid w:val="00222095"/>
    <w:rsid w:val="002220FC"/>
    <w:rsid w:val="00222154"/>
    <w:rsid w:val="002223AC"/>
    <w:rsid w:val="00222604"/>
    <w:rsid w:val="0022288B"/>
    <w:rsid w:val="00222976"/>
    <w:rsid w:val="00222AEC"/>
    <w:rsid w:val="0022309E"/>
    <w:rsid w:val="00223279"/>
    <w:rsid w:val="002232C9"/>
    <w:rsid w:val="002233B1"/>
    <w:rsid w:val="002234DF"/>
    <w:rsid w:val="00223625"/>
    <w:rsid w:val="0022369C"/>
    <w:rsid w:val="00223BE0"/>
    <w:rsid w:val="00223C94"/>
    <w:rsid w:val="00223DB9"/>
    <w:rsid w:val="00223F02"/>
    <w:rsid w:val="00223F08"/>
    <w:rsid w:val="0022416A"/>
    <w:rsid w:val="00224448"/>
    <w:rsid w:val="00224802"/>
    <w:rsid w:val="00224873"/>
    <w:rsid w:val="00224A10"/>
    <w:rsid w:val="00224BB5"/>
    <w:rsid w:val="00224CB1"/>
    <w:rsid w:val="00224E93"/>
    <w:rsid w:val="00225004"/>
    <w:rsid w:val="00225047"/>
    <w:rsid w:val="00225224"/>
    <w:rsid w:val="002252C8"/>
    <w:rsid w:val="0022538C"/>
    <w:rsid w:val="0022550C"/>
    <w:rsid w:val="00225785"/>
    <w:rsid w:val="00225A68"/>
    <w:rsid w:val="00225EEC"/>
    <w:rsid w:val="00226016"/>
    <w:rsid w:val="00226395"/>
    <w:rsid w:val="00226468"/>
    <w:rsid w:val="0022647F"/>
    <w:rsid w:val="002267A8"/>
    <w:rsid w:val="00226B6C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13"/>
    <w:rsid w:val="002317FB"/>
    <w:rsid w:val="00231919"/>
    <w:rsid w:val="00231AEB"/>
    <w:rsid w:val="00231B22"/>
    <w:rsid w:val="00231B41"/>
    <w:rsid w:val="00231CC7"/>
    <w:rsid w:val="00231D15"/>
    <w:rsid w:val="00231DDB"/>
    <w:rsid w:val="00231F31"/>
    <w:rsid w:val="00231FC0"/>
    <w:rsid w:val="00231FE5"/>
    <w:rsid w:val="0023206C"/>
    <w:rsid w:val="00232547"/>
    <w:rsid w:val="0023256F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7F4"/>
    <w:rsid w:val="002339F3"/>
    <w:rsid w:val="00233FE7"/>
    <w:rsid w:val="002344BE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A5C"/>
    <w:rsid w:val="00235AE5"/>
    <w:rsid w:val="00235C3E"/>
    <w:rsid w:val="00235D18"/>
    <w:rsid w:val="00235FBC"/>
    <w:rsid w:val="00236105"/>
    <w:rsid w:val="0023610A"/>
    <w:rsid w:val="002361E9"/>
    <w:rsid w:val="00236585"/>
    <w:rsid w:val="00236623"/>
    <w:rsid w:val="002366A9"/>
    <w:rsid w:val="00236832"/>
    <w:rsid w:val="00236834"/>
    <w:rsid w:val="00236863"/>
    <w:rsid w:val="0023699A"/>
    <w:rsid w:val="00236B97"/>
    <w:rsid w:val="0023721F"/>
    <w:rsid w:val="002372C6"/>
    <w:rsid w:val="0023735A"/>
    <w:rsid w:val="00237965"/>
    <w:rsid w:val="00237B6C"/>
    <w:rsid w:val="00237CAE"/>
    <w:rsid w:val="00237CE9"/>
    <w:rsid w:val="00237D92"/>
    <w:rsid w:val="00237E32"/>
    <w:rsid w:val="00237E65"/>
    <w:rsid w:val="00237E6A"/>
    <w:rsid w:val="00240179"/>
    <w:rsid w:val="00240240"/>
    <w:rsid w:val="00240330"/>
    <w:rsid w:val="00240783"/>
    <w:rsid w:val="00240D72"/>
    <w:rsid w:val="00240E3A"/>
    <w:rsid w:val="00240EE7"/>
    <w:rsid w:val="002410B0"/>
    <w:rsid w:val="00241625"/>
    <w:rsid w:val="00241681"/>
    <w:rsid w:val="002417DD"/>
    <w:rsid w:val="00241840"/>
    <w:rsid w:val="00241862"/>
    <w:rsid w:val="002418BA"/>
    <w:rsid w:val="00241D66"/>
    <w:rsid w:val="002420E9"/>
    <w:rsid w:val="0024223C"/>
    <w:rsid w:val="00242573"/>
    <w:rsid w:val="00242656"/>
    <w:rsid w:val="002429C1"/>
    <w:rsid w:val="00243291"/>
    <w:rsid w:val="002436BA"/>
    <w:rsid w:val="0024390E"/>
    <w:rsid w:val="00243AAB"/>
    <w:rsid w:val="00243BB0"/>
    <w:rsid w:val="00243D1C"/>
    <w:rsid w:val="00243E02"/>
    <w:rsid w:val="00243E96"/>
    <w:rsid w:val="002441FF"/>
    <w:rsid w:val="00244291"/>
    <w:rsid w:val="0024440E"/>
    <w:rsid w:val="00244467"/>
    <w:rsid w:val="002445A8"/>
    <w:rsid w:val="0024491F"/>
    <w:rsid w:val="00244A4C"/>
    <w:rsid w:val="00244D1B"/>
    <w:rsid w:val="00244E5F"/>
    <w:rsid w:val="00244EF0"/>
    <w:rsid w:val="0024531C"/>
    <w:rsid w:val="002455CE"/>
    <w:rsid w:val="00245743"/>
    <w:rsid w:val="00245A66"/>
    <w:rsid w:val="00245DC2"/>
    <w:rsid w:val="00245E8D"/>
    <w:rsid w:val="00245FC4"/>
    <w:rsid w:val="00246137"/>
    <w:rsid w:val="0024613C"/>
    <w:rsid w:val="002462D3"/>
    <w:rsid w:val="002462D5"/>
    <w:rsid w:val="00246426"/>
    <w:rsid w:val="00246894"/>
    <w:rsid w:val="0024694A"/>
    <w:rsid w:val="00246A49"/>
    <w:rsid w:val="00246BAE"/>
    <w:rsid w:val="00246D50"/>
    <w:rsid w:val="00247626"/>
    <w:rsid w:val="0024777D"/>
    <w:rsid w:val="002477AE"/>
    <w:rsid w:val="00247848"/>
    <w:rsid w:val="00247AB0"/>
    <w:rsid w:val="00247BCC"/>
    <w:rsid w:val="00247C3D"/>
    <w:rsid w:val="00247CD7"/>
    <w:rsid w:val="00247E7D"/>
    <w:rsid w:val="00247E99"/>
    <w:rsid w:val="00247F2D"/>
    <w:rsid w:val="00247F9E"/>
    <w:rsid w:val="00247FD4"/>
    <w:rsid w:val="00247FE0"/>
    <w:rsid w:val="0025000F"/>
    <w:rsid w:val="0025019D"/>
    <w:rsid w:val="0025024B"/>
    <w:rsid w:val="0025036C"/>
    <w:rsid w:val="002503DE"/>
    <w:rsid w:val="00250575"/>
    <w:rsid w:val="0025058A"/>
    <w:rsid w:val="002505D6"/>
    <w:rsid w:val="00250950"/>
    <w:rsid w:val="002511FB"/>
    <w:rsid w:val="00251208"/>
    <w:rsid w:val="00251241"/>
    <w:rsid w:val="0025133F"/>
    <w:rsid w:val="00251444"/>
    <w:rsid w:val="00251657"/>
    <w:rsid w:val="002516A0"/>
    <w:rsid w:val="00251C18"/>
    <w:rsid w:val="00251CA4"/>
    <w:rsid w:val="00251CBD"/>
    <w:rsid w:val="00251E77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DE9"/>
    <w:rsid w:val="00252EED"/>
    <w:rsid w:val="00252F85"/>
    <w:rsid w:val="0025313C"/>
    <w:rsid w:val="00253238"/>
    <w:rsid w:val="00253761"/>
    <w:rsid w:val="00253925"/>
    <w:rsid w:val="002539A9"/>
    <w:rsid w:val="00253A1C"/>
    <w:rsid w:val="00253B70"/>
    <w:rsid w:val="00253BA5"/>
    <w:rsid w:val="00253BB7"/>
    <w:rsid w:val="00253DD5"/>
    <w:rsid w:val="00254139"/>
    <w:rsid w:val="0025460A"/>
    <w:rsid w:val="00254669"/>
    <w:rsid w:val="002546D5"/>
    <w:rsid w:val="00254785"/>
    <w:rsid w:val="00254C78"/>
    <w:rsid w:val="00254DA5"/>
    <w:rsid w:val="00254E22"/>
    <w:rsid w:val="00255205"/>
    <w:rsid w:val="00255482"/>
    <w:rsid w:val="0025577E"/>
    <w:rsid w:val="00255894"/>
    <w:rsid w:val="00255984"/>
    <w:rsid w:val="0025598F"/>
    <w:rsid w:val="00255B60"/>
    <w:rsid w:val="00255C78"/>
    <w:rsid w:val="00255E7D"/>
    <w:rsid w:val="00255F69"/>
    <w:rsid w:val="00255FCB"/>
    <w:rsid w:val="00256086"/>
    <w:rsid w:val="002564D3"/>
    <w:rsid w:val="002565F8"/>
    <w:rsid w:val="00256646"/>
    <w:rsid w:val="00256742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92"/>
    <w:rsid w:val="002573B8"/>
    <w:rsid w:val="0025742E"/>
    <w:rsid w:val="002574EB"/>
    <w:rsid w:val="002575D3"/>
    <w:rsid w:val="002577D0"/>
    <w:rsid w:val="0025792D"/>
    <w:rsid w:val="002579B3"/>
    <w:rsid w:val="0026001A"/>
    <w:rsid w:val="0026020D"/>
    <w:rsid w:val="002604D7"/>
    <w:rsid w:val="0026055B"/>
    <w:rsid w:val="00260889"/>
    <w:rsid w:val="002609A8"/>
    <w:rsid w:val="00260C34"/>
    <w:rsid w:val="00261326"/>
    <w:rsid w:val="002614E4"/>
    <w:rsid w:val="0026164F"/>
    <w:rsid w:val="0026186A"/>
    <w:rsid w:val="00261C7F"/>
    <w:rsid w:val="00261EDF"/>
    <w:rsid w:val="00262891"/>
    <w:rsid w:val="00262903"/>
    <w:rsid w:val="00262A58"/>
    <w:rsid w:val="00262F00"/>
    <w:rsid w:val="00262F15"/>
    <w:rsid w:val="00262F2D"/>
    <w:rsid w:val="0026305C"/>
    <w:rsid w:val="002631D7"/>
    <w:rsid w:val="00263930"/>
    <w:rsid w:val="00263931"/>
    <w:rsid w:val="002639A7"/>
    <w:rsid w:val="00263C1E"/>
    <w:rsid w:val="00263E17"/>
    <w:rsid w:val="00263F35"/>
    <w:rsid w:val="00264297"/>
    <w:rsid w:val="002644BA"/>
    <w:rsid w:val="002644C5"/>
    <w:rsid w:val="00264726"/>
    <w:rsid w:val="00264A04"/>
    <w:rsid w:val="00264A25"/>
    <w:rsid w:val="00264A4B"/>
    <w:rsid w:val="00264A90"/>
    <w:rsid w:val="00264CF9"/>
    <w:rsid w:val="00264D9A"/>
    <w:rsid w:val="00265012"/>
    <w:rsid w:val="00265029"/>
    <w:rsid w:val="00265097"/>
    <w:rsid w:val="002651F2"/>
    <w:rsid w:val="002654D9"/>
    <w:rsid w:val="0026560E"/>
    <w:rsid w:val="00265678"/>
    <w:rsid w:val="0026598E"/>
    <w:rsid w:val="00266066"/>
    <w:rsid w:val="00266120"/>
    <w:rsid w:val="00266299"/>
    <w:rsid w:val="0026630F"/>
    <w:rsid w:val="002667DE"/>
    <w:rsid w:val="002667E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A0"/>
    <w:rsid w:val="00270301"/>
    <w:rsid w:val="00270678"/>
    <w:rsid w:val="002706AA"/>
    <w:rsid w:val="00270771"/>
    <w:rsid w:val="00270820"/>
    <w:rsid w:val="0027096F"/>
    <w:rsid w:val="00270CA7"/>
    <w:rsid w:val="00270D83"/>
    <w:rsid w:val="00270F58"/>
    <w:rsid w:val="002710F7"/>
    <w:rsid w:val="00271335"/>
    <w:rsid w:val="002713CA"/>
    <w:rsid w:val="002714BD"/>
    <w:rsid w:val="00271948"/>
    <w:rsid w:val="00271988"/>
    <w:rsid w:val="002719AF"/>
    <w:rsid w:val="00271A16"/>
    <w:rsid w:val="00271DE1"/>
    <w:rsid w:val="00271EF8"/>
    <w:rsid w:val="00271FFE"/>
    <w:rsid w:val="0027212C"/>
    <w:rsid w:val="0027221B"/>
    <w:rsid w:val="00272A86"/>
    <w:rsid w:val="00272C9B"/>
    <w:rsid w:val="00273103"/>
    <w:rsid w:val="00273691"/>
    <w:rsid w:val="002736DB"/>
    <w:rsid w:val="002738A9"/>
    <w:rsid w:val="00273D4B"/>
    <w:rsid w:val="00273F92"/>
    <w:rsid w:val="002742AF"/>
    <w:rsid w:val="00274610"/>
    <w:rsid w:val="0027483A"/>
    <w:rsid w:val="00274A14"/>
    <w:rsid w:val="00274A55"/>
    <w:rsid w:val="00275421"/>
    <w:rsid w:val="0027585D"/>
    <w:rsid w:val="002759E0"/>
    <w:rsid w:val="00275CA6"/>
    <w:rsid w:val="00275F01"/>
    <w:rsid w:val="0027625B"/>
    <w:rsid w:val="00276307"/>
    <w:rsid w:val="0027640F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2C2"/>
    <w:rsid w:val="0027731F"/>
    <w:rsid w:val="0027742B"/>
    <w:rsid w:val="00277F64"/>
    <w:rsid w:val="0028009E"/>
    <w:rsid w:val="002802ED"/>
    <w:rsid w:val="00280580"/>
    <w:rsid w:val="002808E9"/>
    <w:rsid w:val="0028095E"/>
    <w:rsid w:val="00280F69"/>
    <w:rsid w:val="0028134A"/>
    <w:rsid w:val="00281373"/>
    <w:rsid w:val="0028143F"/>
    <w:rsid w:val="00281631"/>
    <w:rsid w:val="0028185C"/>
    <w:rsid w:val="00281A11"/>
    <w:rsid w:val="00281AF4"/>
    <w:rsid w:val="00281B26"/>
    <w:rsid w:val="00281BFF"/>
    <w:rsid w:val="00281C31"/>
    <w:rsid w:val="002820BE"/>
    <w:rsid w:val="00282118"/>
    <w:rsid w:val="0028225E"/>
    <w:rsid w:val="002822C8"/>
    <w:rsid w:val="002827AE"/>
    <w:rsid w:val="002827DB"/>
    <w:rsid w:val="002829FF"/>
    <w:rsid w:val="00282A4B"/>
    <w:rsid w:val="00282C01"/>
    <w:rsid w:val="00282CFA"/>
    <w:rsid w:val="00282D74"/>
    <w:rsid w:val="00282E83"/>
    <w:rsid w:val="00282EDC"/>
    <w:rsid w:val="002835F9"/>
    <w:rsid w:val="002838BB"/>
    <w:rsid w:val="00283B1B"/>
    <w:rsid w:val="00283BF2"/>
    <w:rsid w:val="00283D49"/>
    <w:rsid w:val="00284092"/>
    <w:rsid w:val="00284113"/>
    <w:rsid w:val="002842A3"/>
    <w:rsid w:val="002848E1"/>
    <w:rsid w:val="0028497D"/>
    <w:rsid w:val="00284986"/>
    <w:rsid w:val="00284B99"/>
    <w:rsid w:val="00284C0F"/>
    <w:rsid w:val="00284CBF"/>
    <w:rsid w:val="002850CD"/>
    <w:rsid w:val="002852B0"/>
    <w:rsid w:val="002856C4"/>
    <w:rsid w:val="00285714"/>
    <w:rsid w:val="0028588F"/>
    <w:rsid w:val="00285A30"/>
    <w:rsid w:val="00285C9A"/>
    <w:rsid w:val="00285DE4"/>
    <w:rsid w:val="00285E2C"/>
    <w:rsid w:val="002860DA"/>
    <w:rsid w:val="00286428"/>
    <w:rsid w:val="002864FC"/>
    <w:rsid w:val="00286E01"/>
    <w:rsid w:val="002870B6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AA"/>
    <w:rsid w:val="00290BFB"/>
    <w:rsid w:val="00290C76"/>
    <w:rsid w:val="00290CFB"/>
    <w:rsid w:val="00290DD9"/>
    <w:rsid w:val="00290E59"/>
    <w:rsid w:val="00290E8A"/>
    <w:rsid w:val="00291127"/>
    <w:rsid w:val="00291238"/>
    <w:rsid w:val="002915E0"/>
    <w:rsid w:val="0029181D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76B"/>
    <w:rsid w:val="00292B9E"/>
    <w:rsid w:val="00292BA7"/>
    <w:rsid w:val="00292BDD"/>
    <w:rsid w:val="00292C4E"/>
    <w:rsid w:val="00293001"/>
    <w:rsid w:val="002931F8"/>
    <w:rsid w:val="0029323A"/>
    <w:rsid w:val="002934D1"/>
    <w:rsid w:val="0029361D"/>
    <w:rsid w:val="0029391B"/>
    <w:rsid w:val="0029395D"/>
    <w:rsid w:val="00293A0A"/>
    <w:rsid w:val="00293C67"/>
    <w:rsid w:val="00293DF2"/>
    <w:rsid w:val="00293E79"/>
    <w:rsid w:val="00293F28"/>
    <w:rsid w:val="00293F9F"/>
    <w:rsid w:val="00294496"/>
    <w:rsid w:val="0029474F"/>
    <w:rsid w:val="00294AD1"/>
    <w:rsid w:val="00294CDF"/>
    <w:rsid w:val="00294EB0"/>
    <w:rsid w:val="00294FE9"/>
    <w:rsid w:val="00295011"/>
    <w:rsid w:val="0029525F"/>
    <w:rsid w:val="0029542A"/>
    <w:rsid w:val="00295489"/>
    <w:rsid w:val="0029549E"/>
    <w:rsid w:val="002954A6"/>
    <w:rsid w:val="00295555"/>
    <w:rsid w:val="0029571D"/>
    <w:rsid w:val="002957FB"/>
    <w:rsid w:val="00295941"/>
    <w:rsid w:val="00295ACD"/>
    <w:rsid w:val="00295E25"/>
    <w:rsid w:val="00295F4D"/>
    <w:rsid w:val="0029608C"/>
    <w:rsid w:val="0029618F"/>
    <w:rsid w:val="00296585"/>
    <w:rsid w:val="00296797"/>
    <w:rsid w:val="00296B2D"/>
    <w:rsid w:val="00296D14"/>
    <w:rsid w:val="00296D2A"/>
    <w:rsid w:val="00296D45"/>
    <w:rsid w:val="0029702E"/>
    <w:rsid w:val="00297207"/>
    <w:rsid w:val="00297356"/>
    <w:rsid w:val="002979A7"/>
    <w:rsid w:val="00297A19"/>
    <w:rsid w:val="00297B25"/>
    <w:rsid w:val="00297E3B"/>
    <w:rsid w:val="00297E63"/>
    <w:rsid w:val="002A030F"/>
    <w:rsid w:val="002A0336"/>
    <w:rsid w:val="002A0346"/>
    <w:rsid w:val="002A0530"/>
    <w:rsid w:val="002A071D"/>
    <w:rsid w:val="002A0754"/>
    <w:rsid w:val="002A0779"/>
    <w:rsid w:val="002A0928"/>
    <w:rsid w:val="002A0B15"/>
    <w:rsid w:val="002A0BF5"/>
    <w:rsid w:val="002A0C91"/>
    <w:rsid w:val="002A0E3D"/>
    <w:rsid w:val="002A0F92"/>
    <w:rsid w:val="002A1324"/>
    <w:rsid w:val="002A1592"/>
    <w:rsid w:val="002A1594"/>
    <w:rsid w:val="002A161C"/>
    <w:rsid w:val="002A1739"/>
    <w:rsid w:val="002A18EE"/>
    <w:rsid w:val="002A1A24"/>
    <w:rsid w:val="002A1A59"/>
    <w:rsid w:val="002A1BC8"/>
    <w:rsid w:val="002A1C89"/>
    <w:rsid w:val="002A1F1F"/>
    <w:rsid w:val="002A241D"/>
    <w:rsid w:val="002A24DC"/>
    <w:rsid w:val="002A288C"/>
    <w:rsid w:val="002A2C5A"/>
    <w:rsid w:val="002A2D8D"/>
    <w:rsid w:val="002A2DA1"/>
    <w:rsid w:val="002A2F07"/>
    <w:rsid w:val="002A2F8F"/>
    <w:rsid w:val="002A3070"/>
    <w:rsid w:val="002A30E8"/>
    <w:rsid w:val="002A384B"/>
    <w:rsid w:val="002A391D"/>
    <w:rsid w:val="002A3923"/>
    <w:rsid w:val="002A3B27"/>
    <w:rsid w:val="002A42A4"/>
    <w:rsid w:val="002A436D"/>
    <w:rsid w:val="002A4399"/>
    <w:rsid w:val="002A44E9"/>
    <w:rsid w:val="002A4993"/>
    <w:rsid w:val="002A4B37"/>
    <w:rsid w:val="002A4B96"/>
    <w:rsid w:val="002A4ED6"/>
    <w:rsid w:val="002A4FFC"/>
    <w:rsid w:val="002A5046"/>
    <w:rsid w:val="002A5061"/>
    <w:rsid w:val="002A5145"/>
    <w:rsid w:val="002A5162"/>
    <w:rsid w:val="002A5168"/>
    <w:rsid w:val="002A5365"/>
    <w:rsid w:val="002A58AE"/>
    <w:rsid w:val="002A58CA"/>
    <w:rsid w:val="002A5A43"/>
    <w:rsid w:val="002A5E82"/>
    <w:rsid w:val="002A5EF7"/>
    <w:rsid w:val="002A63C2"/>
    <w:rsid w:val="002A655C"/>
    <w:rsid w:val="002A6581"/>
    <w:rsid w:val="002A688C"/>
    <w:rsid w:val="002A6991"/>
    <w:rsid w:val="002A6A4A"/>
    <w:rsid w:val="002A6C19"/>
    <w:rsid w:val="002A6CBB"/>
    <w:rsid w:val="002A6F08"/>
    <w:rsid w:val="002A70D5"/>
    <w:rsid w:val="002A7158"/>
    <w:rsid w:val="002A739C"/>
    <w:rsid w:val="002A75BD"/>
    <w:rsid w:val="002A75D3"/>
    <w:rsid w:val="002A763C"/>
    <w:rsid w:val="002A7951"/>
    <w:rsid w:val="002A7D86"/>
    <w:rsid w:val="002B021F"/>
    <w:rsid w:val="002B03FA"/>
    <w:rsid w:val="002B0A07"/>
    <w:rsid w:val="002B0C4A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3E"/>
    <w:rsid w:val="002B3689"/>
    <w:rsid w:val="002B3818"/>
    <w:rsid w:val="002B38BE"/>
    <w:rsid w:val="002B396E"/>
    <w:rsid w:val="002B3AFE"/>
    <w:rsid w:val="002B3B1C"/>
    <w:rsid w:val="002B3BB8"/>
    <w:rsid w:val="002B3FF5"/>
    <w:rsid w:val="002B430C"/>
    <w:rsid w:val="002B450C"/>
    <w:rsid w:val="002B46A7"/>
    <w:rsid w:val="002B483B"/>
    <w:rsid w:val="002B4941"/>
    <w:rsid w:val="002B4C61"/>
    <w:rsid w:val="002B4C7B"/>
    <w:rsid w:val="002B4D5C"/>
    <w:rsid w:val="002B4DF6"/>
    <w:rsid w:val="002B5003"/>
    <w:rsid w:val="002B5145"/>
    <w:rsid w:val="002B5186"/>
    <w:rsid w:val="002B538F"/>
    <w:rsid w:val="002B55ED"/>
    <w:rsid w:val="002B581C"/>
    <w:rsid w:val="002B5B42"/>
    <w:rsid w:val="002B5E89"/>
    <w:rsid w:val="002B5EEE"/>
    <w:rsid w:val="002B5F94"/>
    <w:rsid w:val="002B605E"/>
    <w:rsid w:val="002B61C0"/>
    <w:rsid w:val="002B6450"/>
    <w:rsid w:val="002B6658"/>
    <w:rsid w:val="002B6685"/>
    <w:rsid w:val="002B67B9"/>
    <w:rsid w:val="002B68A6"/>
    <w:rsid w:val="002B6C83"/>
    <w:rsid w:val="002B6CF4"/>
    <w:rsid w:val="002B6DF6"/>
    <w:rsid w:val="002B6F8D"/>
    <w:rsid w:val="002B6FAD"/>
    <w:rsid w:val="002B736B"/>
    <w:rsid w:val="002B74DC"/>
    <w:rsid w:val="002B75CF"/>
    <w:rsid w:val="002B780A"/>
    <w:rsid w:val="002B7E72"/>
    <w:rsid w:val="002B7E89"/>
    <w:rsid w:val="002C00E0"/>
    <w:rsid w:val="002C0243"/>
    <w:rsid w:val="002C0272"/>
    <w:rsid w:val="002C0341"/>
    <w:rsid w:val="002C035E"/>
    <w:rsid w:val="002C0520"/>
    <w:rsid w:val="002C07DA"/>
    <w:rsid w:val="002C08BF"/>
    <w:rsid w:val="002C0A3C"/>
    <w:rsid w:val="002C0B87"/>
    <w:rsid w:val="002C0BCC"/>
    <w:rsid w:val="002C1465"/>
    <w:rsid w:val="002C15F2"/>
    <w:rsid w:val="002C1678"/>
    <w:rsid w:val="002C16AA"/>
    <w:rsid w:val="002C179A"/>
    <w:rsid w:val="002C1A74"/>
    <w:rsid w:val="002C22B7"/>
    <w:rsid w:val="002C233B"/>
    <w:rsid w:val="002C2615"/>
    <w:rsid w:val="002C2992"/>
    <w:rsid w:val="002C299E"/>
    <w:rsid w:val="002C2A09"/>
    <w:rsid w:val="002C2AD2"/>
    <w:rsid w:val="002C2B3B"/>
    <w:rsid w:val="002C320F"/>
    <w:rsid w:val="002C338B"/>
    <w:rsid w:val="002C340D"/>
    <w:rsid w:val="002C382A"/>
    <w:rsid w:val="002C38EF"/>
    <w:rsid w:val="002C397D"/>
    <w:rsid w:val="002C3AB9"/>
    <w:rsid w:val="002C3B6E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26"/>
    <w:rsid w:val="002C4757"/>
    <w:rsid w:val="002C4A05"/>
    <w:rsid w:val="002C4BC1"/>
    <w:rsid w:val="002C4E04"/>
    <w:rsid w:val="002C4FBD"/>
    <w:rsid w:val="002C51A7"/>
    <w:rsid w:val="002C51DF"/>
    <w:rsid w:val="002C54F6"/>
    <w:rsid w:val="002C5749"/>
    <w:rsid w:val="002C5844"/>
    <w:rsid w:val="002C59C4"/>
    <w:rsid w:val="002C5A5F"/>
    <w:rsid w:val="002C5A97"/>
    <w:rsid w:val="002C5A98"/>
    <w:rsid w:val="002C5BC1"/>
    <w:rsid w:val="002C5C3C"/>
    <w:rsid w:val="002C5C5B"/>
    <w:rsid w:val="002C5FC0"/>
    <w:rsid w:val="002C648C"/>
    <w:rsid w:val="002C64A1"/>
    <w:rsid w:val="002C64C4"/>
    <w:rsid w:val="002C6523"/>
    <w:rsid w:val="002C65DB"/>
    <w:rsid w:val="002C6641"/>
    <w:rsid w:val="002C672F"/>
    <w:rsid w:val="002C68FA"/>
    <w:rsid w:val="002C6926"/>
    <w:rsid w:val="002C6946"/>
    <w:rsid w:val="002C6A93"/>
    <w:rsid w:val="002C6BB1"/>
    <w:rsid w:val="002C6C3B"/>
    <w:rsid w:val="002C6D5A"/>
    <w:rsid w:val="002C7144"/>
    <w:rsid w:val="002C7308"/>
    <w:rsid w:val="002C792A"/>
    <w:rsid w:val="002C7A35"/>
    <w:rsid w:val="002C7DF7"/>
    <w:rsid w:val="002D0161"/>
    <w:rsid w:val="002D06B5"/>
    <w:rsid w:val="002D07DE"/>
    <w:rsid w:val="002D0819"/>
    <w:rsid w:val="002D08D5"/>
    <w:rsid w:val="002D09D0"/>
    <w:rsid w:val="002D0B8F"/>
    <w:rsid w:val="002D0FDC"/>
    <w:rsid w:val="002D106A"/>
    <w:rsid w:val="002D1590"/>
    <w:rsid w:val="002D1BB3"/>
    <w:rsid w:val="002D1E38"/>
    <w:rsid w:val="002D27B7"/>
    <w:rsid w:val="002D27F2"/>
    <w:rsid w:val="002D28C2"/>
    <w:rsid w:val="002D2975"/>
    <w:rsid w:val="002D2A92"/>
    <w:rsid w:val="002D2B57"/>
    <w:rsid w:val="002D2D35"/>
    <w:rsid w:val="002D2EFA"/>
    <w:rsid w:val="002D2F18"/>
    <w:rsid w:val="002D2F9D"/>
    <w:rsid w:val="002D332D"/>
    <w:rsid w:val="002D38CB"/>
    <w:rsid w:val="002D3992"/>
    <w:rsid w:val="002D3A4D"/>
    <w:rsid w:val="002D3CBB"/>
    <w:rsid w:val="002D3DE7"/>
    <w:rsid w:val="002D3F6F"/>
    <w:rsid w:val="002D3FCF"/>
    <w:rsid w:val="002D41DE"/>
    <w:rsid w:val="002D4344"/>
    <w:rsid w:val="002D4450"/>
    <w:rsid w:val="002D450D"/>
    <w:rsid w:val="002D4731"/>
    <w:rsid w:val="002D47D4"/>
    <w:rsid w:val="002D498B"/>
    <w:rsid w:val="002D507E"/>
    <w:rsid w:val="002D5213"/>
    <w:rsid w:val="002D53D1"/>
    <w:rsid w:val="002D55E9"/>
    <w:rsid w:val="002D5685"/>
    <w:rsid w:val="002D56C8"/>
    <w:rsid w:val="002D5C49"/>
    <w:rsid w:val="002D5D70"/>
    <w:rsid w:val="002D5ED5"/>
    <w:rsid w:val="002D6152"/>
    <w:rsid w:val="002D62D1"/>
    <w:rsid w:val="002D63F1"/>
    <w:rsid w:val="002D665E"/>
    <w:rsid w:val="002D6847"/>
    <w:rsid w:val="002D6AC6"/>
    <w:rsid w:val="002D7315"/>
    <w:rsid w:val="002D77ED"/>
    <w:rsid w:val="002D79C5"/>
    <w:rsid w:val="002D7A71"/>
    <w:rsid w:val="002D7D64"/>
    <w:rsid w:val="002D7E53"/>
    <w:rsid w:val="002D7EB4"/>
    <w:rsid w:val="002E0414"/>
    <w:rsid w:val="002E1016"/>
    <w:rsid w:val="002E142E"/>
    <w:rsid w:val="002E1767"/>
    <w:rsid w:val="002E1A9B"/>
    <w:rsid w:val="002E1BDB"/>
    <w:rsid w:val="002E1C51"/>
    <w:rsid w:val="002E1D05"/>
    <w:rsid w:val="002E1D7A"/>
    <w:rsid w:val="002E24E3"/>
    <w:rsid w:val="002E2692"/>
    <w:rsid w:val="002E2840"/>
    <w:rsid w:val="002E2A77"/>
    <w:rsid w:val="002E2C55"/>
    <w:rsid w:val="002E30EA"/>
    <w:rsid w:val="002E36A2"/>
    <w:rsid w:val="002E3AFC"/>
    <w:rsid w:val="002E3BD3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29C"/>
    <w:rsid w:val="002E54EF"/>
    <w:rsid w:val="002E5524"/>
    <w:rsid w:val="002E595D"/>
    <w:rsid w:val="002E5966"/>
    <w:rsid w:val="002E596E"/>
    <w:rsid w:val="002E5AFA"/>
    <w:rsid w:val="002E5B75"/>
    <w:rsid w:val="002E5C8F"/>
    <w:rsid w:val="002E5D6E"/>
    <w:rsid w:val="002E6040"/>
    <w:rsid w:val="002E6057"/>
    <w:rsid w:val="002E6121"/>
    <w:rsid w:val="002E62C2"/>
    <w:rsid w:val="002E635A"/>
    <w:rsid w:val="002E688F"/>
    <w:rsid w:val="002E69B9"/>
    <w:rsid w:val="002E6FE2"/>
    <w:rsid w:val="002E74CC"/>
    <w:rsid w:val="002E788A"/>
    <w:rsid w:val="002E78A1"/>
    <w:rsid w:val="002E7D3B"/>
    <w:rsid w:val="002E7E84"/>
    <w:rsid w:val="002F008F"/>
    <w:rsid w:val="002F00F0"/>
    <w:rsid w:val="002F0435"/>
    <w:rsid w:val="002F04D0"/>
    <w:rsid w:val="002F04D7"/>
    <w:rsid w:val="002F055E"/>
    <w:rsid w:val="002F07A1"/>
    <w:rsid w:val="002F0A57"/>
    <w:rsid w:val="002F0A9F"/>
    <w:rsid w:val="002F0BA9"/>
    <w:rsid w:val="002F0C4D"/>
    <w:rsid w:val="002F0F66"/>
    <w:rsid w:val="002F102B"/>
    <w:rsid w:val="002F104A"/>
    <w:rsid w:val="002F10B6"/>
    <w:rsid w:val="002F11D8"/>
    <w:rsid w:val="002F1235"/>
    <w:rsid w:val="002F124B"/>
    <w:rsid w:val="002F15D3"/>
    <w:rsid w:val="002F16A4"/>
    <w:rsid w:val="002F176A"/>
    <w:rsid w:val="002F189B"/>
    <w:rsid w:val="002F18AA"/>
    <w:rsid w:val="002F1CDD"/>
    <w:rsid w:val="002F2028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13"/>
    <w:rsid w:val="002F35FB"/>
    <w:rsid w:val="002F395D"/>
    <w:rsid w:val="002F397C"/>
    <w:rsid w:val="002F3B03"/>
    <w:rsid w:val="002F3CAD"/>
    <w:rsid w:val="002F3EAD"/>
    <w:rsid w:val="002F3F2E"/>
    <w:rsid w:val="002F403D"/>
    <w:rsid w:val="002F4814"/>
    <w:rsid w:val="002F497A"/>
    <w:rsid w:val="002F4A05"/>
    <w:rsid w:val="002F4A8B"/>
    <w:rsid w:val="002F4DAB"/>
    <w:rsid w:val="002F50E7"/>
    <w:rsid w:val="002F5BE3"/>
    <w:rsid w:val="002F5C29"/>
    <w:rsid w:val="002F5C6A"/>
    <w:rsid w:val="002F5EBE"/>
    <w:rsid w:val="002F5EE4"/>
    <w:rsid w:val="002F5EF0"/>
    <w:rsid w:val="002F5F7E"/>
    <w:rsid w:val="002F6189"/>
    <w:rsid w:val="002F6200"/>
    <w:rsid w:val="002F620D"/>
    <w:rsid w:val="002F624F"/>
    <w:rsid w:val="002F62A2"/>
    <w:rsid w:val="002F62DA"/>
    <w:rsid w:val="002F6865"/>
    <w:rsid w:val="002F6919"/>
    <w:rsid w:val="002F6B9C"/>
    <w:rsid w:val="002F6BA4"/>
    <w:rsid w:val="002F6C3C"/>
    <w:rsid w:val="002F6D6E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8BB"/>
    <w:rsid w:val="002F7C3C"/>
    <w:rsid w:val="002F7EBF"/>
    <w:rsid w:val="00300077"/>
    <w:rsid w:val="00300183"/>
    <w:rsid w:val="003005D6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B7A"/>
    <w:rsid w:val="00302D67"/>
    <w:rsid w:val="00302E08"/>
    <w:rsid w:val="00303134"/>
    <w:rsid w:val="0030386D"/>
    <w:rsid w:val="003039F5"/>
    <w:rsid w:val="00303DAA"/>
    <w:rsid w:val="00304678"/>
    <w:rsid w:val="00304772"/>
    <w:rsid w:val="00304873"/>
    <w:rsid w:val="00304903"/>
    <w:rsid w:val="003049B8"/>
    <w:rsid w:val="003049E5"/>
    <w:rsid w:val="00304ADE"/>
    <w:rsid w:val="00304BF7"/>
    <w:rsid w:val="00304E04"/>
    <w:rsid w:val="00304FAE"/>
    <w:rsid w:val="00305315"/>
    <w:rsid w:val="0030537D"/>
    <w:rsid w:val="0030541B"/>
    <w:rsid w:val="003055AC"/>
    <w:rsid w:val="00305B3A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6F43"/>
    <w:rsid w:val="00307080"/>
    <w:rsid w:val="003071C9"/>
    <w:rsid w:val="00307353"/>
    <w:rsid w:val="0030765C"/>
    <w:rsid w:val="003076DC"/>
    <w:rsid w:val="003077C3"/>
    <w:rsid w:val="00307B3F"/>
    <w:rsid w:val="00307C8D"/>
    <w:rsid w:val="00307DA4"/>
    <w:rsid w:val="00307E1E"/>
    <w:rsid w:val="00307EB6"/>
    <w:rsid w:val="0031017C"/>
    <w:rsid w:val="003101AE"/>
    <w:rsid w:val="0031024E"/>
    <w:rsid w:val="00310313"/>
    <w:rsid w:val="00310718"/>
    <w:rsid w:val="0031083E"/>
    <w:rsid w:val="00310929"/>
    <w:rsid w:val="00310998"/>
    <w:rsid w:val="00310BED"/>
    <w:rsid w:val="00310BF7"/>
    <w:rsid w:val="00310DBE"/>
    <w:rsid w:val="00311449"/>
    <w:rsid w:val="0031189E"/>
    <w:rsid w:val="00311956"/>
    <w:rsid w:val="003119C8"/>
    <w:rsid w:val="00311AA2"/>
    <w:rsid w:val="00311B0D"/>
    <w:rsid w:val="00311B51"/>
    <w:rsid w:val="00311BB4"/>
    <w:rsid w:val="00311EED"/>
    <w:rsid w:val="00312284"/>
    <w:rsid w:val="00312638"/>
    <w:rsid w:val="00312798"/>
    <w:rsid w:val="00312883"/>
    <w:rsid w:val="00312A52"/>
    <w:rsid w:val="00312BC4"/>
    <w:rsid w:val="00313257"/>
    <w:rsid w:val="0031339B"/>
    <w:rsid w:val="003133AD"/>
    <w:rsid w:val="00313742"/>
    <w:rsid w:val="00313A83"/>
    <w:rsid w:val="003143F8"/>
    <w:rsid w:val="003144E0"/>
    <w:rsid w:val="00314542"/>
    <w:rsid w:val="0031481F"/>
    <w:rsid w:val="0031483C"/>
    <w:rsid w:val="003149FA"/>
    <w:rsid w:val="00314B8D"/>
    <w:rsid w:val="00314E0A"/>
    <w:rsid w:val="0031510A"/>
    <w:rsid w:val="003152B1"/>
    <w:rsid w:val="00315512"/>
    <w:rsid w:val="00315B27"/>
    <w:rsid w:val="00315C55"/>
    <w:rsid w:val="00315C62"/>
    <w:rsid w:val="00315F8A"/>
    <w:rsid w:val="00316126"/>
    <w:rsid w:val="00316272"/>
    <w:rsid w:val="00316396"/>
    <w:rsid w:val="003163B5"/>
    <w:rsid w:val="00316476"/>
    <w:rsid w:val="0031674D"/>
    <w:rsid w:val="003168A9"/>
    <w:rsid w:val="003168C6"/>
    <w:rsid w:val="00316903"/>
    <w:rsid w:val="00316A42"/>
    <w:rsid w:val="00316FE3"/>
    <w:rsid w:val="00317311"/>
    <w:rsid w:val="00317393"/>
    <w:rsid w:val="003176BE"/>
    <w:rsid w:val="00317946"/>
    <w:rsid w:val="00317B37"/>
    <w:rsid w:val="00317BED"/>
    <w:rsid w:val="00320189"/>
    <w:rsid w:val="0032050F"/>
    <w:rsid w:val="00320728"/>
    <w:rsid w:val="00320934"/>
    <w:rsid w:val="00320998"/>
    <w:rsid w:val="003209B8"/>
    <w:rsid w:val="00320AA1"/>
    <w:rsid w:val="00320ADD"/>
    <w:rsid w:val="00320B0F"/>
    <w:rsid w:val="00320F19"/>
    <w:rsid w:val="003215EF"/>
    <w:rsid w:val="00321A57"/>
    <w:rsid w:val="00321BD5"/>
    <w:rsid w:val="00321BEF"/>
    <w:rsid w:val="00321C3C"/>
    <w:rsid w:val="003221E4"/>
    <w:rsid w:val="00322477"/>
    <w:rsid w:val="003224AB"/>
    <w:rsid w:val="0032261E"/>
    <w:rsid w:val="00322663"/>
    <w:rsid w:val="003227AC"/>
    <w:rsid w:val="00322984"/>
    <w:rsid w:val="00322AA1"/>
    <w:rsid w:val="00322F84"/>
    <w:rsid w:val="00323028"/>
    <w:rsid w:val="0032311A"/>
    <w:rsid w:val="003231EB"/>
    <w:rsid w:val="00323335"/>
    <w:rsid w:val="003234C9"/>
    <w:rsid w:val="003235C1"/>
    <w:rsid w:val="00323741"/>
    <w:rsid w:val="003237D2"/>
    <w:rsid w:val="0032391A"/>
    <w:rsid w:val="00323A32"/>
    <w:rsid w:val="00323A61"/>
    <w:rsid w:val="00323ACD"/>
    <w:rsid w:val="00323BEF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9B1"/>
    <w:rsid w:val="00325A06"/>
    <w:rsid w:val="00325C26"/>
    <w:rsid w:val="00325EB5"/>
    <w:rsid w:val="003263B6"/>
    <w:rsid w:val="00326473"/>
    <w:rsid w:val="00326500"/>
    <w:rsid w:val="00326554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48B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107"/>
    <w:rsid w:val="003304E7"/>
    <w:rsid w:val="003304F5"/>
    <w:rsid w:val="00330513"/>
    <w:rsid w:val="0033089A"/>
    <w:rsid w:val="0033097F"/>
    <w:rsid w:val="00330BD9"/>
    <w:rsid w:val="00330CF2"/>
    <w:rsid w:val="00330E82"/>
    <w:rsid w:val="00330F1A"/>
    <w:rsid w:val="00331147"/>
    <w:rsid w:val="00331156"/>
    <w:rsid w:val="00331292"/>
    <w:rsid w:val="003312AC"/>
    <w:rsid w:val="003314EC"/>
    <w:rsid w:val="00331A2C"/>
    <w:rsid w:val="00331E20"/>
    <w:rsid w:val="00331FA8"/>
    <w:rsid w:val="003321DD"/>
    <w:rsid w:val="0033233E"/>
    <w:rsid w:val="00332408"/>
    <w:rsid w:val="00332420"/>
    <w:rsid w:val="003324FF"/>
    <w:rsid w:val="003327C4"/>
    <w:rsid w:val="003327DB"/>
    <w:rsid w:val="003329E7"/>
    <w:rsid w:val="00332A6C"/>
    <w:rsid w:val="00332EE3"/>
    <w:rsid w:val="00333151"/>
    <w:rsid w:val="003333C1"/>
    <w:rsid w:val="00333607"/>
    <w:rsid w:val="003337C6"/>
    <w:rsid w:val="00333B1F"/>
    <w:rsid w:val="00333E74"/>
    <w:rsid w:val="00334259"/>
    <w:rsid w:val="003348C0"/>
    <w:rsid w:val="00334D1C"/>
    <w:rsid w:val="00334E5B"/>
    <w:rsid w:val="00334EE3"/>
    <w:rsid w:val="00334F4D"/>
    <w:rsid w:val="00334F80"/>
    <w:rsid w:val="00335262"/>
    <w:rsid w:val="00335314"/>
    <w:rsid w:val="003353DF"/>
    <w:rsid w:val="003358B4"/>
    <w:rsid w:val="00335CF7"/>
    <w:rsid w:val="00335FEB"/>
    <w:rsid w:val="00335FF7"/>
    <w:rsid w:val="0033617A"/>
    <w:rsid w:val="00336187"/>
    <w:rsid w:val="0033639F"/>
    <w:rsid w:val="0033644F"/>
    <w:rsid w:val="00336895"/>
    <w:rsid w:val="00336A4A"/>
    <w:rsid w:val="00336A7F"/>
    <w:rsid w:val="003374CE"/>
    <w:rsid w:val="00337534"/>
    <w:rsid w:val="003375E6"/>
    <w:rsid w:val="003376A1"/>
    <w:rsid w:val="00337A4B"/>
    <w:rsid w:val="00337BB0"/>
    <w:rsid w:val="00337F4C"/>
    <w:rsid w:val="00337F6B"/>
    <w:rsid w:val="00340360"/>
    <w:rsid w:val="0034041A"/>
    <w:rsid w:val="003405BC"/>
    <w:rsid w:val="0034069D"/>
    <w:rsid w:val="0034070C"/>
    <w:rsid w:val="00340C07"/>
    <w:rsid w:val="00340FB0"/>
    <w:rsid w:val="003410FB"/>
    <w:rsid w:val="00341190"/>
    <w:rsid w:val="003411C0"/>
    <w:rsid w:val="0034147E"/>
    <w:rsid w:val="00341506"/>
    <w:rsid w:val="0034181E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CDD"/>
    <w:rsid w:val="00342D92"/>
    <w:rsid w:val="00343228"/>
    <w:rsid w:val="003433DE"/>
    <w:rsid w:val="003434F9"/>
    <w:rsid w:val="00343623"/>
    <w:rsid w:val="0034380E"/>
    <w:rsid w:val="003438BA"/>
    <w:rsid w:val="00343972"/>
    <w:rsid w:val="00343A35"/>
    <w:rsid w:val="00343C94"/>
    <w:rsid w:val="00343FB6"/>
    <w:rsid w:val="003443E3"/>
    <w:rsid w:val="003445E9"/>
    <w:rsid w:val="00344689"/>
    <w:rsid w:val="003448BF"/>
    <w:rsid w:val="00344A32"/>
    <w:rsid w:val="00344B9C"/>
    <w:rsid w:val="00344C5B"/>
    <w:rsid w:val="00345123"/>
    <w:rsid w:val="00345717"/>
    <w:rsid w:val="00345847"/>
    <w:rsid w:val="00345A12"/>
    <w:rsid w:val="00345AF7"/>
    <w:rsid w:val="00345C6B"/>
    <w:rsid w:val="00346063"/>
    <w:rsid w:val="00346124"/>
    <w:rsid w:val="003461BB"/>
    <w:rsid w:val="00346400"/>
    <w:rsid w:val="0034678A"/>
    <w:rsid w:val="003467EE"/>
    <w:rsid w:val="00346863"/>
    <w:rsid w:val="00346AC9"/>
    <w:rsid w:val="00346D15"/>
    <w:rsid w:val="00346D98"/>
    <w:rsid w:val="00346EA2"/>
    <w:rsid w:val="00347297"/>
    <w:rsid w:val="0034733B"/>
    <w:rsid w:val="003475DC"/>
    <w:rsid w:val="003475ED"/>
    <w:rsid w:val="003477F6"/>
    <w:rsid w:val="0034791F"/>
    <w:rsid w:val="00347AD3"/>
    <w:rsid w:val="00347CE9"/>
    <w:rsid w:val="00350058"/>
    <w:rsid w:val="0035013E"/>
    <w:rsid w:val="00350158"/>
    <w:rsid w:val="00350192"/>
    <w:rsid w:val="003502F2"/>
    <w:rsid w:val="00350310"/>
    <w:rsid w:val="00350348"/>
    <w:rsid w:val="003503E8"/>
    <w:rsid w:val="0035049C"/>
    <w:rsid w:val="003504F1"/>
    <w:rsid w:val="0035074E"/>
    <w:rsid w:val="00350BEC"/>
    <w:rsid w:val="00350E27"/>
    <w:rsid w:val="00350F83"/>
    <w:rsid w:val="003510AC"/>
    <w:rsid w:val="003510E7"/>
    <w:rsid w:val="0035117C"/>
    <w:rsid w:val="003511B6"/>
    <w:rsid w:val="00351315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53"/>
    <w:rsid w:val="00352788"/>
    <w:rsid w:val="003527BA"/>
    <w:rsid w:val="00352888"/>
    <w:rsid w:val="003528AE"/>
    <w:rsid w:val="003529FD"/>
    <w:rsid w:val="00352B96"/>
    <w:rsid w:val="00352BA1"/>
    <w:rsid w:val="00352CC4"/>
    <w:rsid w:val="00352D17"/>
    <w:rsid w:val="00352FB0"/>
    <w:rsid w:val="0035330B"/>
    <w:rsid w:val="0035347B"/>
    <w:rsid w:val="003535D5"/>
    <w:rsid w:val="00353651"/>
    <w:rsid w:val="00353728"/>
    <w:rsid w:val="00353780"/>
    <w:rsid w:val="00353782"/>
    <w:rsid w:val="003538FD"/>
    <w:rsid w:val="00353BCD"/>
    <w:rsid w:val="00353D9F"/>
    <w:rsid w:val="00354097"/>
    <w:rsid w:val="003541C0"/>
    <w:rsid w:val="0035437A"/>
    <w:rsid w:val="00354407"/>
    <w:rsid w:val="003544F1"/>
    <w:rsid w:val="00354579"/>
    <w:rsid w:val="003546E4"/>
    <w:rsid w:val="00354944"/>
    <w:rsid w:val="00354B61"/>
    <w:rsid w:val="00354D9E"/>
    <w:rsid w:val="00354E84"/>
    <w:rsid w:val="0035517F"/>
    <w:rsid w:val="003551D0"/>
    <w:rsid w:val="00355274"/>
    <w:rsid w:val="00355706"/>
    <w:rsid w:val="00355771"/>
    <w:rsid w:val="0035593B"/>
    <w:rsid w:val="0035597C"/>
    <w:rsid w:val="00355A85"/>
    <w:rsid w:val="00355DF8"/>
    <w:rsid w:val="00356038"/>
    <w:rsid w:val="0035605B"/>
    <w:rsid w:val="00356252"/>
    <w:rsid w:val="00356440"/>
    <w:rsid w:val="003565B1"/>
    <w:rsid w:val="00356638"/>
    <w:rsid w:val="0035677D"/>
    <w:rsid w:val="00356821"/>
    <w:rsid w:val="00356A25"/>
    <w:rsid w:val="003570FB"/>
    <w:rsid w:val="003571EE"/>
    <w:rsid w:val="00357236"/>
    <w:rsid w:val="00357306"/>
    <w:rsid w:val="003577A2"/>
    <w:rsid w:val="00357A40"/>
    <w:rsid w:val="00357BFA"/>
    <w:rsid w:val="00357DB7"/>
    <w:rsid w:val="00357DD3"/>
    <w:rsid w:val="00360150"/>
    <w:rsid w:val="0036024B"/>
    <w:rsid w:val="00360252"/>
    <w:rsid w:val="00360767"/>
    <w:rsid w:val="003608BA"/>
    <w:rsid w:val="003609A4"/>
    <w:rsid w:val="00360BB2"/>
    <w:rsid w:val="00360E46"/>
    <w:rsid w:val="00360EBD"/>
    <w:rsid w:val="003610EA"/>
    <w:rsid w:val="00361114"/>
    <w:rsid w:val="0036149D"/>
    <w:rsid w:val="00361531"/>
    <w:rsid w:val="00361690"/>
    <w:rsid w:val="003618D9"/>
    <w:rsid w:val="00361A20"/>
    <w:rsid w:val="00361AAA"/>
    <w:rsid w:val="00361BD9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2EA7"/>
    <w:rsid w:val="00362FE2"/>
    <w:rsid w:val="00363052"/>
    <w:rsid w:val="003630F5"/>
    <w:rsid w:val="0036313E"/>
    <w:rsid w:val="003631A5"/>
    <w:rsid w:val="003632C2"/>
    <w:rsid w:val="00363339"/>
    <w:rsid w:val="0036346D"/>
    <w:rsid w:val="00363537"/>
    <w:rsid w:val="00363568"/>
    <w:rsid w:val="00363AE2"/>
    <w:rsid w:val="0036452A"/>
    <w:rsid w:val="00364621"/>
    <w:rsid w:val="00364871"/>
    <w:rsid w:val="003649C6"/>
    <w:rsid w:val="00364EBA"/>
    <w:rsid w:val="00365231"/>
    <w:rsid w:val="003653EE"/>
    <w:rsid w:val="003655CE"/>
    <w:rsid w:val="003655FB"/>
    <w:rsid w:val="0036589E"/>
    <w:rsid w:val="0036589F"/>
    <w:rsid w:val="003658C6"/>
    <w:rsid w:val="00365C46"/>
    <w:rsid w:val="00365FA7"/>
    <w:rsid w:val="003661E5"/>
    <w:rsid w:val="0036639D"/>
    <w:rsid w:val="0036645E"/>
    <w:rsid w:val="00366627"/>
    <w:rsid w:val="003666C6"/>
    <w:rsid w:val="00366A2C"/>
    <w:rsid w:val="00366BB6"/>
    <w:rsid w:val="00366C19"/>
    <w:rsid w:val="00366CEE"/>
    <w:rsid w:val="00366CF1"/>
    <w:rsid w:val="00366D41"/>
    <w:rsid w:val="00366DA4"/>
    <w:rsid w:val="00366ECA"/>
    <w:rsid w:val="003671C5"/>
    <w:rsid w:val="00367251"/>
    <w:rsid w:val="003672B2"/>
    <w:rsid w:val="0036760B"/>
    <w:rsid w:val="00367813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8E"/>
    <w:rsid w:val="00370BF2"/>
    <w:rsid w:val="00370F3D"/>
    <w:rsid w:val="00370FD6"/>
    <w:rsid w:val="00371016"/>
    <w:rsid w:val="00371357"/>
    <w:rsid w:val="003713A0"/>
    <w:rsid w:val="003715D6"/>
    <w:rsid w:val="00371609"/>
    <w:rsid w:val="00371933"/>
    <w:rsid w:val="00371AB6"/>
    <w:rsid w:val="00371CE2"/>
    <w:rsid w:val="0037231B"/>
    <w:rsid w:val="003723D0"/>
    <w:rsid w:val="00372684"/>
    <w:rsid w:val="00372809"/>
    <w:rsid w:val="003729B2"/>
    <w:rsid w:val="00372B68"/>
    <w:rsid w:val="00372BF3"/>
    <w:rsid w:val="003731FB"/>
    <w:rsid w:val="003733B8"/>
    <w:rsid w:val="00373654"/>
    <w:rsid w:val="003736ED"/>
    <w:rsid w:val="00373721"/>
    <w:rsid w:val="00373B56"/>
    <w:rsid w:val="00374327"/>
    <w:rsid w:val="003746AC"/>
    <w:rsid w:val="0037476F"/>
    <w:rsid w:val="00374783"/>
    <w:rsid w:val="003748EA"/>
    <w:rsid w:val="00374A28"/>
    <w:rsid w:val="00374A39"/>
    <w:rsid w:val="00374AB4"/>
    <w:rsid w:val="00374C23"/>
    <w:rsid w:val="00374CAD"/>
    <w:rsid w:val="00374D16"/>
    <w:rsid w:val="00374FA1"/>
    <w:rsid w:val="00375006"/>
    <w:rsid w:val="00375134"/>
    <w:rsid w:val="003752F5"/>
    <w:rsid w:val="00375414"/>
    <w:rsid w:val="003755F6"/>
    <w:rsid w:val="0037564C"/>
    <w:rsid w:val="0037585C"/>
    <w:rsid w:val="00375A52"/>
    <w:rsid w:val="00375EE7"/>
    <w:rsid w:val="00375F56"/>
    <w:rsid w:val="00376007"/>
    <w:rsid w:val="00376257"/>
    <w:rsid w:val="003762DC"/>
    <w:rsid w:val="003765E7"/>
    <w:rsid w:val="00376657"/>
    <w:rsid w:val="003767F1"/>
    <w:rsid w:val="003768F8"/>
    <w:rsid w:val="003768FD"/>
    <w:rsid w:val="00376971"/>
    <w:rsid w:val="00376A59"/>
    <w:rsid w:val="00376A9B"/>
    <w:rsid w:val="00376B5D"/>
    <w:rsid w:val="00376D51"/>
    <w:rsid w:val="00376DA0"/>
    <w:rsid w:val="00376DC8"/>
    <w:rsid w:val="00377137"/>
    <w:rsid w:val="00377153"/>
    <w:rsid w:val="0037748E"/>
    <w:rsid w:val="00377886"/>
    <w:rsid w:val="00377966"/>
    <w:rsid w:val="00377A11"/>
    <w:rsid w:val="00377B15"/>
    <w:rsid w:val="00377F43"/>
    <w:rsid w:val="00377F75"/>
    <w:rsid w:val="00380339"/>
    <w:rsid w:val="00380570"/>
    <w:rsid w:val="00380A75"/>
    <w:rsid w:val="0038105E"/>
    <w:rsid w:val="003812A1"/>
    <w:rsid w:val="003812AF"/>
    <w:rsid w:val="003812C8"/>
    <w:rsid w:val="003813E8"/>
    <w:rsid w:val="0038141B"/>
    <w:rsid w:val="00381420"/>
    <w:rsid w:val="00381714"/>
    <w:rsid w:val="003817F4"/>
    <w:rsid w:val="00381A63"/>
    <w:rsid w:val="00381B23"/>
    <w:rsid w:val="00381C7F"/>
    <w:rsid w:val="00381E46"/>
    <w:rsid w:val="00381FB1"/>
    <w:rsid w:val="00381FE9"/>
    <w:rsid w:val="0038201E"/>
    <w:rsid w:val="00382066"/>
    <w:rsid w:val="003821B0"/>
    <w:rsid w:val="00382523"/>
    <w:rsid w:val="0038258F"/>
    <w:rsid w:val="00382770"/>
    <w:rsid w:val="00382880"/>
    <w:rsid w:val="00382919"/>
    <w:rsid w:val="00382AD8"/>
    <w:rsid w:val="00382C38"/>
    <w:rsid w:val="00382C70"/>
    <w:rsid w:val="00382CDF"/>
    <w:rsid w:val="00382D5C"/>
    <w:rsid w:val="00382DD9"/>
    <w:rsid w:val="003830D8"/>
    <w:rsid w:val="0038339F"/>
    <w:rsid w:val="00383AC0"/>
    <w:rsid w:val="00383BDB"/>
    <w:rsid w:val="00383D85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FD"/>
    <w:rsid w:val="00385503"/>
    <w:rsid w:val="0038558A"/>
    <w:rsid w:val="003855E5"/>
    <w:rsid w:val="0038565D"/>
    <w:rsid w:val="00385861"/>
    <w:rsid w:val="00385929"/>
    <w:rsid w:val="00385959"/>
    <w:rsid w:val="00385EFA"/>
    <w:rsid w:val="00385F84"/>
    <w:rsid w:val="00386296"/>
    <w:rsid w:val="003863AB"/>
    <w:rsid w:val="00386A26"/>
    <w:rsid w:val="00386B84"/>
    <w:rsid w:val="00386DF6"/>
    <w:rsid w:val="00387009"/>
    <w:rsid w:val="003870CB"/>
    <w:rsid w:val="003871AD"/>
    <w:rsid w:val="003874EC"/>
    <w:rsid w:val="003875EE"/>
    <w:rsid w:val="00387640"/>
    <w:rsid w:val="00387678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586"/>
    <w:rsid w:val="00391722"/>
    <w:rsid w:val="00391EE1"/>
    <w:rsid w:val="00392631"/>
    <w:rsid w:val="003928CD"/>
    <w:rsid w:val="0039295E"/>
    <w:rsid w:val="00392A8D"/>
    <w:rsid w:val="00392B37"/>
    <w:rsid w:val="00392C87"/>
    <w:rsid w:val="00392D12"/>
    <w:rsid w:val="00392E9D"/>
    <w:rsid w:val="00392F03"/>
    <w:rsid w:val="00392F5F"/>
    <w:rsid w:val="0039321A"/>
    <w:rsid w:val="0039343F"/>
    <w:rsid w:val="00393551"/>
    <w:rsid w:val="00393609"/>
    <w:rsid w:val="00393692"/>
    <w:rsid w:val="0039383C"/>
    <w:rsid w:val="00393C2A"/>
    <w:rsid w:val="00393E84"/>
    <w:rsid w:val="00393F67"/>
    <w:rsid w:val="00394318"/>
    <w:rsid w:val="003943BD"/>
    <w:rsid w:val="00394523"/>
    <w:rsid w:val="00394712"/>
    <w:rsid w:val="0039477E"/>
    <w:rsid w:val="00394949"/>
    <w:rsid w:val="00394ADB"/>
    <w:rsid w:val="00394B62"/>
    <w:rsid w:val="00394BA5"/>
    <w:rsid w:val="00394C15"/>
    <w:rsid w:val="0039510E"/>
    <w:rsid w:val="00395193"/>
    <w:rsid w:val="003953FF"/>
    <w:rsid w:val="0039546B"/>
    <w:rsid w:val="00395504"/>
    <w:rsid w:val="00395727"/>
    <w:rsid w:val="00395AEF"/>
    <w:rsid w:val="00395C06"/>
    <w:rsid w:val="00395C39"/>
    <w:rsid w:val="0039650F"/>
    <w:rsid w:val="003968EB"/>
    <w:rsid w:val="003968F9"/>
    <w:rsid w:val="00396C07"/>
    <w:rsid w:val="00396C69"/>
    <w:rsid w:val="00396C97"/>
    <w:rsid w:val="00396EC5"/>
    <w:rsid w:val="00396FB4"/>
    <w:rsid w:val="00396FC6"/>
    <w:rsid w:val="0039700D"/>
    <w:rsid w:val="0039710A"/>
    <w:rsid w:val="0039718D"/>
    <w:rsid w:val="00397238"/>
    <w:rsid w:val="00397496"/>
    <w:rsid w:val="003976D1"/>
    <w:rsid w:val="003977C8"/>
    <w:rsid w:val="00397957"/>
    <w:rsid w:val="00397A31"/>
    <w:rsid w:val="00397B47"/>
    <w:rsid w:val="00397B5D"/>
    <w:rsid w:val="00397E09"/>
    <w:rsid w:val="00397EB2"/>
    <w:rsid w:val="00397F32"/>
    <w:rsid w:val="003A01AC"/>
    <w:rsid w:val="003A01FC"/>
    <w:rsid w:val="003A0450"/>
    <w:rsid w:val="003A05A0"/>
    <w:rsid w:val="003A0662"/>
    <w:rsid w:val="003A0932"/>
    <w:rsid w:val="003A110D"/>
    <w:rsid w:val="003A134E"/>
    <w:rsid w:val="003A17D0"/>
    <w:rsid w:val="003A18B2"/>
    <w:rsid w:val="003A1A11"/>
    <w:rsid w:val="003A1C59"/>
    <w:rsid w:val="003A1D84"/>
    <w:rsid w:val="003A1DBA"/>
    <w:rsid w:val="003A203A"/>
    <w:rsid w:val="003A219B"/>
    <w:rsid w:val="003A21DA"/>
    <w:rsid w:val="003A245A"/>
    <w:rsid w:val="003A25D8"/>
    <w:rsid w:val="003A2846"/>
    <w:rsid w:val="003A2951"/>
    <w:rsid w:val="003A2AA5"/>
    <w:rsid w:val="003A2BAA"/>
    <w:rsid w:val="003A2C9A"/>
    <w:rsid w:val="003A2E06"/>
    <w:rsid w:val="003A2E9C"/>
    <w:rsid w:val="003A2F2C"/>
    <w:rsid w:val="003A33D9"/>
    <w:rsid w:val="003A3682"/>
    <w:rsid w:val="003A38F9"/>
    <w:rsid w:val="003A3C37"/>
    <w:rsid w:val="003A3DCB"/>
    <w:rsid w:val="003A3EE6"/>
    <w:rsid w:val="003A42A6"/>
    <w:rsid w:val="003A4383"/>
    <w:rsid w:val="003A449D"/>
    <w:rsid w:val="003A450F"/>
    <w:rsid w:val="003A4555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BE0"/>
    <w:rsid w:val="003A5CD5"/>
    <w:rsid w:val="003A5D5A"/>
    <w:rsid w:val="003A5EE0"/>
    <w:rsid w:val="003A5EF3"/>
    <w:rsid w:val="003A5FC8"/>
    <w:rsid w:val="003A604C"/>
    <w:rsid w:val="003A62D9"/>
    <w:rsid w:val="003A636A"/>
    <w:rsid w:val="003A6471"/>
    <w:rsid w:val="003A66C1"/>
    <w:rsid w:val="003A67E1"/>
    <w:rsid w:val="003A67F2"/>
    <w:rsid w:val="003A67F9"/>
    <w:rsid w:val="003A69B6"/>
    <w:rsid w:val="003A6B2C"/>
    <w:rsid w:val="003A6C73"/>
    <w:rsid w:val="003A6D0F"/>
    <w:rsid w:val="003A6F6B"/>
    <w:rsid w:val="003A7255"/>
    <w:rsid w:val="003A7364"/>
    <w:rsid w:val="003A74FA"/>
    <w:rsid w:val="003A756B"/>
    <w:rsid w:val="003A758C"/>
    <w:rsid w:val="003A75C6"/>
    <w:rsid w:val="003A7618"/>
    <w:rsid w:val="003A7655"/>
    <w:rsid w:val="003A7770"/>
    <w:rsid w:val="003A78F8"/>
    <w:rsid w:val="003A7D9F"/>
    <w:rsid w:val="003A7DD6"/>
    <w:rsid w:val="003A7E0D"/>
    <w:rsid w:val="003A7E57"/>
    <w:rsid w:val="003B00E4"/>
    <w:rsid w:val="003B0118"/>
    <w:rsid w:val="003B017D"/>
    <w:rsid w:val="003B02F7"/>
    <w:rsid w:val="003B032E"/>
    <w:rsid w:val="003B044C"/>
    <w:rsid w:val="003B04B0"/>
    <w:rsid w:val="003B0527"/>
    <w:rsid w:val="003B0765"/>
    <w:rsid w:val="003B08A4"/>
    <w:rsid w:val="003B0B01"/>
    <w:rsid w:val="003B0B96"/>
    <w:rsid w:val="003B0BC6"/>
    <w:rsid w:val="003B0D44"/>
    <w:rsid w:val="003B0DC3"/>
    <w:rsid w:val="003B0F52"/>
    <w:rsid w:val="003B1233"/>
    <w:rsid w:val="003B1267"/>
    <w:rsid w:val="003B186D"/>
    <w:rsid w:val="003B192A"/>
    <w:rsid w:val="003B1E3C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2E26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08"/>
    <w:rsid w:val="003B4D74"/>
    <w:rsid w:val="003B4FB7"/>
    <w:rsid w:val="003B5036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77"/>
    <w:rsid w:val="003B67F7"/>
    <w:rsid w:val="003B68B9"/>
    <w:rsid w:val="003B6A5C"/>
    <w:rsid w:val="003B6B5D"/>
    <w:rsid w:val="003B6B74"/>
    <w:rsid w:val="003B6EBF"/>
    <w:rsid w:val="003B704F"/>
    <w:rsid w:val="003B7327"/>
    <w:rsid w:val="003B7539"/>
    <w:rsid w:val="003B7573"/>
    <w:rsid w:val="003B76B3"/>
    <w:rsid w:val="003B76CD"/>
    <w:rsid w:val="003B7749"/>
    <w:rsid w:val="003B778F"/>
    <w:rsid w:val="003B77D5"/>
    <w:rsid w:val="003B78DA"/>
    <w:rsid w:val="003B7AFB"/>
    <w:rsid w:val="003B7B84"/>
    <w:rsid w:val="003B7BC3"/>
    <w:rsid w:val="003C0034"/>
    <w:rsid w:val="003C0128"/>
    <w:rsid w:val="003C02D7"/>
    <w:rsid w:val="003C07D4"/>
    <w:rsid w:val="003C088D"/>
    <w:rsid w:val="003C092A"/>
    <w:rsid w:val="003C092E"/>
    <w:rsid w:val="003C0AC7"/>
    <w:rsid w:val="003C0B32"/>
    <w:rsid w:val="003C0FA9"/>
    <w:rsid w:val="003C1155"/>
    <w:rsid w:val="003C12BC"/>
    <w:rsid w:val="003C15D8"/>
    <w:rsid w:val="003C18C6"/>
    <w:rsid w:val="003C19D1"/>
    <w:rsid w:val="003C1A98"/>
    <w:rsid w:val="003C1AFF"/>
    <w:rsid w:val="003C1F57"/>
    <w:rsid w:val="003C2017"/>
    <w:rsid w:val="003C242A"/>
    <w:rsid w:val="003C244B"/>
    <w:rsid w:val="003C245F"/>
    <w:rsid w:val="003C24C1"/>
    <w:rsid w:val="003C25B0"/>
    <w:rsid w:val="003C26BD"/>
    <w:rsid w:val="003C26F0"/>
    <w:rsid w:val="003C2860"/>
    <w:rsid w:val="003C28A3"/>
    <w:rsid w:val="003C2917"/>
    <w:rsid w:val="003C2923"/>
    <w:rsid w:val="003C2A3B"/>
    <w:rsid w:val="003C2A91"/>
    <w:rsid w:val="003C2BE8"/>
    <w:rsid w:val="003C307C"/>
    <w:rsid w:val="003C392A"/>
    <w:rsid w:val="003C3981"/>
    <w:rsid w:val="003C3C0C"/>
    <w:rsid w:val="003C3DC3"/>
    <w:rsid w:val="003C4792"/>
    <w:rsid w:val="003C482D"/>
    <w:rsid w:val="003C49D6"/>
    <w:rsid w:val="003C4B79"/>
    <w:rsid w:val="003C4D92"/>
    <w:rsid w:val="003C4E84"/>
    <w:rsid w:val="003C57DE"/>
    <w:rsid w:val="003C57F5"/>
    <w:rsid w:val="003C5AFE"/>
    <w:rsid w:val="003C5BD8"/>
    <w:rsid w:val="003C6020"/>
    <w:rsid w:val="003C6628"/>
    <w:rsid w:val="003C67C6"/>
    <w:rsid w:val="003C69E5"/>
    <w:rsid w:val="003C6A3B"/>
    <w:rsid w:val="003C6B36"/>
    <w:rsid w:val="003C6B9A"/>
    <w:rsid w:val="003C6BF6"/>
    <w:rsid w:val="003C6E08"/>
    <w:rsid w:val="003C7270"/>
    <w:rsid w:val="003C74A0"/>
    <w:rsid w:val="003C76F6"/>
    <w:rsid w:val="003C7895"/>
    <w:rsid w:val="003C7922"/>
    <w:rsid w:val="003C7A22"/>
    <w:rsid w:val="003C7B41"/>
    <w:rsid w:val="003D0079"/>
    <w:rsid w:val="003D01F8"/>
    <w:rsid w:val="003D03EB"/>
    <w:rsid w:val="003D0406"/>
    <w:rsid w:val="003D05E3"/>
    <w:rsid w:val="003D0689"/>
    <w:rsid w:val="003D0737"/>
    <w:rsid w:val="003D0976"/>
    <w:rsid w:val="003D0A64"/>
    <w:rsid w:val="003D0A99"/>
    <w:rsid w:val="003D0D07"/>
    <w:rsid w:val="003D0D5B"/>
    <w:rsid w:val="003D0FFE"/>
    <w:rsid w:val="003D1021"/>
    <w:rsid w:val="003D148D"/>
    <w:rsid w:val="003D1561"/>
    <w:rsid w:val="003D17BA"/>
    <w:rsid w:val="003D17D8"/>
    <w:rsid w:val="003D180B"/>
    <w:rsid w:val="003D1887"/>
    <w:rsid w:val="003D1C50"/>
    <w:rsid w:val="003D1CF7"/>
    <w:rsid w:val="003D1DE8"/>
    <w:rsid w:val="003D1F7C"/>
    <w:rsid w:val="003D21AD"/>
    <w:rsid w:val="003D2221"/>
    <w:rsid w:val="003D229A"/>
    <w:rsid w:val="003D2494"/>
    <w:rsid w:val="003D27FF"/>
    <w:rsid w:val="003D2B98"/>
    <w:rsid w:val="003D2E4D"/>
    <w:rsid w:val="003D2F28"/>
    <w:rsid w:val="003D3150"/>
    <w:rsid w:val="003D3333"/>
    <w:rsid w:val="003D3350"/>
    <w:rsid w:val="003D34BB"/>
    <w:rsid w:val="003D34E9"/>
    <w:rsid w:val="003D3F42"/>
    <w:rsid w:val="003D4125"/>
    <w:rsid w:val="003D4466"/>
    <w:rsid w:val="003D44B6"/>
    <w:rsid w:val="003D47D1"/>
    <w:rsid w:val="003D48EC"/>
    <w:rsid w:val="003D49F8"/>
    <w:rsid w:val="003D4C8A"/>
    <w:rsid w:val="003D4D1E"/>
    <w:rsid w:val="003D5176"/>
    <w:rsid w:val="003D5271"/>
    <w:rsid w:val="003D5364"/>
    <w:rsid w:val="003D59A3"/>
    <w:rsid w:val="003D5A65"/>
    <w:rsid w:val="003D5B65"/>
    <w:rsid w:val="003D5C7C"/>
    <w:rsid w:val="003D5D15"/>
    <w:rsid w:val="003D5D3F"/>
    <w:rsid w:val="003D6214"/>
    <w:rsid w:val="003D6377"/>
    <w:rsid w:val="003D6AA9"/>
    <w:rsid w:val="003D6E61"/>
    <w:rsid w:val="003D6EF5"/>
    <w:rsid w:val="003D74A8"/>
    <w:rsid w:val="003D7760"/>
    <w:rsid w:val="003D7BC9"/>
    <w:rsid w:val="003D7D18"/>
    <w:rsid w:val="003D7E43"/>
    <w:rsid w:val="003D7FA1"/>
    <w:rsid w:val="003E02A4"/>
    <w:rsid w:val="003E0335"/>
    <w:rsid w:val="003E057F"/>
    <w:rsid w:val="003E05E4"/>
    <w:rsid w:val="003E06A9"/>
    <w:rsid w:val="003E07AF"/>
    <w:rsid w:val="003E084D"/>
    <w:rsid w:val="003E0C65"/>
    <w:rsid w:val="003E0DC9"/>
    <w:rsid w:val="003E1060"/>
    <w:rsid w:val="003E128F"/>
    <w:rsid w:val="003E14C2"/>
    <w:rsid w:val="003E19DF"/>
    <w:rsid w:val="003E1A0B"/>
    <w:rsid w:val="003E1A1F"/>
    <w:rsid w:val="003E1B67"/>
    <w:rsid w:val="003E1EF8"/>
    <w:rsid w:val="003E2153"/>
    <w:rsid w:val="003E2171"/>
    <w:rsid w:val="003E217F"/>
    <w:rsid w:val="003E223D"/>
    <w:rsid w:val="003E23E1"/>
    <w:rsid w:val="003E26E9"/>
    <w:rsid w:val="003E2759"/>
    <w:rsid w:val="003E27DB"/>
    <w:rsid w:val="003E28A3"/>
    <w:rsid w:val="003E2964"/>
    <w:rsid w:val="003E2C27"/>
    <w:rsid w:val="003E2DE9"/>
    <w:rsid w:val="003E2E30"/>
    <w:rsid w:val="003E3053"/>
    <w:rsid w:val="003E3342"/>
    <w:rsid w:val="003E34CA"/>
    <w:rsid w:val="003E3A2A"/>
    <w:rsid w:val="003E3C01"/>
    <w:rsid w:val="003E41D2"/>
    <w:rsid w:val="003E42E6"/>
    <w:rsid w:val="003E42FF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8F9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D96"/>
    <w:rsid w:val="003E6E25"/>
    <w:rsid w:val="003E7072"/>
    <w:rsid w:val="003E7095"/>
    <w:rsid w:val="003E722E"/>
    <w:rsid w:val="003E7251"/>
    <w:rsid w:val="003E7338"/>
    <w:rsid w:val="003E7386"/>
    <w:rsid w:val="003E753D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3DE"/>
    <w:rsid w:val="003F16EA"/>
    <w:rsid w:val="003F1713"/>
    <w:rsid w:val="003F1764"/>
    <w:rsid w:val="003F17AD"/>
    <w:rsid w:val="003F1AB9"/>
    <w:rsid w:val="003F1B1E"/>
    <w:rsid w:val="003F1BBC"/>
    <w:rsid w:val="003F221E"/>
    <w:rsid w:val="003F25D3"/>
    <w:rsid w:val="003F2963"/>
    <w:rsid w:val="003F2A86"/>
    <w:rsid w:val="003F2A95"/>
    <w:rsid w:val="003F2C31"/>
    <w:rsid w:val="003F3205"/>
    <w:rsid w:val="003F33C8"/>
    <w:rsid w:val="003F3648"/>
    <w:rsid w:val="003F3789"/>
    <w:rsid w:val="003F387B"/>
    <w:rsid w:val="003F3A2E"/>
    <w:rsid w:val="003F3DD2"/>
    <w:rsid w:val="003F3EF1"/>
    <w:rsid w:val="003F40CC"/>
    <w:rsid w:val="003F40E6"/>
    <w:rsid w:val="003F4211"/>
    <w:rsid w:val="003F4508"/>
    <w:rsid w:val="003F457C"/>
    <w:rsid w:val="003F48DC"/>
    <w:rsid w:val="003F4A24"/>
    <w:rsid w:val="003F4C92"/>
    <w:rsid w:val="003F4D90"/>
    <w:rsid w:val="003F4EE6"/>
    <w:rsid w:val="003F4F00"/>
    <w:rsid w:val="003F4F48"/>
    <w:rsid w:val="003F550F"/>
    <w:rsid w:val="003F5708"/>
    <w:rsid w:val="003F57BE"/>
    <w:rsid w:val="003F584D"/>
    <w:rsid w:val="003F5878"/>
    <w:rsid w:val="003F5935"/>
    <w:rsid w:val="003F5960"/>
    <w:rsid w:val="003F5E88"/>
    <w:rsid w:val="003F5F5F"/>
    <w:rsid w:val="003F60B7"/>
    <w:rsid w:val="003F6717"/>
    <w:rsid w:val="003F6955"/>
    <w:rsid w:val="003F69BE"/>
    <w:rsid w:val="003F6B4C"/>
    <w:rsid w:val="003F6B56"/>
    <w:rsid w:val="003F6B62"/>
    <w:rsid w:val="003F6CAC"/>
    <w:rsid w:val="003F6F81"/>
    <w:rsid w:val="003F6F84"/>
    <w:rsid w:val="003F7000"/>
    <w:rsid w:val="003F716B"/>
    <w:rsid w:val="003F7329"/>
    <w:rsid w:val="003F79C9"/>
    <w:rsid w:val="003F7A19"/>
    <w:rsid w:val="003F7C6D"/>
    <w:rsid w:val="003F7D1C"/>
    <w:rsid w:val="003F7D2D"/>
    <w:rsid w:val="003F7F4B"/>
    <w:rsid w:val="0040017C"/>
    <w:rsid w:val="004006CA"/>
    <w:rsid w:val="0040075E"/>
    <w:rsid w:val="004008E7"/>
    <w:rsid w:val="00400A54"/>
    <w:rsid w:val="00400AFE"/>
    <w:rsid w:val="00400D27"/>
    <w:rsid w:val="00401019"/>
    <w:rsid w:val="00401126"/>
    <w:rsid w:val="004012C9"/>
    <w:rsid w:val="00401753"/>
    <w:rsid w:val="00401B0A"/>
    <w:rsid w:val="00401D57"/>
    <w:rsid w:val="004022AE"/>
    <w:rsid w:val="00402321"/>
    <w:rsid w:val="0040233E"/>
    <w:rsid w:val="00402720"/>
    <w:rsid w:val="00402788"/>
    <w:rsid w:val="00402813"/>
    <w:rsid w:val="00402882"/>
    <w:rsid w:val="00402B70"/>
    <w:rsid w:val="00402F2A"/>
    <w:rsid w:val="0040301F"/>
    <w:rsid w:val="004030B9"/>
    <w:rsid w:val="004030F8"/>
    <w:rsid w:val="00403158"/>
    <w:rsid w:val="00403183"/>
    <w:rsid w:val="00403283"/>
    <w:rsid w:val="004032FB"/>
    <w:rsid w:val="0040333E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889"/>
    <w:rsid w:val="00404CF7"/>
    <w:rsid w:val="00404D72"/>
    <w:rsid w:val="00405513"/>
    <w:rsid w:val="004059B8"/>
    <w:rsid w:val="00405A3A"/>
    <w:rsid w:val="00405A81"/>
    <w:rsid w:val="00405AA5"/>
    <w:rsid w:val="00405E6D"/>
    <w:rsid w:val="00405F05"/>
    <w:rsid w:val="00405F89"/>
    <w:rsid w:val="0040621D"/>
    <w:rsid w:val="0040671A"/>
    <w:rsid w:val="0040679E"/>
    <w:rsid w:val="004067EC"/>
    <w:rsid w:val="00406806"/>
    <w:rsid w:val="00406A4E"/>
    <w:rsid w:val="00406CC6"/>
    <w:rsid w:val="00406E1B"/>
    <w:rsid w:val="00406FC7"/>
    <w:rsid w:val="00407232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542"/>
    <w:rsid w:val="00410820"/>
    <w:rsid w:val="00410A84"/>
    <w:rsid w:val="00410BB0"/>
    <w:rsid w:val="00411002"/>
    <w:rsid w:val="0041102D"/>
    <w:rsid w:val="004113CA"/>
    <w:rsid w:val="0041141B"/>
    <w:rsid w:val="00411696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4F6"/>
    <w:rsid w:val="00413AB1"/>
    <w:rsid w:val="00413BE9"/>
    <w:rsid w:val="004140BE"/>
    <w:rsid w:val="004141C9"/>
    <w:rsid w:val="00414352"/>
    <w:rsid w:val="0041442C"/>
    <w:rsid w:val="0041462A"/>
    <w:rsid w:val="004148CD"/>
    <w:rsid w:val="004149D8"/>
    <w:rsid w:val="00414B8E"/>
    <w:rsid w:val="00414BC8"/>
    <w:rsid w:val="00414C2E"/>
    <w:rsid w:val="00414F10"/>
    <w:rsid w:val="00415043"/>
    <w:rsid w:val="0041513D"/>
    <w:rsid w:val="00415180"/>
    <w:rsid w:val="0041526F"/>
    <w:rsid w:val="004152FA"/>
    <w:rsid w:val="00415356"/>
    <w:rsid w:val="0041535A"/>
    <w:rsid w:val="0041544E"/>
    <w:rsid w:val="0041571E"/>
    <w:rsid w:val="00415769"/>
    <w:rsid w:val="0041577B"/>
    <w:rsid w:val="00415A41"/>
    <w:rsid w:val="00415B1E"/>
    <w:rsid w:val="00415C3B"/>
    <w:rsid w:val="00415CB6"/>
    <w:rsid w:val="00415CFD"/>
    <w:rsid w:val="00415E49"/>
    <w:rsid w:val="00415E6D"/>
    <w:rsid w:val="00415E85"/>
    <w:rsid w:val="00416014"/>
    <w:rsid w:val="0041602A"/>
    <w:rsid w:val="004161F1"/>
    <w:rsid w:val="0041626A"/>
    <w:rsid w:val="004163B4"/>
    <w:rsid w:val="00416500"/>
    <w:rsid w:val="00416890"/>
    <w:rsid w:val="004168F2"/>
    <w:rsid w:val="00416B02"/>
    <w:rsid w:val="00416EF7"/>
    <w:rsid w:val="0041733A"/>
    <w:rsid w:val="00417411"/>
    <w:rsid w:val="0041742F"/>
    <w:rsid w:val="00417436"/>
    <w:rsid w:val="00417552"/>
    <w:rsid w:val="00417744"/>
    <w:rsid w:val="00417CE0"/>
    <w:rsid w:val="00417EEF"/>
    <w:rsid w:val="00417FA9"/>
    <w:rsid w:val="00417FEE"/>
    <w:rsid w:val="004201FD"/>
    <w:rsid w:val="004204EC"/>
    <w:rsid w:val="0042070F"/>
    <w:rsid w:val="0042079F"/>
    <w:rsid w:val="004210EA"/>
    <w:rsid w:val="0042124F"/>
    <w:rsid w:val="0042161E"/>
    <w:rsid w:val="004216B7"/>
    <w:rsid w:val="00421720"/>
    <w:rsid w:val="004219D5"/>
    <w:rsid w:val="00421AC4"/>
    <w:rsid w:val="00421ACE"/>
    <w:rsid w:val="00421B26"/>
    <w:rsid w:val="00421C12"/>
    <w:rsid w:val="00421C1F"/>
    <w:rsid w:val="00421DEC"/>
    <w:rsid w:val="00421EB2"/>
    <w:rsid w:val="0042226C"/>
    <w:rsid w:val="0042247A"/>
    <w:rsid w:val="004227A6"/>
    <w:rsid w:val="004228B0"/>
    <w:rsid w:val="0042291E"/>
    <w:rsid w:val="0042297E"/>
    <w:rsid w:val="00422C18"/>
    <w:rsid w:val="00422CB0"/>
    <w:rsid w:val="00422FAB"/>
    <w:rsid w:val="0042317A"/>
    <w:rsid w:val="00423278"/>
    <w:rsid w:val="0042344D"/>
    <w:rsid w:val="00423611"/>
    <w:rsid w:val="00423688"/>
    <w:rsid w:val="00423919"/>
    <w:rsid w:val="00423C17"/>
    <w:rsid w:val="00423D93"/>
    <w:rsid w:val="00423DC4"/>
    <w:rsid w:val="00423E2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5"/>
    <w:rsid w:val="00425A56"/>
    <w:rsid w:val="00425A92"/>
    <w:rsid w:val="00425D16"/>
    <w:rsid w:val="00425D27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6A1"/>
    <w:rsid w:val="0042684A"/>
    <w:rsid w:val="00426923"/>
    <w:rsid w:val="0042699C"/>
    <w:rsid w:val="00426C3A"/>
    <w:rsid w:val="00426CE9"/>
    <w:rsid w:val="00426CF3"/>
    <w:rsid w:val="0042707C"/>
    <w:rsid w:val="004273BB"/>
    <w:rsid w:val="00427806"/>
    <w:rsid w:val="004278D2"/>
    <w:rsid w:val="004279FC"/>
    <w:rsid w:val="00427C3A"/>
    <w:rsid w:val="00427C89"/>
    <w:rsid w:val="00427D9A"/>
    <w:rsid w:val="00427F85"/>
    <w:rsid w:val="00427FA5"/>
    <w:rsid w:val="00430259"/>
    <w:rsid w:val="004302D7"/>
    <w:rsid w:val="00430356"/>
    <w:rsid w:val="00430840"/>
    <w:rsid w:val="004308ED"/>
    <w:rsid w:val="0043090E"/>
    <w:rsid w:val="00430AE4"/>
    <w:rsid w:val="00430B25"/>
    <w:rsid w:val="00430BD6"/>
    <w:rsid w:val="00430D9B"/>
    <w:rsid w:val="00430F5D"/>
    <w:rsid w:val="00431211"/>
    <w:rsid w:val="00431325"/>
    <w:rsid w:val="0043146C"/>
    <w:rsid w:val="004314CE"/>
    <w:rsid w:val="00431710"/>
    <w:rsid w:val="004318A2"/>
    <w:rsid w:val="0043195C"/>
    <w:rsid w:val="00431CFF"/>
    <w:rsid w:val="00431E35"/>
    <w:rsid w:val="00431F50"/>
    <w:rsid w:val="0043208B"/>
    <w:rsid w:val="004322AA"/>
    <w:rsid w:val="00432353"/>
    <w:rsid w:val="004323CB"/>
    <w:rsid w:val="0043249F"/>
    <w:rsid w:val="0043256B"/>
    <w:rsid w:val="004328ED"/>
    <w:rsid w:val="00432919"/>
    <w:rsid w:val="00432A9D"/>
    <w:rsid w:val="00432AC9"/>
    <w:rsid w:val="00432C9B"/>
    <w:rsid w:val="00432D9A"/>
    <w:rsid w:val="004330BA"/>
    <w:rsid w:val="004330E7"/>
    <w:rsid w:val="004331BB"/>
    <w:rsid w:val="00433504"/>
    <w:rsid w:val="00433712"/>
    <w:rsid w:val="00433736"/>
    <w:rsid w:val="0043380D"/>
    <w:rsid w:val="00433941"/>
    <w:rsid w:val="00433B6D"/>
    <w:rsid w:val="00433E4E"/>
    <w:rsid w:val="00434192"/>
    <w:rsid w:val="004343DB"/>
    <w:rsid w:val="0043474D"/>
    <w:rsid w:val="00434933"/>
    <w:rsid w:val="00434A38"/>
    <w:rsid w:val="00434B6C"/>
    <w:rsid w:val="00434B8A"/>
    <w:rsid w:val="00434D07"/>
    <w:rsid w:val="00434D0C"/>
    <w:rsid w:val="00435103"/>
    <w:rsid w:val="00435267"/>
    <w:rsid w:val="00435325"/>
    <w:rsid w:val="0043549E"/>
    <w:rsid w:val="0043582A"/>
    <w:rsid w:val="00435F20"/>
    <w:rsid w:val="004361DA"/>
    <w:rsid w:val="004364B7"/>
    <w:rsid w:val="00436B77"/>
    <w:rsid w:val="00436FCF"/>
    <w:rsid w:val="0043709E"/>
    <w:rsid w:val="004370E4"/>
    <w:rsid w:val="0043718B"/>
    <w:rsid w:val="004373D1"/>
    <w:rsid w:val="0043747D"/>
    <w:rsid w:val="004379E9"/>
    <w:rsid w:val="00437A00"/>
    <w:rsid w:val="00437BBC"/>
    <w:rsid w:val="00437D3E"/>
    <w:rsid w:val="00437DE2"/>
    <w:rsid w:val="004405EF"/>
    <w:rsid w:val="0044065B"/>
    <w:rsid w:val="004406FF"/>
    <w:rsid w:val="00440864"/>
    <w:rsid w:val="00440B73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B67"/>
    <w:rsid w:val="00442FC7"/>
    <w:rsid w:val="00443283"/>
    <w:rsid w:val="00443331"/>
    <w:rsid w:val="00443530"/>
    <w:rsid w:val="004436EE"/>
    <w:rsid w:val="004438B8"/>
    <w:rsid w:val="00443962"/>
    <w:rsid w:val="00443BAE"/>
    <w:rsid w:val="00443BB5"/>
    <w:rsid w:val="00443FCF"/>
    <w:rsid w:val="004441DC"/>
    <w:rsid w:val="004446A6"/>
    <w:rsid w:val="004446A7"/>
    <w:rsid w:val="004447FC"/>
    <w:rsid w:val="004449F9"/>
    <w:rsid w:val="00444B3B"/>
    <w:rsid w:val="00444D6B"/>
    <w:rsid w:val="00444DB1"/>
    <w:rsid w:val="00444DCE"/>
    <w:rsid w:val="00444FDE"/>
    <w:rsid w:val="00445071"/>
    <w:rsid w:val="00445315"/>
    <w:rsid w:val="0044574E"/>
    <w:rsid w:val="0044581A"/>
    <w:rsid w:val="004458A4"/>
    <w:rsid w:val="00445A01"/>
    <w:rsid w:val="00445CC9"/>
    <w:rsid w:val="00445D0C"/>
    <w:rsid w:val="00445E7E"/>
    <w:rsid w:val="004460F3"/>
    <w:rsid w:val="00446102"/>
    <w:rsid w:val="0044653F"/>
    <w:rsid w:val="004465EA"/>
    <w:rsid w:val="00446733"/>
    <w:rsid w:val="004467F1"/>
    <w:rsid w:val="00446C88"/>
    <w:rsid w:val="00446DE2"/>
    <w:rsid w:val="00446E19"/>
    <w:rsid w:val="00447089"/>
    <w:rsid w:val="004470E2"/>
    <w:rsid w:val="00447199"/>
    <w:rsid w:val="00447388"/>
    <w:rsid w:val="0044747B"/>
    <w:rsid w:val="0044753F"/>
    <w:rsid w:val="0044758B"/>
    <w:rsid w:val="00447766"/>
    <w:rsid w:val="0044796F"/>
    <w:rsid w:val="00447D54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2D9"/>
    <w:rsid w:val="00451307"/>
    <w:rsid w:val="004515CB"/>
    <w:rsid w:val="00451836"/>
    <w:rsid w:val="00451996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B1D"/>
    <w:rsid w:val="00452D15"/>
    <w:rsid w:val="00452E59"/>
    <w:rsid w:val="00452F51"/>
    <w:rsid w:val="00452FB4"/>
    <w:rsid w:val="00453131"/>
    <w:rsid w:val="00453283"/>
    <w:rsid w:val="00453F19"/>
    <w:rsid w:val="00453F89"/>
    <w:rsid w:val="00454107"/>
    <w:rsid w:val="00454300"/>
    <w:rsid w:val="00454501"/>
    <w:rsid w:val="00454520"/>
    <w:rsid w:val="00454847"/>
    <w:rsid w:val="00454A63"/>
    <w:rsid w:val="00454D4F"/>
    <w:rsid w:val="00454D88"/>
    <w:rsid w:val="00455057"/>
    <w:rsid w:val="004551DF"/>
    <w:rsid w:val="00455263"/>
    <w:rsid w:val="00455415"/>
    <w:rsid w:val="00455700"/>
    <w:rsid w:val="004557E6"/>
    <w:rsid w:val="004557EA"/>
    <w:rsid w:val="00455873"/>
    <w:rsid w:val="004558CA"/>
    <w:rsid w:val="00455906"/>
    <w:rsid w:val="00455A40"/>
    <w:rsid w:val="00455AD1"/>
    <w:rsid w:val="00455E8E"/>
    <w:rsid w:val="00455EED"/>
    <w:rsid w:val="00456073"/>
    <w:rsid w:val="004562A2"/>
    <w:rsid w:val="00456382"/>
    <w:rsid w:val="0045653F"/>
    <w:rsid w:val="004568A2"/>
    <w:rsid w:val="00456C83"/>
    <w:rsid w:val="0045721D"/>
    <w:rsid w:val="0045753B"/>
    <w:rsid w:val="00457586"/>
    <w:rsid w:val="004577CB"/>
    <w:rsid w:val="00457847"/>
    <w:rsid w:val="00457903"/>
    <w:rsid w:val="00457E1C"/>
    <w:rsid w:val="00457ECC"/>
    <w:rsid w:val="00460049"/>
    <w:rsid w:val="0046011F"/>
    <w:rsid w:val="0046014D"/>
    <w:rsid w:val="004604BD"/>
    <w:rsid w:val="004604EC"/>
    <w:rsid w:val="0046054B"/>
    <w:rsid w:val="004607E5"/>
    <w:rsid w:val="00460841"/>
    <w:rsid w:val="004610A8"/>
    <w:rsid w:val="00461371"/>
    <w:rsid w:val="0046164E"/>
    <w:rsid w:val="00461743"/>
    <w:rsid w:val="00461B30"/>
    <w:rsid w:val="00461CCB"/>
    <w:rsid w:val="00461CD6"/>
    <w:rsid w:val="00461EF7"/>
    <w:rsid w:val="00461F13"/>
    <w:rsid w:val="0046231C"/>
    <w:rsid w:val="00462477"/>
    <w:rsid w:val="004625E1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7D1"/>
    <w:rsid w:val="0046382B"/>
    <w:rsid w:val="00463A29"/>
    <w:rsid w:val="00463A8C"/>
    <w:rsid w:val="00463B22"/>
    <w:rsid w:val="00463B62"/>
    <w:rsid w:val="00463DC0"/>
    <w:rsid w:val="00463DFF"/>
    <w:rsid w:val="004642CD"/>
    <w:rsid w:val="004645DC"/>
    <w:rsid w:val="004647DE"/>
    <w:rsid w:val="00464AE1"/>
    <w:rsid w:val="00464BF6"/>
    <w:rsid w:val="00464D50"/>
    <w:rsid w:val="00464EB4"/>
    <w:rsid w:val="00465000"/>
    <w:rsid w:val="004651CE"/>
    <w:rsid w:val="0046526D"/>
    <w:rsid w:val="004652DE"/>
    <w:rsid w:val="00465440"/>
    <w:rsid w:val="0046552B"/>
    <w:rsid w:val="004659C9"/>
    <w:rsid w:val="004659E3"/>
    <w:rsid w:val="00465CE7"/>
    <w:rsid w:val="00465D4E"/>
    <w:rsid w:val="00466048"/>
    <w:rsid w:val="004661E0"/>
    <w:rsid w:val="004662C0"/>
    <w:rsid w:val="00466700"/>
    <w:rsid w:val="00466B53"/>
    <w:rsid w:val="00466C16"/>
    <w:rsid w:val="00466D9D"/>
    <w:rsid w:val="0046700D"/>
    <w:rsid w:val="00467029"/>
    <w:rsid w:val="004673CC"/>
    <w:rsid w:val="004676A6"/>
    <w:rsid w:val="0046783C"/>
    <w:rsid w:val="004678C5"/>
    <w:rsid w:val="00467AB7"/>
    <w:rsid w:val="00467BC1"/>
    <w:rsid w:val="00467DBD"/>
    <w:rsid w:val="004701A5"/>
    <w:rsid w:val="004701FE"/>
    <w:rsid w:val="00470246"/>
    <w:rsid w:val="00470391"/>
    <w:rsid w:val="0047049B"/>
    <w:rsid w:val="00470878"/>
    <w:rsid w:val="00470A0C"/>
    <w:rsid w:val="00470DBA"/>
    <w:rsid w:val="00470FE5"/>
    <w:rsid w:val="00471061"/>
    <w:rsid w:val="00471169"/>
    <w:rsid w:val="0047142E"/>
    <w:rsid w:val="0047178F"/>
    <w:rsid w:val="0047181B"/>
    <w:rsid w:val="00471864"/>
    <w:rsid w:val="00471A1E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10C"/>
    <w:rsid w:val="0047451B"/>
    <w:rsid w:val="0047464B"/>
    <w:rsid w:val="0047477B"/>
    <w:rsid w:val="00474881"/>
    <w:rsid w:val="00474D08"/>
    <w:rsid w:val="00475035"/>
    <w:rsid w:val="00475083"/>
    <w:rsid w:val="00475178"/>
    <w:rsid w:val="004751F4"/>
    <w:rsid w:val="004752A5"/>
    <w:rsid w:val="00475361"/>
    <w:rsid w:val="0047564C"/>
    <w:rsid w:val="00475827"/>
    <w:rsid w:val="004758DA"/>
    <w:rsid w:val="00475A4A"/>
    <w:rsid w:val="00475B27"/>
    <w:rsid w:val="00475B70"/>
    <w:rsid w:val="00475F7E"/>
    <w:rsid w:val="004760D0"/>
    <w:rsid w:val="00476395"/>
    <w:rsid w:val="00476423"/>
    <w:rsid w:val="00476584"/>
    <w:rsid w:val="0047668B"/>
    <w:rsid w:val="00476715"/>
    <w:rsid w:val="00476764"/>
    <w:rsid w:val="00476A60"/>
    <w:rsid w:val="00476A62"/>
    <w:rsid w:val="00476B2A"/>
    <w:rsid w:val="00476B7C"/>
    <w:rsid w:val="00476D31"/>
    <w:rsid w:val="0047710B"/>
    <w:rsid w:val="00477290"/>
    <w:rsid w:val="004775A7"/>
    <w:rsid w:val="004775FF"/>
    <w:rsid w:val="00477AC1"/>
    <w:rsid w:val="00477C6E"/>
    <w:rsid w:val="00477D66"/>
    <w:rsid w:val="004800FF"/>
    <w:rsid w:val="0048046B"/>
    <w:rsid w:val="004805F8"/>
    <w:rsid w:val="0048076D"/>
    <w:rsid w:val="00480890"/>
    <w:rsid w:val="004808E2"/>
    <w:rsid w:val="00480A58"/>
    <w:rsid w:val="00480C54"/>
    <w:rsid w:val="00480CA7"/>
    <w:rsid w:val="00481114"/>
    <w:rsid w:val="00481274"/>
    <w:rsid w:val="00481297"/>
    <w:rsid w:val="0048129F"/>
    <w:rsid w:val="004813AF"/>
    <w:rsid w:val="004814C7"/>
    <w:rsid w:val="004814E6"/>
    <w:rsid w:val="004814ED"/>
    <w:rsid w:val="00481573"/>
    <w:rsid w:val="0048162C"/>
    <w:rsid w:val="004819F3"/>
    <w:rsid w:val="00481D22"/>
    <w:rsid w:val="00481FE0"/>
    <w:rsid w:val="00482176"/>
    <w:rsid w:val="00482266"/>
    <w:rsid w:val="00482267"/>
    <w:rsid w:val="004825C5"/>
    <w:rsid w:val="0048272A"/>
    <w:rsid w:val="0048273A"/>
    <w:rsid w:val="00482786"/>
    <w:rsid w:val="004828C5"/>
    <w:rsid w:val="00482D18"/>
    <w:rsid w:val="00483240"/>
    <w:rsid w:val="004833CD"/>
    <w:rsid w:val="0048343B"/>
    <w:rsid w:val="0048353F"/>
    <w:rsid w:val="00483917"/>
    <w:rsid w:val="00483B76"/>
    <w:rsid w:val="00483BBF"/>
    <w:rsid w:val="00483CEA"/>
    <w:rsid w:val="00483E98"/>
    <w:rsid w:val="00483F57"/>
    <w:rsid w:val="00483F9F"/>
    <w:rsid w:val="0048423E"/>
    <w:rsid w:val="00484316"/>
    <w:rsid w:val="004844E1"/>
    <w:rsid w:val="004849EF"/>
    <w:rsid w:val="00484A02"/>
    <w:rsid w:val="00484BA0"/>
    <w:rsid w:val="00484BBF"/>
    <w:rsid w:val="00484C7D"/>
    <w:rsid w:val="0048523A"/>
    <w:rsid w:val="00485247"/>
    <w:rsid w:val="0048542E"/>
    <w:rsid w:val="004854E7"/>
    <w:rsid w:val="004855C9"/>
    <w:rsid w:val="0048568C"/>
    <w:rsid w:val="0048574B"/>
    <w:rsid w:val="0048585D"/>
    <w:rsid w:val="00485E87"/>
    <w:rsid w:val="00486087"/>
    <w:rsid w:val="0048610C"/>
    <w:rsid w:val="00486747"/>
    <w:rsid w:val="004869E0"/>
    <w:rsid w:val="00486A86"/>
    <w:rsid w:val="00486AC1"/>
    <w:rsid w:val="00487091"/>
    <w:rsid w:val="004870D9"/>
    <w:rsid w:val="00487147"/>
    <w:rsid w:val="0048750F"/>
    <w:rsid w:val="0048752D"/>
    <w:rsid w:val="00487574"/>
    <w:rsid w:val="0048779E"/>
    <w:rsid w:val="0048797A"/>
    <w:rsid w:val="00487ABC"/>
    <w:rsid w:val="00487DE1"/>
    <w:rsid w:val="00487F3C"/>
    <w:rsid w:val="004900D0"/>
    <w:rsid w:val="004901D0"/>
    <w:rsid w:val="004901E1"/>
    <w:rsid w:val="0049024C"/>
    <w:rsid w:val="00490309"/>
    <w:rsid w:val="0049090C"/>
    <w:rsid w:val="004909C9"/>
    <w:rsid w:val="004913A4"/>
    <w:rsid w:val="0049156F"/>
    <w:rsid w:val="004915F7"/>
    <w:rsid w:val="00491858"/>
    <w:rsid w:val="004918A2"/>
    <w:rsid w:val="004919CB"/>
    <w:rsid w:val="00491B98"/>
    <w:rsid w:val="00491CEF"/>
    <w:rsid w:val="00491D16"/>
    <w:rsid w:val="00491DF3"/>
    <w:rsid w:val="00491F31"/>
    <w:rsid w:val="0049217A"/>
    <w:rsid w:val="00492280"/>
    <w:rsid w:val="004923FD"/>
    <w:rsid w:val="00492C06"/>
    <w:rsid w:val="00492D7E"/>
    <w:rsid w:val="00492DB4"/>
    <w:rsid w:val="00493521"/>
    <w:rsid w:val="00493626"/>
    <w:rsid w:val="00493707"/>
    <w:rsid w:val="004938FC"/>
    <w:rsid w:val="00493950"/>
    <w:rsid w:val="00493AA4"/>
    <w:rsid w:val="00493B2B"/>
    <w:rsid w:val="00493B4F"/>
    <w:rsid w:val="00493C20"/>
    <w:rsid w:val="00493C93"/>
    <w:rsid w:val="00493D22"/>
    <w:rsid w:val="00493EE4"/>
    <w:rsid w:val="00494305"/>
    <w:rsid w:val="004943C4"/>
    <w:rsid w:val="004946BF"/>
    <w:rsid w:val="004946EF"/>
    <w:rsid w:val="004948F7"/>
    <w:rsid w:val="00494A82"/>
    <w:rsid w:val="00494BBE"/>
    <w:rsid w:val="00494C4F"/>
    <w:rsid w:val="0049511D"/>
    <w:rsid w:val="004951B6"/>
    <w:rsid w:val="004953A4"/>
    <w:rsid w:val="00495625"/>
    <w:rsid w:val="00495F88"/>
    <w:rsid w:val="00495F97"/>
    <w:rsid w:val="00496068"/>
    <w:rsid w:val="0049629B"/>
    <w:rsid w:val="00496304"/>
    <w:rsid w:val="00496329"/>
    <w:rsid w:val="004963B9"/>
    <w:rsid w:val="00496433"/>
    <w:rsid w:val="00496566"/>
    <w:rsid w:val="0049664B"/>
    <w:rsid w:val="00496731"/>
    <w:rsid w:val="004968A2"/>
    <w:rsid w:val="00496B64"/>
    <w:rsid w:val="00496C7A"/>
    <w:rsid w:val="00497191"/>
    <w:rsid w:val="004973B7"/>
    <w:rsid w:val="0049746E"/>
    <w:rsid w:val="004975F5"/>
    <w:rsid w:val="004977C7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2A"/>
    <w:rsid w:val="004A1333"/>
    <w:rsid w:val="004A134A"/>
    <w:rsid w:val="004A139A"/>
    <w:rsid w:val="004A13CC"/>
    <w:rsid w:val="004A14DB"/>
    <w:rsid w:val="004A161F"/>
    <w:rsid w:val="004A196A"/>
    <w:rsid w:val="004A1A4B"/>
    <w:rsid w:val="004A1A99"/>
    <w:rsid w:val="004A1B60"/>
    <w:rsid w:val="004A1C33"/>
    <w:rsid w:val="004A1E9E"/>
    <w:rsid w:val="004A1EEB"/>
    <w:rsid w:val="004A247D"/>
    <w:rsid w:val="004A2819"/>
    <w:rsid w:val="004A2846"/>
    <w:rsid w:val="004A28E3"/>
    <w:rsid w:val="004A2954"/>
    <w:rsid w:val="004A2991"/>
    <w:rsid w:val="004A2BF9"/>
    <w:rsid w:val="004A2C12"/>
    <w:rsid w:val="004A317E"/>
    <w:rsid w:val="004A324D"/>
    <w:rsid w:val="004A32B5"/>
    <w:rsid w:val="004A338D"/>
    <w:rsid w:val="004A35FE"/>
    <w:rsid w:val="004A37D4"/>
    <w:rsid w:val="004A37F2"/>
    <w:rsid w:val="004A3845"/>
    <w:rsid w:val="004A3895"/>
    <w:rsid w:val="004A3AEB"/>
    <w:rsid w:val="004A3AF3"/>
    <w:rsid w:val="004A3B3A"/>
    <w:rsid w:val="004A3B8F"/>
    <w:rsid w:val="004A3DDE"/>
    <w:rsid w:val="004A43FE"/>
    <w:rsid w:val="004A456B"/>
    <w:rsid w:val="004A47AA"/>
    <w:rsid w:val="004A49AA"/>
    <w:rsid w:val="004A4AB4"/>
    <w:rsid w:val="004A4ADB"/>
    <w:rsid w:val="004A4C31"/>
    <w:rsid w:val="004A4D55"/>
    <w:rsid w:val="004A4DD4"/>
    <w:rsid w:val="004A4E6C"/>
    <w:rsid w:val="004A4F7C"/>
    <w:rsid w:val="004A501A"/>
    <w:rsid w:val="004A51B8"/>
    <w:rsid w:val="004A5218"/>
    <w:rsid w:val="004A5404"/>
    <w:rsid w:val="004A57C3"/>
    <w:rsid w:val="004A5883"/>
    <w:rsid w:val="004A58C6"/>
    <w:rsid w:val="004A5932"/>
    <w:rsid w:val="004A5AE5"/>
    <w:rsid w:val="004A5CC2"/>
    <w:rsid w:val="004A5DDE"/>
    <w:rsid w:val="004A5E0F"/>
    <w:rsid w:val="004A60E6"/>
    <w:rsid w:val="004A6207"/>
    <w:rsid w:val="004A6904"/>
    <w:rsid w:val="004A69A2"/>
    <w:rsid w:val="004A6A14"/>
    <w:rsid w:val="004A6A9D"/>
    <w:rsid w:val="004A6AE0"/>
    <w:rsid w:val="004A6AEB"/>
    <w:rsid w:val="004A6F97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3E2"/>
    <w:rsid w:val="004B065B"/>
    <w:rsid w:val="004B0B2D"/>
    <w:rsid w:val="004B0CEA"/>
    <w:rsid w:val="004B0E48"/>
    <w:rsid w:val="004B118E"/>
    <w:rsid w:val="004B11D6"/>
    <w:rsid w:val="004B1318"/>
    <w:rsid w:val="004B1356"/>
    <w:rsid w:val="004B14CD"/>
    <w:rsid w:val="004B1634"/>
    <w:rsid w:val="004B1934"/>
    <w:rsid w:val="004B1A3F"/>
    <w:rsid w:val="004B1B98"/>
    <w:rsid w:val="004B1F2E"/>
    <w:rsid w:val="004B22B7"/>
    <w:rsid w:val="004B2310"/>
    <w:rsid w:val="004B2395"/>
    <w:rsid w:val="004B25C6"/>
    <w:rsid w:val="004B2687"/>
    <w:rsid w:val="004B2688"/>
    <w:rsid w:val="004B27E7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4F1"/>
    <w:rsid w:val="004B4687"/>
    <w:rsid w:val="004B487A"/>
    <w:rsid w:val="004B4892"/>
    <w:rsid w:val="004B4D23"/>
    <w:rsid w:val="004B4D50"/>
    <w:rsid w:val="004B4E74"/>
    <w:rsid w:val="004B4F5E"/>
    <w:rsid w:val="004B508F"/>
    <w:rsid w:val="004B532D"/>
    <w:rsid w:val="004B570F"/>
    <w:rsid w:val="004B57D2"/>
    <w:rsid w:val="004B58AE"/>
    <w:rsid w:val="004B5C65"/>
    <w:rsid w:val="004B5CBE"/>
    <w:rsid w:val="004B5D93"/>
    <w:rsid w:val="004B5DF2"/>
    <w:rsid w:val="004B5EDE"/>
    <w:rsid w:val="004B5F66"/>
    <w:rsid w:val="004B6253"/>
    <w:rsid w:val="004B636E"/>
    <w:rsid w:val="004B64F9"/>
    <w:rsid w:val="004B653C"/>
    <w:rsid w:val="004B66CF"/>
    <w:rsid w:val="004B6AC4"/>
    <w:rsid w:val="004B6AC5"/>
    <w:rsid w:val="004B6AEB"/>
    <w:rsid w:val="004B6AF7"/>
    <w:rsid w:val="004B6FEF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A76"/>
    <w:rsid w:val="004C0CD8"/>
    <w:rsid w:val="004C11BF"/>
    <w:rsid w:val="004C1200"/>
    <w:rsid w:val="004C130C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6AD"/>
    <w:rsid w:val="004C2798"/>
    <w:rsid w:val="004C288F"/>
    <w:rsid w:val="004C2A3D"/>
    <w:rsid w:val="004C2DEC"/>
    <w:rsid w:val="004C2E0D"/>
    <w:rsid w:val="004C3125"/>
    <w:rsid w:val="004C322E"/>
    <w:rsid w:val="004C3297"/>
    <w:rsid w:val="004C34ED"/>
    <w:rsid w:val="004C3592"/>
    <w:rsid w:val="004C3671"/>
    <w:rsid w:val="004C391B"/>
    <w:rsid w:val="004C3990"/>
    <w:rsid w:val="004C3A24"/>
    <w:rsid w:val="004C3A27"/>
    <w:rsid w:val="004C3AB5"/>
    <w:rsid w:val="004C3E1F"/>
    <w:rsid w:val="004C41DA"/>
    <w:rsid w:val="004C42AA"/>
    <w:rsid w:val="004C4539"/>
    <w:rsid w:val="004C4869"/>
    <w:rsid w:val="004C4B1E"/>
    <w:rsid w:val="004C4B45"/>
    <w:rsid w:val="004C4C84"/>
    <w:rsid w:val="004C4D75"/>
    <w:rsid w:val="004C4E09"/>
    <w:rsid w:val="004C508D"/>
    <w:rsid w:val="004C5449"/>
    <w:rsid w:val="004C5A77"/>
    <w:rsid w:val="004C5AD4"/>
    <w:rsid w:val="004C634B"/>
    <w:rsid w:val="004C670F"/>
    <w:rsid w:val="004C6755"/>
    <w:rsid w:val="004C6795"/>
    <w:rsid w:val="004C683E"/>
    <w:rsid w:val="004C68B2"/>
    <w:rsid w:val="004C69BD"/>
    <w:rsid w:val="004C6CD4"/>
    <w:rsid w:val="004C6D2E"/>
    <w:rsid w:val="004C6E3E"/>
    <w:rsid w:val="004C747A"/>
    <w:rsid w:val="004C75F1"/>
    <w:rsid w:val="004C7856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824"/>
    <w:rsid w:val="004D1851"/>
    <w:rsid w:val="004D1873"/>
    <w:rsid w:val="004D194C"/>
    <w:rsid w:val="004D1A6D"/>
    <w:rsid w:val="004D1CCD"/>
    <w:rsid w:val="004D1D0A"/>
    <w:rsid w:val="004D1ED3"/>
    <w:rsid w:val="004D20AB"/>
    <w:rsid w:val="004D213F"/>
    <w:rsid w:val="004D22C8"/>
    <w:rsid w:val="004D2582"/>
    <w:rsid w:val="004D2699"/>
    <w:rsid w:val="004D2716"/>
    <w:rsid w:val="004D28C9"/>
    <w:rsid w:val="004D2A6C"/>
    <w:rsid w:val="004D2ADD"/>
    <w:rsid w:val="004D2B49"/>
    <w:rsid w:val="004D2B4A"/>
    <w:rsid w:val="004D2BD9"/>
    <w:rsid w:val="004D2EDD"/>
    <w:rsid w:val="004D3000"/>
    <w:rsid w:val="004D32A7"/>
    <w:rsid w:val="004D34A7"/>
    <w:rsid w:val="004D356C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4F9"/>
    <w:rsid w:val="004D4505"/>
    <w:rsid w:val="004D463F"/>
    <w:rsid w:val="004D469A"/>
    <w:rsid w:val="004D46B8"/>
    <w:rsid w:val="004D49BD"/>
    <w:rsid w:val="004D4A18"/>
    <w:rsid w:val="004D4C1A"/>
    <w:rsid w:val="004D4C45"/>
    <w:rsid w:val="004D522E"/>
    <w:rsid w:val="004D5331"/>
    <w:rsid w:val="004D5540"/>
    <w:rsid w:val="004D5963"/>
    <w:rsid w:val="004D5BA0"/>
    <w:rsid w:val="004D5BC9"/>
    <w:rsid w:val="004D5BDD"/>
    <w:rsid w:val="004D5E03"/>
    <w:rsid w:val="004D5FED"/>
    <w:rsid w:val="004D618E"/>
    <w:rsid w:val="004D6232"/>
    <w:rsid w:val="004D6345"/>
    <w:rsid w:val="004D63BA"/>
    <w:rsid w:val="004D64E2"/>
    <w:rsid w:val="004D68C3"/>
    <w:rsid w:val="004D6F1B"/>
    <w:rsid w:val="004D721D"/>
    <w:rsid w:val="004D75AA"/>
    <w:rsid w:val="004D7AAE"/>
    <w:rsid w:val="004D7AF7"/>
    <w:rsid w:val="004D7EBF"/>
    <w:rsid w:val="004E07ED"/>
    <w:rsid w:val="004E0A3F"/>
    <w:rsid w:val="004E0A43"/>
    <w:rsid w:val="004E0A5D"/>
    <w:rsid w:val="004E0E06"/>
    <w:rsid w:val="004E0FF8"/>
    <w:rsid w:val="004E1104"/>
    <w:rsid w:val="004E139F"/>
    <w:rsid w:val="004E14A3"/>
    <w:rsid w:val="004E15E8"/>
    <w:rsid w:val="004E162A"/>
    <w:rsid w:val="004E174A"/>
    <w:rsid w:val="004E1888"/>
    <w:rsid w:val="004E1A0C"/>
    <w:rsid w:val="004E1B03"/>
    <w:rsid w:val="004E1C01"/>
    <w:rsid w:val="004E2558"/>
    <w:rsid w:val="004E27DE"/>
    <w:rsid w:val="004E27FA"/>
    <w:rsid w:val="004E2941"/>
    <w:rsid w:val="004E2F90"/>
    <w:rsid w:val="004E3580"/>
    <w:rsid w:val="004E36E0"/>
    <w:rsid w:val="004E395D"/>
    <w:rsid w:val="004E3983"/>
    <w:rsid w:val="004E39AC"/>
    <w:rsid w:val="004E3A91"/>
    <w:rsid w:val="004E3A98"/>
    <w:rsid w:val="004E3B3E"/>
    <w:rsid w:val="004E3B90"/>
    <w:rsid w:val="004E3C18"/>
    <w:rsid w:val="004E3D2C"/>
    <w:rsid w:val="004E40B4"/>
    <w:rsid w:val="004E4257"/>
    <w:rsid w:val="004E47FA"/>
    <w:rsid w:val="004E4890"/>
    <w:rsid w:val="004E499A"/>
    <w:rsid w:val="004E4BA4"/>
    <w:rsid w:val="004E4BA8"/>
    <w:rsid w:val="004E4EA3"/>
    <w:rsid w:val="004E50BC"/>
    <w:rsid w:val="004E531C"/>
    <w:rsid w:val="004E54A4"/>
    <w:rsid w:val="004E5A7D"/>
    <w:rsid w:val="004E5A8A"/>
    <w:rsid w:val="004E5D6A"/>
    <w:rsid w:val="004E5ECE"/>
    <w:rsid w:val="004E610A"/>
    <w:rsid w:val="004E62BD"/>
    <w:rsid w:val="004E62C6"/>
    <w:rsid w:val="004E6698"/>
    <w:rsid w:val="004E67F9"/>
    <w:rsid w:val="004E6808"/>
    <w:rsid w:val="004E6877"/>
    <w:rsid w:val="004E6C27"/>
    <w:rsid w:val="004E6CDD"/>
    <w:rsid w:val="004E6DD4"/>
    <w:rsid w:val="004E6FE2"/>
    <w:rsid w:val="004E722A"/>
    <w:rsid w:val="004E72D8"/>
    <w:rsid w:val="004E7505"/>
    <w:rsid w:val="004E751D"/>
    <w:rsid w:val="004E75B8"/>
    <w:rsid w:val="004E7810"/>
    <w:rsid w:val="004E7BEA"/>
    <w:rsid w:val="004E7BF4"/>
    <w:rsid w:val="004E7D11"/>
    <w:rsid w:val="004E7D9E"/>
    <w:rsid w:val="004E7EA8"/>
    <w:rsid w:val="004F001A"/>
    <w:rsid w:val="004F0335"/>
    <w:rsid w:val="004F039F"/>
    <w:rsid w:val="004F04BB"/>
    <w:rsid w:val="004F04FC"/>
    <w:rsid w:val="004F0AD2"/>
    <w:rsid w:val="004F0C46"/>
    <w:rsid w:val="004F0D24"/>
    <w:rsid w:val="004F0E69"/>
    <w:rsid w:val="004F106C"/>
    <w:rsid w:val="004F1090"/>
    <w:rsid w:val="004F1139"/>
    <w:rsid w:val="004F12D6"/>
    <w:rsid w:val="004F1501"/>
    <w:rsid w:val="004F15C6"/>
    <w:rsid w:val="004F162B"/>
    <w:rsid w:val="004F1846"/>
    <w:rsid w:val="004F186E"/>
    <w:rsid w:val="004F1B29"/>
    <w:rsid w:val="004F1CAA"/>
    <w:rsid w:val="004F1D64"/>
    <w:rsid w:val="004F2186"/>
    <w:rsid w:val="004F2216"/>
    <w:rsid w:val="004F237C"/>
    <w:rsid w:val="004F23B0"/>
    <w:rsid w:val="004F2500"/>
    <w:rsid w:val="004F2865"/>
    <w:rsid w:val="004F2ADD"/>
    <w:rsid w:val="004F2B80"/>
    <w:rsid w:val="004F3128"/>
    <w:rsid w:val="004F3131"/>
    <w:rsid w:val="004F3170"/>
    <w:rsid w:val="004F37A1"/>
    <w:rsid w:val="004F38AE"/>
    <w:rsid w:val="004F39E5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1D9"/>
    <w:rsid w:val="004F5216"/>
    <w:rsid w:val="004F531F"/>
    <w:rsid w:val="004F55E4"/>
    <w:rsid w:val="004F56E5"/>
    <w:rsid w:val="004F5BEB"/>
    <w:rsid w:val="004F5C4F"/>
    <w:rsid w:val="004F5CA4"/>
    <w:rsid w:val="004F5CEE"/>
    <w:rsid w:val="004F5DDE"/>
    <w:rsid w:val="004F6266"/>
    <w:rsid w:val="004F6330"/>
    <w:rsid w:val="004F6646"/>
    <w:rsid w:val="004F6A95"/>
    <w:rsid w:val="004F6BFC"/>
    <w:rsid w:val="004F6C41"/>
    <w:rsid w:val="004F6C9B"/>
    <w:rsid w:val="004F6D9A"/>
    <w:rsid w:val="004F6DF9"/>
    <w:rsid w:val="004F7018"/>
    <w:rsid w:val="004F7057"/>
    <w:rsid w:val="004F754E"/>
    <w:rsid w:val="004F756C"/>
    <w:rsid w:val="004F7652"/>
    <w:rsid w:val="004F7771"/>
    <w:rsid w:val="004F7928"/>
    <w:rsid w:val="004F79BA"/>
    <w:rsid w:val="004F7C94"/>
    <w:rsid w:val="0050045D"/>
    <w:rsid w:val="00500869"/>
    <w:rsid w:val="00501050"/>
    <w:rsid w:val="00501261"/>
    <w:rsid w:val="00501297"/>
    <w:rsid w:val="0050156A"/>
    <w:rsid w:val="00501690"/>
    <w:rsid w:val="005017D2"/>
    <w:rsid w:val="00501C74"/>
    <w:rsid w:val="00501D3A"/>
    <w:rsid w:val="00501E23"/>
    <w:rsid w:val="00501EC9"/>
    <w:rsid w:val="0050210E"/>
    <w:rsid w:val="00502914"/>
    <w:rsid w:val="00502BAC"/>
    <w:rsid w:val="00502CA0"/>
    <w:rsid w:val="00502EDC"/>
    <w:rsid w:val="00503249"/>
    <w:rsid w:val="0050334C"/>
    <w:rsid w:val="005034F9"/>
    <w:rsid w:val="0050367E"/>
    <w:rsid w:val="00503753"/>
    <w:rsid w:val="00503A09"/>
    <w:rsid w:val="00503D30"/>
    <w:rsid w:val="00503E75"/>
    <w:rsid w:val="00503F22"/>
    <w:rsid w:val="00504167"/>
    <w:rsid w:val="0050417B"/>
    <w:rsid w:val="0050422F"/>
    <w:rsid w:val="00504293"/>
    <w:rsid w:val="00504517"/>
    <w:rsid w:val="00504754"/>
    <w:rsid w:val="0050475B"/>
    <w:rsid w:val="005047B2"/>
    <w:rsid w:val="00504C80"/>
    <w:rsid w:val="00505266"/>
    <w:rsid w:val="0050537B"/>
    <w:rsid w:val="00505470"/>
    <w:rsid w:val="0050563A"/>
    <w:rsid w:val="0050567B"/>
    <w:rsid w:val="00505843"/>
    <w:rsid w:val="005059ED"/>
    <w:rsid w:val="00505A2D"/>
    <w:rsid w:val="00505B55"/>
    <w:rsid w:val="00505BE9"/>
    <w:rsid w:val="00505D8B"/>
    <w:rsid w:val="00506060"/>
    <w:rsid w:val="005060CA"/>
    <w:rsid w:val="005062F4"/>
    <w:rsid w:val="005064B8"/>
    <w:rsid w:val="005064C6"/>
    <w:rsid w:val="005067CB"/>
    <w:rsid w:val="00506BB4"/>
    <w:rsid w:val="00506BD8"/>
    <w:rsid w:val="00506F58"/>
    <w:rsid w:val="00506F78"/>
    <w:rsid w:val="005071E6"/>
    <w:rsid w:val="00507385"/>
    <w:rsid w:val="005073E7"/>
    <w:rsid w:val="00507700"/>
    <w:rsid w:val="005078F2"/>
    <w:rsid w:val="0050793D"/>
    <w:rsid w:val="00507B39"/>
    <w:rsid w:val="00507BD9"/>
    <w:rsid w:val="00507D3E"/>
    <w:rsid w:val="00507FE2"/>
    <w:rsid w:val="005104B3"/>
    <w:rsid w:val="0051058B"/>
    <w:rsid w:val="005106D5"/>
    <w:rsid w:val="00510746"/>
    <w:rsid w:val="0051108F"/>
    <w:rsid w:val="00511143"/>
    <w:rsid w:val="00511561"/>
    <w:rsid w:val="005116FF"/>
    <w:rsid w:val="00511711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35E"/>
    <w:rsid w:val="0051246B"/>
    <w:rsid w:val="005126B4"/>
    <w:rsid w:val="005128E0"/>
    <w:rsid w:val="0051294A"/>
    <w:rsid w:val="00512D8D"/>
    <w:rsid w:val="0051302E"/>
    <w:rsid w:val="00513228"/>
    <w:rsid w:val="0051359E"/>
    <w:rsid w:val="005136E2"/>
    <w:rsid w:val="0051374B"/>
    <w:rsid w:val="00513763"/>
    <w:rsid w:val="00513983"/>
    <w:rsid w:val="00513A58"/>
    <w:rsid w:val="00513B8E"/>
    <w:rsid w:val="00513F85"/>
    <w:rsid w:val="00514253"/>
    <w:rsid w:val="00514365"/>
    <w:rsid w:val="005143F3"/>
    <w:rsid w:val="00514699"/>
    <w:rsid w:val="005146A0"/>
    <w:rsid w:val="00514B35"/>
    <w:rsid w:val="00514BC5"/>
    <w:rsid w:val="00514C31"/>
    <w:rsid w:val="00515193"/>
    <w:rsid w:val="00515233"/>
    <w:rsid w:val="0051524B"/>
    <w:rsid w:val="00515380"/>
    <w:rsid w:val="005157A0"/>
    <w:rsid w:val="00515862"/>
    <w:rsid w:val="00515AFE"/>
    <w:rsid w:val="00515B78"/>
    <w:rsid w:val="00515E21"/>
    <w:rsid w:val="005161D4"/>
    <w:rsid w:val="0051626C"/>
    <w:rsid w:val="0051633F"/>
    <w:rsid w:val="0051647F"/>
    <w:rsid w:val="0051667A"/>
    <w:rsid w:val="00516787"/>
    <w:rsid w:val="005168AA"/>
    <w:rsid w:val="005169F7"/>
    <w:rsid w:val="00516AA4"/>
    <w:rsid w:val="00516AD0"/>
    <w:rsid w:val="00516D4A"/>
    <w:rsid w:val="00516D91"/>
    <w:rsid w:val="00516F1D"/>
    <w:rsid w:val="00516FD4"/>
    <w:rsid w:val="005171FC"/>
    <w:rsid w:val="00517326"/>
    <w:rsid w:val="0051787D"/>
    <w:rsid w:val="005178C7"/>
    <w:rsid w:val="005179D2"/>
    <w:rsid w:val="00517A21"/>
    <w:rsid w:val="00517C89"/>
    <w:rsid w:val="00517EB9"/>
    <w:rsid w:val="00517EDD"/>
    <w:rsid w:val="00520093"/>
    <w:rsid w:val="005203F9"/>
    <w:rsid w:val="0052061E"/>
    <w:rsid w:val="00520670"/>
    <w:rsid w:val="0052096B"/>
    <w:rsid w:val="00520BB6"/>
    <w:rsid w:val="00520EA3"/>
    <w:rsid w:val="00520EB6"/>
    <w:rsid w:val="00520F92"/>
    <w:rsid w:val="0052118E"/>
    <w:rsid w:val="005211A0"/>
    <w:rsid w:val="00521333"/>
    <w:rsid w:val="005213E6"/>
    <w:rsid w:val="005213E8"/>
    <w:rsid w:val="00521517"/>
    <w:rsid w:val="00521575"/>
    <w:rsid w:val="005216A8"/>
    <w:rsid w:val="005219EF"/>
    <w:rsid w:val="00521A24"/>
    <w:rsid w:val="00521EF3"/>
    <w:rsid w:val="00521F45"/>
    <w:rsid w:val="0052209E"/>
    <w:rsid w:val="005222E9"/>
    <w:rsid w:val="00522689"/>
    <w:rsid w:val="005226F7"/>
    <w:rsid w:val="00522890"/>
    <w:rsid w:val="005230A4"/>
    <w:rsid w:val="0052323B"/>
    <w:rsid w:val="0052324C"/>
    <w:rsid w:val="00523325"/>
    <w:rsid w:val="00523379"/>
    <w:rsid w:val="00523423"/>
    <w:rsid w:val="00523468"/>
    <w:rsid w:val="00523CB1"/>
    <w:rsid w:val="00523E6B"/>
    <w:rsid w:val="00524043"/>
    <w:rsid w:val="0052419A"/>
    <w:rsid w:val="00524200"/>
    <w:rsid w:val="0052451A"/>
    <w:rsid w:val="00524632"/>
    <w:rsid w:val="0052486E"/>
    <w:rsid w:val="00524CBE"/>
    <w:rsid w:val="00524D24"/>
    <w:rsid w:val="00524D37"/>
    <w:rsid w:val="00524F75"/>
    <w:rsid w:val="00525038"/>
    <w:rsid w:val="00525062"/>
    <w:rsid w:val="0052525F"/>
    <w:rsid w:val="00525405"/>
    <w:rsid w:val="005256BF"/>
    <w:rsid w:val="00525780"/>
    <w:rsid w:val="005257D3"/>
    <w:rsid w:val="0052590A"/>
    <w:rsid w:val="00525D10"/>
    <w:rsid w:val="00525DE3"/>
    <w:rsid w:val="00525E97"/>
    <w:rsid w:val="005260A0"/>
    <w:rsid w:val="0052614B"/>
    <w:rsid w:val="0052633A"/>
    <w:rsid w:val="00526951"/>
    <w:rsid w:val="00526ABC"/>
    <w:rsid w:val="00526F9F"/>
    <w:rsid w:val="005270D3"/>
    <w:rsid w:val="00527597"/>
    <w:rsid w:val="00527799"/>
    <w:rsid w:val="00527D55"/>
    <w:rsid w:val="00530095"/>
    <w:rsid w:val="00530717"/>
    <w:rsid w:val="00530E8C"/>
    <w:rsid w:val="00530FDF"/>
    <w:rsid w:val="00531011"/>
    <w:rsid w:val="00531065"/>
    <w:rsid w:val="00531373"/>
    <w:rsid w:val="00531430"/>
    <w:rsid w:val="0053143B"/>
    <w:rsid w:val="00531478"/>
    <w:rsid w:val="005314F2"/>
    <w:rsid w:val="00531671"/>
    <w:rsid w:val="005316FD"/>
    <w:rsid w:val="00531749"/>
    <w:rsid w:val="0053184F"/>
    <w:rsid w:val="00531E1D"/>
    <w:rsid w:val="005321B6"/>
    <w:rsid w:val="00532276"/>
    <w:rsid w:val="00532338"/>
    <w:rsid w:val="00532528"/>
    <w:rsid w:val="0053263A"/>
    <w:rsid w:val="0053267E"/>
    <w:rsid w:val="0053271F"/>
    <w:rsid w:val="00532872"/>
    <w:rsid w:val="00532E47"/>
    <w:rsid w:val="00532F21"/>
    <w:rsid w:val="00533085"/>
    <w:rsid w:val="005332DD"/>
    <w:rsid w:val="005335B1"/>
    <w:rsid w:val="00533750"/>
    <w:rsid w:val="00533BC7"/>
    <w:rsid w:val="00534093"/>
    <w:rsid w:val="005340BF"/>
    <w:rsid w:val="0053412E"/>
    <w:rsid w:val="005343F4"/>
    <w:rsid w:val="005344E6"/>
    <w:rsid w:val="0053466D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CE7"/>
    <w:rsid w:val="00535D94"/>
    <w:rsid w:val="00535DAA"/>
    <w:rsid w:val="00535FB1"/>
    <w:rsid w:val="0053612E"/>
    <w:rsid w:val="00536586"/>
    <w:rsid w:val="00536592"/>
    <w:rsid w:val="00536604"/>
    <w:rsid w:val="005367F4"/>
    <w:rsid w:val="0053692F"/>
    <w:rsid w:val="005369FF"/>
    <w:rsid w:val="00536A00"/>
    <w:rsid w:val="005370EA"/>
    <w:rsid w:val="00537199"/>
    <w:rsid w:val="005371A5"/>
    <w:rsid w:val="005377C1"/>
    <w:rsid w:val="0053790B"/>
    <w:rsid w:val="00537A63"/>
    <w:rsid w:val="00537CEA"/>
    <w:rsid w:val="00540151"/>
    <w:rsid w:val="005401E4"/>
    <w:rsid w:val="005402EA"/>
    <w:rsid w:val="005403B8"/>
    <w:rsid w:val="00540491"/>
    <w:rsid w:val="0054052D"/>
    <w:rsid w:val="00540564"/>
    <w:rsid w:val="005406E0"/>
    <w:rsid w:val="005408F0"/>
    <w:rsid w:val="00540F88"/>
    <w:rsid w:val="0054134C"/>
    <w:rsid w:val="00541477"/>
    <w:rsid w:val="00541574"/>
    <w:rsid w:val="005415A4"/>
    <w:rsid w:val="00541719"/>
    <w:rsid w:val="005419E2"/>
    <w:rsid w:val="00541F96"/>
    <w:rsid w:val="00542221"/>
    <w:rsid w:val="00542690"/>
    <w:rsid w:val="005427D9"/>
    <w:rsid w:val="00542899"/>
    <w:rsid w:val="00542B7A"/>
    <w:rsid w:val="00542D68"/>
    <w:rsid w:val="00542FF0"/>
    <w:rsid w:val="005432E7"/>
    <w:rsid w:val="005433F5"/>
    <w:rsid w:val="0054383D"/>
    <w:rsid w:val="00543B61"/>
    <w:rsid w:val="00543B9B"/>
    <w:rsid w:val="00543D82"/>
    <w:rsid w:val="00543E6A"/>
    <w:rsid w:val="00543E7E"/>
    <w:rsid w:val="00544018"/>
    <w:rsid w:val="00544148"/>
    <w:rsid w:val="00544229"/>
    <w:rsid w:val="0054447D"/>
    <w:rsid w:val="00544515"/>
    <w:rsid w:val="005446D0"/>
    <w:rsid w:val="00544913"/>
    <w:rsid w:val="00544A58"/>
    <w:rsid w:val="00544D83"/>
    <w:rsid w:val="00544E72"/>
    <w:rsid w:val="00545014"/>
    <w:rsid w:val="00545153"/>
    <w:rsid w:val="0054517C"/>
    <w:rsid w:val="005451B1"/>
    <w:rsid w:val="00545751"/>
    <w:rsid w:val="00545A12"/>
    <w:rsid w:val="00545AA8"/>
    <w:rsid w:val="00545C82"/>
    <w:rsid w:val="00545E8F"/>
    <w:rsid w:val="00545F6A"/>
    <w:rsid w:val="00545FCC"/>
    <w:rsid w:val="00546235"/>
    <w:rsid w:val="00546B01"/>
    <w:rsid w:val="00546B29"/>
    <w:rsid w:val="00546EF2"/>
    <w:rsid w:val="00546FA6"/>
    <w:rsid w:val="0054744A"/>
    <w:rsid w:val="00547498"/>
    <w:rsid w:val="005474BE"/>
    <w:rsid w:val="0054751C"/>
    <w:rsid w:val="005479FA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59D"/>
    <w:rsid w:val="00551725"/>
    <w:rsid w:val="005517C1"/>
    <w:rsid w:val="0055194E"/>
    <w:rsid w:val="00551A4F"/>
    <w:rsid w:val="00551D04"/>
    <w:rsid w:val="00551F1E"/>
    <w:rsid w:val="00551F35"/>
    <w:rsid w:val="005520FA"/>
    <w:rsid w:val="00552639"/>
    <w:rsid w:val="005526E8"/>
    <w:rsid w:val="0055286B"/>
    <w:rsid w:val="00552C5E"/>
    <w:rsid w:val="0055300C"/>
    <w:rsid w:val="00553019"/>
    <w:rsid w:val="00553394"/>
    <w:rsid w:val="00553397"/>
    <w:rsid w:val="005536D5"/>
    <w:rsid w:val="00553BF0"/>
    <w:rsid w:val="00553D84"/>
    <w:rsid w:val="005542B7"/>
    <w:rsid w:val="00554454"/>
    <w:rsid w:val="0055445F"/>
    <w:rsid w:val="00554469"/>
    <w:rsid w:val="00554568"/>
    <w:rsid w:val="00554789"/>
    <w:rsid w:val="0055495C"/>
    <w:rsid w:val="00554B23"/>
    <w:rsid w:val="00554CF7"/>
    <w:rsid w:val="00554D53"/>
    <w:rsid w:val="00554DA1"/>
    <w:rsid w:val="00554EA8"/>
    <w:rsid w:val="00554FFE"/>
    <w:rsid w:val="005551BC"/>
    <w:rsid w:val="0055531F"/>
    <w:rsid w:val="00555624"/>
    <w:rsid w:val="005556AB"/>
    <w:rsid w:val="00555ADF"/>
    <w:rsid w:val="00555B9A"/>
    <w:rsid w:val="00555BF2"/>
    <w:rsid w:val="00555D17"/>
    <w:rsid w:val="00556440"/>
    <w:rsid w:val="00556581"/>
    <w:rsid w:val="0055690E"/>
    <w:rsid w:val="005569C0"/>
    <w:rsid w:val="005569D2"/>
    <w:rsid w:val="00556BA9"/>
    <w:rsid w:val="00556CBD"/>
    <w:rsid w:val="00557399"/>
    <w:rsid w:val="00557530"/>
    <w:rsid w:val="0055784C"/>
    <w:rsid w:val="00557872"/>
    <w:rsid w:val="00557B04"/>
    <w:rsid w:val="00557F57"/>
    <w:rsid w:val="00560135"/>
    <w:rsid w:val="005601C2"/>
    <w:rsid w:val="00560288"/>
    <w:rsid w:val="00560AF0"/>
    <w:rsid w:val="00560BDD"/>
    <w:rsid w:val="00560E43"/>
    <w:rsid w:val="0056111B"/>
    <w:rsid w:val="005612A0"/>
    <w:rsid w:val="005618D9"/>
    <w:rsid w:val="00561B99"/>
    <w:rsid w:val="00561C3A"/>
    <w:rsid w:val="00561F8F"/>
    <w:rsid w:val="0056241E"/>
    <w:rsid w:val="0056251E"/>
    <w:rsid w:val="005626E9"/>
    <w:rsid w:val="005628F0"/>
    <w:rsid w:val="00562919"/>
    <w:rsid w:val="00562CC5"/>
    <w:rsid w:val="00562EE9"/>
    <w:rsid w:val="0056303E"/>
    <w:rsid w:val="00563167"/>
    <w:rsid w:val="0056330B"/>
    <w:rsid w:val="0056350B"/>
    <w:rsid w:val="00563928"/>
    <w:rsid w:val="00563A39"/>
    <w:rsid w:val="00563D13"/>
    <w:rsid w:val="00564110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470"/>
    <w:rsid w:val="00566525"/>
    <w:rsid w:val="0056652C"/>
    <w:rsid w:val="0056659C"/>
    <w:rsid w:val="00566AC2"/>
    <w:rsid w:val="00566BBE"/>
    <w:rsid w:val="00566DDE"/>
    <w:rsid w:val="005671F2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F7B"/>
    <w:rsid w:val="005721DA"/>
    <w:rsid w:val="00572267"/>
    <w:rsid w:val="00572473"/>
    <w:rsid w:val="005724D3"/>
    <w:rsid w:val="00572629"/>
    <w:rsid w:val="0057287D"/>
    <w:rsid w:val="00572998"/>
    <w:rsid w:val="00572B10"/>
    <w:rsid w:val="00572C14"/>
    <w:rsid w:val="00572D0F"/>
    <w:rsid w:val="00572ECB"/>
    <w:rsid w:val="00572EF6"/>
    <w:rsid w:val="00572F21"/>
    <w:rsid w:val="005730A6"/>
    <w:rsid w:val="0057322B"/>
    <w:rsid w:val="005732E6"/>
    <w:rsid w:val="005734E5"/>
    <w:rsid w:val="00573675"/>
    <w:rsid w:val="00573888"/>
    <w:rsid w:val="00573930"/>
    <w:rsid w:val="005739F0"/>
    <w:rsid w:val="00573AAE"/>
    <w:rsid w:val="00573BED"/>
    <w:rsid w:val="00573D8D"/>
    <w:rsid w:val="00573DD4"/>
    <w:rsid w:val="00573DFF"/>
    <w:rsid w:val="00573F26"/>
    <w:rsid w:val="00574087"/>
    <w:rsid w:val="005740DA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8C0"/>
    <w:rsid w:val="00575CA8"/>
    <w:rsid w:val="00576105"/>
    <w:rsid w:val="0057611E"/>
    <w:rsid w:val="005761D8"/>
    <w:rsid w:val="005766A1"/>
    <w:rsid w:val="005767C8"/>
    <w:rsid w:val="00576894"/>
    <w:rsid w:val="00576FF9"/>
    <w:rsid w:val="0057712D"/>
    <w:rsid w:val="00577170"/>
    <w:rsid w:val="00577476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448"/>
    <w:rsid w:val="005806DD"/>
    <w:rsid w:val="005808BA"/>
    <w:rsid w:val="00580E1E"/>
    <w:rsid w:val="005810D1"/>
    <w:rsid w:val="0058110F"/>
    <w:rsid w:val="005812AB"/>
    <w:rsid w:val="0058138A"/>
    <w:rsid w:val="0058156E"/>
    <w:rsid w:val="005816C9"/>
    <w:rsid w:val="005816FE"/>
    <w:rsid w:val="005817C6"/>
    <w:rsid w:val="0058180A"/>
    <w:rsid w:val="00581848"/>
    <w:rsid w:val="00581A6E"/>
    <w:rsid w:val="00581C85"/>
    <w:rsid w:val="00581EB1"/>
    <w:rsid w:val="00581F88"/>
    <w:rsid w:val="005820E7"/>
    <w:rsid w:val="00582915"/>
    <w:rsid w:val="0058298B"/>
    <w:rsid w:val="00582A26"/>
    <w:rsid w:val="00582B05"/>
    <w:rsid w:val="00583181"/>
    <w:rsid w:val="005832A8"/>
    <w:rsid w:val="00583663"/>
    <w:rsid w:val="005836A7"/>
    <w:rsid w:val="00583768"/>
    <w:rsid w:val="005837AF"/>
    <w:rsid w:val="005837C7"/>
    <w:rsid w:val="00583C35"/>
    <w:rsid w:val="00583D11"/>
    <w:rsid w:val="00583D1B"/>
    <w:rsid w:val="00583D95"/>
    <w:rsid w:val="00583DA7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DC2"/>
    <w:rsid w:val="00585FA4"/>
    <w:rsid w:val="00585FED"/>
    <w:rsid w:val="00586274"/>
    <w:rsid w:val="00586417"/>
    <w:rsid w:val="0058694D"/>
    <w:rsid w:val="005870E3"/>
    <w:rsid w:val="00587177"/>
    <w:rsid w:val="0058753A"/>
    <w:rsid w:val="00587A04"/>
    <w:rsid w:val="00587B7A"/>
    <w:rsid w:val="00587D39"/>
    <w:rsid w:val="005902A6"/>
    <w:rsid w:val="0059051B"/>
    <w:rsid w:val="00590A2B"/>
    <w:rsid w:val="0059100F"/>
    <w:rsid w:val="005912B1"/>
    <w:rsid w:val="005913EA"/>
    <w:rsid w:val="005915CB"/>
    <w:rsid w:val="005917B1"/>
    <w:rsid w:val="0059193F"/>
    <w:rsid w:val="00592342"/>
    <w:rsid w:val="0059234D"/>
    <w:rsid w:val="00592774"/>
    <w:rsid w:val="005929B7"/>
    <w:rsid w:val="00592A8D"/>
    <w:rsid w:val="00592AFB"/>
    <w:rsid w:val="00592BBD"/>
    <w:rsid w:val="005930CF"/>
    <w:rsid w:val="00593139"/>
    <w:rsid w:val="00593792"/>
    <w:rsid w:val="005938D0"/>
    <w:rsid w:val="00593BDC"/>
    <w:rsid w:val="00593CF2"/>
    <w:rsid w:val="00593F42"/>
    <w:rsid w:val="00593FC5"/>
    <w:rsid w:val="00594100"/>
    <w:rsid w:val="0059446D"/>
    <w:rsid w:val="005945DF"/>
    <w:rsid w:val="00594861"/>
    <w:rsid w:val="0059496C"/>
    <w:rsid w:val="00594C3E"/>
    <w:rsid w:val="00594CC6"/>
    <w:rsid w:val="00594CD2"/>
    <w:rsid w:val="0059514E"/>
    <w:rsid w:val="005952B7"/>
    <w:rsid w:val="00595313"/>
    <w:rsid w:val="00595A41"/>
    <w:rsid w:val="00595CF7"/>
    <w:rsid w:val="00595D3E"/>
    <w:rsid w:val="00595E62"/>
    <w:rsid w:val="005960EE"/>
    <w:rsid w:val="005964AB"/>
    <w:rsid w:val="0059659C"/>
    <w:rsid w:val="00596798"/>
    <w:rsid w:val="00596A2B"/>
    <w:rsid w:val="00596B4A"/>
    <w:rsid w:val="00596B84"/>
    <w:rsid w:val="00596CC5"/>
    <w:rsid w:val="00596FC4"/>
    <w:rsid w:val="00597032"/>
    <w:rsid w:val="0059767A"/>
    <w:rsid w:val="00597798"/>
    <w:rsid w:val="005977AE"/>
    <w:rsid w:val="00597CAB"/>
    <w:rsid w:val="00597DB5"/>
    <w:rsid w:val="00597FC5"/>
    <w:rsid w:val="005A0062"/>
    <w:rsid w:val="005A0463"/>
    <w:rsid w:val="005A0862"/>
    <w:rsid w:val="005A0ECB"/>
    <w:rsid w:val="005A0EDE"/>
    <w:rsid w:val="005A10D5"/>
    <w:rsid w:val="005A1122"/>
    <w:rsid w:val="005A1355"/>
    <w:rsid w:val="005A14B0"/>
    <w:rsid w:val="005A16E6"/>
    <w:rsid w:val="005A1AF1"/>
    <w:rsid w:val="005A1CB0"/>
    <w:rsid w:val="005A1E66"/>
    <w:rsid w:val="005A1F1D"/>
    <w:rsid w:val="005A2330"/>
    <w:rsid w:val="005A2494"/>
    <w:rsid w:val="005A24E0"/>
    <w:rsid w:val="005A254F"/>
    <w:rsid w:val="005A2AB0"/>
    <w:rsid w:val="005A2B8E"/>
    <w:rsid w:val="005A2C8F"/>
    <w:rsid w:val="005A2D86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9C8"/>
    <w:rsid w:val="005A3D54"/>
    <w:rsid w:val="005A3E1A"/>
    <w:rsid w:val="005A422A"/>
    <w:rsid w:val="005A42A2"/>
    <w:rsid w:val="005A45CD"/>
    <w:rsid w:val="005A4678"/>
    <w:rsid w:val="005A48DD"/>
    <w:rsid w:val="005A4A68"/>
    <w:rsid w:val="005A4BE2"/>
    <w:rsid w:val="005A4D01"/>
    <w:rsid w:val="005A4D2C"/>
    <w:rsid w:val="005A4D6B"/>
    <w:rsid w:val="005A4E6D"/>
    <w:rsid w:val="005A4F63"/>
    <w:rsid w:val="005A4FE3"/>
    <w:rsid w:val="005A5003"/>
    <w:rsid w:val="005A50B9"/>
    <w:rsid w:val="005A50CB"/>
    <w:rsid w:val="005A50F8"/>
    <w:rsid w:val="005A54B2"/>
    <w:rsid w:val="005A54EA"/>
    <w:rsid w:val="005A56DC"/>
    <w:rsid w:val="005A5DBC"/>
    <w:rsid w:val="005A5DEC"/>
    <w:rsid w:val="005A5F11"/>
    <w:rsid w:val="005A61E2"/>
    <w:rsid w:val="005A6203"/>
    <w:rsid w:val="005A622A"/>
    <w:rsid w:val="005A628F"/>
    <w:rsid w:val="005A6430"/>
    <w:rsid w:val="005A6951"/>
    <w:rsid w:val="005A6F16"/>
    <w:rsid w:val="005A72C2"/>
    <w:rsid w:val="005A7386"/>
    <w:rsid w:val="005A7593"/>
    <w:rsid w:val="005A7647"/>
    <w:rsid w:val="005A76A4"/>
    <w:rsid w:val="005A78E2"/>
    <w:rsid w:val="005A7941"/>
    <w:rsid w:val="005A7A39"/>
    <w:rsid w:val="005A7C76"/>
    <w:rsid w:val="005A7D90"/>
    <w:rsid w:val="005A7E20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331"/>
    <w:rsid w:val="005B180F"/>
    <w:rsid w:val="005B18AC"/>
    <w:rsid w:val="005B1976"/>
    <w:rsid w:val="005B1BD3"/>
    <w:rsid w:val="005B1E21"/>
    <w:rsid w:val="005B219C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72"/>
    <w:rsid w:val="005B2CE5"/>
    <w:rsid w:val="005B2E02"/>
    <w:rsid w:val="005B2E3C"/>
    <w:rsid w:val="005B2EC1"/>
    <w:rsid w:val="005B2F06"/>
    <w:rsid w:val="005B2FE2"/>
    <w:rsid w:val="005B32CE"/>
    <w:rsid w:val="005B34C4"/>
    <w:rsid w:val="005B36A4"/>
    <w:rsid w:val="005B373D"/>
    <w:rsid w:val="005B3A0C"/>
    <w:rsid w:val="005B3AB7"/>
    <w:rsid w:val="005B4030"/>
    <w:rsid w:val="005B42BA"/>
    <w:rsid w:val="005B42CA"/>
    <w:rsid w:val="005B43AB"/>
    <w:rsid w:val="005B44B7"/>
    <w:rsid w:val="005B45B3"/>
    <w:rsid w:val="005B468B"/>
    <w:rsid w:val="005B48AB"/>
    <w:rsid w:val="005B4C9C"/>
    <w:rsid w:val="005B4D6E"/>
    <w:rsid w:val="005B4F41"/>
    <w:rsid w:val="005B4FB5"/>
    <w:rsid w:val="005B5121"/>
    <w:rsid w:val="005B54C3"/>
    <w:rsid w:val="005B55DA"/>
    <w:rsid w:val="005B57BD"/>
    <w:rsid w:val="005B5CFC"/>
    <w:rsid w:val="005B5D37"/>
    <w:rsid w:val="005B5EC8"/>
    <w:rsid w:val="005B6282"/>
    <w:rsid w:val="005B63DC"/>
    <w:rsid w:val="005B6583"/>
    <w:rsid w:val="005B65FF"/>
    <w:rsid w:val="005B6AAB"/>
    <w:rsid w:val="005B6E7B"/>
    <w:rsid w:val="005B6FBB"/>
    <w:rsid w:val="005B722E"/>
    <w:rsid w:val="005B73F5"/>
    <w:rsid w:val="005B7994"/>
    <w:rsid w:val="005B7BFD"/>
    <w:rsid w:val="005B7D5F"/>
    <w:rsid w:val="005C039F"/>
    <w:rsid w:val="005C070D"/>
    <w:rsid w:val="005C0A50"/>
    <w:rsid w:val="005C0A99"/>
    <w:rsid w:val="005C0ABD"/>
    <w:rsid w:val="005C0B5D"/>
    <w:rsid w:val="005C0EB1"/>
    <w:rsid w:val="005C0FB7"/>
    <w:rsid w:val="005C111A"/>
    <w:rsid w:val="005C121B"/>
    <w:rsid w:val="005C150A"/>
    <w:rsid w:val="005C1558"/>
    <w:rsid w:val="005C1838"/>
    <w:rsid w:val="005C187A"/>
    <w:rsid w:val="005C18B3"/>
    <w:rsid w:val="005C1A52"/>
    <w:rsid w:val="005C1B0D"/>
    <w:rsid w:val="005C1FC8"/>
    <w:rsid w:val="005C1FF4"/>
    <w:rsid w:val="005C201A"/>
    <w:rsid w:val="005C2309"/>
    <w:rsid w:val="005C2515"/>
    <w:rsid w:val="005C25DA"/>
    <w:rsid w:val="005C280A"/>
    <w:rsid w:val="005C2AC1"/>
    <w:rsid w:val="005C2D33"/>
    <w:rsid w:val="005C2DE7"/>
    <w:rsid w:val="005C2F25"/>
    <w:rsid w:val="005C3413"/>
    <w:rsid w:val="005C3430"/>
    <w:rsid w:val="005C3443"/>
    <w:rsid w:val="005C3481"/>
    <w:rsid w:val="005C38B6"/>
    <w:rsid w:val="005C39B0"/>
    <w:rsid w:val="005C3A6F"/>
    <w:rsid w:val="005C3C20"/>
    <w:rsid w:val="005C42C5"/>
    <w:rsid w:val="005C42DF"/>
    <w:rsid w:val="005C44E2"/>
    <w:rsid w:val="005C4943"/>
    <w:rsid w:val="005C4965"/>
    <w:rsid w:val="005C49EE"/>
    <w:rsid w:val="005C4DC5"/>
    <w:rsid w:val="005C4DEF"/>
    <w:rsid w:val="005C4DF8"/>
    <w:rsid w:val="005C5207"/>
    <w:rsid w:val="005C529C"/>
    <w:rsid w:val="005C55EF"/>
    <w:rsid w:val="005C57F4"/>
    <w:rsid w:val="005C58E1"/>
    <w:rsid w:val="005C5DF6"/>
    <w:rsid w:val="005C5F22"/>
    <w:rsid w:val="005C5F52"/>
    <w:rsid w:val="005C649C"/>
    <w:rsid w:val="005C6557"/>
    <w:rsid w:val="005C6765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ECA"/>
    <w:rsid w:val="005D0F9A"/>
    <w:rsid w:val="005D102E"/>
    <w:rsid w:val="005D11A6"/>
    <w:rsid w:val="005D15B9"/>
    <w:rsid w:val="005D1881"/>
    <w:rsid w:val="005D1970"/>
    <w:rsid w:val="005D1AB0"/>
    <w:rsid w:val="005D1B2D"/>
    <w:rsid w:val="005D1C9D"/>
    <w:rsid w:val="005D1D4C"/>
    <w:rsid w:val="005D1D7E"/>
    <w:rsid w:val="005D1E5F"/>
    <w:rsid w:val="005D218D"/>
    <w:rsid w:val="005D22D3"/>
    <w:rsid w:val="005D2496"/>
    <w:rsid w:val="005D2679"/>
    <w:rsid w:val="005D2969"/>
    <w:rsid w:val="005D2E17"/>
    <w:rsid w:val="005D2F2A"/>
    <w:rsid w:val="005D3070"/>
    <w:rsid w:val="005D30DF"/>
    <w:rsid w:val="005D3269"/>
    <w:rsid w:val="005D357B"/>
    <w:rsid w:val="005D35D2"/>
    <w:rsid w:val="005D3B48"/>
    <w:rsid w:val="005D401E"/>
    <w:rsid w:val="005D4135"/>
    <w:rsid w:val="005D4406"/>
    <w:rsid w:val="005D4661"/>
    <w:rsid w:val="005D4E72"/>
    <w:rsid w:val="005D5004"/>
    <w:rsid w:val="005D52B7"/>
    <w:rsid w:val="005D538D"/>
    <w:rsid w:val="005D53AF"/>
    <w:rsid w:val="005D57A0"/>
    <w:rsid w:val="005D5A05"/>
    <w:rsid w:val="005D5AA3"/>
    <w:rsid w:val="005D5CF4"/>
    <w:rsid w:val="005D5F93"/>
    <w:rsid w:val="005D6317"/>
    <w:rsid w:val="005D63D6"/>
    <w:rsid w:val="005D6A13"/>
    <w:rsid w:val="005D6AA9"/>
    <w:rsid w:val="005D73FE"/>
    <w:rsid w:val="005D7807"/>
    <w:rsid w:val="005D7912"/>
    <w:rsid w:val="005D7D67"/>
    <w:rsid w:val="005E0080"/>
    <w:rsid w:val="005E0223"/>
    <w:rsid w:val="005E0266"/>
    <w:rsid w:val="005E02AC"/>
    <w:rsid w:val="005E02C8"/>
    <w:rsid w:val="005E03F1"/>
    <w:rsid w:val="005E04C4"/>
    <w:rsid w:val="005E05D7"/>
    <w:rsid w:val="005E067D"/>
    <w:rsid w:val="005E06FE"/>
    <w:rsid w:val="005E09C8"/>
    <w:rsid w:val="005E0A63"/>
    <w:rsid w:val="005E0AC1"/>
    <w:rsid w:val="005E1271"/>
    <w:rsid w:val="005E12C6"/>
    <w:rsid w:val="005E135F"/>
    <w:rsid w:val="005E1538"/>
    <w:rsid w:val="005E1770"/>
    <w:rsid w:val="005E18CA"/>
    <w:rsid w:val="005E1EFD"/>
    <w:rsid w:val="005E24BF"/>
    <w:rsid w:val="005E272A"/>
    <w:rsid w:val="005E28D8"/>
    <w:rsid w:val="005E2ED1"/>
    <w:rsid w:val="005E3005"/>
    <w:rsid w:val="005E322E"/>
    <w:rsid w:val="005E3309"/>
    <w:rsid w:val="005E3329"/>
    <w:rsid w:val="005E39B2"/>
    <w:rsid w:val="005E39C8"/>
    <w:rsid w:val="005E3B5E"/>
    <w:rsid w:val="005E3B66"/>
    <w:rsid w:val="005E3D72"/>
    <w:rsid w:val="005E3E4D"/>
    <w:rsid w:val="005E3ECA"/>
    <w:rsid w:val="005E3FB8"/>
    <w:rsid w:val="005E415C"/>
    <w:rsid w:val="005E4265"/>
    <w:rsid w:val="005E428A"/>
    <w:rsid w:val="005E44E8"/>
    <w:rsid w:val="005E4943"/>
    <w:rsid w:val="005E4A74"/>
    <w:rsid w:val="005E4B27"/>
    <w:rsid w:val="005E4EB4"/>
    <w:rsid w:val="005E4EC6"/>
    <w:rsid w:val="005E4EEB"/>
    <w:rsid w:val="005E4F83"/>
    <w:rsid w:val="005E5282"/>
    <w:rsid w:val="005E5442"/>
    <w:rsid w:val="005E58E1"/>
    <w:rsid w:val="005E5981"/>
    <w:rsid w:val="005E59A8"/>
    <w:rsid w:val="005E5EC9"/>
    <w:rsid w:val="005E6043"/>
    <w:rsid w:val="005E6171"/>
    <w:rsid w:val="005E63C4"/>
    <w:rsid w:val="005E63F7"/>
    <w:rsid w:val="005E677A"/>
    <w:rsid w:val="005E6843"/>
    <w:rsid w:val="005E6979"/>
    <w:rsid w:val="005E6A92"/>
    <w:rsid w:val="005E6C71"/>
    <w:rsid w:val="005E6EF6"/>
    <w:rsid w:val="005E71E5"/>
    <w:rsid w:val="005E7265"/>
    <w:rsid w:val="005E744D"/>
    <w:rsid w:val="005E747D"/>
    <w:rsid w:val="005E74AA"/>
    <w:rsid w:val="005E7524"/>
    <w:rsid w:val="005E7543"/>
    <w:rsid w:val="005E7856"/>
    <w:rsid w:val="005E79A3"/>
    <w:rsid w:val="005E7B14"/>
    <w:rsid w:val="005E7C03"/>
    <w:rsid w:val="005E7DF2"/>
    <w:rsid w:val="005E7E7C"/>
    <w:rsid w:val="005E7F8F"/>
    <w:rsid w:val="005F06B9"/>
    <w:rsid w:val="005F0C22"/>
    <w:rsid w:val="005F0E10"/>
    <w:rsid w:val="005F0E51"/>
    <w:rsid w:val="005F1064"/>
    <w:rsid w:val="005F128E"/>
    <w:rsid w:val="005F14E1"/>
    <w:rsid w:val="005F15E5"/>
    <w:rsid w:val="005F1628"/>
    <w:rsid w:val="005F1855"/>
    <w:rsid w:val="005F1C30"/>
    <w:rsid w:val="005F1D82"/>
    <w:rsid w:val="005F1FB6"/>
    <w:rsid w:val="005F20E1"/>
    <w:rsid w:val="005F2159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B79"/>
    <w:rsid w:val="005F2DCA"/>
    <w:rsid w:val="005F2E84"/>
    <w:rsid w:val="005F310D"/>
    <w:rsid w:val="005F31AC"/>
    <w:rsid w:val="005F31B6"/>
    <w:rsid w:val="005F3422"/>
    <w:rsid w:val="005F3668"/>
    <w:rsid w:val="005F3720"/>
    <w:rsid w:val="005F3918"/>
    <w:rsid w:val="005F3AD6"/>
    <w:rsid w:val="005F3C07"/>
    <w:rsid w:val="005F3C4F"/>
    <w:rsid w:val="005F3F12"/>
    <w:rsid w:val="005F4000"/>
    <w:rsid w:val="005F44FD"/>
    <w:rsid w:val="005F4736"/>
    <w:rsid w:val="005F497A"/>
    <w:rsid w:val="005F4C92"/>
    <w:rsid w:val="005F4D03"/>
    <w:rsid w:val="005F4FFB"/>
    <w:rsid w:val="005F51FB"/>
    <w:rsid w:val="005F52B8"/>
    <w:rsid w:val="005F5376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EF"/>
    <w:rsid w:val="005F6DF8"/>
    <w:rsid w:val="005F712A"/>
    <w:rsid w:val="005F72FB"/>
    <w:rsid w:val="005F76AF"/>
    <w:rsid w:val="005F7C50"/>
    <w:rsid w:val="005F7EFF"/>
    <w:rsid w:val="00600076"/>
    <w:rsid w:val="006000D4"/>
    <w:rsid w:val="00600185"/>
    <w:rsid w:val="0060040D"/>
    <w:rsid w:val="00600411"/>
    <w:rsid w:val="006005E2"/>
    <w:rsid w:val="006006F9"/>
    <w:rsid w:val="00600E2C"/>
    <w:rsid w:val="006010B9"/>
    <w:rsid w:val="006010D7"/>
    <w:rsid w:val="0060124D"/>
    <w:rsid w:val="006013A4"/>
    <w:rsid w:val="006014D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2AF"/>
    <w:rsid w:val="00602436"/>
    <w:rsid w:val="006026B1"/>
    <w:rsid w:val="00602740"/>
    <w:rsid w:val="00602A97"/>
    <w:rsid w:val="00602C39"/>
    <w:rsid w:val="00602D8C"/>
    <w:rsid w:val="00602D97"/>
    <w:rsid w:val="00602E6A"/>
    <w:rsid w:val="00602FBC"/>
    <w:rsid w:val="00603004"/>
    <w:rsid w:val="00603027"/>
    <w:rsid w:val="00603059"/>
    <w:rsid w:val="006031AB"/>
    <w:rsid w:val="00603728"/>
    <w:rsid w:val="006037C2"/>
    <w:rsid w:val="00603A31"/>
    <w:rsid w:val="00603AB4"/>
    <w:rsid w:val="00603B3B"/>
    <w:rsid w:val="00603B62"/>
    <w:rsid w:val="00603BEE"/>
    <w:rsid w:val="00603DE1"/>
    <w:rsid w:val="00603E3E"/>
    <w:rsid w:val="006040B6"/>
    <w:rsid w:val="006040F8"/>
    <w:rsid w:val="006041A7"/>
    <w:rsid w:val="0060420B"/>
    <w:rsid w:val="006043AA"/>
    <w:rsid w:val="006045E6"/>
    <w:rsid w:val="006046E5"/>
    <w:rsid w:val="00604837"/>
    <w:rsid w:val="00604C5D"/>
    <w:rsid w:val="00604D8A"/>
    <w:rsid w:val="006050E5"/>
    <w:rsid w:val="00605204"/>
    <w:rsid w:val="0060520C"/>
    <w:rsid w:val="00605335"/>
    <w:rsid w:val="006053A6"/>
    <w:rsid w:val="006053E7"/>
    <w:rsid w:val="00605947"/>
    <w:rsid w:val="00605BC9"/>
    <w:rsid w:val="00605CE4"/>
    <w:rsid w:val="00605EF6"/>
    <w:rsid w:val="00606182"/>
    <w:rsid w:val="006061BE"/>
    <w:rsid w:val="006064E9"/>
    <w:rsid w:val="0060662F"/>
    <w:rsid w:val="00606852"/>
    <w:rsid w:val="00606B6E"/>
    <w:rsid w:val="00606B6F"/>
    <w:rsid w:val="00606C09"/>
    <w:rsid w:val="00606DA3"/>
    <w:rsid w:val="00607107"/>
    <w:rsid w:val="006075EF"/>
    <w:rsid w:val="00607699"/>
    <w:rsid w:val="0060782D"/>
    <w:rsid w:val="0060791A"/>
    <w:rsid w:val="006079B8"/>
    <w:rsid w:val="00607A7A"/>
    <w:rsid w:val="00607E3C"/>
    <w:rsid w:val="006104D5"/>
    <w:rsid w:val="0061061C"/>
    <w:rsid w:val="0061064B"/>
    <w:rsid w:val="0061069C"/>
    <w:rsid w:val="0061077C"/>
    <w:rsid w:val="00610A03"/>
    <w:rsid w:val="00610F7C"/>
    <w:rsid w:val="0061119D"/>
    <w:rsid w:val="006111C6"/>
    <w:rsid w:val="006114E7"/>
    <w:rsid w:val="0061151F"/>
    <w:rsid w:val="00611880"/>
    <w:rsid w:val="00611B59"/>
    <w:rsid w:val="00611DF6"/>
    <w:rsid w:val="00611E17"/>
    <w:rsid w:val="00611F79"/>
    <w:rsid w:val="00612045"/>
    <w:rsid w:val="00612056"/>
    <w:rsid w:val="0061246D"/>
    <w:rsid w:val="00612607"/>
    <w:rsid w:val="0061264B"/>
    <w:rsid w:val="0061266F"/>
    <w:rsid w:val="006126B3"/>
    <w:rsid w:val="006127CB"/>
    <w:rsid w:val="006128DA"/>
    <w:rsid w:val="0061297E"/>
    <w:rsid w:val="00612B23"/>
    <w:rsid w:val="00612D74"/>
    <w:rsid w:val="00612E34"/>
    <w:rsid w:val="00612E98"/>
    <w:rsid w:val="00612F4F"/>
    <w:rsid w:val="006130A7"/>
    <w:rsid w:val="006130CA"/>
    <w:rsid w:val="00613442"/>
    <w:rsid w:val="006134EF"/>
    <w:rsid w:val="0061358B"/>
    <w:rsid w:val="006138F7"/>
    <w:rsid w:val="0061394D"/>
    <w:rsid w:val="00613A85"/>
    <w:rsid w:val="00613AAD"/>
    <w:rsid w:val="00613AFD"/>
    <w:rsid w:val="00613C63"/>
    <w:rsid w:val="00613D1B"/>
    <w:rsid w:val="00613FFA"/>
    <w:rsid w:val="00614080"/>
    <w:rsid w:val="006140FB"/>
    <w:rsid w:val="006141E7"/>
    <w:rsid w:val="00614212"/>
    <w:rsid w:val="006147E3"/>
    <w:rsid w:val="00614C2D"/>
    <w:rsid w:val="0061500A"/>
    <w:rsid w:val="006153B8"/>
    <w:rsid w:val="0061544E"/>
    <w:rsid w:val="0061562A"/>
    <w:rsid w:val="006159C9"/>
    <w:rsid w:val="00615B0D"/>
    <w:rsid w:val="00615D15"/>
    <w:rsid w:val="00615E48"/>
    <w:rsid w:val="00615E8D"/>
    <w:rsid w:val="00615EB9"/>
    <w:rsid w:val="0061605C"/>
    <w:rsid w:val="00616122"/>
    <w:rsid w:val="00616303"/>
    <w:rsid w:val="00616404"/>
    <w:rsid w:val="0061648D"/>
    <w:rsid w:val="00616F42"/>
    <w:rsid w:val="00616F55"/>
    <w:rsid w:val="0061710B"/>
    <w:rsid w:val="0061752B"/>
    <w:rsid w:val="006177C4"/>
    <w:rsid w:val="006179D4"/>
    <w:rsid w:val="00617E9F"/>
    <w:rsid w:val="00620219"/>
    <w:rsid w:val="006203CB"/>
    <w:rsid w:val="00620463"/>
    <w:rsid w:val="00620866"/>
    <w:rsid w:val="00620E0B"/>
    <w:rsid w:val="00621446"/>
    <w:rsid w:val="00621731"/>
    <w:rsid w:val="0062175C"/>
    <w:rsid w:val="006217CE"/>
    <w:rsid w:val="00621AC3"/>
    <w:rsid w:val="00621BEF"/>
    <w:rsid w:val="00621E57"/>
    <w:rsid w:val="00621F8C"/>
    <w:rsid w:val="00622078"/>
    <w:rsid w:val="00622339"/>
    <w:rsid w:val="0062236F"/>
    <w:rsid w:val="0062251C"/>
    <w:rsid w:val="006227DF"/>
    <w:rsid w:val="00622A1F"/>
    <w:rsid w:val="00622B30"/>
    <w:rsid w:val="00622B8B"/>
    <w:rsid w:val="00622C21"/>
    <w:rsid w:val="00622E59"/>
    <w:rsid w:val="00622EA0"/>
    <w:rsid w:val="0062301A"/>
    <w:rsid w:val="006230F6"/>
    <w:rsid w:val="006235F0"/>
    <w:rsid w:val="006236DC"/>
    <w:rsid w:val="00624183"/>
    <w:rsid w:val="0062420F"/>
    <w:rsid w:val="006242A9"/>
    <w:rsid w:val="00624384"/>
    <w:rsid w:val="006245A2"/>
    <w:rsid w:val="006245AC"/>
    <w:rsid w:val="00624CB1"/>
    <w:rsid w:val="00624D57"/>
    <w:rsid w:val="00624F8E"/>
    <w:rsid w:val="00624FAC"/>
    <w:rsid w:val="00625032"/>
    <w:rsid w:val="00625209"/>
    <w:rsid w:val="006252B0"/>
    <w:rsid w:val="006256F5"/>
    <w:rsid w:val="0062580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6E7A"/>
    <w:rsid w:val="00627019"/>
    <w:rsid w:val="00627120"/>
    <w:rsid w:val="0062714A"/>
    <w:rsid w:val="006271FF"/>
    <w:rsid w:val="006276B0"/>
    <w:rsid w:val="00627894"/>
    <w:rsid w:val="00627A3B"/>
    <w:rsid w:val="00627AF2"/>
    <w:rsid w:val="00627D64"/>
    <w:rsid w:val="00627E16"/>
    <w:rsid w:val="00627FB4"/>
    <w:rsid w:val="00627FDE"/>
    <w:rsid w:val="00627FF7"/>
    <w:rsid w:val="00630010"/>
    <w:rsid w:val="0063027E"/>
    <w:rsid w:val="006306B4"/>
    <w:rsid w:val="006307E2"/>
    <w:rsid w:val="00630A5F"/>
    <w:rsid w:val="00630BD3"/>
    <w:rsid w:val="00630CFA"/>
    <w:rsid w:val="00630D19"/>
    <w:rsid w:val="006312FC"/>
    <w:rsid w:val="0063130F"/>
    <w:rsid w:val="00631640"/>
    <w:rsid w:val="0063187C"/>
    <w:rsid w:val="00631B29"/>
    <w:rsid w:val="00631FCC"/>
    <w:rsid w:val="006320FE"/>
    <w:rsid w:val="0063218A"/>
    <w:rsid w:val="0063238F"/>
    <w:rsid w:val="00632645"/>
    <w:rsid w:val="00632818"/>
    <w:rsid w:val="00632B6B"/>
    <w:rsid w:val="00632D78"/>
    <w:rsid w:val="00633039"/>
    <w:rsid w:val="00633235"/>
    <w:rsid w:val="00633452"/>
    <w:rsid w:val="00633497"/>
    <w:rsid w:val="006334E1"/>
    <w:rsid w:val="006335C6"/>
    <w:rsid w:val="006336A6"/>
    <w:rsid w:val="00633744"/>
    <w:rsid w:val="0063381F"/>
    <w:rsid w:val="00633878"/>
    <w:rsid w:val="00633939"/>
    <w:rsid w:val="00633978"/>
    <w:rsid w:val="00633B03"/>
    <w:rsid w:val="00633C39"/>
    <w:rsid w:val="00633ED8"/>
    <w:rsid w:val="00634293"/>
    <w:rsid w:val="006343B8"/>
    <w:rsid w:val="006344A4"/>
    <w:rsid w:val="006344B5"/>
    <w:rsid w:val="006346B2"/>
    <w:rsid w:val="006348C9"/>
    <w:rsid w:val="00634A89"/>
    <w:rsid w:val="00634B14"/>
    <w:rsid w:val="00634C1E"/>
    <w:rsid w:val="00634DB7"/>
    <w:rsid w:val="00634E48"/>
    <w:rsid w:val="00634E6A"/>
    <w:rsid w:val="00634FA8"/>
    <w:rsid w:val="00634FB0"/>
    <w:rsid w:val="00634FFE"/>
    <w:rsid w:val="00635086"/>
    <w:rsid w:val="0063509C"/>
    <w:rsid w:val="0063516F"/>
    <w:rsid w:val="006353AD"/>
    <w:rsid w:val="006356D4"/>
    <w:rsid w:val="006358B5"/>
    <w:rsid w:val="00635B63"/>
    <w:rsid w:val="00635C0E"/>
    <w:rsid w:val="00635CFC"/>
    <w:rsid w:val="00635F08"/>
    <w:rsid w:val="0063604C"/>
    <w:rsid w:val="00636216"/>
    <w:rsid w:val="006365AB"/>
    <w:rsid w:val="006365AE"/>
    <w:rsid w:val="0063698E"/>
    <w:rsid w:val="00636B42"/>
    <w:rsid w:val="00636BAD"/>
    <w:rsid w:val="00636BC1"/>
    <w:rsid w:val="00636E10"/>
    <w:rsid w:val="00636F16"/>
    <w:rsid w:val="00637007"/>
    <w:rsid w:val="00637383"/>
    <w:rsid w:val="006374E8"/>
    <w:rsid w:val="00637574"/>
    <w:rsid w:val="006375D0"/>
    <w:rsid w:val="00637780"/>
    <w:rsid w:val="00637895"/>
    <w:rsid w:val="00637926"/>
    <w:rsid w:val="00637B0B"/>
    <w:rsid w:val="00637BA4"/>
    <w:rsid w:val="00637D19"/>
    <w:rsid w:val="00637FB0"/>
    <w:rsid w:val="006402CC"/>
    <w:rsid w:val="006407AC"/>
    <w:rsid w:val="00640A89"/>
    <w:rsid w:val="00640AF4"/>
    <w:rsid w:val="00640C2C"/>
    <w:rsid w:val="00640EBD"/>
    <w:rsid w:val="00640FAD"/>
    <w:rsid w:val="00641125"/>
    <w:rsid w:val="00641135"/>
    <w:rsid w:val="00641224"/>
    <w:rsid w:val="00641637"/>
    <w:rsid w:val="00641698"/>
    <w:rsid w:val="00641709"/>
    <w:rsid w:val="006418B6"/>
    <w:rsid w:val="00641E7A"/>
    <w:rsid w:val="00642178"/>
    <w:rsid w:val="00642316"/>
    <w:rsid w:val="00642436"/>
    <w:rsid w:val="00642670"/>
    <w:rsid w:val="006429DC"/>
    <w:rsid w:val="00642AA0"/>
    <w:rsid w:val="00642ABA"/>
    <w:rsid w:val="00642ADA"/>
    <w:rsid w:val="00642EF7"/>
    <w:rsid w:val="006430B4"/>
    <w:rsid w:val="00643416"/>
    <w:rsid w:val="00643563"/>
    <w:rsid w:val="006436CD"/>
    <w:rsid w:val="0064399F"/>
    <w:rsid w:val="006439D6"/>
    <w:rsid w:val="00643CDF"/>
    <w:rsid w:val="00643F60"/>
    <w:rsid w:val="00643F63"/>
    <w:rsid w:val="006443A2"/>
    <w:rsid w:val="006443B6"/>
    <w:rsid w:val="006445FB"/>
    <w:rsid w:val="0064475F"/>
    <w:rsid w:val="006447A9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97E"/>
    <w:rsid w:val="00645AA9"/>
    <w:rsid w:val="00645B28"/>
    <w:rsid w:val="00645B4D"/>
    <w:rsid w:val="00645E4A"/>
    <w:rsid w:val="006460AA"/>
    <w:rsid w:val="006464EE"/>
    <w:rsid w:val="00646631"/>
    <w:rsid w:val="00646CAC"/>
    <w:rsid w:val="00646CD0"/>
    <w:rsid w:val="00646E8B"/>
    <w:rsid w:val="00646EBA"/>
    <w:rsid w:val="00646F5F"/>
    <w:rsid w:val="00647136"/>
    <w:rsid w:val="006475E8"/>
    <w:rsid w:val="00647974"/>
    <w:rsid w:val="00647A2A"/>
    <w:rsid w:val="00647E79"/>
    <w:rsid w:val="00647FA7"/>
    <w:rsid w:val="006504E8"/>
    <w:rsid w:val="0065077C"/>
    <w:rsid w:val="00650783"/>
    <w:rsid w:val="006509F5"/>
    <w:rsid w:val="00650E19"/>
    <w:rsid w:val="00650E47"/>
    <w:rsid w:val="00650E91"/>
    <w:rsid w:val="00650EF2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CEA"/>
    <w:rsid w:val="00653F5F"/>
    <w:rsid w:val="00653FC7"/>
    <w:rsid w:val="0065445F"/>
    <w:rsid w:val="006544FD"/>
    <w:rsid w:val="006547F5"/>
    <w:rsid w:val="00654975"/>
    <w:rsid w:val="00654BD4"/>
    <w:rsid w:val="00654E73"/>
    <w:rsid w:val="00654E80"/>
    <w:rsid w:val="00654FAB"/>
    <w:rsid w:val="006552DD"/>
    <w:rsid w:val="00655A48"/>
    <w:rsid w:val="00655AB3"/>
    <w:rsid w:val="00655C1E"/>
    <w:rsid w:val="006560D9"/>
    <w:rsid w:val="00656154"/>
    <w:rsid w:val="006561A4"/>
    <w:rsid w:val="0065645E"/>
    <w:rsid w:val="0065654F"/>
    <w:rsid w:val="00656AE1"/>
    <w:rsid w:val="00656B00"/>
    <w:rsid w:val="00656D81"/>
    <w:rsid w:val="00656D93"/>
    <w:rsid w:val="00656DB4"/>
    <w:rsid w:val="00657100"/>
    <w:rsid w:val="00657336"/>
    <w:rsid w:val="006574AA"/>
    <w:rsid w:val="006574AD"/>
    <w:rsid w:val="006578BC"/>
    <w:rsid w:val="00657918"/>
    <w:rsid w:val="00657CFF"/>
    <w:rsid w:val="00657FC4"/>
    <w:rsid w:val="0066011A"/>
    <w:rsid w:val="0066031C"/>
    <w:rsid w:val="00660472"/>
    <w:rsid w:val="006605A6"/>
    <w:rsid w:val="00660684"/>
    <w:rsid w:val="0066069C"/>
    <w:rsid w:val="0066069E"/>
    <w:rsid w:val="006608A6"/>
    <w:rsid w:val="006609F2"/>
    <w:rsid w:val="00660CDB"/>
    <w:rsid w:val="00660E05"/>
    <w:rsid w:val="00660EC4"/>
    <w:rsid w:val="00661087"/>
    <w:rsid w:val="006613CB"/>
    <w:rsid w:val="006613D6"/>
    <w:rsid w:val="00661491"/>
    <w:rsid w:val="006617B4"/>
    <w:rsid w:val="00661E78"/>
    <w:rsid w:val="00661E7B"/>
    <w:rsid w:val="00661E85"/>
    <w:rsid w:val="00661EF6"/>
    <w:rsid w:val="00661F74"/>
    <w:rsid w:val="00662034"/>
    <w:rsid w:val="00662043"/>
    <w:rsid w:val="0066205A"/>
    <w:rsid w:val="006620E8"/>
    <w:rsid w:val="00662244"/>
    <w:rsid w:val="006623BF"/>
    <w:rsid w:val="006623CC"/>
    <w:rsid w:val="00662423"/>
    <w:rsid w:val="0066253B"/>
    <w:rsid w:val="00662774"/>
    <w:rsid w:val="00662827"/>
    <w:rsid w:val="00662C7C"/>
    <w:rsid w:val="00662F7E"/>
    <w:rsid w:val="006630F6"/>
    <w:rsid w:val="00663677"/>
    <w:rsid w:val="006637F0"/>
    <w:rsid w:val="00663A03"/>
    <w:rsid w:val="00663C19"/>
    <w:rsid w:val="006640F9"/>
    <w:rsid w:val="00664166"/>
    <w:rsid w:val="00664185"/>
    <w:rsid w:val="006643A6"/>
    <w:rsid w:val="006655C0"/>
    <w:rsid w:val="0066560F"/>
    <w:rsid w:val="00665751"/>
    <w:rsid w:val="00665817"/>
    <w:rsid w:val="00665845"/>
    <w:rsid w:val="0066596D"/>
    <w:rsid w:val="00665A52"/>
    <w:rsid w:val="00665C6B"/>
    <w:rsid w:val="00665E22"/>
    <w:rsid w:val="00665FBD"/>
    <w:rsid w:val="00666444"/>
    <w:rsid w:val="0066644A"/>
    <w:rsid w:val="006664BF"/>
    <w:rsid w:val="006664C5"/>
    <w:rsid w:val="00666578"/>
    <w:rsid w:val="00666605"/>
    <w:rsid w:val="006667F8"/>
    <w:rsid w:val="00666CA7"/>
    <w:rsid w:val="00667126"/>
    <w:rsid w:val="00667294"/>
    <w:rsid w:val="0066766C"/>
    <w:rsid w:val="0066795D"/>
    <w:rsid w:val="00667B0D"/>
    <w:rsid w:val="00667BA7"/>
    <w:rsid w:val="00667C6B"/>
    <w:rsid w:val="00667E3C"/>
    <w:rsid w:val="00667E61"/>
    <w:rsid w:val="006701A6"/>
    <w:rsid w:val="0067022A"/>
    <w:rsid w:val="0067086C"/>
    <w:rsid w:val="006708C9"/>
    <w:rsid w:val="006709C7"/>
    <w:rsid w:val="006709CA"/>
    <w:rsid w:val="00670A0B"/>
    <w:rsid w:val="00670A9E"/>
    <w:rsid w:val="00670B31"/>
    <w:rsid w:val="00670DE6"/>
    <w:rsid w:val="00671069"/>
    <w:rsid w:val="006711EA"/>
    <w:rsid w:val="006712DF"/>
    <w:rsid w:val="006714A8"/>
    <w:rsid w:val="00671748"/>
    <w:rsid w:val="006718F2"/>
    <w:rsid w:val="00671AA4"/>
    <w:rsid w:val="00671C8A"/>
    <w:rsid w:val="00671CD2"/>
    <w:rsid w:val="00671EA6"/>
    <w:rsid w:val="00672420"/>
    <w:rsid w:val="006724D8"/>
    <w:rsid w:val="006724DF"/>
    <w:rsid w:val="0067251A"/>
    <w:rsid w:val="006727A3"/>
    <w:rsid w:val="006727C8"/>
    <w:rsid w:val="00672D3E"/>
    <w:rsid w:val="00673141"/>
    <w:rsid w:val="00673573"/>
    <w:rsid w:val="0067373D"/>
    <w:rsid w:val="00673C50"/>
    <w:rsid w:val="00673D43"/>
    <w:rsid w:val="00673DFE"/>
    <w:rsid w:val="00674154"/>
    <w:rsid w:val="0067436E"/>
    <w:rsid w:val="006745F4"/>
    <w:rsid w:val="006746C0"/>
    <w:rsid w:val="006746D4"/>
    <w:rsid w:val="00674A8D"/>
    <w:rsid w:val="00674D4D"/>
    <w:rsid w:val="00674D5B"/>
    <w:rsid w:val="00674E1B"/>
    <w:rsid w:val="00675011"/>
    <w:rsid w:val="006750E1"/>
    <w:rsid w:val="006751CA"/>
    <w:rsid w:val="00675384"/>
    <w:rsid w:val="00675411"/>
    <w:rsid w:val="006756D7"/>
    <w:rsid w:val="006759C8"/>
    <w:rsid w:val="00675C85"/>
    <w:rsid w:val="00676195"/>
    <w:rsid w:val="006761C7"/>
    <w:rsid w:val="006761F9"/>
    <w:rsid w:val="006767DF"/>
    <w:rsid w:val="006769A7"/>
    <w:rsid w:val="00676A30"/>
    <w:rsid w:val="00676AED"/>
    <w:rsid w:val="00676D32"/>
    <w:rsid w:val="00676E8F"/>
    <w:rsid w:val="00676EF6"/>
    <w:rsid w:val="00676FCF"/>
    <w:rsid w:val="00677112"/>
    <w:rsid w:val="006771FE"/>
    <w:rsid w:val="006772AC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B0"/>
    <w:rsid w:val="006800C3"/>
    <w:rsid w:val="0068012D"/>
    <w:rsid w:val="00680226"/>
    <w:rsid w:val="0068025E"/>
    <w:rsid w:val="00680292"/>
    <w:rsid w:val="00680342"/>
    <w:rsid w:val="00680468"/>
    <w:rsid w:val="006805AD"/>
    <w:rsid w:val="00680623"/>
    <w:rsid w:val="006809F5"/>
    <w:rsid w:val="00680B84"/>
    <w:rsid w:val="00680C31"/>
    <w:rsid w:val="00680C4E"/>
    <w:rsid w:val="00680CDA"/>
    <w:rsid w:val="006812C0"/>
    <w:rsid w:val="0068139F"/>
    <w:rsid w:val="006814C2"/>
    <w:rsid w:val="00681586"/>
    <w:rsid w:val="006817C0"/>
    <w:rsid w:val="00681816"/>
    <w:rsid w:val="006819C6"/>
    <w:rsid w:val="00681C96"/>
    <w:rsid w:val="00681D98"/>
    <w:rsid w:val="00681F40"/>
    <w:rsid w:val="006821C2"/>
    <w:rsid w:val="00682388"/>
    <w:rsid w:val="006825EB"/>
    <w:rsid w:val="006827A8"/>
    <w:rsid w:val="006828D5"/>
    <w:rsid w:val="00682A66"/>
    <w:rsid w:val="00682ADF"/>
    <w:rsid w:val="00682BE9"/>
    <w:rsid w:val="00682D22"/>
    <w:rsid w:val="00683070"/>
    <w:rsid w:val="006832AC"/>
    <w:rsid w:val="00683449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C83"/>
    <w:rsid w:val="00684D17"/>
    <w:rsid w:val="00684E00"/>
    <w:rsid w:val="00684E5C"/>
    <w:rsid w:val="006850F9"/>
    <w:rsid w:val="006851F8"/>
    <w:rsid w:val="00685335"/>
    <w:rsid w:val="00685356"/>
    <w:rsid w:val="00685667"/>
    <w:rsid w:val="0068570B"/>
    <w:rsid w:val="0068584B"/>
    <w:rsid w:val="0068597E"/>
    <w:rsid w:val="006859AE"/>
    <w:rsid w:val="00685AF0"/>
    <w:rsid w:val="00685B10"/>
    <w:rsid w:val="00685C62"/>
    <w:rsid w:val="00685E31"/>
    <w:rsid w:val="00685FE4"/>
    <w:rsid w:val="00686011"/>
    <w:rsid w:val="00686050"/>
    <w:rsid w:val="006864A4"/>
    <w:rsid w:val="006868CE"/>
    <w:rsid w:val="006869BD"/>
    <w:rsid w:val="00686AF1"/>
    <w:rsid w:val="00686CC0"/>
    <w:rsid w:val="00686D1F"/>
    <w:rsid w:val="00686DD3"/>
    <w:rsid w:val="00686E91"/>
    <w:rsid w:val="00686EC5"/>
    <w:rsid w:val="00687279"/>
    <w:rsid w:val="0068732D"/>
    <w:rsid w:val="0068758F"/>
    <w:rsid w:val="0068770D"/>
    <w:rsid w:val="0068793B"/>
    <w:rsid w:val="00687A20"/>
    <w:rsid w:val="00687AC0"/>
    <w:rsid w:val="00687BCE"/>
    <w:rsid w:val="00687BFE"/>
    <w:rsid w:val="00687D1F"/>
    <w:rsid w:val="00687F78"/>
    <w:rsid w:val="0069000A"/>
    <w:rsid w:val="00690063"/>
    <w:rsid w:val="00690089"/>
    <w:rsid w:val="00690099"/>
    <w:rsid w:val="006903C0"/>
    <w:rsid w:val="00690775"/>
    <w:rsid w:val="0069094E"/>
    <w:rsid w:val="00690A7D"/>
    <w:rsid w:val="0069145A"/>
    <w:rsid w:val="006914F3"/>
    <w:rsid w:val="006915F7"/>
    <w:rsid w:val="00691998"/>
    <w:rsid w:val="00691DB3"/>
    <w:rsid w:val="0069200D"/>
    <w:rsid w:val="006920C1"/>
    <w:rsid w:val="00692329"/>
    <w:rsid w:val="00692749"/>
    <w:rsid w:val="0069280D"/>
    <w:rsid w:val="006929AA"/>
    <w:rsid w:val="00692A62"/>
    <w:rsid w:val="00692C3C"/>
    <w:rsid w:val="00692DFD"/>
    <w:rsid w:val="006933E4"/>
    <w:rsid w:val="00693471"/>
    <w:rsid w:val="006935F4"/>
    <w:rsid w:val="00693793"/>
    <w:rsid w:val="006938CC"/>
    <w:rsid w:val="006939A6"/>
    <w:rsid w:val="00693ACF"/>
    <w:rsid w:val="00693BAC"/>
    <w:rsid w:val="00693F86"/>
    <w:rsid w:val="00694185"/>
    <w:rsid w:val="0069467D"/>
    <w:rsid w:val="00695094"/>
    <w:rsid w:val="0069568C"/>
    <w:rsid w:val="006957E5"/>
    <w:rsid w:val="006959D5"/>
    <w:rsid w:val="0069606D"/>
    <w:rsid w:val="0069619E"/>
    <w:rsid w:val="0069629C"/>
    <w:rsid w:val="006962B3"/>
    <w:rsid w:val="0069650D"/>
    <w:rsid w:val="00696662"/>
    <w:rsid w:val="00696A24"/>
    <w:rsid w:val="006976DB"/>
    <w:rsid w:val="00697728"/>
    <w:rsid w:val="00697784"/>
    <w:rsid w:val="006977F4"/>
    <w:rsid w:val="00697AB0"/>
    <w:rsid w:val="00697C74"/>
    <w:rsid w:val="00697DD2"/>
    <w:rsid w:val="00697DDC"/>
    <w:rsid w:val="00697EAA"/>
    <w:rsid w:val="00697FE8"/>
    <w:rsid w:val="006A00B4"/>
    <w:rsid w:val="006A00CC"/>
    <w:rsid w:val="006A0122"/>
    <w:rsid w:val="006A01A3"/>
    <w:rsid w:val="006A02E3"/>
    <w:rsid w:val="006A0368"/>
    <w:rsid w:val="006A04CC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BFF"/>
    <w:rsid w:val="006A1DC0"/>
    <w:rsid w:val="006A1DD5"/>
    <w:rsid w:val="006A1DDD"/>
    <w:rsid w:val="006A2141"/>
    <w:rsid w:val="006A2559"/>
    <w:rsid w:val="006A25A3"/>
    <w:rsid w:val="006A280E"/>
    <w:rsid w:val="006A2AA9"/>
    <w:rsid w:val="006A2BC6"/>
    <w:rsid w:val="006A2C40"/>
    <w:rsid w:val="006A3010"/>
    <w:rsid w:val="006A30A0"/>
    <w:rsid w:val="006A30A4"/>
    <w:rsid w:val="006A31F5"/>
    <w:rsid w:val="006A34A2"/>
    <w:rsid w:val="006A3C29"/>
    <w:rsid w:val="006A43AD"/>
    <w:rsid w:val="006A43FC"/>
    <w:rsid w:val="006A444D"/>
    <w:rsid w:val="006A4462"/>
    <w:rsid w:val="006A44A4"/>
    <w:rsid w:val="006A45E2"/>
    <w:rsid w:val="006A4763"/>
    <w:rsid w:val="006A48B7"/>
    <w:rsid w:val="006A503F"/>
    <w:rsid w:val="006A514F"/>
    <w:rsid w:val="006A5176"/>
    <w:rsid w:val="006A53DB"/>
    <w:rsid w:val="006A53F6"/>
    <w:rsid w:val="006A5513"/>
    <w:rsid w:val="006A55C9"/>
    <w:rsid w:val="006A5667"/>
    <w:rsid w:val="006A5690"/>
    <w:rsid w:val="006A581E"/>
    <w:rsid w:val="006A5D1F"/>
    <w:rsid w:val="006A5DD8"/>
    <w:rsid w:val="006A60C9"/>
    <w:rsid w:val="006A62CE"/>
    <w:rsid w:val="006A65A5"/>
    <w:rsid w:val="006A6601"/>
    <w:rsid w:val="006A66B9"/>
    <w:rsid w:val="006A6AC6"/>
    <w:rsid w:val="006A6BFF"/>
    <w:rsid w:val="006A6C4D"/>
    <w:rsid w:val="006A7046"/>
    <w:rsid w:val="006A7193"/>
    <w:rsid w:val="006A7470"/>
    <w:rsid w:val="006A7CD4"/>
    <w:rsid w:val="006A7CEF"/>
    <w:rsid w:val="006A7D26"/>
    <w:rsid w:val="006B0150"/>
    <w:rsid w:val="006B0197"/>
    <w:rsid w:val="006B093C"/>
    <w:rsid w:val="006B0E00"/>
    <w:rsid w:val="006B0F35"/>
    <w:rsid w:val="006B10E7"/>
    <w:rsid w:val="006B11BF"/>
    <w:rsid w:val="006B1323"/>
    <w:rsid w:val="006B13F3"/>
    <w:rsid w:val="006B1605"/>
    <w:rsid w:val="006B1647"/>
    <w:rsid w:val="006B16ED"/>
    <w:rsid w:val="006B188D"/>
    <w:rsid w:val="006B1934"/>
    <w:rsid w:val="006B1972"/>
    <w:rsid w:val="006B1ACA"/>
    <w:rsid w:val="006B1D38"/>
    <w:rsid w:val="006B1E11"/>
    <w:rsid w:val="006B1F75"/>
    <w:rsid w:val="006B2132"/>
    <w:rsid w:val="006B218F"/>
    <w:rsid w:val="006B2258"/>
    <w:rsid w:val="006B24E0"/>
    <w:rsid w:val="006B26B9"/>
    <w:rsid w:val="006B27ED"/>
    <w:rsid w:val="006B293F"/>
    <w:rsid w:val="006B2A57"/>
    <w:rsid w:val="006B2BB9"/>
    <w:rsid w:val="006B2C70"/>
    <w:rsid w:val="006B2E97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33C"/>
    <w:rsid w:val="006B475A"/>
    <w:rsid w:val="006B47D7"/>
    <w:rsid w:val="006B4A1D"/>
    <w:rsid w:val="006B4A1F"/>
    <w:rsid w:val="006B4A74"/>
    <w:rsid w:val="006B4AB8"/>
    <w:rsid w:val="006B4F00"/>
    <w:rsid w:val="006B50CA"/>
    <w:rsid w:val="006B5260"/>
    <w:rsid w:val="006B53DC"/>
    <w:rsid w:val="006B55A9"/>
    <w:rsid w:val="006B593A"/>
    <w:rsid w:val="006B5A27"/>
    <w:rsid w:val="006B5EBC"/>
    <w:rsid w:val="006B631F"/>
    <w:rsid w:val="006B635C"/>
    <w:rsid w:val="006B64DC"/>
    <w:rsid w:val="006B6605"/>
    <w:rsid w:val="006B6932"/>
    <w:rsid w:val="006B6D3D"/>
    <w:rsid w:val="006B708F"/>
    <w:rsid w:val="006B72A2"/>
    <w:rsid w:val="006B75B7"/>
    <w:rsid w:val="006B762A"/>
    <w:rsid w:val="006B767B"/>
    <w:rsid w:val="006B7972"/>
    <w:rsid w:val="006B7B1C"/>
    <w:rsid w:val="006B7F09"/>
    <w:rsid w:val="006B7F9C"/>
    <w:rsid w:val="006B7F9D"/>
    <w:rsid w:val="006C025C"/>
    <w:rsid w:val="006C02BF"/>
    <w:rsid w:val="006C033F"/>
    <w:rsid w:val="006C04BD"/>
    <w:rsid w:val="006C0512"/>
    <w:rsid w:val="006C0A49"/>
    <w:rsid w:val="006C0C9B"/>
    <w:rsid w:val="006C0E6F"/>
    <w:rsid w:val="006C0F0E"/>
    <w:rsid w:val="006C11F9"/>
    <w:rsid w:val="006C15A4"/>
    <w:rsid w:val="006C164B"/>
    <w:rsid w:val="006C1BB8"/>
    <w:rsid w:val="006C1E3D"/>
    <w:rsid w:val="006C1E4E"/>
    <w:rsid w:val="006C1EBF"/>
    <w:rsid w:val="006C2245"/>
    <w:rsid w:val="006C2441"/>
    <w:rsid w:val="006C2772"/>
    <w:rsid w:val="006C2923"/>
    <w:rsid w:val="006C33C4"/>
    <w:rsid w:val="006C341E"/>
    <w:rsid w:val="006C358C"/>
    <w:rsid w:val="006C3859"/>
    <w:rsid w:val="006C3B66"/>
    <w:rsid w:val="006C3BA0"/>
    <w:rsid w:val="006C3BE5"/>
    <w:rsid w:val="006C3D36"/>
    <w:rsid w:val="006C4363"/>
    <w:rsid w:val="006C43F0"/>
    <w:rsid w:val="006C480C"/>
    <w:rsid w:val="006C4EFB"/>
    <w:rsid w:val="006C5346"/>
    <w:rsid w:val="006C567F"/>
    <w:rsid w:val="006C5944"/>
    <w:rsid w:val="006C5A5C"/>
    <w:rsid w:val="006C5E7A"/>
    <w:rsid w:val="006C6129"/>
    <w:rsid w:val="006C6565"/>
    <w:rsid w:val="006C65F7"/>
    <w:rsid w:val="006C670A"/>
    <w:rsid w:val="006C6A8E"/>
    <w:rsid w:val="006C6C44"/>
    <w:rsid w:val="006C6D8A"/>
    <w:rsid w:val="006C6E04"/>
    <w:rsid w:val="006C6E25"/>
    <w:rsid w:val="006C6E81"/>
    <w:rsid w:val="006C7089"/>
    <w:rsid w:val="006C70F3"/>
    <w:rsid w:val="006C73DE"/>
    <w:rsid w:val="006C74E9"/>
    <w:rsid w:val="006C7833"/>
    <w:rsid w:val="006D00C9"/>
    <w:rsid w:val="006D0160"/>
    <w:rsid w:val="006D058F"/>
    <w:rsid w:val="006D059E"/>
    <w:rsid w:val="006D07D3"/>
    <w:rsid w:val="006D0ABD"/>
    <w:rsid w:val="006D0AD3"/>
    <w:rsid w:val="006D0BB3"/>
    <w:rsid w:val="006D0DAA"/>
    <w:rsid w:val="006D114D"/>
    <w:rsid w:val="006D1291"/>
    <w:rsid w:val="006D13B7"/>
    <w:rsid w:val="006D171A"/>
    <w:rsid w:val="006D17E1"/>
    <w:rsid w:val="006D1843"/>
    <w:rsid w:val="006D1971"/>
    <w:rsid w:val="006D1A0B"/>
    <w:rsid w:val="006D1A7D"/>
    <w:rsid w:val="006D1D0A"/>
    <w:rsid w:val="006D1D3A"/>
    <w:rsid w:val="006D2164"/>
    <w:rsid w:val="006D234D"/>
    <w:rsid w:val="006D2419"/>
    <w:rsid w:val="006D243D"/>
    <w:rsid w:val="006D258B"/>
    <w:rsid w:val="006D25A7"/>
    <w:rsid w:val="006D2875"/>
    <w:rsid w:val="006D2973"/>
    <w:rsid w:val="006D2A66"/>
    <w:rsid w:val="006D2D0A"/>
    <w:rsid w:val="006D3075"/>
    <w:rsid w:val="006D3399"/>
    <w:rsid w:val="006D3798"/>
    <w:rsid w:val="006D3EB3"/>
    <w:rsid w:val="006D3F26"/>
    <w:rsid w:val="006D4063"/>
    <w:rsid w:val="006D4305"/>
    <w:rsid w:val="006D431D"/>
    <w:rsid w:val="006D448B"/>
    <w:rsid w:val="006D4843"/>
    <w:rsid w:val="006D4A9C"/>
    <w:rsid w:val="006D4C70"/>
    <w:rsid w:val="006D4E4F"/>
    <w:rsid w:val="006D5089"/>
    <w:rsid w:val="006D534E"/>
    <w:rsid w:val="006D5517"/>
    <w:rsid w:val="006D5623"/>
    <w:rsid w:val="006D5B28"/>
    <w:rsid w:val="006D5B3D"/>
    <w:rsid w:val="006D5DFE"/>
    <w:rsid w:val="006D5F86"/>
    <w:rsid w:val="006D6033"/>
    <w:rsid w:val="006D64C6"/>
    <w:rsid w:val="006D666E"/>
    <w:rsid w:val="006D66BC"/>
    <w:rsid w:val="006D678C"/>
    <w:rsid w:val="006D6895"/>
    <w:rsid w:val="006D6ACD"/>
    <w:rsid w:val="006D6ADC"/>
    <w:rsid w:val="006D6BD1"/>
    <w:rsid w:val="006D6C4A"/>
    <w:rsid w:val="006D70EE"/>
    <w:rsid w:val="006D73B4"/>
    <w:rsid w:val="006D76CC"/>
    <w:rsid w:val="006D7733"/>
    <w:rsid w:val="006D776D"/>
    <w:rsid w:val="006D7919"/>
    <w:rsid w:val="006D7CA0"/>
    <w:rsid w:val="006D7F8C"/>
    <w:rsid w:val="006E0333"/>
    <w:rsid w:val="006E0811"/>
    <w:rsid w:val="006E0868"/>
    <w:rsid w:val="006E0933"/>
    <w:rsid w:val="006E0E5E"/>
    <w:rsid w:val="006E0FB9"/>
    <w:rsid w:val="006E1791"/>
    <w:rsid w:val="006E186B"/>
    <w:rsid w:val="006E19AB"/>
    <w:rsid w:val="006E1CB5"/>
    <w:rsid w:val="006E1CCC"/>
    <w:rsid w:val="006E1D28"/>
    <w:rsid w:val="006E1F00"/>
    <w:rsid w:val="006E2520"/>
    <w:rsid w:val="006E272D"/>
    <w:rsid w:val="006E2A3C"/>
    <w:rsid w:val="006E2AFB"/>
    <w:rsid w:val="006E2C97"/>
    <w:rsid w:val="006E2DE3"/>
    <w:rsid w:val="006E2E3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4BD1"/>
    <w:rsid w:val="006E50FE"/>
    <w:rsid w:val="006E514F"/>
    <w:rsid w:val="006E52BD"/>
    <w:rsid w:val="006E53BA"/>
    <w:rsid w:val="006E53C9"/>
    <w:rsid w:val="006E5500"/>
    <w:rsid w:val="006E5601"/>
    <w:rsid w:val="006E5611"/>
    <w:rsid w:val="006E567B"/>
    <w:rsid w:val="006E5993"/>
    <w:rsid w:val="006E5AE3"/>
    <w:rsid w:val="006E5EDF"/>
    <w:rsid w:val="006E5F3A"/>
    <w:rsid w:val="006E600D"/>
    <w:rsid w:val="006E6184"/>
    <w:rsid w:val="006E6469"/>
    <w:rsid w:val="006E6522"/>
    <w:rsid w:val="006E6732"/>
    <w:rsid w:val="006E6789"/>
    <w:rsid w:val="006E69DE"/>
    <w:rsid w:val="006E6A59"/>
    <w:rsid w:val="006E6BAC"/>
    <w:rsid w:val="006E6C50"/>
    <w:rsid w:val="006E6D56"/>
    <w:rsid w:val="006E6EBD"/>
    <w:rsid w:val="006E6FB2"/>
    <w:rsid w:val="006E740C"/>
    <w:rsid w:val="006E760F"/>
    <w:rsid w:val="006E77F6"/>
    <w:rsid w:val="006E782F"/>
    <w:rsid w:val="006E7860"/>
    <w:rsid w:val="006E7AB8"/>
    <w:rsid w:val="006E7ADB"/>
    <w:rsid w:val="006E7ADF"/>
    <w:rsid w:val="006E7BD0"/>
    <w:rsid w:val="006E7D42"/>
    <w:rsid w:val="006F015B"/>
    <w:rsid w:val="006F056C"/>
    <w:rsid w:val="006F0664"/>
    <w:rsid w:val="006F071E"/>
    <w:rsid w:val="006F076D"/>
    <w:rsid w:val="006F07FC"/>
    <w:rsid w:val="006F0845"/>
    <w:rsid w:val="006F08F7"/>
    <w:rsid w:val="006F0962"/>
    <w:rsid w:val="006F0AE7"/>
    <w:rsid w:val="006F0B89"/>
    <w:rsid w:val="006F117D"/>
    <w:rsid w:val="006F11DF"/>
    <w:rsid w:val="006F123D"/>
    <w:rsid w:val="006F1294"/>
    <w:rsid w:val="006F1597"/>
    <w:rsid w:val="006F15ED"/>
    <w:rsid w:val="006F1A29"/>
    <w:rsid w:val="006F1EBF"/>
    <w:rsid w:val="006F221E"/>
    <w:rsid w:val="006F228B"/>
    <w:rsid w:val="006F22FA"/>
    <w:rsid w:val="006F23C3"/>
    <w:rsid w:val="006F2628"/>
    <w:rsid w:val="006F2760"/>
    <w:rsid w:val="006F27FF"/>
    <w:rsid w:val="006F2C40"/>
    <w:rsid w:val="006F2CCB"/>
    <w:rsid w:val="006F2D20"/>
    <w:rsid w:val="006F2D7D"/>
    <w:rsid w:val="006F2E89"/>
    <w:rsid w:val="006F2FB4"/>
    <w:rsid w:val="006F3119"/>
    <w:rsid w:val="006F31B0"/>
    <w:rsid w:val="006F321B"/>
    <w:rsid w:val="006F333A"/>
    <w:rsid w:val="006F3832"/>
    <w:rsid w:val="006F3F36"/>
    <w:rsid w:val="006F40FA"/>
    <w:rsid w:val="006F4318"/>
    <w:rsid w:val="006F43F5"/>
    <w:rsid w:val="006F45FB"/>
    <w:rsid w:val="006F4857"/>
    <w:rsid w:val="006F48B3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06"/>
    <w:rsid w:val="006F6A43"/>
    <w:rsid w:val="006F6C4E"/>
    <w:rsid w:val="006F6F85"/>
    <w:rsid w:val="006F72F6"/>
    <w:rsid w:val="006F730C"/>
    <w:rsid w:val="006F74A0"/>
    <w:rsid w:val="006F76E8"/>
    <w:rsid w:val="006F7A0C"/>
    <w:rsid w:val="006F7A2D"/>
    <w:rsid w:val="006F7BC8"/>
    <w:rsid w:val="00700071"/>
    <w:rsid w:val="007002E2"/>
    <w:rsid w:val="00700300"/>
    <w:rsid w:val="0070036A"/>
    <w:rsid w:val="00700484"/>
    <w:rsid w:val="00700486"/>
    <w:rsid w:val="0070095C"/>
    <w:rsid w:val="00700994"/>
    <w:rsid w:val="00700A6C"/>
    <w:rsid w:val="00700D05"/>
    <w:rsid w:val="00700D8C"/>
    <w:rsid w:val="00700EAF"/>
    <w:rsid w:val="007013BF"/>
    <w:rsid w:val="0070177A"/>
    <w:rsid w:val="00701A94"/>
    <w:rsid w:val="00701B15"/>
    <w:rsid w:val="00701B80"/>
    <w:rsid w:val="00701CBF"/>
    <w:rsid w:val="00702153"/>
    <w:rsid w:val="00702307"/>
    <w:rsid w:val="007023D7"/>
    <w:rsid w:val="00702422"/>
    <w:rsid w:val="0070283F"/>
    <w:rsid w:val="00702865"/>
    <w:rsid w:val="007029BD"/>
    <w:rsid w:val="00702EE1"/>
    <w:rsid w:val="00702F5E"/>
    <w:rsid w:val="0070330E"/>
    <w:rsid w:val="0070336D"/>
    <w:rsid w:val="0070366D"/>
    <w:rsid w:val="007036CA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B86"/>
    <w:rsid w:val="00704CC6"/>
    <w:rsid w:val="00704D65"/>
    <w:rsid w:val="00705167"/>
    <w:rsid w:val="00705397"/>
    <w:rsid w:val="0070550C"/>
    <w:rsid w:val="00705536"/>
    <w:rsid w:val="007057E1"/>
    <w:rsid w:val="00705807"/>
    <w:rsid w:val="00705A51"/>
    <w:rsid w:val="00705A9F"/>
    <w:rsid w:val="00705B54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310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347"/>
    <w:rsid w:val="00710891"/>
    <w:rsid w:val="007109B1"/>
    <w:rsid w:val="00710D18"/>
    <w:rsid w:val="00710DD0"/>
    <w:rsid w:val="00711452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477"/>
    <w:rsid w:val="00712898"/>
    <w:rsid w:val="00712A0D"/>
    <w:rsid w:val="00712C7F"/>
    <w:rsid w:val="00712CB8"/>
    <w:rsid w:val="00712D8D"/>
    <w:rsid w:val="00712E09"/>
    <w:rsid w:val="00712F76"/>
    <w:rsid w:val="00713188"/>
    <w:rsid w:val="0071335A"/>
    <w:rsid w:val="00713697"/>
    <w:rsid w:val="00713931"/>
    <w:rsid w:val="00713F2D"/>
    <w:rsid w:val="00713FF3"/>
    <w:rsid w:val="00714445"/>
    <w:rsid w:val="00714484"/>
    <w:rsid w:val="007145F8"/>
    <w:rsid w:val="007146C1"/>
    <w:rsid w:val="0071495F"/>
    <w:rsid w:val="007149C6"/>
    <w:rsid w:val="00714A0E"/>
    <w:rsid w:val="00714C63"/>
    <w:rsid w:val="00714D99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D4A"/>
    <w:rsid w:val="00716FFC"/>
    <w:rsid w:val="0071780B"/>
    <w:rsid w:val="007201EF"/>
    <w:rsid w:val="007202B4"/>
    <w:rsid w:val="007203EB"/>
    <w:rsid w:val="0072052A"/>
    <w:rsid w:val="0072072B"/>
    <w:rsid w:val="007209E6"/>
    <w:rsid w:val="00720A77"/>
    <w:rsid w:val="00720CA3"/>
    <w:rsid w:val="00720E14"/>
    <w:rsid w:val="00721156"/>
    <w:rsid w:val="007211CA"/>
    <w:rsid w:val="007211FB"/>
    <w:rsid w:val="00721242"/>
    <w:rsid w:val="0072131F"/>
    <w:rsid w:val="00721549"/>
    <w:rsid w:val="00721591"/>
    <w:rsid w:val="007216B1"/>
    <w:rsid w:val="00721848"/>
    <w:rsid w:val="00721D81"/>
    <w:rsid w:val="00721DAA"/>
    <w:rsid w:val="00721DFC"/>
    <w:rsid w:val="00721EF1"/>
    <w:rsid w:val="00722011"/>
    <w:rsid w:val="00722091"/>
    <w:rsid w:val="00722523"/>
    <w:rsid w:val="007225C5"/>
    <w:rsid w:val="007227A0"/>
    <w:rsid w:val="00722814"/>
    <w:rsid w:val="00722958"/>
    <w:rsid w:val="00722B0E"/>
    <w:rsid w:val="00722BD4"/>
    <w:rsid w:val="00722C00"/>
    <w:rsid w:val="00722CAB"/>
    <w:rsid w:val="00722CE3"/>
    <w:rsid w:val="00722F20"/>
    <w:rsid w:val="00722F88"/>
    <w:rsid w:val="00723035"/>
    <w:rsid w:val="0072343D"/>
    <w:rsid w:val="00723695"/>
    <w:rsid w:val="00723709"/>
    <w:rsid w:val="00723829"/>
    <w:rsid w:val="007241BB"/>
    <w:rsid w:val="0072439A"/>
    <w:rsid w:val="00724672"/>
    <w:rsid w:val="007246C0"/>
    <w:rsid w:val="00724BEC"/>
    <w:rsid w:val="00724C33"/>
    <w:rsid w:val="00724EC6"/>
    <w:rsid w:val="00724F6E"/>
    <w:rsid w:val="007255F5"/>
    <w:rsid w:val="00725770"/>
    <w:rsid w:val="007258B8"/>
    <w:rsid w:val="00725D42"/>
    <w:rsid w:val="00725EDF"/>
    <w:rsid w:val="0072617E"/>
    <w:rsid w:val="00726580"/>
    <w:rsid w:val="007265DB"/>
    <w:rsid w:val="00726633"/>
    <w:rsid w:val="0072663A"/>
    <w:rsid w:val="0072665C"/>
    <w:rsid w:val="007267BE"/>
    <w:rsid w:val="00726803"/>
    <w:rsid w:val="00726D49"/>
    <w:rsid w:val="00726EE5"/>
    <w:rsid w:val="00726F8D"/>
    <w:rsid w:val="0072702A"/>
    <w:rsid w:val="00727235"/>
    <w:rsid w:val="00727712"/>
    <w:rsid w:val="007279CD"/>
    <w:rsid w:val="00727B60"/>
    <w:rsid w:val="00727D21"/>
    <w:rsid w:val="00727D97"/>
    <w:rsid w:val="00727F01"/>
    <w:rsid w:val="00727F98"/>
    <w:rsid w:val="00727FAE"/>
    <w:rsid w:val="00727FC7"/>
    <w:rsid w:val="007302F5"/>
    <w:rsid w:val="0073061F"/>
    <w:rsid w:val="00730649"/>
    <w:rsid w:val="007306A2"/>
    <w:rsid w:val="00730886"/>
    <w:rsid w:val="007308AF"/>
    <w:rsid w:val="007309C0"/>
    <w:rsid w:val="00730FEB"/>
    <w:rsid w:val="0073127E"/>
    <w:rsid w:val="007312DD"/>
    <w:rsid w:val="00731327"/>
    <w:rsid w:val="00731661"/>
    <w:rsid w:val="007316BB"/>
    <w:rsid w:val="0073188A"/>
    <w:rsid w:val="00731984"/>
    <w:rsid w:val="00731AED"/>
    <w:rsid w:val="00731B75"/>
    <w:rsid w:val="00731BDA"/>
    <w:rsid w:val="00731BEB"/>
    <w:rsid w:val="00731D61"/>
    <w:rsid w:val="00731FB9"/>
    <w:rsid w:val="007321BC"/>
    <w:rsid w:val="007325F8"/>
    <w:rsid w:val="00732717"/>
    <w:rsid w:val="00732ACB"/>
    <w:rsid w:val="00732C75"/>
    <w:rsid w:val="00732C82"/>
    <w:rsid w:val="00732E24"/>
    <w:rsid w:val="00733170"/>
    <w:rsid w:val="007331FD"/>
    <w:rsid w:val="00733535"/>
    <w:rsid w:val="007338A1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861"/>
    <w:rsid w:val="00735F20"/>
    <w:rsid w:val="00736256"/>
    <w:rsid w:val="00736266"/>
    <w:rsid w:val="007364AA"/>
    <w:rsid w:val="0073657F"/>
    <w:rsid w:val="00736674"/>
    <w:rsid w:val="00736745"/>
    <w:rsid w:val="00736908"/>
    <w:rsid w:val="00736AF1"/>
    <w:rsid w:val="00736B7A"/>
    <w:rsid w:val="00736BE7"/>
    <w:rsid w:val="00736DBE"/>
    <w:rsid w:val="00736EF4"/>
    <w:rsid w:val="00736F90"/>
    <w:rsid w:val="00737086"/>
    <w:rsid w:val="007371A0"/>
    <w:rsid w:val="0073732F"/>
    <w:rsid w:val="00737708"/>
    <w:rsid w:val="00737756"/>
    <w:rsid w:val="00737978"/>
    <w:rsid w:val="00737C53"/>
    <w:rsid w:val="00737F1F"/>
    <w:rsid w:val="00740541"/>
    <w:rsid w:val="007405B7"/>
    <w:rsid w:val="007407F0"/>
    <w:rsid w:val="00740BBA"/>
    <w:rsid w:val="00740F6B"/>
    <w:rsid w:val="00741026"/>
    <w:rsid w:val="0074103D"/>
    <w:rsid w:val="00741205"/>
    <w:rsid w:val="00741312"/>
    <w:rsid w:val="00741526"/>
    <w:rsid w:val="00741573"/>
    <w:rsid w:val="007415A6"/>
    <w:rsid w:val="007416A4"/>
    <w:rsid w:val="00741763"/>
    <w:rsid w:val="0074179F"/>
    <w:rsid w:val="00741B24"/>
    <w:rsid w:val="00741C37"/>
    <w:rsid w:val="00741D4C"/>
    <w:rsid w:val="00741DE6"/>
    <w:rsid w:val="0074209D"/>
    <w:rsid w:val="0074231D"/>
    <w:rsid w:val="0074287C"/>
    <w:rsid w:val="00742A8B"/>
    <w:rsid w:val="00742B75"/>
    <w:rsid w:val="00742E19"/>
    <w:rsid w:val="00742F0D"/>
    <w:rsid w:val="00742FEF"/>
    <w:rsid w:val="00743391"/>
    <w:rsid w:val="007435C4"/>
    <w:rsid w:val="007435C5"/>
    <w:rsid w:val="0074384A"/>
    <w:rsid w:val="0074389E"/>
    <w:rsid w:val="0074399A"/>
    <w:rsid w:val="00743A1C"/>
    <w:rsid w:val="00743B67"/>
    <w:rsid w:val="00743F8E"/>
    <w:rsid w:val="0074417A"/>
    <w:rsid w:val="00744881"/>
    <w:rsid w:val="007449C7"/>
    <w:rsid w:val="00744DA0"/>
    <w:rsid w:val="00745117"/>
    <w:rsid w:val="0074557C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CE8"/>
    <w:rsid w:val="00746EAA"/>
    <w:rsid w:val="007470B9"/>
    <w:rsid w:val="00747180"/>
    <w:rsid w:val="00747227"/>
    <w:rsid w:val="007472CA"/>
    <w:rsid w:val="007473EB"/>
    <w:rsid w:val="007474FB"/>
    <w:rsid w:val="007475AC"/>
    <w:rsid w:val="007475C1"/>
    <w:rsid w:val="0074786C"/>
    <w:rsid w:val="0074789B"/>
    <w:rsid w:val="0074790D"/>
    <w:rsid w:val="00747950"/>
    <w:rsid w:val="00747AFE"/>
    <w:rsid w:val="00750042"/>
    <w:rsid w:val="00750246"/>
    <w:rsid w:val="0075039A"/>
    <w:rsid w:val="00750659"/>
    <w:rsid w:val="0075093D"/>
    <w:rsid w:val="0075097D"/>
    <w:rsid w:val="007509CE"/>
    <w:rsid w:val="00750A61"/>
    <w:rsid w:val="00750AF3"/>
    <w:rsid w:val="00750F2C"/>
    <w:rsid w:val="00751066"/>
    <w:rsid w:val="00751330"/>
    <w:rsid w:val="007513D9"/>
    <w:rsid w:val="007516D9"/>
    <w:rsid w:val="0075172D"/>
    <w:rsid w:val="00751CE1"/>
    <w:rsid w:val="00752086"/>
    <w:rsid w:val="007520B8"/>
    <w:rsid w:val="007523BB"/>
    <w:rsid w:val="00752A0F"/>
    <w:rsid w:val="00752A37"/>
    <w:rsid w:val="00752A5A"/>
    <w:rsid w:val="00752B03"/>
    <w:rsid w:val="00752E79"/>
    <w:rsid w:val="00752F4D"/>
    <w:rsid w:val="00752F60"/>
    <w:rsid w:val="007530E4"/>
    <w:rsid w:val="00753228"/>
    <w:rsid w:val="0075342C"/>
    <w:rsid w:val="00753486"/>
    <w:rsid w:val="007534A1"/>
    <w:rsid w:val="00753626"/>
    <w:rsid w:val="00753791"/>
    <w:rsid w:val="007538D7"/>
    <w:rsid w:val="0075392E"/>
    <w:rsid w:val="00753972"/>
    <w:rsid w:val="00753AE1"/>
    <w:rsid w:val="00753AE6"/>
    <w:rsid w:val="00753DEC"/>
    <w:rsid w:val="0075480F"/>
    <w:rsid w:val="00754E04"/>
    <w:rsid w:val="00755019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B53"/>
    <w:rsid w:val="00755E61"/>
    <w:rsid w:val="007562C5"/>
    <w:rsid w:val="00756561"/>
    <w:rsid w:val="00756683"/>
    <w:rsid w:val="0075687F"/>
    <w:rsid w:val="007568E6"/>
    <w:rsid w:val="00756A23"/>
    <w:rsid w:val="00756B90"/>
    <w:rsid w:val="00756EB3"/>
    <w:rsid w:val="00756F68"/>
    <w:rsid w:val="00756F9B"/>
    <w:rsid w:val="007571C2"/>
    <w:rsid w:val="00757327"/>
    <w:rsid w:val="00757569"/>
    <w:rsid w:val="00757679"/>
    <w:rsid w:val="00757699"/>
    <w:rsid w:val="00757787"/>
    <w:rsid w:val="007577A9"/>
    <w:rsid w:val="007578F8"/>
    <w:rsid w:val="007579F4"/>
    <w:rsid w:val="00757E2E"/>
    <w:rsid w:val="00760084"/>
    <w:rsid w:val="007602A6"/>
    <w:rsid w:val="007602E8"/>
    <w:rsid w:val="0076053F"/>
    <w:rsid w:val="007605AB"/>
    <w:rsid w:val="007605FF"/>
    <w:rsid w:val="00760936"/>
    <w:rsid w:val="00760976"/>
    <w:rsid w:val="00760C41"/>
    <w:rsid w:val="00760CF8"/>
    <w:rsid w:val="00760E57"/>
    <w:rsid w:val="00761319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7FA"/>
    <w:rsid w:val="00762825"/>
    <w:rsid w:val="00762935"/>
    <w:rsid w:val="00762ED2"/>
    <w:rsid w:val="0076313B"/>
    <w:rsid w:val="007631D1"/>
    <w:rsid w:val="00763365"/>
    <w:rsid w:val="007633BF"/>
    <w:rsid w:val="007635AA"/>
    <w:rsid w:val="007637DF"/>
    <w:rsid w:val="007639D5"/>
    <w:rsid w:val="00763A4C"/>
    <w:rsid w:val="00763B42"/>
    <w:rsid w:val="00763D51"/>
    <w:rsid w:val="00763D54"/>
    <w:rsid w:val="00763D61"/>
    <w:rsid w:val="0076428A"/>
    <w:rsid w:val="007642FD"/>
    <w:rsid w:val="00764304"/>
    <w:rsid w:val="0076445A"/>
    <w:rsid w:val="007647A9"/>
    <w:rsid w:val="00764A26"/>
    <w:rsid w:val="00764B01"/>
    <w:rsid w:val="00764C5E"/>
    <w:rsid w:val="00764C66"/>
    <w:rsid w:val="00764D07"/>
    <w:rsid w:val="00765677"/>
    <w:rsid w:val="00765734"/>
    <w:rsid w:val="00765744"/>
    <w:rsid w:val="00765B08"/>
    <w:rsid w:val="00765D18"/>
    <w:rsid w:val="00765D44"/>
    <w:rsid w:val="00765E17"/>
    <w:rsid w:val="00765E5D"/>
    <w:rsid w:val="00765F8A"/>
    <w:rsid w:val="00766049"/>
    <w:rsid w:val="007664FA"/>
    <w:rsid w:val="00766507"/>
    <w:rsid w:val="0076689A"/>
    <w:rsid w:val="00766A37"/>
    <w:rsid w:val="00766A86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6EE"/>
    <w:rsid w:val="007707D2"/>
    <w:rsid w:val="007709B0"/>
    <w:rsid w:val="00770B30"/>
    <w:rsid w:val="00770E05"/>
    <w:rsid w:val="007711BD"/>
    <w:rsid w:val="0077130E"/>
    <w:rsid w:val="0077132D"/>
    <w:rsid w:val="00771352"/>
    <w:rsid w:val="00771809"/>
    <w:rsid w:val="007718E5"/>
    <w:rsid w:val="00771B3D"/>
    <w:rsid w:val="00771F65"/>
    <w:rsid w:val="00771F74"/>
    <w:rsid w:val="00771FFB"/>
    <w:rsid w:val="00772013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2F9E"/>
    <w:rsid w:val="0077318B"/>
    <w:rsid w:val="00773211"/>
    <w:rsid w:val="007737C0"/>
    <w:rsid w:val="00773805"/>
    <w:rsid w:val="0077387C"/>
    <w:rsid w:val="007738EF"/>
    <w:rsid w:val="00773D72"/>
    <w:rsid w:val="00773EE7"/>
    <w:rsid w:val="00773F74"/>
    <w:rsid w:val="00773F77"/>
    <w:rsid w:val="007741A5"/>
    <w:rsid w:val="007741EF"/>
    <w:rsid w:val="00774482"/>
    <w:rsid w:val="007746BC"/>
    <w:rsid w:val="00774E07"/>
    <w:rsid w:val="00774EF5"/>
    <w:rsid w:val="00774F27"/>
    <w:rsid w:val="00775066"/>
    <w:rsid w:val="00775585"/>
    <w:rsid w:val="0077560E"/>
    <w:rsid w:val="00775777"/>
    <w:rsid w:val="00775A3F"/>
    <w:rsid w:val="00775B5E"/>
    <w:rsid w:val="00775D05"/>
    <w:rsid w:val="00775E5D"/>
    <w:rsid w:val="00776118"/>
    <w:rsid w:val="007761FC"/>
    <w:rsid w:val="0077621C"/>
    <w:rsid w:val="00776320"/>
    <w:rsid w:val="00776333"/>
    <w:rsid w:val="00776341"/>
    <w:rsid w:val="0077645D"/>
    <w:rsid w:val="007765EC"/>
    <w:rsid w:val="0077692E"/>
    <w:rsid w:val="00776B23"/>
    <w:rsid w:val="00776D42"/>
    <w:rsid w:val="00777372"/>
    <w:rsid w:val="00777548"/>
    <w:rsid w:val="00777B9C"/>
    <w:rsid w:val="00777DB3"/>
    <w:rsid w:val="00780423"/>
    <w:rsid w:val="007806B7"/>
    <w:rsid w:val="00780708"/>
    <w:rsid w:val="007807F7"/>
    <w:rsid w:val="00780870"/>
    <w:rsid w:val="0078098C"/>
    <w:rsid w:val="0078099D"/>
    <w:rsid w:val="00780A7E"/>
    <w:rsid w:val="00780C35"/>
    <w:rsid w:val="00780C76"/>
    <w:rsid w:val="00780E65"/>
    <w:rsid w:val="00781080"/>
    <w:rsid w:val="0078112B"/>
    <w:rsid w:val="00781149"/>
    <w:rsid w:val="007813F1"/>
    <w:rsid w:val="0078145C"/>
    <w:rsid w:val="00781664"/>
    <w:rsid w:val="00781751"/>
    <w:rsid w:val="00781AD1"/>
    <w:rsid w:val="00781DB7"/>
    <w:rsid w:val="00781DFE"/>
    <w:rsid w:val="00781F35"/>
    <w:rsid w:val="00781FA3"/>
    <w:rsid w:val="007820D4"/>
    <w:rsid w:val="007821C1"/>
    <w:rsid w:val="007823DF"/>
    <w:rsid w:val="00782595"/>
    <w:rsid w:val="007827C1"/>
    <w:rsid w:val="00782859"/>
    <w:rsid w:val="007828F2"/>
    <w:rsid w:val="00782B6B"/>
    <w:rsid w:val="00782E00"/>
    <w:rsid w:val="007831A9"/>
    <w:rsid w:val="007831BA"/>
    <w:rsid w:val="007832D7"/>
    <w:rsid w:val="00783421"/>
    <w:rsid w:val="007834D0"/>
    <w:rsid w:val="007834DC"/>
    <w:rsid w:val="0078364B"/>
    <w:rsid w:val="00783661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7B"/>
    <w:rsid w:val="00786BEB"/>
    <w:rsid w:val="007870B4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A65"/>
    <w:rsid w:val="00787B76"/>
    <w:rsid w:val="00787DA8"/>
    <w:rsid w:val="00787E04"/>
    <w:rsid w:val="00787F36"/>
    <w:rsid w:val="00787F67"/>
    <w:rsid w:val="00790060"/>
    <w:rsid w:val="007902DB"/>
    <w:rsid w:val="00790973"/>
    <w:rsid w:val="00790ADF"/>
    <w:rsid w:val="00790B12"/>
    <w:rsid w:val="00790BE0"/>
    <w:rsid w:val="00790C1A"/>
    <w:rsid w:val="00790E51"/>
    <w:rsid w:val="00790E99"/>
    <w:rsid w:val="007910A2"/>
    <w:rsid w:val="00791233"/>
    <w:rsid w:val="00791384"/>
    <w:rsid w:val="00791634"/>
    <w:rsid w:val="00791996"/>
    <w:rsid w:val="00791AD5"/>
    <w:rsid w:val="00791D43"/>
    <w:rsid w:val="00792102"/>
    <w:rsid w:val="0079219C"/>
    <w:rsid w:val="007921C1"/>
    <w:rsid w:val="00792458"/>
    <w:rsid w:val="00792715"/>
    <w:rsid w:val="007928CE"/>
    <w:rsid w:val="0079293F"/>
    <w:rsid w:val="00792A42"/>
    <w:rsid w:val="00792B05"/>
    <w:rsid w:val="00792F41"/>
    <w:rsid w:val="007932C2"/>
    <w:rsid w:val="00793357"/>
    <w:rsid w:val="007933AC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8D5"/>
    <w:rsid w:val="00794A4C"/>
    <w:rsid w:val="00794D50"/>
    <w:rsid w:val="0079525B"/>
    <w:rsid w:val="0079555C"/>
    <w:rsid w:val="007956B4"/>
    <w:rsid w:val="00795735"/>
    <w:rsid w:val="00795987"/>
    <w:rsid w:val="00795F80"/>
    <w:rsid w:val="0079600E"/>
    <w:rsid w:val="0079609D"/>
    <w:rsid w:val="00796179"/>
    <w:rsid w:val="0079629F"/>
    <w:rsid w:val="007967AC"/>
    <w:rsid w:val="007968B8"/>
    <w:rsid w:val="007969AD"/>
    <w:rsid w:val="00796AF9"/>
    <w:rsid w:val="00796CEF"/>
    <w:rsid w:val="00797001"/>
    <w:rsid w:val="00797179"/>
    <w:rsid w:val="0079722F"/>
    <w:rsid w:val="00797680"/>
    <w:rsid w:val="007976A6"/>
    <w:rsid w:val="007976FE"/>
    <w:rsid w:val="00797EF2"/>
    <w:rsid w:val="00797F4B"/>
    <w:rsid w:val="00797FF6"/>
    <w:rsid w:val="007A0039"/>
    <w:rsid w:val="007A0144"/>
    <w:rsid w:val="007A0194"/>
    <w:rsid w:val="007A0329"/>
    <w:rsid w:val="007A089D"/>
    <w:rsid w:val="007A0E4E"/>
    <w:rsid w:val="007A10BF"/>
    <w:rsid w:val="007A11BE"/>
    <w:rsid w:val="007A120B"/>
    <w:rsid w:val="007A1296"/>
    <w:rsid w:val="007A12EE"/>
    <w:rsid w:val="007A1313"/>
    <w:rsid w:val="007A15BE"/>
    <w:rsid w:val="007A169D"/>
    <w:rsid w:val="007A1AFA"/>
    <w:rsid w:val="007A1BF8"/>
    <w:rsid w:val="007A1C06"/>
    <w:rsid w:val="007A1CC9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88"/>
    <w:rsid w:val="007A3820"/>
    <w:rsid w:val="007A385D"/>
    <w:rsid w:val="007A3950"/>
    <w:rsid w:val="007A3A03"/>
    <w:rsid w:val="007A3C76"/>
    <w:rsid w:val="007A3CC8"/>
    <w:rsid w:val="007A3D24"/>
    <w:rsid w:val="007A3F31"/>
    <w:rsid w:val="007A40DE"/>
    <w:rsid w:val="007A42EA"/>
    <w:rsid w:val="007A434E"/>
    <w:rsid w:val="007A4459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84"/>
    <w:rsid w:val="007A69F8"/>
    <w:rsid w:val="007A6B92"/>
    <w:rsid w:val="007A7010"/>
    <w:rsid w:val="007A7181"/>
    <w:rsid w:val="007A789C"/>
    <w:rsid w:val="007A7955"/>
    <w:rsid w:val="007A7C47"/>
    <w:rsid w:val="007A7F0E"/>
    <w:rsid w:val="007A7F1E"/>
    <w:rsid w:val="007B0027"/>
    <w:rsid w:val="007B00D1"/>
    <w:rsid w:val="007B0132"/>
    <w:rsid w:val="007B02EA"/>
    <w:rsid w:val="007B04AE"/>
    <w:rsid w:val="007B0870"/>
    <w:rsid w:val="007B08E5"/>
    <w:rsid w:val="007B0B19"/>
    <w:rsid w:val="007B0E52"/>
    <w:rsid w:val="007B0E8D"/>
    <w:rsid w:val="007B101A"/>
    <w:rsid w:val="007B11D6"/>
    <w:rsid w:val="007B12E4"/>
    <w:rsid w:val="007B183B"/>
    <w:rsid w:val="007B1922"/>
    <w:rsid w:val="007B1EB0"/>
    <w:rsid w:val="007B1F17"/>
    <w:rsid w:val="007B20D5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5F0"/>
    <w:rsid w:val="007B361A"/>
    <w:rsid w:val="007B36C1"/>
    <w:rsid w:val="007B3802"/>
    <w:rsid w:val="007B383B"/>
    <w:rsid w:val="007B3A2D"/>
    <w:rsid w:val="007B3A81"/>
    <w:rsid w:val="007B3B0A"/>
    <w:rsid w:val="007B3E1E"/>
    <w:rsid w:val="007B3F83"/>
    <w:rsid w:val="007B3F98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45E"/>
    <w:rsid w:val="007B56DD"/>
    <w:rsid w:val="007B5882"/>
    <w:rsid w:val="007B5979"/>
    <w:rsid w:val="007B599A"/>
    <w:rsid w:val="007B5B4B"/>
    <w:rsid w:val="007B5BCB"/>
    <w:rsid w:val="007B5BDF"/>
    <w:rsid w:val="007B5DC0"/>
    <w:rsid w:val="007B5DD4"/>
    <w:rsid w:val="007B5DE8"/>
    <w:rsid w:val="007B609F"/>
    <w:rsid w:val="007B65FE"/>
    <w:rsid w:val="007B6930"/>
    <w:rsid w:val="007B6E5C"/>
    <w:rsid w:val="007B6FB4"/>
    <w:rsid w:val="007B772A"/>
    <w:rsid w:val="007B788B"/>
    <w:rsid w:val="007B7897"/>
    <w:rsid w:val="007B7B90"/>
    <w:rsid w:val="007B7BCA"/>
    <w:rsid w:val="007B7FC1"/>
    <w:rsid w:val="007C0109"/>
    <w:rsid w:val="007C02F9"/>
    <w:rsid w:val="007C02FE"/>
    <w:rsid w:val="007C03B0"/>
    <w:rsid w:val="007C058C"/>
    <w:rsid w:val="007C0631"/>
    <w:rsid w:val="007C0BE9"/>
    <w:rsid w:val="007C0D88"/>
    <w:rsid w:val="007C0ED2"/>
    <w:rsid w:val="007C0EE3"/>
    <w:rsid w:val="007C0F48"/>
    <w:rsid w:val="007C1016"/>
    <w:rsid w:val="007C10F3"/>
    <w:rsid w:val="007C10FE"/>
    <w:rsid w:val="007C1389"/>
    <w:rsid w:val="007C153D"/>
    <w:rsid w:val="007C16C8"/>
    <w:rsid w:val="007C171B"/>
    <w:rsid w:val="007C17E2"/>
    <w:rsid w:val="007C181A"/>
    <w:rsid w:val="007C18C0"/>
    <w:rsid w:val="007C198A"/>
    <w:rsid w:val="007C1A62"/>
    <w:rsid w:val="007C1A7E"/>
    <w:rsid w:val="007C1DAB"/>
    <w:rsid w:val="007C1E6E"/>
    <w:rsid w:val="007C20A5"/>
    <w:rsid w:val="007C2171"/>
    <w:rsid w:val="007C2186"/>
    <w:rsid w:val="007C21ED"/>
    <w:rsid w:val="007C25D6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E6"/>
    <w:rsid w:val="007C41F7"/>
    <w:rsid w:val="007C43D9"/>
    <w:rsid w:val="007C445C"/>
    <w:rsid w:val="007C45A0"/>
    <w:rsid w:val="007C48D3"/>
    <w:rsid w:val="007C4A9D"/>
    <w:rsid w:val="007C4C4A"/>
    <w:rsid w:val="007C4CE8"/>
    <w:rsid w:val="007C4E93"/>
    <w:rsid w:val="007C5040"/>
    <w:rsid w:val="007C5192"/>
    <w:rsid w:val="007C5226"/>
    <w:rsid w:val="007C52C6"/>
    <w:rsid w:val="007C53C2"/>
    <w:rsid w:val="007C55A5"/>
    <w:rsid w:val="007C574D"/>
    <w:rsid w:val="007C586C"/>
    <w:rsid w:val="007C5B27"/>
    <w:rsid w:val="007C6164"/>
    <w:rsid w:val="007C62A3"/>
    <w:rsid w:val="007C6724"/>
    <w:rsid w:val="007C6748"/>
    <w:rsid w:val="007C67D6"/>
    <w:rsid w:val="007C69B5"/>
    <w:rsid w:val="007C6A08"/>
    <w:rsid w:val="007C6A0E"/>
    <w:rsid w:val="007C6A6E"/>
    <w:rsid w:val="007C6A70"/>
    <w:rsid w:val="007C6CB5"/>
    <w:rsid w:val="007C6FA8"/>
    <w:rsid w:val="007C712F"/>
    <w:rsid w:val="007C7135"/>
    <w:rsid w:val="007C71FD"/>
    <w:rsid w:val="007C7233"/>
    <w:rsid w:val="007C7304"/>
    <w:rsid w:val="007C7452"/>
    <w:rsid w:val="007C7576"/>
    <w:rsid w:val="007C7712"/>
    <w:rsid w:val="007C78A4"/>
    <w:rsid w:val="007C7923"/>
    <w:rsid w:val="007C7AD6"/>
    <w:rsid w:val="007C7D33"/>
    <w:rsid w:val="007C7D9C"/>
    <w:rsid w:val="007C7EF5"/>
    <w:rsid w:val="007D00AC"/>
    <w:rsid w:val="007D0366"/>
    <w:rsid w:val="007D0544"/>
    <w:rsid w:val="007D057D"/>
    <w:rsid w:val="007D0587"/>
    <w:rsid w:val="007D07D5"/>
    <w:rsid w:val="007D082D"/>
    <w:rsid w:val="007D0897"/>
    <w:rsid w:val="007D091C"/>
    <w:rsid w:val="007D0B38"/>
    <w:rsid w:val="007D0C5F"/>
    <w:rsid w:val="007D0C67"/>
    <w:rsid w:val="007D0C9F"/>
    <w:rsid w:val="007D0CF8"/>
    <w:rsid w:val="007D0E67"/>
    <w:rsid w:val="007D0FDA"/>
    <w:rsid w:val="007D144C"/>
    <w:rsid w:val="007D16D4"/>
    <w:rsid w:val="007D17F8"/>
    <w:rsid w:val="007D1D4B"/>
    <w:rsid w:val="007D1DA3"/>
    <w:rsid w:val="007D1DCA"/>
    <w:rsid w:val="007D2029"/>
    <w:rsid w:val="007D205C"/>
    <w:rsid w:val="007D236F"/>
    <w:rsid w:val="007D26EF"/>
    <w:rsid w:val="007D28B1"/>
    <w:rsid w:val="007D2933"/>
    <w:rsid w:val="007D2A85"/>
    <w:rsid w:val="007D2AB8"/>
    <w:rsid w:val="007D2B17"/>
    <w:rsid w:val="007D2BBB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D48"/>
    <w:rsid w:val="007D3EBB"/>
    <w:rsid w:val="007D3F76"/>
    <w:rsid w:val="007D3FED"/>
    <w:rsid w:val="007D4017"/>
    <w:rsid w:val="007D403F"/>
    <w:rsid w:val="007D409E"/>
    <w:rsid w:val="007D4E6C"/>
    <w:rsid w:val="007D4F28"/>
    <w:rsid w:val="007D53F3"/>
    <w:rsid w:val="007D5517"/>
    <w:rsid w:val="007D578E"/>
    <w:rsid w:val="007D586C"/>
    <w:rsid w:val="007D5986"/>
    <w:rsid w:val="007D5DBF"/>
    <w:rsid w:val="007D5F4A"/>
    <w:rsid w:val="007D6051"/>
    <w:rsid w:val="007D60AE"/>
    <w:rsid w:val="007D60F2"/>
    <w:rsid w:val="007D61E4"/>
    <w:rsid w:val="007D61EF"/>
    <w:rsid w:val="007D6275"/>
    <w:rsid w:val="007D6473"/>
    <w:rsid w:val="007D664A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D7D8D"/>
    <w:rsid w:val="007E01D9"/>
    <w:rsid w:val="007E064C"/>
    <w:rsid w:val="007E06DD"/>
    <w:rsid w:val="007E07B7"/>
    <w:rsid w:val="007E07EE"/>
    <w:rsid w:val="007E0846"/>
    <w:rsid w:val="007E08DE"/>
    <w:rsid w:val="007E0AC6"/>
    <w:rsid w:val="007E0AD4"/>
    <w:rsid w:val="007E0F11"/>
    <w:rsid w:val="007E0F82"/>
    <w:rsid w:val="007E10B1"/>
    <w:rsid w:val="007E1117"/>
    <w:rsid w:val="007E124A"/>
    <w:rsid w:val="007E13F4"/>
    <w:rsid w:val="007E14AB"/>
    <w:rsid w:val="007E14B9"/>
    <w:rsid w:val="007E167B"/>
    <w:rsid w:val="007E1960"/>
    <w:rsid w:val="007E1A19"/>
    <w:rsid w:val="007E1F16"/>
    <w:rsid w:val="007E25CD"/>
    <w:rsid w:val="007E2703"/>
    <w:rsid w:val="007E2A2E"/>
    <w:rsid w:val="007E2A73"/>
    <w:rsid w:val="007E2B1F"/>
    <w:rsid w:val="007E2BDF"/>
    <w:rsid w:val="007E2CB6"/>
    <w:rsid w:val="007E2CFD"/>
    <w:rsid w:val="007E2F4D"/>
    <w:rsid w:val="007E3034"/>
    <w:rsid w:val="007E36E9"/>
    <w:rsid w:val="007E37E5"/>
    <w:rsid w:val="007E3A3C"/>
    <w:rsid w:val="007E3D43"/>
    <w:rsid w:val="007E4101"/>
    <w:rsid w:val="007E466E"/>
    <w:rsid w:val="007E4767"/>
    <w:rsid w:val="007E4771"/>
    <w:rsid w:val="007E4BB9"/>
    <w:rsid w:val="007E4CC3"/>
    <w:rsid w:val="007E4FC1"/>
    <w:rsid w:val="007E5016"/>
    <w:rsid w:val="007E5262"/>
    <w:rsid w:val="007E5426"/>
    <w:rsid w:val="007E5463"/>
    <w:rsid w:val="007E565A"/>
    <w:rsid w:val="007E590D"/>
    <w:rsid w:val="007E5966"/>
    <w:rsid w:val="007E59EC"/>
    <w:rsid w:val="007E5A5D"/>
    <w:rsid w:val="007E5AAE"/>
    <w:rsid w:val="007E5C8C"/>
    <w:rsid w:val="007E5D42"/>
    <w:rsid w:val="007E5EDA"/>
    <w:rsid w:val="007E5F6A"/>
    <w:rsid w:val="007E6069"/>
    <w:rsid w:val="007E609A"/>
    <w:rsid w:val="007E67C6"/>
    <w:rsid w:val="007E6AA2"/>
    <w:rsid w:val="007E6B8B"/>
    <w:rsid w:val="007E6CC8"/>
    <w:rsid w:val="007E6D21"/>
    <w:rsid w:val="007E6D86"/>
    <w:rsid w:val="007E6F4E"/>
    <w:rsid w:val="007E6FF6"/>
    <w:rsid w:val="007E70D4"/>
    <w:rsid w:val="007E77C5"/>
    <w:rsid w:val="007E789F"/>
    <w:rsid w:val="007E78BF"/>
    <w:rsid w:val="007E7B0B"/>
    <w:rsid w:val="007E7C43"/>
    <w:rsid w:val="007E7DAC"/>
    <w:rsid w:val="007F010C"/>
    <w:rsid w:val="007F02B4"/>
    <w:rsid w:val="007F041C"/>
    <w:rsid w:val="007F0439"/>
    <w:rsid w:val="007F04B4"/>
    <w:rsid w:val="007F05F6"/>
    <w:rsid w:val="007F0708"/>
    <w:rsid w:val="007F0769"/>
    <w:rsid w:val="007F084F"/>
    <w:rsid w:val="007F0874"/>
    <w:rsid w:val="007F0AE8"/>
    <w:rsid w:val="007F0F2B"/>
    <w:rsid w:val="007F0FD5"/>
    <w:rsid w:val="007F1148"/>
    <w:rsid w:val="007F1178"/>
    <w:rsid w:val="007F1307"/>
    <w:rsid w:val="007F14AD"/>
    <w:rsid w:val="007F1711"/>
    <w:rsid w:val="007F1782"/>
    <w:rsid w:val="007F17F3"/>
    <w:rsid w:val="007F198A"/>
    <w:rsid w:val="007F1A41"/>
    <w:rsid w:val="007F1AE1"/>
    <w:rsid w:val="007F1BBC"/>
    <w:rsid w:val="007F1C60"/>
    <w:rsid w:val="007F1C65"/>
    <w:rsid w:val="007F1E03"/>
    <w:rsid w:val="007F1E9C"/>
    <w:rsid w:val="007F2093"/>
    <w:rsid w:val="007F20BB"/>
    <w:rsid w:val="007F20CC"/>
    <w:rsid w:val="007F2293"/>
    <w:rsid w:val="007F23C9"/>
    <w:rsid w:val="007F26D3"/>
    <w:rsid w:val="007F29CA"/>
    <w:rsid w:val="007F2B79"/>
    <w:rsid w:val="007F2B90"/>
    <w:rsid w:val="007F2CA9"/>
    <w:rsid w:val="007F2DFB"/>
    <w:rsid w:val="007F31C3"/>
    <w:rsid w:val="007F3B18"/>
    <w:rsid w:val="007F3C58"/>
    <w:rsid w:val="007F3CBB"/>
    <w:rsid w:val="007F3EA0"/>
    <w:rsid w:val="007F410C"/>
    <w:rsid w:val="007F412F"/>
    <w:rsid w:val="007F41C7"/>
    <w:rsid w:val="007F4248"/>
    <w:rsid w:val="007F4475"/>
    <w:rsid w:val="007F4485"/>
    <w:rsid w:val="007F46BB"/>
    <w:rsid w:val="007F46FF"/>
    <w:rsid w:val="007F4830"/>
    <w:rsid w:val="007F48EB"/>
    <w:rsid w:val="007F4A45"/>
    <w:rsid w:val="007F4C3A"/>
    <w:rsid w:val="007F4C74"/>
    <w:rsid w:val="007F4EA8"/>
    <w:rsid w:val="007F526A"/>
    <w:rsid w:val="007F5433"/>
    <w:rsid w:val="007F55C9"/>
    <w:rsid w:val="007F5A97"/>
    <w:rsid w:val="007F5D2B"/>
    <w:rsid w:val="007F5EE6"/>
    <w:rsid w:val="007F61B9"/>
    <w:rsid w:val="007F61FC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68"/>
    <w:rsid w:val="00800A7C"/>
    <w:rsid w:val="00800E3B"/>
    <w:rsid w:val="00800EF1"/>
    <w:rsid w:val="0080143C"/>
    <w:rsid w:val="0080171E"/>
    <w:rsid w:val="00801808"/>
    <w:rsid w:val="0080182E"/>
    <w:rsid w:val="008019CB"/>
    <w:rsid w:val="00801A9F"/>
    <w:rsid w:val="008027F2"/>
    <w:rsid w:val="00802B69"/>
    <w:rsid w:val="00802D1A"/>
    <w:rsid w:val="00803506"/>
    <w:rsid w:val="00803CBB"/>
    <w:rsid w:val="00803D3E"/>
    <w:rsid w:val="00803E63"/>
    <w:rsid w:val="00804098"/>
    <w:rsid w:val="00804148"/>
    <w:rsid w:val="008047C3"/>
    <w:rsid w:val="00804996"/>
    <w:rsid w:val="00804B24"/>
    <w:rsid w:val="00804C58"/>
    <w:rsid w:val="00804D0A"/>
    <w:rsid w:val="00804E2B"/>
    <w:rsid w:val="00804E8C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91"/>
    <w:rsid w:val="008065BD"/>
    <w:rsid w:val="0080684C"/>
    <w:rsid w:val="008068D2"/>
    <w:rsid w:val="008068E7"/>
    <w:rsid w:val="008069DF"/>
    <w:rsid w:val="00806C79"/>
    <w:rsid w:val="0080703C"/>
    <w:rsid w:val="0080741A"/>
    <w:rsid w:val="008074AA"/>
    <w:rsid w:val="00807654"/>
    <w:rsid w:val="00807A4E"/>
    <w:rsid w:val="00807AD1"/>
    <w:rsid w:val="00807B9C"/>
    <w:rsid w:val="00807C9A"/>
    <w:rsid w:val="00807DAB"/>
    <w:rsid w:val="00807E3E"/>
    <w:rsid w:val="00807E5D"/>
    <w:rsid w:val="00810223"/>
    <w:rsid w:val="00810395"/>
    <w:rsid w:val="00810555"/>
    <w:rsid w:val="00810620"/>
    <w:rsid w:val="008107CC"/>
    <w:rsid w:val="0081089C"/>
    <w:rsid w:val="008108AE"/>
    <w:rsid w:val="0081091A"/>
    <w:rsid w:val="00810BC5"/>
    <w:rsid w:val="00810C14"/>
    <w:rsid w:val="008110E7"/>
    <w:rsid w:val="0081145B"/>
    <w:rsid w:val="0081159B"/>
    <w:rsid w:val="00811644"/>
    <w:rsid w:val="00811802"/>
    <w:rsid w:val="00811844"/>
    <w:rsid w:val="00811A8F"/>
    <w:rsid w:val="00811E04"/>
    <w:rsid w:val="00811E56"/>
    <w:rsid w:val="00811F3D"/>
    <w:rsid w:val="008120C2"/>
    <w:rsid w:val="00812104"/>
    <w:rsid w:val="008122FF"/>
    <w:rsid w:val="00812466"/>
    <w:rsid w:val="0081253C"/>
    <w:rsid w:val="008127A3"/>
    <w:rsid w:val="00812A32"/>
    <w:rsid w:val="008133AF"/>
    <w:rsid w:val="008133B1"/>
    <w:rsid w:val="0081366F"/>
    <w:rsid w:val="008138D0"/>
    <w:rsid w:val="00813988"/>
    <w:rsid w:val="00813A91"/>
    <w:rsid w:val="00813C8B"/>
    <w:rsid w:val="00813CDA"/>
    <w:rsid w:val="00813CF0"/>
    <w:rsid w:val="00813E57"/>
    <w:rsid w:val="00813F73"/>
    <w:rsid w:val="00813F8B"/>
    <w:rsid w:val="0081409A"/>
    <w:rsid w:val="008140A5"/>
    <w:rsid w:val="0081431F"/>
    <w:rsid w:val="00814816"/>
    <w:rsid w:val="00814879"/>
    <w:rsid w:val="00814BC1"/>
    <w:rsid w:val="00814E3F"/>
    <w:rsid w:val="00814E4A"/>
    <w:rsid w:val="00814EA5"/>
    <w:rsid w:val="00815150"/>
    <w:rsid w:val="008151EB"/>
    <w:rsid w:val="008153F8"/>
    <w:rsid w:val="0081541A"/>
    <w:rsid w:val="0081588F"/>
    <w:rsid w:val="00815938"/>
    <w:rsid w:val="0081599B"/>
    <w:rsid w:val="008159F2"/>
    <w:rsid w:val="00815A03"/>
    <w:rsid w:val="00815A49"/>
    <w:rsid w:val="00815CB4"/>
    <w:rsid w:val="00815DF3"/>
    <w:rsid w:val="0081613B"/>
    <w:rsid w:val="0081619E"/>
    <w:rsid w:val="0081627A"/>
    <w:rsid w:val="008164EF"/>
    <w:rsid w:val="00816645"/>
    <w:rsid w:val="0081680F"/>
    <w:rsid w:val="008169B1"/>
    <w:rsid w:val="00816B34"/>
    <w:rsid w:val="00816C62"/>
    <w:rsid w:val="00816CB7"/>
    <w:rsid w:val="00816D95"/>
    <w:rsid w:val="0081701D"/>
    <w:rsid w:val="00817045"/>
    <w:rsid w:val="00817156"/>
    <w:rsid w:val="0081721E"/>
    <w:rsid w:val="0081768A"/>
    <w:rsid w:val="0081782C"/>
    <w:rsid w:val="0081785A"/>
    <w:rsid w:val="00817B09"/>
    <w:rsid w:val="00817CBB"/>
    <w:rsid w:val="0082005F"/>
    <w:rsid w:val="00820068"/>
    <w:rsid w:val="00820904"/>
    <w:rsid w:val="00820AEE"/>
    <w:rsid w:val="00820D18"/>
    <w:rsid w:val="00820D93"/>
    <w:rsid w:val="00820D95"/>
    <w:rsid w:val="00820D9B"/>
    <w:rsid w:val="00820DA1"/>
    <w:rsid w:val="00820E7A"/>
    <w:rsid w:val="0082127B"/>
    <w:rsid w:val="0082130C"/>
    <w:rsid w:val="00821464"/>
    <w:rsid w:val="008218B7"/>
    <w:rsid w:val="00821AE5"/>
    <w:rsid w:val="00821AFD"/>
    <w:rsid w:val="00821B7C"/>
    <w:rsid w:val="00821C17"/>
    <w:rsid w:val="00821D02"/>
    <w:rsid w:val="00821DEA"/>
    <w:rsid w:val="00821E6D"/>
    <w:rsid w:val="00821FCC"/>
    <w:rsid w:val="00821FFE"/>
    <w:rsid w:val="008221C6"/>
    <w:rsid w:val="00822209"/>
    <w:rsid w:val="0082281D"/>
    <w:rsid w:val="008229A9"/>
    <w:rsid w:val="008229B2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C27"/>
    <w:rsid w:val="00824E4A"/>
    <w:rsid w:val="0082545B"/>
    <w:rsid w:val="00825A91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6E3F"/>
    <w:rsid w:val="008270AD"/>
    <w:rsid w:val="008270D7"/>
    <w:rsid w:val="008270F6"/>
    <w:rsid w:val="008271D7"/>
    <w:rsid w:val="00827272"/>
    <w:rsid w:val="00827937"/>
    <w:rsid w:val="00827C23"/>
    <w:rsid w:val="00827CB2"/>
    <w:rsid w:val="00827E1B"/>
    <w:rsid w:val="008301C0"/>
    <w:rsid w:val="008301C2"/>
    <w:rsid w:val="00830230"/>
    <w:rsid w:val="008303B5"/>
    <w:rsid w:val="0083042B"/>
    <w:rsid w:val="00830941"/>
    <w:rsid w:val="00830AD7"/>
    <w:rsid w:val="008310A7"/>
    <w:rsid w:val="008310CA"/>
    <w:rsid w:val="008314ED"/>
    <w:rsid w:val="00831954"/>
    <w:rsid w:val="00831B10"/>
    <w:rsid w:val="0083202D"/>
    <w:rsid w:val="00832130"/>
    <w:rsid w:val="008322A5"/>
    <w:rsid w:val="00832468"/>
    <w:rsid w:val="008324B2"/>
    <w:rsid w:val="0083252E"/>
    <w:rsid w:val="008326B7"/>
    <w:rsid w:val="008326DA"/>
    <w:rsid w:val="008329D1"/>
    <w:rsid w:val="00832B29"/>
    <w:rsid w:val="00832BA9"/>
    <w:rsid w:val="00832D3D"/>
    <w:rsid w:val="00833043"/>
    <w:rsid w:val="008330E6"/>
    <w:rsid w:val="0083311A"/>
    <w:rsid w:val="008331BF"/>
    <w:rsid w:val="00833431"/>
    <w:rsid w:val="0083362C"/>
    <w:rsid w:val="0083369F"/>
    <w:rsid w:val="00833897"/>
    <w:rsid w:val="008338F7"/>
    <w:rsid w:val="00833C2E"/>
    <w:rsid w:val="00834120"/>
    <w:rsid w:val="008341F7"/>
    <w:rsid w:val="008342FD"/>
    <w:rsid w:val="0083444B"/>
    <w:rsid w:val="00834751"/>
    <w:rsid w:val="0083488D"/>
    <w:rsid w:val="00834953"/>
    <w:rsid w:val="00834A29"/>
    <w:rsid w:val="00834B9E"/>
    <w:rsid w:val="00834CB6"/>
    <w:rsid w:val="00834E45"/>
    <w:rsid w:val="0083525E"/>
    <w:rsid w:val="008352BD"/>
    <w:rsid w:val="008352E8"/>
    <w:rsid w:val="00835417"/>
    <w:rsid w:val="00835478"/>
    <w:rsid w:val="008355F0"/>
    <w:rsid w:val="008357A5"/>
    <w:rsid w:val="008357FA"/>
    <w:rsid w:val="00835970"/>
    <w:rsid w:val="00835996"/>
    <w:rsid w:val="00836058"/>
    <w:rsid w:val="008360FB"/>
    <w:rsid w:val="00836A66"/>
    <w:rsid w:val="00836B76"/>
    <w:rsid w:val="00836D63"/>
    <w:rsid w:val="00836E1F"/>
    <w:rsid w:val="00836F3E"/>
    <w:rsid w:val="0083704C"/>
    <w:rsid w:val="0083719C"/>
    <w:rsid w:val="0083750E"/>
    <w:rsid w:val="00837580"/>
    <w:rsid w:val="008375DC"/>
    <w:rsid w:val="0083772B"/>
    <w:rsid w:val="00837805"/>
    <w:rsid w:val="00837869"/>
    <w:rsid w:val="00837BC5"/>
    <w:rsid w:val="00837F6A"/>
    <w:rsid w:val="00840248"/>
    <w:rsid w:val="008402F7"/>
    <w:rsid w:val="008403B2"/>
    <w:rsid w:val="008404DE"/>
    <w:rsid w:val="00840703"/>
    <w:rsid w:val="0084076A"/>
    <w:rsid w:val="008407F6"/>
    <w:rsid w:val="00840877"/>
    <w:rsid w:val="00840D31"/>
    <w:rsid w:val="00841000"/>
    <w:rsid w:val="0084125B"/>
    <w:rsid w:val="00841642"/>
    <w:rsid w:val="00841BA7"/>
    <w:rsid w:val="00841D5D"/>
    <w:rsid w:val="008421D1"/>
    <w:rsid w:val="00842341"/>
    <w:rsid w:val="008425DF"/>
    <w:rsid w:val="00842618"/>
    <w:rsid w:val="008426DA"/>
    <w:rsid w:val="00842703"/>
    <w:rsid w:val="00842950"/>
    <w:rsid w:val="00842DBA"/>
    <w:rsid w:val="0084323C"/>
    <w:rsid w:val="00843253"/>
    <w:rsid w:val="008432DA"/>
    <w:rsid w:val="00843733"/>
    <w:rsid w:val="0084381E"/>
    <w:rsid w:val="008439A4"/>
    <w:rsid w:val="008439B8"/>
    <w:rsid w:val="00843F3F"/>
    <w:rsid w:val="00843F98"/>
    <w:rsid w:val="00844179"/>
    <w:rsid w:val="00844194"/>
    <w:rsid w:val="008444E9"/>
    <w:rsid w:val="00844657"/>
    <w:rsid w:val="00844A81"/>
    <w:rsid w:val="00844ABE"/>
    <w:rsid w:val="00844BC1"/>
    <w:rsid w:val="00844BF8"/>
    <w:rsid w:val="00844C91"/>
    <w:rsid w:val="00844E0E"/>
    <w:rsid w:val="00844F3D"/>
    <w:rsid w:val="0084501B"/>
    <w:rsid w:val="00845029"/>
    <w:rsid w:val="00845098"/>
    <w:rsid w:val="008450ED"/>
    <w:rsid w:val="0084511B"/>
    <w:rsid w:val="0084515E"/>
    <w:rsid w:val="00845298"/>
    <w:rsid w:val="008453D2"/>
    <w:rsid w:val="008457D9"/>
    <w:rsid w:val="00845CC4"/>
    <w:rsid w:val="00845DED"/>
    <w:rsid w:val="00845E51"/>
    <w:rsid w:val="00846099"/>
    <w:rsid w:val="00846371"/>
    <w:rsid w:val="008467CD"/>
    <w:rsid w:val="0084681C"/>
    <w:rsid w:val="0084682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8"/>
    <w:rsid w:val="0085038C"/>
    <w:rsid w:val="008504AC"/>
    <w:rsid w:val="00850830"/>
    <w:rsid w:val="008509FB"/>
    <w:rsid w:val="00850C0C"/>
    <w:rsid w:val="00850E96"/>
    <w:rsid w:val="00850FB7"/>
    <w:rsid w:val="00850FE0"/>
    <w:rsid w:val="008510FC"/>
    <w:rsid w:val="00851197"/>
    <w:rsid w:val="008511C7"/>
    <w:rsid w:val="00851412"/>
    <w:rsid w:val="008515B6"/>
    <w:rsid w:val="00851716"/>
    <w:rsid w:val="008519AD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3E9"/>
    <w:rsid w:val="00852415"/>
    <w:rsid w:val="008524CF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D24"/>
    <w:rsid w:val="00853E60"/>
    <w:rsid w:val="0085429B"/>
    <w:rsid w:val="008542F1"/>
    <w:rsid w:val="008545D1"/>
    <w:rsid w:val="008547D2"/>
    <w:rsid w:val="00854AD5"/>
    <w:rsid w:val="00854EE4"/>
    <w:rsid w:val="008550FB"/>
    <w:rsid w:val="00855511"/>
    <w:rsid w:val="00855A2B"/>
    <w:rsid w:val="00855A47"/>
    <w:rsid w:val="00855B1C"/>
    <w:rsid w:val="00855B59"/>
    <w:rsid w:val="00855C8E"/>
    <w:rsid w:val="00855D8D"/>
    <w:rsid w:val="00856314"/>
    <w:rsid w:val="008565F9"/>
    <w:rsid w:val="0085682E"/>
    <w:rsid w:val="00856A9A"/>
    <w:rsid w:val="00856BAD"/>
    <w:rsid w:val="00856D6F"/>
    <w:rsid w:val="00856F02"/>
    <w:rsid w:val="00856FB8"/>
    <w:rsid w:val="008574BE"/>
    <w:rsid w:val="0085756A"/>
    <w:rsid w:val="00857761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988"/>
    <w:rsid w:val="00862A47"/>
    <w:rsid w:val="00862A8E"/>
    <w:rsid w:val="00862D19"/>
    <w:rsid w:val="00862E10"/>
    <w:rsid w:val="00863162"/>
    <w:rsid w:val="00863455"/>
    <w:rsid w:val="00863510"/>
    <w:rsid w:val="008635E2"/>
    <w:rsid w:val="008635E8"/>
    <w:rsid w:val="00863BB5"/>
    <w:rsid w:val="00863C90"/>
    <w:rsid w:val="00863CAF"/>
    <w:rsid w:val="00863D34"/>
    <w:rsid w:val="00864363"/>
    <w:rsid w:val="0086436D"/>
    <w:rsid w:val="00864384"/>
    <w:rsid w:val="00864390"/>
    <w:rsid w:val="008643AB"/>
    <w:rsid w:val="008645BE"/>
    <w:rsid w:val="00864683"/>
    <w:rsid w:val="008646A7"/>
    <w:rsid w:val="0086477A"/>
    <w:rsid w:val="0086490C"/>
    <w:rsid w:val="00864A0C"/>
    <w:rsid w:val="00864AFD"/>
    <w:rsid w:val="00864D66"/>
    <w:rsid w:val="00864ED8"/>
    <w:rsid w:val="00864F7C"/>
    <w:rsid w:val="0086508E"/>
    <w:rsid w:val="0086537B"/>
    <w:rsid w:val="008653C3"/>
    <w:rsid w:val="008654A4"/>
    <w:rsid w:val="0086557D"/>
    <w:rsid w:val="00865822"/>
    <w:rsid w:val="00865AB4"/>
    <w:rsid w:val="00865C8C"/>
    <w:rsid w:val="00865DA3"/>
    <w:rsid w:val="00865ED2"/>
    <w:rsid w:val="008660A9"/>
    <w:rsid w:val="008664EE"/>
    <w:rsid w:val="0086653B"/>
    <w:rsid w:val="00866632"/>
    <w:rsid w:val="00866693"/>
    <w:rsid w:val="00866819"/>
    <w:rsid w:val="00866968"/>
    <w:rsid w:val="00866A1B"/>
    <w:rsid w:val="00866A1C"/>
    <w:rsid w:val="00866CC7"/>
    <w:rsid w:val="00866D01"/>
    <w:rsid w:val="00866D1E"/>
    <w:rsid w:val="00866D5A"/>
    <w:rsid w:val="00867070"/>
    <w:rsid w:val="008672E3"/>
    <w:rsid w:val="008676E7"/>
    <w:rsid w:val="0086775D"/>
    <w:rsid w:val="008679BA"/>
    <w:rsid w:val="008679DA"/>
    <w:rsid w:val="00867AE1"/>
    <w:rsid w:val="00867D62"/>
    <w:rsid w:val="00867EF6"/>
    <w:rsid w:val="00870130"/>
    <w:rsid w:val="00870192"/>
    <w:rsid w:val="0087022E"/>
    <w:rsid w:val="008703B7"/>
    <w:rsid w:val="008704AE"/>
    <w:rsid w:val="00870605"/>
    <w:rsid w:val="008706EA"/>
    <w:rsid w:val="0087087C"/>
    <w:rsid w:val="00870EC4"/>
    <w:rsid w:val="00870FDF"/>
    <w:rsid w:val="00871220"/>
    <w:rsid w:val="00871858"/>
    <w:rsid w:val="0087185A"/>
    <w:rsid w:val="00871895"/>
    <w:rsid w:val="008719EE"/>
    <w:rsid w:val="00871B37"/>
    <w:rsid w:val="00871E2F"/>
    <w:rsid w:val="0087213D"/>
    <w:rsid w:val="008722E7"/>
    <w:rsid w:val="008723F3"/>
    <w:rsid w:val="008725BC"/>
    <w:rsid w:val="008727E0"/>
    <w:rsid w:val="008728B8"/>
    <w:rsid w:val="00872A7A"/>
    <w:rsid w:val="00872ABC"/>
    <w:rsid w:val="00872B0A"/>
    <w:rsid w:val="00872C79"/>
    <w:rsid w:val="00872E0E"/>
    <w:rsid w:val="00872E7C"/>
    <w:rsid w:val="008730A9"/>
    <w:rsid w:val="008731A4"/>
    <w:rsid w:val="00873247"/>
    <w:rsid w:val="008732A9"/>
    <w:rsid w:val="00873735"/>
    <w:rsid w:val="00873743"/>
    <w:rsid w:val="008737D0"/>
    <w:rsid w:val="008739AB"/>
    <w:rsid w:val="00873B28"/>
    <w:rsid w:val="00873F57"/>
    <w:rsid w:val="00873FF1"/>
    <w:rsid w:val="00873FFA"/>
    <w:rsid w:val="00874116"/>
    <w:rsid w:val="00874721"/>
    <w:rsid w:val="0087476E"/>
    <w:rsid w:val="00874967"/>
    <w:rsid w:val="00874E3D"/>
    <w:rsid w:val="0087500A"/>
    <w:rsid w:val="0087565E"/>
    <w:rsid w:val="00875819"/>
    <w:rsid w:val="00875A0C"/>
    <w:rsid w:val="00875BD4"/>
    <w:rsid w:val="008760A8"/>
    <w:rsid w:val="00876147"/>
    <w:rsid w:val="0087640A"/>
    <w:rsid w:val="00876634"/>
    <w:rsid w:val="00876672"/>
    <w:rsid w:val="00876714"/>
    <w:rsid w:val="008767BF"/>
    <w:rsid w:val="008767D0"/>
    <w:rsid w:val="008768C4"/>
    <w:rsid w:val="00876C78"/>
    <w:rsid w:val="008771AD"/>
    <w:rsid w:val="00877332"/>
    <w:rsid w:val="00877337"/>
    <w:rsid w:val="00877382"/>
    <w:rsid w:val="00877470"/>
    <w:rsid w:val="0087748F"/>
    <w:rsid w:val="008774A0"/>
    <w:rsid w:val="00877551"/>
    <w:rsid w:val="00877575"/>
    <w:rsid w:val="00877A78"/>
    <w:rsid w:val="00877BBA"/>
    <w:rsid w:val="00877CF7"/>
    <w:rsid w:val="00877D59"/>
    <w:rsid w:val="00877FDA"/>
    <w:rsid w:val="00880024"/>
    <w:rsid w:val="008802ED"/>
    <w:rsid w:val="0088039E"/>
    <w:rsid w:val="008803A1"/>
    <w:rsid w:val="0088070B"/>
    <w:rsid w:val="0088094B"/>
    <w:rsid w:val="00880A82"/>
    <w:rsid w:val="00880AE4"/>
    <w:rsid w:val="00880CBB"/>
    <w:rsid w:val="00880D94"/>
    <w:rsid w:val="00880ED5"/>
    <w:rsid w:val="00880F72"/>
    <w:rsid w:val="0088123C"/>
    <w:rsid w:val="008812DA"/>
    <w:rsid w:val="008813B6"/>
    <w:rsid w:val="008815F0"/>
    <w:rsid w:val="008817E9"/>
    <w:rsid w:val="00881940"/>
    <w:rsid w:val="00881942"/>
    <w:rsid w:val="00881E2E"/>
    <w:rsid w:val="008820FB"/>
    <w:rsid w:val="008821A2"/>
    <w:rsid w:val="008821D5"/>
    <w:rsid w:val="0088284A"/>
    <w:rsid w:val="008828B9"/>
    <w:rsid w:val="00882B38"/>
    <w:rsid w:val="00882B7E"/>
    <w:rsid w:val="00882C37"/>
    <w:rsid w:val="00882C79"/>
    <w:rsid w:val="00882E2B"/>
    <w:rsid w:val="00882E68"/>
    <w:rsid w:val="00882FAF"/>
    <w:rsid w:val="008833F2"/>
    <w:rsid w:val="0088352B"/>
    <w:rsid w:val="00883980"/>
    <w:rsid w:val="00883BEC"/>
    <w:rsid w:val="00883DA9"/>
    <w:rsid w:val="00883E4F"/>
    <w:rsid w:val="00884102"/>
    <w:rsid w:val="008841A8"/>
    <w:rsid w:val="00884254"/>
    <w:rsid w:val="008844D8"/>
    <w:rsid w:val="008845B2"/>
    <w:rsid w:val="00884601"/>
    <w:rsid w:val="008846A3"/>
    <w:rsid w:val="00884763"/>
    <w:rsid w:val="0088482C"/>
    <w:rsid w:val="008849A9"/>
    <w:rsid w:val="00884A0C"/>
    <w:rsid w:val="00884B1E"/>
    <w:rsid w:val="00884B44"/>
    <w:rsid w:val="00884BBB"/>
    <w:rsid w:val="00884CA5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58A"/>
    <w:rsid w:val="00886A04"/>
    <w:rsid w:val="00886BA9"/>
    <w:rsid w:val="00886C55"/>
    <w:rsid w:val="00886CE1"/>
    <w:rsid w:val="00886CFF"/>
    <w:rsid w:val="00886E19"/>
    <w:rsid w:val="008870F1"/>
    <w:rsid w:val="00887355"/>
    <w:rsid w:val="0088752F"/>
    <w:rsid w:val="00887641"/>
    <w:rsid w:val="00887661"/>
    <w:rsid w:val="0088784C"/>
    <w:rsid w:val="008878EE"/>
    <w:rsid w:val="00887AB5"/>
    <w:rsid w:val="0089004B"/>
    <w:rsid w:val="00890200"/>
    <w:rsid w:val="0089022B"/>
    <w:rsid w:val="00890233"/>
    <w:rsid w:val="00890723"/>
    <w:rsid w:val="00890839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84D"/>
    <w:rsid w:val="00892926"/>
    <w:rsid w:val="008929A4"/>
    <w:rsid w:val="00892A9D"/>
    <w:rsid w:val="00892B3B"/>
    <w:rsid w:val="00892F87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5"/>
    <w:rsid w:val="00893E0F"/>
    <w:rsid w:val="00893E16"/>
    <w:rsid w:val="008940A0"/>
    <w:rsid w:val="008945E9"/>
    <w:rsid w:val="00894696"/>
    <w:rsid w:val="00894740"/>
    <w:rsid w:val="00894790"/>
    <w:rsid w:val="00894AFC"/>
    <w:rsid w:val="00894B65"/>
    <w:rsid w:val="00894BF2"/>
    <w:rsid w:val="00894D94"/>
    <w:rsid w:val="00894FCD"/>
    <w:rsid w:val="00895233"/>
    <w:rsid w:val="008955FC"/>
    <w:rsid w:val="0089577D"/>
    <w:rsid w:val="00895EB0"/>
    <w:rsid w:val="00895F71"/>
    <w:rsid w:val="00896171"/>
    <w:rsid w:val="00896385"/>
    <w:rsid w:val="0089655F"/>
    <w:rsid w:val="00896702"/>
    <w:rsid w:val="00896708"/>
    <w:rsid w:val="0089678A"/>
    <w:rsid w:val="008967A9"/>
    <w:rsid w:val="00896A1E"/>
    <w:rsid w:val="00896B62"/>
    <w:rsid w:val="00896E00"/>
    <w:rsid w:val="00896F0C"/>
    <w:rsid w:val="008972D2"/>
    <w:rsid w:val="008979A2"/>
    <w:rsid w:val="00897B43"/>
    <w:rsid w:val="00897BFD"/>
    <w:rsid w:val="00897ECF"/>
    <w:rsid w:val="008A018B"/>
    <w:rsid w:val="008A02EA"/>
    <w:rsid w:val="008A0872"/>
    <w:rsid w:val="008A104D"/>
    <w:rsid w:val="008A11B4"/>
    <w:rsid w:val="008A11C2"/>
    <w:rsid w:val="008A13B1"/>
    <w:rsid w:val="008A14AC"/>
    <w:rsid w:val="008A17E8"/>
    <w:rsid w:val="008A17F6"/>
    <w:rsid w:val="008A1BCF"/>
    <w:rsid w:val="008A1C43"/>
    <w:rsid w:val="008A1F62"/>
    <w:rsid w:val="008A1F66"/>
    <w:rsid w:val="008A2090"/>
    <w:rsid w:val="008A226C"/>
    <w:rsid w:val="008A2515"/>
    <w:rsid w:val="008A25D8"/>
    <w:rsid w:val="008A2674"/>
    <w:rsid w:val="008A2735"/>
    <w:rsid w:val="008A27A8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640"/>
    <w:rsid w:val="008A3A77"/>
    <w:rsid w:val="008A3E8E"/>
    <w:rsid w:val="008A403D"/>
    <w:rsid w:val="008A40BF"/>
    <w:rsid w:val="008A4119"/>
    <w:rsid w:val="008A422D"/>
    <w:rsid w:val="008A424C"/>
    <w:rsid w:val="008A45FB"/>
    <w:rsid w:val="008A470B"/>
    <w:rsid w:val="008A48D6"/>
    <w:rsid w:val="008A4927"/>
    <w:rsid w:val="008A49FC"/>
    <w:rsid w:val="008A4B28"/>
    <w:rsid w:val="008A4D15"/>
    <w:rsid w:val="008A4D84"/>
    <w:rsid w:val="008A4E46"/>
    <w:rsid w:val="008A4EEB"/>
    <w:rsid w:val="008A4FBE"/>
    <w:rsid w:val="008A51A5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480"/>
    <w:rsid w:val="008A7782"/>
    <w:rsid w:val="008A78F9"/>
    <w:rsid w:val="008A7D3E"/>
    <w:rsid w:val="008A7E94"/>
    <w:rsid w:val="008B0342"/>
    <w:rsid w:val="008B03E8"/>
    <w:rsid w:val="008B048D"/>
    <w:rsid w:val="008B0790"/>
    <w:rsid w:val="008B0851"/>
    <w:rsid w:val="008B0B34"/>
    <w:rsid w:val="008B0D5B"/>
    <w:rsid w:val="008B0E72"/>
    <w:rsid w:val="008B0EEC"/>
    <w:rsid w:val="008B1467"/>
    <w:rsid w:val="008B157E"/>
    <w:rsid w:val="008B1631"/>
    <w:rsid w:val="008B1823"/>
    <w:rsid w:val="008B1EA7"/>
    <w:rsid w:val="008B1ED5"/>
    <w:rsid w:val="008B2585"/>
    <w:rsid w:val="008B2602"/>
    <w:rsid w:val="008B2606"/>
    <w:rsid w:val="008B26CB"/>
    <w:rsid w:val="008B2968"/>
    <w:rsid w:val="008B2CB5"/>
    <w:rsid w:val="008B3194"/>
    <w:rsid w:val="008B33C1"/>
    <w:rsid w:val="008B3414"/>
    <w:rsid w:val="008B343F"/>
    <w:rsid w:val="008B352F"/>
    <w:rsid w:val="008B35BC"/>
    <w:rsid w:val="008B371F"/>
    <w:rsid w:val="008B38F4"/>
    <w:rsid w:val="008B3960"/>
    <w:rsid w:val="008B3A3A"/>
    <w:rsid w:val="008B3B5B"/>
    <w:rsid w:val="008B3BCB"/>
    <w:rsid w:val="008B3F28"/>
    <w:rsid w:val="008B41B0"/>
    <w:rsid w:val="008B421C"/>
    <w:rsid w:val="008B4455"/>
    <w:rsid w:val="008B44E6"/>
    <w:rsid w:val="008B4825"/>
    <w:rsid w:val="008B4AB4"/>
    <w:rsid w:val="008B4ABC"/>
    <w:rsid w:val="008B4B6C"/>
    <w:rsid w:val="008B4D43"/>
    <w:rsid w:val="008B55CE"/>
    <w:rsid w:val="008B563A"/>
    <w:rsid w:val="008B5B23"/>
    <w:rsid w:val="008B5EA1"/>
    <w:rsid w:val="008B5FC7"/>
    <w:rsid w:val="008B60C1"/>
    <w:rsid w:val="008B628A"/>
    <w:rsid w:val="008B62AB"/>
    <w:rsid w:val="008B62AE"/>
    <w:rsid w:val="008B62FE"/>
    <w:rsid w:val="008B632A"/>
    <w:rsid w:val="008B639A"/>
    <w:rsid w:val="008B648E"/>
    <w:rsid w:val="008B6491"/>
    <w:rsid w:val="008B67B5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03D"/>
    <w:rsid w:val="008C0337"/>
    <w:rsid w:val="008C0357"/>
    <w:rsid w:val="008C04C4"/>
    <w:rsid w:val="008C0685"/>
    <w:rsid w:val="008C0809"/>
    <w:rsid w:val="008C0BA8"/>
    <w:rsid w:val="008C0CF2"/>
    <w:rsid w:val="008C0D14"/>
    <w:rsid w:val="008C0DB1"/>
    <w:rsid w:val="008C0DD8"/>
    <w:rsid w:val="008C0E54"/>
    <w:rsid w:val="008C10E1"/>
    <w:rsid w:val="008C191D"/>
    <w:rsid w:val="008C1B64"/>
    <w:rsid w:val="008C1CA3"/>
    <w:rsid w:val="008C1E1B"/>
    <w:rsid w:val="008C2379"/>
    <w:rsid w:val="008C2454"/>
    <w:rsid w:val="008C2C64"/>
    <w:rsid w:val="008C2D55"/>
    <w:rsid w:val="008C3257"/>
    <w:rsid w:val="008C3A02"/>
    <w:rsid w:val="008C3AC7"/>
    <w:rsid w:val="008C3B7B"/>
    <w:rsid w:val="008C3C36"/>
    <w:rsid w:val="008C4160"/>
    <w:rsid w:val="008C4504"/>
    <w:rsid w:val="008C47BF"/>
    <w:rsid w:val="008C47F3"/>
    <w:rsid w:val="008C4891"/>
    <w:rsid w:val="008C4B1C"/>
    <w:rsid w:val="008C4B53"/>
    <w:rsid w:val="008C4B5E"/>
    <w:rsid w:val="008C4D0C"/>
    <w:rsid w:val="008C4EC3"/>
    <w:rsid w:val="008C5871"/>
    <w:rsid w:val="008C5A2B"/>
    <w:rsid w:val="008C5A67"/>
    <w:rsid w:val="008C5B02"/>
    <w:rsid w:val="008C5B64"/>
    <w:rsid w:val="008C5E03"/>
    <w:rsid w:val="008C5F10"/>
    <w:rsid w:val="008C6004"/>
    <w:rsid w:val="008C622C"/>
    <w:rsid w:val="008C6A5E"/>
    <w:rsid w:val="008C6B44"/>
    <w:rsid w:val="008C6B9D"/>
    <w:rsid w:val="008C6BC7"/>
    <w:rsid w:val="008C7022"/>
    <w:rsid w:val="008C70DF"/>
    <w:rsid w:val="008C717A"/>
    <w:rsid w:val="008C723A"/>
    <w:rsid w:val="008C7418"/>
    <w:rsid w:val="008C74A4"/>
    <w:rsid w:val="008C74BD"/>
    <w:rsid w:val="008C75C4"/>
    <w:rsid w:val="008C762B"/>
    <w:rsid w:val="008C7941"/>
    <w:rsid w:val="008C7B09"/>
    <w:rsid w:val="008C7B2D"/>
    <w:rsid w:val="008C7CF1"/>
    <w:rsid w:val="008C7EF1"/>
    <w:rsid w:val="008C7F2E"/>
    <w:rsid w:val="008D05E3"/>
    <w:rsid w:val="008D066E"/>
    <w:rsid w:val="008D0672"/>
    <w:rsid w:val="008D0A4A"/>
    <w:rsid w:val="008D0CFA"/>
    <w:rsid w:val="008D0D28"/>
    <w:rsid w:val="008D0EE3"/>
    <w:rsid w:val="008D1001"/>
    <w:rsid w:val="008D14FA"/>
    <w:rsid w:val="008D1577"/>
    <w:rsid w:val="008D1608"/>
    <w:rsid w:val="008D1673"/>
    <w:rsid w:val="008D1861"/>
    <w:rsid w:val="008D1A7A"/>
    <w:rsid w:val="008D1AF2"/>
    <w:rsid w:val="008D1D5E"/>
    <w:rsid w:val="008D1E84"/>
    <w:rsid w:val="008D22D6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AB1"/>
    <w:rsid w:val="008D3E0C"/>
    <w:rsid w:val="008D41BA"/>
    <w:rsid w:val="008D41FC"/>
    <w:rsid w:val="008D43A7"/>
    <w:rsid w:val="008D43BC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2A7"/>
    <w:rsid w:val="008D64B2"/>
    <w:rsid w:val="008D6652"/>
    <w:rsid w:val="008D66AD"/>
    <w:rsid w:val="008D677B"/>
    <w:rsid w:val="008D67AC"/>
    <w:rsid w:val="008D68E5"/>
    <w:rsid w:val="008D69DB"/>
    <w:rsid w:val="008D6B08"/>
    <w:rsid w:val="008D6BD3"/>
    <w:rsid w:val="008D6D28"/>
    <w:rsid w:val="008D7141"/>
    <w:rsid w:val="008D7274"/>
    <w:rsid w:val="008D75C6"/>
    <w:rsid w:val="008D788C"/>
    <w:rsid w:val="008D78FE"/>
    <w:rsid w:val="008D7C5E"/>
    <w:rsid w:val="008D7C85"/>
    <w:rsid w:val="008D7D1C"/>
    <w:rsid w:val="008D7EEE"/>
    <w:rsid w:val="008E01EB"/>
    <w:rsid w:val="008E029A"/>
    <w:rsid w:val="008E03A4"/>
    <w:rsid w:val="008E084C"/>
    <w:rsid w:val="008E0963"/>
    <w:rsid w:val="008E0D1D"/>
    <w:rsid w:val="008E1137"/>
    <w:rsid w:val="008E11A5"/>
    <w:rsid w:val="008E134B"/>
    <w:rsid w:val="008E14E2"/>
    <w:rsid w:val="008E15D4"/>
    <w:rsid w:val="008E168E"/>
    <w:rsid w:val="008E199E"/>
    <w:rsid w:val="008E19F6"/>
    <w:rsid w:val="008E1CF3"/>
    <w:rsid w:val="008E1F9D"/>
    <w:rsid w:val="008E225A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3B6B"/>
    <w:rsid w:val="008E424D"/>
    <w:rsid w:val="008E4487"/>
    <w:rsid w:val="008E46BD"/>
    <w:rsid w:val="008E499E"/>
    <w:rsid w:val="008E4BB3"/>
    <w:rsid w:val="008E4D9B"/>
    <w:rsid w:val="008E4DF6"/>
    <w:rsid w:val="008E4EE4"/>
    <w:rsid w:val="008E5708"/>
    <w:rsid w:val="008E57EC"/>
    <w:rsid w:val="008E5884"/>
    <w:rsid w:val="008E680C"/>
    <w:rsid w:val="008E69C2"/>
    <w:rsid w:val="008E6A99"/>
    <w:rsid w:val="008E6AAA"/>
    <w:rsid w:val="008E6C48"/>
    <w:rsid w:val="008E6D54"/>
    <w:rsid w:val="008E6D63"/>
    <w:rsid w:val="008E6E3A"/>
    <w:rsid w:val="008E7136"/>
    <w:rsid w:val="008E73C8"/>
    <w:rsid w:val="008E75D2"/>
    <w:rsid w:val="008E7644"/>
    <w:rsid w:val="008E766D"/>
    <w:rsid w:val="008E768E"/>
    <w:rsid w:val="008E786A"/>
    <w:rsid w:val="008E78AB"/>
    <w:rsid w:val="008E7B16"/>
    <w:rsid w:val="008E7F56"/>
    <w:rsid w:val="008E7F83"/>
    <w:rsid w:val="008F00E5"/>
    <w:rsid w:val="008F01CB"/>
    <w:rsid w:val="008F02C1"/>
    <w:rsid w:val="008F0457"/>
    <w:rsid w:val="008F05BA"/>
    <w:rsid w:val="008F0601"/>
    <w:rsid w:val="008F06F1"/>
    <w:rsid w:val="008F0793"/>
    <w:rsid w:val="008F09EF"/>
    <w:rsid w:val="008F0A42"/>
    <w:rsid w:val="008F0BDC"/>
    <w:rsid w:val="008F0D73"/>
    <w:rsid w:val="008F0D89"/>
    <w:rsid w:val="008F0E8E"/>
    <w:rsid w:val="008F0FF8"/>
    <w:rsid w:val="008F10D0"/>
    <w:rsid w:val="008F10FD"/>
    <w:rsid w:val="008F11AB"/>
    <w:rsid w:val="008F12DC"/>
    <w:rsid w:val="008F155C"/>
    <w:rsid w:val="008F189F"/>
    <w:rsid w:val="008F1962"/>
    <w:rsid w:val="008F1AC7"/>
    <w:rsid w:val="008F1AE9"/>
    <w:rsid w:val="008F1B59"/>
    <w:rsid w:val="008F1B9F"/>
    <w:rsid w:val="008F230F"/>
    <w:rsid w:val="008F23C7"/>
    <w:rsid w:val="008F282B"/>
    <w:rsid w:val="008F284B"/>
    <w:rsid w:val="008F2D77"/>
    <w:rsid w:val="008F2DE6"/>
    <w:rsid w:val="008F2EF3"/>
    <w:rsid w:val="008F2F2D"/>
    <w:rsid w:val="008F31EF"/>
    <w:rsid w:val="008F34BD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534"/>
    <w:rsid w:val="008F4602"/>
    <w:rsid w:val="008F4847"/>
    <w:rsid w:val="008F4978"/>
    <w:rsid w:val="008F4B58"/>
    <w:rsid w:val="008F4D7D"/>
    <w:rsid w:val="008F5459"/>
    <w:rsid w:val="008F57B4"/>
    <w:rsid w:val="008F597D"/>
    <w:rsid w:val="008F59AD"/>
    <w:rsid w:val="008F5A28"/>
    <w:rsid w:val="008F5D4F"/>
    <w:rsid w:val="008F5E60"/>
    <w:rsid w:val="008F5F5F"/>
    <w:rsid w:val="008F6163"/>
    <w:rsid w:val="008F661E"/>
    <w:rsid w:val="008F6758"/>
    <w:rsid w:val="008F6778"/>
    <w:rsid w:val="008F678A"/>
    <w:rsid w:val="008F6847"/>
    <w:rsid w:val="008F7031"/>
    <w:rsid w:val="008F7108"/>
    <w:rsid w:val="008F71A2"/>
    <w:rsid w:val="008F745C"/>
    <w:rsid w:val="008F76D3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DE"/>
    <w:rsid w:val="00900EE2"/>
    <w:rsid w:val="00900FF7"/>
    <w:rsid w:val="0090106F"/>
    <w:rsid w:val="009012C4"/>
    <w:rsid w:val="00901347"/>
    <w:rsid w:val="009016A0"/>
    <w:rsid w:val="00901CD5"/>
    <w:rsid w:val="00901E1C"/>
    <w:rsid w:val="00902104"/>
    <w:rsid w:val="0090235F"/>
    <w:rsid w:val="009026CA"/>
    <w:rsid w:val="009026FC"/>
    <w:rsid w:val="009029DC"/>
    <w:rsid w:val="00902C76"/>
    <w:rsid w:val="00903018"/>
    <w:rsid w:val="00903228"/>
    <w:rsid w:val="0090341F"/>
    <w:rsid w:val="00903FE9"/>
    <w:rsid w:val="00904027"/>
    <w:rsid w:val="009040DE"/>
    <w:rsid w:val="0090422A"/>
    <w:rsid w:val="009042C4"/>
    <w:rsid w:val="00904374"/>
    <w:rsid w:val="0090472E"/>
    <w:rsid w:val="0090475F"/>
    <w:rsid w:val="009047EF"/>
    <w:rsid w:val="009048C3"/>
    <w:rsid w:val="0090490C"/>
    <w:rsid w:val="00904A83"/>
    <w:rsid w:val="00904B0D"/>
    <w:rsid w:val="00904C56"/>
    <w:rsid w:val="00904D16"/>
    <w:rsid w:val="00904D40"/>
    <w:rsid w:val="00904EFE"/>
    <w:rsid w:val="00904F83"/>
    <w:rsid w:val="00905036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91E"/>
    <w:rsid w:val="00906A12"/>
    <w:rsid w:val="00906AFA"/>
    <w:rsid w:val="00906D45"/>
    <w:rsid w:val="009070D8"/>
    <w:rsid w:val="0090712A"/>
    <w:rsid w:val="00907132"/>
    <w:rsid w:val="009074CA"/>
    <w:rsid w:val="00907569"/>
    <w:rsid w:val="00907599"/>
    <w:rsid w:val="009079D4"/>
    <w:rsid w:val="00907DA4"/>
    <w:rsid w:val="00910025"/>
    <w:rsid w:val="009102B1"/>
    <w:rsid w:val="00910433"/>
    <w:rsid w:val="0091056C"/>
    <w:rsid w:val="00910626"/>
    <w:rsid w:val="009106C6"/>
    <w:rsid w:val="00910700"/>
    <w:rsid w:val="009107C1"/>
    <w:rsid w:val="009109E7"/>
    <w:rsid w:val="009109EA"/>
    <w:rsid w:val="00910BDC"/>
    <w:rsid w:val="00910C0F"/>
    <w:rsid w:val="00910CD7"/>
    <w:rsid w:val="00910D09"/>
    <w:rsid w:val="00910F11"/>
    <w:rsid w:val="00911102"/>
    <w:rsid w:val="00911159"/>
    <w:rsid w:val="0091146B"/>
    <w:rsid w:val="009114E2"/>
    <w:rsid w:val="00911726"/>
    <w:rsid w:val="0091176C"/>
    <w:rsid w:val="0091178A"/>
    <w:rsid w:val="00911885"/>
    <w:rsid w:val="00911AAA"/>
    <w:rsid w:val="00911B64"/>
    <w:rsid w:val="00911F2A"/>
    <w:rsid w:val="00912160"/>
    <w:rsid w:val="00912278"/>
    <w:rsid w:val="009122B8"/>
    <w:rsid w:val="0091236C"/>
    <w:rsid w:val="009125F8"/>
    <w:rsid w:val="009126EF"/>
    <w:rsid w:val="00912807"/>
    <w:rsid w:val="00912A2B"/>
    <w:rsid w:val="00912B46"/>
    <w:rsid w:val="00912B98"/>
    <w:rsid w:val="00912B99"/>
    <w:rsid w:val="00912BB1"/>
    <w:rsid w:val="00912C79"/>
    <w:rsid w:val="00912EBD"/>
    <w:rsid w:val="00912FD6"/>
    <w:rsid w:val="0091314D"/>
    <w:rsid w:val="00913156"/>
    <w:rsid w:val="009132A8"/>
    <w:rsid w:val="00913400"/>
    <w:rsid w:val="0091343B"/>
    <w:rsid w:val="00913559"/>
    <w:rsid w:val="009136A4"/>
    <w:rsid w:val="0091383E"/>
    <w:rsid w:val="00913C18"/>
    <w:rsid w:val="00913DB2"/>
    <w:rsid w:val="00913DEE"/>
    <w:rsid w:val="00913E70"/>
    <w:rsid w:val="00913F29"/>
    <w:rsid w:val="00913FD3"/>
    <w:rsid w:val="00913FD8"/>
    <w:rsid w:val="0091420B"/>
    <w:rsid w:val="00914394"/>
    <w:rsid w:val="009143E4"/>
    <w:rsid w:val="00914450"/>
    <w:rsid w:val="0091478A"/>
    <w:rsid w:val="00914856"/>
    <w:rsid w:val="00914BCF"/>
    <w:rsid w:val="009153BF"/>
    <w:rsid w:val="00915496"/>
    <w:rsid w:val="009155D3"/>
    <w:rsid w:val="00915799"/>
    <w:rsid w:val="009157D1"/>
    <w:rsid w:val="0091585E"/>
    <w:rsid w:val="009159C3"/>
    <w:rsid w:val="00915E28"/>
    <w:rsid w:val="00915E57"/>
    <w:rsid w:val="00915FC7"/>
    <w:rsid w:val="0091601C"/>
    <w:rsid w:val="00916846"/>
    <w:rsid w:val="00916948"/>
    <w:rsid w:val="00916AA2"/>
    <w:rsid w:val="009171B4"/>
    <w:rsid w:val="0091769A"/>
    <w:rsid w:val="00917D3C"/>
    <w:rsid w:val="00917D61"/>
    <w:rsid w:val="00917DA9"/>
    <w:rsid w:val="00917DCD"/>
    <w:rsid w:val="00920470"/>
    <w:rsid w:val="0092056A"/>
    <w:rsid w:val="009205A0"/>
    <w:rsid w:val="00920610"/>
    <w:rsid w:val="00920619"/>
    <w:rsid w:val="00920624"/>
    <w:rsid w:val="0092086E"/>
    <w:rsid w:val="0092090D"/>
    <w:rsid w:val="0092098F"/>
    <w:rsid w:val="00920C72"/>
    <w:rsid w:val="00920F75"/>
    <w:rsid w:val="009210BD"/>
    <w:rsid w:val="0092117B"/>
    <w:rsid w:val="00921434"/>
    <w:rsid w:val="00921A55"/>
    <w:rsid w:val="00921D04"/>
    <w:rsid w:val="00921DCD"/>
    <w:rsid w:val="00921F42"/>
    <w:rsid w:val="00922132"/>
    <w:rsid w:val="00922254"/>
    <w:rsid w:val="0092226C"/>
    <w:rsid w:val="00922295"/>
    <w:rsid w:val="009222F9"/>
    <w:rsid w:val="009223CB"/>
    <w:rsid w:val="0092287D"/>
    <w:rsid w:val="00922910"/>
    <w:rsid w:val="00922A48"/>
    <w:rsid w:val="00922A79"/>
    <w:rsid w:val="00922B6F"/>
    <w:rsid w:val="00922D32"/>
    <w:rsid w:val="00922D80"/>
    <w:rsid w:val="00922F55"/>
    <w:rsid w:val="0092326D"/>
    <w:rsid w:val="0092355D"/>
    <w:rsid w:val="0092360B"/>
    <w:rsid w:val="00923616"/>
    <w:rsid w:val="0092369A"/>
    <w:rsid w:val="0092383D"/>
    <w:rsid w:val="00923AF5"/>
    <w:rsid w:val="00923C7D"/>
    <w:rsid w:val="00923F7B"/>
    <w:rsid w:val="009240ED"/>
    <w:rsid w:val="00924157"/>
    <w:rsid w:val="00924383"/>
    <w:rsid w:val="009247F6"/>
    <w:rsid w:val="00924818"/>
    <w:rsid w:val="00924898"/>
    <w:rsid w:val="00924F15"/>
    <w:rsid w:val="009252F6"/>
    <w:rsid w:val="00925378"/>
    <w:rsid w:val="00926141"/>
    <w:rsid w:val="00926305"/>
    <w:rsid w:val="00926401"/>
    <w:rsid w:val="00926643"/>
    <w:rsid w:val="00926649"/>
    <w:rsid w:val="0092667A"/>
    <w:rsid w:val="0092677A"/>
    <w:rsid w:val="00926C29"/>
    <w:rsid w:val="00926F73"/>
    <w:rsid w:val="00927321"/>
    <w:rsid w:val="00927655"/>
    <w:rsid w:val="009278E1"/>
    <w:rsid w:val="00927FA5"/>
    <w:rsid w:val="00930374"/>
    <w:rsid w:val="0093042C"/>
    <w:rsid w:val="00930621"/>
    <w:rsid w:val="00930A4C"/>
    <w:rsid w:val="00930CEB"/>
    <w:rsid w:val="00930E09"/>
    <w:rsid w:val="00930F7A"/>
    <w:rsid w:val="00930FD4"/>
    <w:rsid w:val="00931266"/>
    <w:rsid w:val="00931307"/>
    <w:rsid w:val="009314EB"/>
    <w:rsid w:val="0093152B"/>
    <w:rsid w:val="00931948"/>
    <w:rsid w:val="009324E4"/>
    <w:rsid w:val="009325E3"/>
    <w:rsid w:val="009326A2"/>
    <w:rsid w:val="00932803"/>
    <w:rsid w:val="00932959"/>
    <w:rsid w:val="009329DF"/>
    <w:rsid w:val="00932AC4"/>
    <w:rsid w:val="00932AC5"/>
    <w:rsid w:val="00932B9A"/>
    <w:rsid w:val="00932D34"/>
    <w:rsid w:val="00932E42"/>
    <w:rsid w:val="00932E75"/>
    <w:rsid w:val="00933407"/>
    <w:rsid w:val="009337F1"/>
    <w:rsid w:val="00933871"/>
    <w:rsid w:val="00933916"/>
    <w:rsid w:val="00933AA9"/>
    <w:rsid w:val="00933B06"/>
    <w:rsid w:val="00933CE1"/>
    <w:rsid w:val="00933D20"/>
    <w:rsid w:val="00933D5C"/>
    <w:rsid w:val="00933FCE"/>
    <w:rsid w:val="00934185"/>
    <w:rsid w:val="0093425D"/>
    <w:rsid w:val="009343DB"/>
    <w:rsid w:val="009343F6"/>
    <w:rsid w:val="00934581"/>
    <w:rsid w:val="0093461D"/>
    <w:rsid w:val="009346A4"/>
    <w:rsid w:val="009347F2"/>
    <w:rsid w:val="00934AD6"/>
    <w:rsid w:val="00934D30"/>
    <w:rsid w:val="00934F78"/>
    <w:rsid w:val="009351C4"/>
    <w:rsid w:val="00935297"/>
    <w:rsid w:val="00935422"/>
    <w:rsid w:val="009354DA"/>
    <w:rsid w:val="00935802"/>
    <w:rsid w:val="009358BA"/>
    <w:rsid w:val="009358F1"/>
    <w:rsid w:val="00935C7D"/>
    <w:rsid w:val="00935F72"/>
    <w:rsid w:val="0093613B"/>
    <w:rsid w:val="0093615C"/>
    <w:rsid w:val="009362F8"/>
    <w:rsid w:val="009367D2"/>
    <w:rsid w:val="00936B6F"/>
    <w:rsid w:val="00936CCC"/>
    <w:rsid w:val="00936D52"/>
    <w:rsid w:val="00936FE1"/>
    <w:rsid w:val="00937095"/>
    <w:rsid w:val="0093712D"/>
    <w:rsid w:val="00937259"/>
    <w:rsid w:val="009372BE"/>
    <w:rsid w:val="0093730F"/>
    <w:rsid w:val="009373DB"/>
    <w:rsid w:val="00937405"/>
    <w:rsid w:val="00937475"/>
    <w:rsid w:val="0093752D"/>
    <w:rsid w:val="009375A0"/>
    <w:rsid w:val="0093796D"/>
    <w:rsid w:val="00937C44"/>
    <w:rsid w:val="00937C5E"/>
    <w:rsid w:val="00937DE4"/>
    <w:rsid w:val="00937F20"/>
    <w:rsid w:val="00940383"/>
    <w:rsid w:val="009403C5"/>
    <w:rsid w:val="0094053A"/>
    <w:rsid w:val="00940596"/>
    <w:rsid w:val="009405DB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5F"/>
    <w:rsid w:val="00941293"/>
    <w:rsid w:val="009412E1"/>
    <w:rsid w:val="009415A7"/>
    <w:rsid w:val="009415C8"/>
    <w:rsid w:val="0094166E"/>
    <w:rsid w:val="00941836"/>
    <w:rsid w:val="00941A18"/>
    <w:rsid w:val="00941AF0"/>
    <w:rsid w:val="00941C14"/>
    <w:rsid w:val="0094218A"/>
    <w:rsid w:val="0094220B"/>
    <w:rsid w:val="0094221E"/>
    <w:rsid w:val="00942373"/>
    <w:rsid w:val="009424BF"/>
    <w:rsid w:val="009425EC"/>
    <w:rsid w:val="00942AF8"/>
    <w:rsid w:val="00942BB1"/>
    <w:rsid w:val="00942BE9"/>
    <w:rsid w:val="00942F06"/>
    <w:rsid w:val="00942F36"/>
    <w:rsid w:val="00943065"/>
    <w:rsid w:val="009432FA"/>
    <w:rsid w:val="009433FC"/>
    <w:rsid w:val="0094345A"/>
    <w:rsid w:val="0094358E"/>
    <w:rsid w:val="00943865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49"/>
    <w:rsid w:val="00944FF8"/>
    <w:rsid w:val="0094522E"/>
    <w:rsid w:val="0094533C"/>
    <w:rsid w:val="00945355"/>
    <w:rsid w:val="009455E2"/>
    <w:rsid w:val="00945996"/>
    <w:rsid w:val="00945AC5"/>
    <w:rsid w:val="00945C77"/>
    <w:rsid w:val="00946044"/>
    <w:rsid w:val="00946405"/>
    <w:rsid w:val="00946577"/>
    <w:rsid w:val="009465CD"/>
    <w:rsid w:val="00946887"/>
    <w:rsid w:val="009468BF"/>
    <w:rsid w:val="00946B17"/>
    <w:rsid w:val="00946EFD"/>
    <w:rsid w:val="00947038"/>
    <w:rsid w:val="00947079"/>
    <w:rsid w:val="009472A8"/>
    <w:rsid w:val="009472F3"/>
    <w:rsid w:val="00947792"/>
    <w:rsid w:val="00947908"/>
    <w:rsid w:val="00947AC1"/>
    <w:rsid w:val="00947AF5"/>
    <w:rsid w:val="00947C67"/>
    <w:rsid w:val="00947E3E"/>
    <w:rsid w:val="00950205"/>
    <w:rsid w:val="00950697"/>
    <w:rsid w:val="00950784"/>
    <w:rsid w:val="00950881"/>
    <w:rsid w:val="00950992"/>
    <w:rsid w:val="00950BD4"/>
    <w:rsid w:val="00950E14"/>
    <w:rsid w:val="00950E62"/>
    <w:rsid w:val="009512C7"/>
    <w:rsid w:val="00951613"/>
    <w:rsid w:val="00951649"/>
    <w:rsid w:val="009516CC"/>
    <w:rsid w:val="00951773"/>
    <w:rsid w:val="00951E13"/>
    <w:rsid w:val="00951EA5"/>
    <w:rsid w:val="00951F9A"/>
    <w:rsid w:val="0095205B"/>
    <w:rsid w:val="00952292"/>
    <w:rsid w:val="00952674"/>
    <w:rsid w:val="009527FB"/>
    <w:rsid w:val="00952925"/>
    <w:rsid w:val="00952C69"/>
    <w:rsid w:val="00952E3E"/>
    <w:rsid w:val="00952F02"/>
    <w:rsid w:val="009531E1"/>
    <w:rsid w:val="009531ED"/>
    <w:rsid w:val="009533D5"/>
    <w:rsid w:val="00953451"/>
    <w:rsid w:val="009536CC"/>
    <w:rsid w:val="00953728"/>
    <w:rsid w:val="0095375A"/>
    <w:rsid w:val="00953887"/>
    <w:rsid w:val="00953A65"/>
    <w:rsid w:val="00953B2B"/>
    <w:rsid w:val="00953B84"/>
    <w:rsid w:val="00953CC5"/>
    <w:rsid w:val="00953E6F"/>
    <w:rsid w:val="009541D9"/>
    <w:rsid w:val="009542A0"/>
    <w:rsid w:val="009544B1"/>
    <w:rsid w:val="009545FA"/>
    <w:rsid w:val="009546C2"/>
    <w:rsid w:val="009548B6"/>
    <w:rsid w:val="0095495F"/>
    <w:rsid w:val="00954AD0"/>
    <w:rsid w:val="00954E23"/>
    <w:rsid w:val="00954E2E"/>
    <w:rsid w:val="00954E75"/>
    <w:rsid w:val="00954F09"/>
    <w:rsid w:val="0095523C"/>
    <w:rsid w:val="00955535"/>
    <w:rsid w:val="009555E8"/>
    <w:rsid w:val="009558B2"/>
    <w:rsid w:val="0095591D"/>
    <w:rsid w:val="00955DD3"/>
    <w:rsid w:val="00955E54"/>
    <w:rsid w:val="00955F49"/>
    <w:rsid w:val="009563B1"/>
    <w:rsid w:val="009565B1"/>
    <w:rsid w:val="009565B3"/>
    <w:rsid w:val="009566A0"/>
    <w:rsid w:val="00956838"/>
    <w:rsid w:val="00957229"/>
    <w:rsid w:val="00957680"/>
    <w:rsid w:val="00957698"/>
    <w:rsid w:val="009579C6"/>
    <w:rsid w:val="00957A6E"/>
    <w:rsid w:val="00957CCE"/>
    <w:rsid w:val="00960029"/>
    <w:rsid w:val="009600FD"/>
    <w:rsid w:val="00960230"/>
    <w:rsid w:val="0096031C"/>
    <w:rsid w:val="00960797"/>
    <w:rsid w:val="00960810"/>
    <w:rsid w:val="00960826"/>
    <w:rsid w:val="00960B57"/>
    <w:rsid w:val="00960F98"/>
    <w:rsid w:val="00961188"/>
    <w:rsid w:val="0096129D"/>
    <w:rsid w:val="009619A5"/>
    <w:rsid w:val="00961E10"/>
    <w:rsid w:val="00961E61"/>
    <w:rsid w:val="00961E75"/>
    <w:rsid w:val="0096227A"/>
    <w:rsid w:val="009624D5"/>
    <w:rsid w:val="009624F6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8C5"/>
    <w:rsid w:val="00963975"/>
    <w:rsid w:val="00963A93"/>
    <w:rsid w:val="00963F31"/>
    <w:rsid w:val="00963F86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6155"/>
    <w:rsid w:val="00966626"/>
    <w:rsid w:val="00966B56"/>
    <w:rsid w:val="00966E07"/>
    <w:rsid w:val="00966F5B"/>
    <w:rsid w:val="0096701C"/>
    <w:rsid w:val="009672E7"/>
    <w:rsid w:val="00967368"/>
    <w:rsid w:val="009675C2"/>
    <w:rsid w:val="0096799B"/>
    <w:rsid w:val="00967C1D"/>
    <w:rsid w:val="00967C4A"/>
    <w:rsid w:val="00967CD4"/>
    <w:rsid w:val="00967DAB"/>
    <w:rsid w:val="00967DAE"/>
    <w:rsid w:val="00967E50"/>
    <w:rsid w:val="009702F9"/>
    <w:rsid w:val="009704C4"/>
    <w:rsid w:val="009705C3"/>
    <w:rsid w:val="00970620"/>
    <w:rsid w:val="00970707"/>
    <w:rsid w:val="009707A2"/>
    <w:rsid w:val="0097085B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51"/>
    <w:rsid w:val="00971D6B"/>
    <w:rsid w:val="009720C1"/>
    <w:rsid w:val="00972135"/>
    <w:rsid w:val="0097225F"/>
    <w:rsid w:val="00972597"/>
    <w:rsid w:val="00972699"/>
    <w:rsid w:val="009727BF"/>
    <w:rsid w:val="009728D5"/>
    <w:rsid w:val="0097298A"/>
    <w:rsid w:val="00972B06"/>
    <w:rsid w:val="00972DB7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3F80"/>
    <w:rsid w:val="0097420C"/>
    <w:rsid w:val="0097424F"/>
    <w:rsid w:val="00974270"/>
    <w:rsid w:val="0097427B"/>
    <w:rsid w:val="00974721"/>
    <w:rsid w:val="0097483B"/>
    <w:rsid w:val="00974968"/>
    <w:rsid w:val="00974B83"/>
    <w:rsid w:val="00974C39"/>
    <w:rsid w:val="00974FC8"/>
    <w:rsid w:val="0097509F"/>
    <w:rsid w:val="00975119"/>
    <w:rsid w:val="00975660"/>
    <w:rsid w:val="009757D0"/>
    <w:rsid w:val="00975E29"/>
    <w:rsid w:val="00976322"/>
    <w:rsid w:val="009764B1"/>
    <w:rsid w:val="00976A7A"/>
    <w:rsid w:val="00976B35"/>
    <w:rsid w:val="00976DEF"/>
    <w:rsid w:val="00976E29"/>
    <w:rsid w:val="00976ED6"/>
    <w:rsid w:val="00977020"/>
    <w:rsid w:val="009773B7"/>
    <w:rsid w:val="0097754C"/>
    <w:rsid w:val="00977600"/>
    <w:rsid w:val="00977BBB"/>
    <w:rsid w:val="00977BF7"/>
    <w:rsid w:val="00977E4E"/>
    <w:rsid w:val="00977E99"/>
    <w:rsid w:val="00977FE7"/>
    <w:rsid w:val="009801A9"/>
    <w:rsid w:val="009802AC"/>
    <w:rsid w:val="009805CF"/>
    <w:rsid w:val="00980708"/>
    <w:rsid w:val="009807BC"/>
    <w:rsid w:val="009807C6"/>
    <w:rsid w:val="009807CF"/>
    <w:rsid w:val="00980971"/>
    <w:rsid w:val="00980A5A"/>
    <w:rsid w:val="00980C4A"/>
    <w:rsid w:val="00980D35"/>
    <w:rsid w:val="00980D9B"/>
    <w:rsid w:val="00981155"/>
    <w:rsid w:val="009811A3"/>
    <w:rsid w:val="00981327"/>
    <w:rsid w:val="00981349"/>
    <w:rsid w:val="0098153B"/>
    <w:rsid w:val="009816AC"/>
    <w:rsid w:val="009819CC"/>
    <w:rsid w:val="009819F5"/>
    <w:rsid w:val="00981B08"/>
    <w:rsid w:val="00981CEF"/>
    <w:rsid w:val="00981E58"/>
    <w:rsid w:val="00982187"/>
    <w:rsid w:val="009822DF"/>
    <w:rsid w:val="009826C5"/>
    <w:rsid w:val="00982A8E"/>
    <w:rsid w:val="00982D44"/>
    <w:rsid w:val="00982E3D"/>
    <w:rsid w:val="00982FF8"/>
    <w:rsid w:val="0098362C"/>
    <w:rsid w:val="0098367F"/>
    <w:rsid w:val="009837B6"/>
    <w:rsid w:val="00983BCE"/>
    <w:rsid w:val="00983C0C"/>
    <w:rsid w:val="00983D5F"/>
    <w:rsid w:val="00984025"/>
    <w:rsid w:val="00984076"/>
    <w:rsid w:val="009845A9"/>
    <w:rsid w:val="00984841"/>
    <w:rsid w:val="0098488A"/>
    <w:rsid w:val="00984B13"/>
    <w:rsid w:val="00984E81"/>
    <w:rsid w:val="00985258"/>
    <w:rsid w:val="00985389"/>
    <w:rsid w:val="00985452"/>
    <w:rsid w:val="009858AE"/>
    <w:rsid w:val="00985999"/>
    <w:rsid w:val="009859D2"/>
    <w:rsid w:val="00985AF3"/>
    <w:rsid w:val="00985BDB"/>
    <w:rsid w:val="00985C50"/>
    <w:rsid w:val="00985DC2"/>
    <w:rsid w:val="00985DE6"/>
    <w:rsid w:val="00985ECF"/>
    <w:rsid w:val="00985F43"/>
    <w:rsid w:val="009860FA"/>
    <w:rsid w:val="009863C1"/>
    <w:rsid w:val="009865B3"/>
    <w:rsid w:val="0098671A"/>
    <w:rsid w:val="009867E2"/>
    <w:rsid w:val="009868C3"/>
    <w:rsid w:val="00986A30"/>
    <w:rsid w:val="00986D83"/>
    <w:rsid w:val="00986E2A"/>
    <w:rsid w:val="00986F68"/>
    <w:rsid w:val="00986FA8"/>
    <w:rsid w:val="00987116"/>
    <w:rsid w:val="0098712E"/>
    <w:rsid w:val="00987689"/>
    <w:rsid w:val="00987774"/>
    <w:rsid w:val="009878C5"/>
    <w:rsid w:val="00987D14"/>
    <w:rsid w:val="00987FBC"/>
    <w:rsid w:val="00990263"/>
    <w:rsid w:val="00990517"/>
    <w:rsid w:val="009905EC"/>
    <w:rsid w:val="009908C8"/>
    <w:rsid w:val="009909D8"/>
    <w:rsid w:val="00990A5C"/>
    <w:rsid w:val="00990A6D"/>
    <w:rsid w:val="00990C6B"/>
    <w:rsid w:val="00990DAB"/>
    <w:rsid w:val="00990EB3"/>
    <w:rsid w:val="00990FF9"/>
    <w:rsid w:val="00991003"/>
    <w:rsid w:val="00991113"/>
    <w:rsid w:val="0099114E"/>
    <w:rsid w:val="0099146F"/>
    <w:rsid w:val="009916B9"/>
    <w:rsid w:val="00991DBE"/>
    <w:rsid w:val="00991E8A"/>
    <w:rsid w:val="00992683"/>
    <w:rsid w:val="0099293E"/>
    <w:rsid w:val="00992A47"/>
    <w:rsid w:val="00992A7D"/>
    <w:rsid w:val="00992EF1"/>
    <w:rsid w:val="00992FCE"/>
    <w:rsid w:val="009931FA"/>
    <w:rsid w:val="009932CA"/>
    <w:rsid w:val="009932DC"/>
    <w:rsid w:val="009932FA"/>
    <w:rsid w:val="009934D7"/>
    <w:rsid w:val="009935B1"/>
    <w:rsid w:val="0099374F"/>
    <w:rsid w:val="00993AAA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5E7"/>
    <w:rsid w:val="009956A0"/>
    <w:rsid w:val="00995754"/>
    <w:rsid w:val="009957CE"/>
    <w:rsid w:val="009959E1"/>
    <w:rsid w:val="00995A46"/>
    <w:rsid w:val="00995EBB"/>
    <w:rsid w:val="00996121"/>
    <w:rsid w:val="0099612F"/>
    <w:rsid w:val="00996244"/>
    <w:rsid w:val="0099628D"/>
    <w:rsid w:val="009962DD"/>
    <w:rsid w:val="00996302"/>
    <w:rsid w:val="00996337"/>
    <w:rsid w:val="009964A8"/>
    <w:rsid w:val="009964E6"/>
    <w:rsid w:val="009967C9"/>
    <w:rsid w:val="009969B9"/>
    <w:rsid w:val="00996BE2"/>
    <w:rsid w:val="0099709F"/>
    <w:rsid w:val="009971CB"/>
    <w:rsid w:val="00997265"/>
    <w:rsid w:val="009973A9"/>
    <w:rsid w:val="00997767"/>
    <w:rsid w:val="009979E2"/>
    <w:rsid w:val="00997A5C"/>
    <w:rsid w:val="00997CFA"/>
    <w:rsid w:val="00997E15"/>
    <w:rsid w:val="009A0334"/>
    <w:rsid w:val="009A0361"/>
    <w:rsid w:val="009A04EF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A5"/>
    <w:rsid w:val="009A2CD1"/>
    <w:rsid w:val="009A2D8F"/>
    <w:rsid w:val="009A2F03"/>
    <w:rsid w:val="009A3166"/>
    <w:rsid w:val="009A32D2"/>
    <w:rsid w:val="009A33D7"/>
    <w:rsid w:val="009A350A"/>
    <w:rsid w:val="009A385E"/>
    <w:rsid w:val="009A3883"/>
    <w:rsid w:val="009A38E2"/>
    <w:rsid w:val="009A394C"/>
    <w:rsid w:val="009A3997"/>
    <w:rsid w:val="009A39DD"/>
    <w:rsid w:val="009A3A50"/>
    <w:rsid w:val="009A3BD1"/>
    <w:rsid w:val="009A401C"/>
    <w:rsid w:val="009A4368"/>
    <w:rsid w:val="009A43A0"/>
    <w:rsid w:val="009A46A2"/>
    <w:rsid w:val="009A46B5"/>
    <w:rsid w:val="009A47AD"/>
    <w:rsid w:val="009A4838"/>
    <w:rsid w:val="009A48E5"/>
    <w:rsid w:val="009A49C8"/>
    <w:rsid w:val="009A4CC6"/>
    <w:rsid w:val="009A4CD7"/>
    <w:rsid w:val="009A4DFF"/>
    <w:rsid w:val="009A50CD"/>
    <w:rsid w:val="009A51BC"/>
    <w:rsid w:val="009A56C7"/>
    <w:rsid w:val="009A5727"/>
    <w:rsid w:val="009A57EC"/>
    <w:rsid w:val="009A5D00"/>
    <w:rsid w:val="009A63DA"/>
    <w:rsid w:val="009A640F"/>
    <w:rsid w:val="009A6453"/>
    <w:rsid w:val="009A65B2"/>
    <w:rsid w:val="009A6A22"/>
    <w:rsid w:val="009A6BA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DFE"/>
    <w:rsid w:val="009A7E29"/>
    <w:rsid w:val="009A7FD5"/>
    <w:rsid w:val="009B0184"/>
    <w:rsid w:val="009B0540"/>
    <w:rsid w:val="009B0596"/>
    <w:rsid w:val="009B0C75"/>
    <w:rsid w:val="009B0DAD"/>
    <w:rsid w:val="009B0F2A"/>
    <w:rsid w:val="009B111A"/>
    <w:rsid w:val="009B118E"/>
    <w:rsid w:val="009B1580"/>
    <w:rsid w:val="009B15D4"/>
    <w:rsid w:val="009B1899"/>
    <w:rsid w:val="009B195E"/>
    <w:rsid w:val="009B1964"/>
    <w:rsid w:val="009B2028"/>
    <w:rsid w:val="009B2064"/>
    <w:rsid w:val="009B265F"/>
    <w:rsid w:val="009B2690"/>
    <w:rsid w:val="009B27DD"/>
    <w:rsid w:val="009B2839"/>
    <w:rsid w:val="009B2876"/>
    <w:rsid w:val="009B2CAA"/>
    <w:rsid w:val="009B33C3"/>
    <w:rsid w:val="009B3465"/>
    <w:rsid w:val="009B3594"/>
    <w:rsid w:val="009B3611"/>
    <w:rsid w:val="009B36BF"/>
    <w:rsid w:val="009B3818"/>
    <w:rsid w:val="009B38BE"/>
    <w:rsid w:val="009B3EBA"/>
    <w:rsid w:val="009B41F9"/>
    <w:rsid w:val="009B4593"/>
    <w:rsid w:val="009B46C0"/>
    <w:rsid w:val="009B46DE"/>
    <w:rsid w:val="009B46DF"/>
    <w:rsid w:val="009B46F0"/>
    <w:rsid w:val="009B4D9C"/>
    <w:rsid w:val="009B4E8D"/>
    <w:rsid w:val="009B4EA6"/>
    <w:rsid w:val="009B520F"/>
    <w:rsid w:val="009B5235"/>
    <w:rsid w:val="009B524B"/>
    <w:rsid w:val="009B58A0"/>
    <w:rsid w:val="009B5A2F"/>
    <w:rsid w:val="009B5ACE"/>
    <w:rsid w:val="009B5AE6"/>
    <w:rsid w:val="009B5CFD"/>
    <w:rsid w:val="009B60AE"/>
    <w:rsid w:val="009B63B2"/>
    <w:rsid w:val="009B6494"/>
    <w:rsid w:val="009B65E1"/>
    <w:rsid w:val="009B6676"/>
    <w:rsid w:val="009B6890"/>
    <w:rsid w:val="009B6F36"/>
    <w:rsid w:val="009B71EE"/>
    <w:rsid w:val="009B72BD"/>
    <w:rsid w:val="009B7625"/>
    <w:rsid w:val="009B77C6"/>
    <w:rsid w:val="009B77EB"/>
    <w:rsid w:val="009B7883"/>
    <w:rsid w:val="009B7E9C"/>
    <w:rsid w:val="009B7F1B"/>
    <w:rsid w:val="009C01CC"/>
    <w:rsid w:val="009C035D"/>
    <w:rsid w:val="009C0508"/>
    <w:rsid w:val="009C05F6"/>
    <w:rsid w:val="009C064B"/>
    <w:rsid w:val="009C06D2"/>
    <w:rsid w:val="009C0894"/>
    <w:rsid w:val="009C08B2"/>
    <w:rsid w:val="009C091A"/>
    <w:rsid w:val="009C0A63"/>
    <w:rsid w:val="009C0BA5"/>
    <w:rsid w:val="009C0EDB"/>
    <w:rsid w:val="009C0F19"/>
    <w:rsid w:val="009C1121"/>
    <w:rsid w:val="009C11A1"/>
    <w:rsid w:val="009C121D"/>
    <w:rsid w:val="009C1490"/>
    <w:rsid w:val="009C15FC"/>
    <w:rsid w:val="009C16FA"/>
    <w:rsid w:val="009C1862"/>
    <w:rsid w:val="009C1969"/>
    <w:rsid w:val="009C19AC"/>
    <w:rsid w:val="009C1A88"/>
    <w:rsid w:val="009C1DA4"/>
    <w:rsid w:val="009C2249"/>
    <w:rsid w:val="009C237B"/>
    <w:rsid w:val="009C2396"/>
    <w:rsid w:val="009C2441"/>
    <w:rsid w:val="009C24F2"/>
    <w:rsid w:val="009C2561"/>
    <w:rsid w:val="009C267F"/>
    <w:rsid w:val="009C28BE"/>
    <w:rsid w:val="009C2906"/>
    <w:rsid w:val="009C29A8"/>
    <w:rsid w:val="009C2D19"/>
    <w:rsid w:val="009C2D1C"/>
    <w:rsid w:val="009C2D3D"/>
    <w:rsid w:val="009C2F53"/>
    <w:rsid w:val="009C2F97"/>
    <w:rsid w:val="009C3592"/>
    <w:rsid w:val="009C36FF"/>
    <w:rsid w:val="009C39AB"/>
    <w:rsid w:val="009C3B11"/>
    <w:rsid w:val="009C415C"/>
    <w:rsid w:val="009C42C0"/>
    <w:rsid w:val="009C42E4"/>
    <w:rsid w:val="009C4430"/>
    <w:rsid w:val="009C4435"/>
    <w:rsid w:val="009C4544"/>
    <w:rsid w:val="009C469B"/>
    <w:rsid w:val="009C482C"/>
    <w:rsid w:val="009C484E"/>
    <w:rsid w:val="009C4BF9"/>
    <w:rsid w:val="009C4D4A"/>
    <w:rsid w:val="009C4E51"/>
    <w:rsid w:val="009C504D"/>
    <w:rsid w:val="009C50DE"/>
    <w:rsid w:val="009C541D"/>
    <w:rsid w:val="009C548D"/>
    <w:rsid w:val="009C59DF"/>
    <w:rsid w:val="009C5AF2"/>
    <w:rsid w:val="009C5AFF"/>
    <w:rsid w:val="009C61D5"/>
    <w:rsid w:val="009C65E3"/>
    <w:rsid w:val="009C66FF"/>
    <w:rsid w:val="009C671E"/>
    <w:rsid w:val="009C6739"/>
    <w:rsid w:val="009C6788"/>
    <w:rsid w:val="009C6845"/>
    <w:rsid w:val="009C72B6"/>
    <w:rsid w:val="009C7399"/>
    <w:rsid w:val="009C76B9"/>
    <w:rsid w:val="009C76FB"/>
    <w:rsid w:val="009C7799"/>
    <w:rsid w:val="009C787F"/>
    <w:rsid w:val="009C78B7"/>
    <w:rsid w:val="009C7ACF"/>
    <w:rsid w:val="009C7B62"/>
    <w:rsid w:val="009C7B83"/>
    <w:rsid w:val="009C7C75"/>
    <w:rsid w:val="009C7C91"/>
    <w:rsid w:val="009C7D2A"/>
    <w:rsid w:val="009C7E08"/>
    <w:rsid w:val="009C7F3B"/>
    <w:rsid w:val="009D01D8"/>
    <w:rsid w:val="009D0291"/>
    <w:rsid w:val="009D0461"/>
    <w:rsid w:val="009D0BE3"/>
    <w:rsid w:val="009D0BF0"/>
    <w:rsid w:val="009D0E64"/>
    <w:rsid w:val="009D1048"/>
    <w:rsid w:val="009D11E1"/>
    <w:rsid w:val="009D15AC"/>
    <w:rsid w:val="009D16C6"/>
    <w:rsid w:val="009D2073"/>
    <w:rsid w:val="009D20D7"/>
    <w:rsid w:val="009D2240"/>
    <w:rsid w:val="009D2311"/>
    <w:rsid w:val="009D25DE"/>
    <w:rsid w:val="009D276A"/>
    <w:rsid w:val="009D2832"/>
    <w:rsid w:val="009D290F"/>
    <w:rsid w:val="009D2CEF"/>
    <w:rsid w:val="009D2CFD"/>
    <w:rsid w:val="009D2E30"/>
    <w:rsid w:val="009D2E4A"/>
    <w:rsid w:val="009D33A0"/>
    <w:rsid w:val="009D34EF"/>
    <w:rsid w:val="009D378F"/>
    <w:rsid w:val="009D3796"/>
    <w:rsid w:val="009D3847"/>
    <w:rsid w:val="009D39C7"/>
    <w:rsid w:val="009D3B60"/>
    <w:rsid w:val="009D3E86"/>
    <w:rsid w:val="009D3F1B"/>
    <w:rsid w:val="009D4043"/>
    <w:rsid w:val="009D40EB"/>
    <w:rsid w:val="009D413C"/>
    <w:rsid w:val="009D4154"/>
    <w:rsid w:val="009D41D5"/>
    <w:rsid w:val="009D496A"/>
    <w:rsid w:val="009D4A63"/>
    <w:rsid w:val="009D4AEF"/>
    <w:rsid w:val="009D4B7C"/>
    <w:rsid w:val="009D4EE5"/>
    <w:rsid w:val="009D4F21"/>
    <w:rsid w:val="009D4F65"/>
    <w:rsid w:val="009D5151"/>
    <w:rsid w:val="009D55A3"/>
    <w:rsid w:val="009D55AA"/>
    <w:rsid w:val="009D55D5"/>
    <w:rsid w:val="009D5694"/>
    <w:rsid w:val="009D57F2"/>
    <w:rsid w:val="009D58BD"/>
    <w:rsid w:val="009D5AC6"/>
    <w:rsid w:val="009D5C00"/>
    <w:rsid w:val="009D5C2E"/>
    <w:rsid w:val="009D5EBE"/>
    <w:rsid w:val="009D63A7"/>
    <w:rsid w:val="009D6441"/>
    <w:rsid w:val="009D64A7"/>
    <w:rsid w:val="009D662B"/>
    <w:rsid w:val="009D6810"/>
    <w:rsid w:val="009D6897"/>
    <w:rsid w:val="009D6918"/>
    <w:rsid w:val="009D6C79"/>
    <w:rsid w:val="009D6DC9"/>
    <w:rsid w:val="009D6E86"/>
    <w:rsid w:val="009D7483"/>
    <w:rsid w:val="009D759E"/>
    <w:rsid w:val="009D75B0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F0"/>
    <w:rsid w:val="009E1BCB"/>
    <w:rsid w:val="009E28F7"/>
    <w:rsid w:val="009E29B3"/>
    <w:rsid w:val="009E2AF9"/>
    <w:rsid w:val="009E2BAA"/>
    <w:rsid w:val="009E2E2E"/>
    <w:rsid w:val="009E2F04"/>
    <w:rsid w:val="009E33AF"/>
    <w:rsid w:val="009E34BA"/>
    <w:rsid w:val="009E3575"/>
    <w:rsid w:val="009E387C"/>
    <w:rsid w:val="009E394B"/>
    <w:rsid w:val="009E399C"/>
    <w:rsid w:val="009E39D1"/>
    <w:rsid w:val="009E3B83"/>
    <w:rsid w:val="009E3C7E"/>
    <w:rsid w:val="009E3DA7"/>
    <w:rsid w:val="009E4098"/>
    <w:rsid w:val="009E4361"/>
    <w:rsid w:val="009E442A"/>
    <w:rsid w:val="009E44A2"/>
    <w:rsid w:val="009E44F6"/>
    <w:rsid w:val="009E457D"/>
    <w:rsid w:val="009E489E"/>
    <w:rsid w:val="009E4A08"/>
    <w:rsid w:val="009E4AF6"/>
    <w:rsid w:val="009E4B27"/>
    <w:rsid w:val="009E4BEC"/>
    <w:rsid w:val="009E4D16"/>
    <w:rsid w:val="009E4F6E"/>
    <w:rsid w:val="009E50D9"/>
    <w:rsid w:val="009E524A"/>
    <w:rsid w:val="009E53C1"/>
    <w:rsid w:val="009E53D7"/>
    <w:rsid w:val="009E5490"/>
    <w:rsid w:val="009E561B"/>
    <w:rsid w:val="009E567D"/>
    <w:rsid w:val="009E5698"/>
    <w:rsid w:val="009E579D"/>
    <w:rsid w:val="009E5AD1"/>
    <w:rsid w:val="009E5EBA"/>
    <w:rsid w:val="009E5F19"/>
    <w:rsid w:val="009E5F98"/>
    <w:rsid w:val="009E5F9A"/>
    <w:rsid w:val="009E5FCD"/>
    <w:rsid w:val="009E639C"/>
    <w:rsid w:val="009E6419"/>
    <w:rsid w:val="009E6604"/>
    <w:rsid w:val="009E68C4"/>
    <w:rsid w:val="009E6B41"/>
    <w:rsid w:val="009E6B61"/>
    <w:rsid w:val="009E70E2"/>
    <w:rsid w:val="009E713D"/>
    <w:rsid w:val="009E74BA"/>
    <w:rsid w:val="009E7552"/>
    <w:rsid w:val="009E76EC"/>
    <w:rsid w:val="009E7A03"/>
    <w:rsid w:val="009E7A94"/>
    <w:rsid w:val="009E7AA1"/>
    <w:rsid w:val="009E7B2B"/>
    <w:rsid w:val="009E7B81"/>
    <w:rsid w:val="009E7CBE"/>
    <w:rsid w:val="009E7F16"/>
    <w:rsid w:val="009F0146"/>
    <w:rsid w:val="009F01CC"/>
    <w:rsid w:val="009F035C"/>
    <w:rsid w:val="009F03D5"/>
    <w:rsid w:val="009F03D8"/>
    <w:rsid w:val="009F079F"/>
    <w:rsid w:val="009F08B4"/>
    <w:rsid w:val="009F0954"/>
    <w:rsid w:val="009F0A48"/>
    <w:rsid w:val="009F0B3D"/>
    <w:rsid w:val="009F0B89"/>
    <w:rsid w:val="009F0D8D"/>
    <w:rsid w:val="009F0F75"/>
    <w:rsid w:val="009F1324"/>
    <w:rsid w:val="009F1509"/>
    <w:rsid w:val="009F153D"/>
    <w:rsid w:val="009F15C6"/>
    <w:rsid w:val="009F15E9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EBE"/>
    <w:rsid w:val="009F2FAE"/>
    <w:rsid w:val="009F3008"/>
    <w:rsid w:val="009F307B"/>
    <w:rsid w:val="009F3300"/>
    <w:rsid w:val="009F3504"/>
    <w:rsid w:val="009F3B1E"/>
    <w:rsid w:val="009F3F81"/>
    <w:rsid w:val="009F4125"/>
    <w:rsid w:val="009F4250"/>
    <w:rsid w:val="009F43C4"/>
    <w:rsid w:val="009F4951"/>
    <w:rsid w:val="009F4954"/>
    <w:rsid w:val="009F4A20"/>
    <w:rsid w:val="009F4E0E"/>
    <w:rsid w:val="009F4FBA"/>
    <w:rsid w:val="009F5181"/>
    <w:rsid w:val="009F54B5"/>
    <w:rsid w:val="009F568B"/>
    <w:rsid w:val="009F5AEB"/>
    <w:rsid w:val="009F5B2A"/>
    <w:rsid w:val="009F5B50"/>
    <w:rsid w:val="009F5B7D"/>
    <w:rsid w:val="009F5CA6"/>
    <w:rsid w:val="009F5EEA"/>
    <w:rsid w:val="009F6176"/>
    <w:rsid w:val="009F62BF"/>
    <w:rsid w:val="009F6327"/>
    <w:rsid w:val="009F64D3"/>
    <w:rsid w:val="009F674A"/>
    <w:rsid w:val="009F6752"/>
    <w:rsid w:val="009F67FC"/>
    <w:rsid w:val="009F6B99"/>
    <w:rsid w:val="009F6C15"/>
    <w:rsid w:val="009F6F6A"/>
    <w:rsid w:val="009F6FA9"/>
    <w:rsid w:val="009F70E1"/>
    <w:rsid w:val="009F737F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0CC8"/>
    <w:rsid w:val="00A00FA0"/>
    <w:rsid w:val="00A015A0"/>
    <w:rsid w:val="00A01871"/>
    <w:rsid w:val="00A01A8F"/>
    <w:rsid w:val="00A01AFE"/>
    <w:rsid w:val="00A01F92"/>
    <w:rsid w:val="00A01FFC"/>
    <w:rsid w:val="00A0201E"/>
    <w:rsid w:val="00A02040"/>
    <w:rsid w:val="00A02059"/>
    <w:rsid w:val="00A0219D"/>
    <w:rsid w:val="00A021A2"/>
    <w:rsid w:val="00A021D3"/>
    <w:rsid w:val="00A02726"/>
    <w:rsid w:val="00A029CD"/>
    <w:rsid w:val="00A02D8B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3B8"/>
    <w:rsid w:val="00A048C9"/>
    <w:rsid w:val="00A049BB"/>
    <w:rsid w:val="00A04F66"/>
    <w:rsid w:val="00A05041"/>
    <w:rsid w:val="00A051AA"/>
    <w:rsid w:val="00A051CC"/>
    <w:rsid w:val="00A0535D"/>
    <w:rsid w:val="00A0551F"/>
    <w:rsid w:val="00A0564C"/>
    <w:rsid w:val="00A05721"/>
    <w:rsid w:val="00A057F7"/>
    <w:rsid w:val="00A058FC"/>
    <w:rsid w:val="00A05A49"/>
    <w:rsid w:val="00A05A96"/>
    <w:rsid w:val="00A05B57"/>
    <w:rsid w:val="00A05E1D"/>
    <w:rsid w:val="00A05E26"/>
    <w:rsid w:val="00A06098"/>
    <w:rsid w:val="00A0619A"/>
    <w:rsid w:val="00A06388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07ED1"/>
    <w:rsid w:val="00A07EDC"/>
    <w:rsid w:val="00A1006A"/>
    <w:rsid w:val="00A10208"/>
    <w:rsid w:val="00A1035B"/>
    <w:rsid w:val="00A1048C"/>
    <w:rsid w:val="00A106FF"/>
    <w:rsid w:val="00A1076F"/>
    <w:rsid w:val="00A1089D"/>
    <w:rsid w:val="00A108B1"/>
    <w:rsid w:val="00A10B03"/>
    <w:rsid w:val="00A10EEF"/>
    <w:rsid w:val="00A10F39"/>
    <w:rsid w:val="00A112A6"/>
    <w:rsid w:val="00A1156B"/>
    <w:rsid w:val="00A115AC"/>
    <w:rsid w:val="00A1167F"/>
    <w:rsid w:val="00A116F4"/>
    <w:rsid w:val="00A11860"/>
    <w:rsid w:val="00A119EB"/>
    <w:rsid w:val="00A11A56"/>
    <w:rsid w:val="00A11B44"/>
    <w:rsid w:val="00A11BC7"/>
    <w:rsid w:val="00A11C0D"/>
    <w:rsid w:val="00A12131"/>
    <w:rsid w:val="00A12264"/>
    <w:rsid w:val="00A12374"/>
    <w:rsid w:val="00A1244C"/>
    <w:rsid w:val="00A127D2"/>
    <w:rsid w:val="00A128F5"/>
    <w:rsid w:val="00A12A13"/>
    <w:rsid w:val="00A12AD4"/>
    <w:rsid w:val="00A12BEE"/>
    <w:rsid w:val="00A12D56"/>
    <w:rsid w:val="00A12DD3"/>
    <w:rsid w:val="00A136F2"/>
    <w:rsid w:val="00A13990"/>
    <w:rsid w:val="00A139CD"/>
    <w:rsid w:val="00A13AE5"/>
    <w:rsid w:val="00A13DF5"/>
    <w:rsid w:val="00A13F5F"/>
    <w:rsid w:val="00A13FA4"/>
    <w:rsid w:val="00A1432E"/>
    <w:rsid w:val="00A14B40"/>
    <w:rsid w:val="00A14E32"/>
    <w:rsid w:val="00A1501C"/>
    <w:rsid w:val="00A152F6"/>
    <w:rsid w:val="00A152FF"/>
    <w:rsid w:val="00A15321"/>
    <w:rsid w:val="00A154DD"/>
    <w:rsid w:val="00A154FD"/>
    <w:rsid w:val="00A15677"/>
    <w:rsid w:val="00A15A7F"/>
    <w:rsid w:val="00A15C0F"/>
    <w:rsid w:val="00A15E57"/>
    <w:rsid w:val="00A15F00"/>
    <w:rsid w:val="00A16103"/>
    <w:rsid w:val="00A16349"/>
    <w:rsid w:val="00A16356"/>
    <w:rsid w:val="00A163AE"/>
    <w:rsid w:val="00A163C0"/>
    <w:rsid w:val="00A1641C"/>
    <w:rsid w:val="00A16424"/>
    <w:rsid w:val="00A1678A"/>
    <w:rsid w:val="00A16B31"/>
    <w:rsid w:val="00A16D00"/>
    <w:rsid w:val="00A16D20"/>
    <w:rsid w:val="00A16D9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46B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724"/>
    <w:rsid w:val="00A21AB8"/>
    <w:rsid w:val="00A220EC"/>
    <w:rsid w:val="00A22546"/>
    <w:rsid w:val="00A22678"/>
    <w:rsid w:val="00A22811"/>
    <w:rsid w:val="00A22A1E"/>
    <w:rsid w:val="00A22C05"/>
    <w:rsid w:val="00A22C67"/>
    <w:rsid w:val="00A230B4"/>
    <w:rsid w:val="00A2333F"/>
    <w:rsid w:val="00A23747"/>
    <w:rsid w:val="00A2375A"/>
    <w:rsid w:val="00A2379C"/>
    <w:rsid w:val="00A238DD"/>
    <w:rsid w:val="00A23B82"/>
    <w:rsid w:val="00A23C51"/>
    <w:rsid w:val="00A23C66"/>
    <w:rsid w:val="00A23C70"/>
    <w:rsid w:val="00A23E9B"/>
    <w:rsid w:val="00A24111"/>
    <w:rsid w:val="00A245E5"/>
    <w:rsid w:val="00A245F5"/>
    <w:rsid w:val="00A2481B"/>
    <w:rsid w:val="00A24F03"/>
    <w:rsid w:val="00A24FFD"/>
    <w:rsid w:val="00A25710"/>
    <w:rsid w:val="00A25804"/>
    <w:rsid w:val="00A25B32"/>
    <w:rsid w:val="00A25B8B"/>
    <w:rsid w:val="00A25C45"/>
    <w:rsid w:val="00A2603F"/>
    <w:rsid w:val="00A261D5"/>
    <w:rsid w:val="00A26248"/>
    <w:rsid w:val="00A26832"/>
    <w:rsid w:val="00A26887"/>
    <w:rsid w:val="00A26973"/>
    <w:rsid w:val="00A27117"/>
    <w:rsid w:val="00A271FD"/>
    <w:rsid w:val="00A27434"/>
    <w:rsid w:val="00A2746E"/>
    <w:rsid w:val="00A27ADF"/>
    <w:rsid w:val="00A27B00"/>
    <w:rsid w:val="00A27B2E"/>
    <w:rsid w:val="00A27CC9"/>
    <w:rsid w:val="00A27F2B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605"/>
    <w:rsid w:val="00A318CC"/>
    <w:rsid w:val="00A3198D"/>
    <w:rsid w:val="00A31AEF"/>
    <w:rsid w:val="00A31EDE"/>
    <w:rsid w:val="00A31F88"/>
    <w:rsid w:val="00A3244E"/>
    <w:rsid w:val="00A32553"/>
    <w:rsid w:val="00A32741"/>
    <w:rsid w:val="00A327CE"/>
    <w:rsid w:val="00A32916"/>
    <w:rsid w:val="00A32981"/>
    <w:rsid w:val="00A32F32"/>
    <w:rsid w:val="00A32F4C"/>
    <w:rsid w:val="00A33171"/>
    <w:rsid w:val="00A3352B"/>
    <w:rsid w:val="00A3357B"/>
    <w:rsid w:val="00A339BF"/>
    <w:rsid w:val="00A33A0B"/>
    <w:rsid w:val="00A33B41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291"/>
    <w:rsid w:val="00A35492"/>
    <w:rsid w:val="00A355CF"/>
    <w:rsid w:val="00A35740"/>
    <w:rsid w:val="00A35A85"/>
    <w:rsid w:val="00A35D94"/>
    <w:rsid w:val="00A35E7B"/>
    <w:rsid w:val="00A35EA4"/>
    <w:rsid w:val="00A361CA"/>
    <w:rsid w:val="00A361E8"/>
    <w:rsid w:val="00A36417"/>
    <w:rsid w:val="00A3645F"/>
    <w:rsid w:val="00A36627"/>
    <w:rsid w:val="00A368DF"/>
    <w:rsid w:val="00A36C50"/>
    <w:rsid w:val="00A36E10"/>
    <w:rsid w:val="00A36E11"/>
    <w:rsid w:val="00A36F9A"/>
    <w:rsid w:val="00A37342"/>
    <w:rsid w:val="00A3745F"/>
    <w:rsid w:val="00A378C6"/>
    <w:rsid w:val="00A3791C"/>
    <w:rsid w:val="00A37952"/>
    <w:rsid w:val="00A37BB8"/>
    <w:rsid w:val="00A37D84"/>
    <w:rsid w:val="00A4009C"/>
    <w:rsid w:val="00A40140"/>
    <w:rsid w:val="00A40245"/>
    <w:rsid w:val="00A404F1"/>
    <w:rsid w:val="00A4068A"/>
    <w:rsid w:val="00A40AC6"/>
    <w:rsid w:val="00A41093"/>
    <w:rsid w:val="00A4124D"/>
    <w:rsid w:val="00A414FC"/>
    <w:rsid w:val="00A41753"/>
    <w:rsid w:val="00A41800"/>
    <w:rsid w:val="00A41AEA"/>
    <w:rsid w:val="00A41CA7"/>
    <w:rsid w:val="00A41CBC"/>
    <w:rsid w:val="00A41D4F"/>
    <w:rsid w:val="00A41D94"/>
    <w:rsid w:val="00A41DB6"/>
    <w:rsid w:val="00A41E04"/>
    <w:rsid w:val="00A42154"/>
    <w:rsid w:val="00A421B3"/>
    <w:rsid w:val="00A42222"/>
    <w:rsid w:val="00A4252E"/>
    <w:rsid w:val="00A42676"/>
    <w:rsid w:val="00A42B38"/>
    <w:rsid w:val="00A42C3D"/>
    <w:rsid w:val="00A42E5A"/>
    <w:rsid w:val="00A42E74"/>
    <w:rsid w:val="00A42F7F"/>
    <w:rsid w:val="00A43052"/>
    <w:rsid w:val="00A433C6"/>
    <w:rsid w:val="00A435A7"/>
    <w:rsid w:val="00A43660"/>
    <w:rsid w:val="00A43732"/>
    <w:rsid w:val="00A437A4"/>
    <w:rsid w:val="00A437EC"/>
    <w:rsid w:val="00A43CDD"/>
    <w:rsid w:val="00A43E8D"/>
    <w:rsid w:val="00A43EC8"/>
    <w:rsid w:val="00A43ED1"/>
    <w:rsid w:val="00A44105"/>
    <w:rsid w:val="00A442B3"/>
    <w:rsid w:val="00A444AD"/>
    <w:rsid w:val="00A445CB"/>
    <w:rsid w:val="00A446C0"/>
    <w:rsid w:val="00A44A8B"/>
    <w:rsid w:val="00A44B1A"/>
    <w:rsid w:val="00A44F47"/>
    <w:rsid w:val="00A450C7"/>
    <w:rsid w:val="00A45135"/>
    <w:rsid w:val="00A4514D"/>
    <w:rsid w:val="00A4525C"/>
    <w:rsid w:val="00A457B5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AF5"/>
    <w:rsid w:val="00A46EA6"/>
    <w:rsid w:val="00A47093"/>
    <w:rsid w:val="00A4710F"/>
    <w:rsid w:val="00A47469"/>
    <w:rsid w:val="00A47641"/>
    <w:rsid w:val="00A4766E"/>
    <w:rsid w:val="00A47704"/>
    <w:rsid w:val="00A477AF"/>
    <w:rsid w:val="00A47AE9"/>
    <w:rsid w:val="00A47EFD"/>
    <w:rsid w:val="00A5005C"/>
    <w:rsid w:val="00A5073B"/>
    <w:rsid w:val="00A508AF"/>
    <w:rsid w:val="00A50BC5"/>
    <w:rsid w:val="00A50C3E"/>
    <w:rsid w:val="00A5104A"/>
    <w:rsid w:val="00A5131B"/>
    <w:rsid w:val="00A516AB"/>
    <w:rsid w:val="00A519A0"/>
    <w:rsid w:val="00A51A3C"/>
    <w:rsid w:val="00A51A60"/>
    <w:rsid w:val="00A51B4D"/>
    <w:rsid w:val="00A5206C"/>
    <w:rsid w:val="00A52098"/>
    <w:rsid w:val="00A524FB"/>
    <w:rsid w:val="00A527DA"/>
    <w:rsid w:val="00A527F4"/>
    <w:rsid w:val="00A52C19"/>
    <w:rsid w:val="00A530F4"/>
    <w:rsid w:val="00A53158"/>
    <w:rsid w:val="00A53451"/>
    <w:rsid w:val="00A5378C"/>
    <w:rsid w:val="00A537C5"/>
    <w:rsid w:val="00A53DBA"/>
    <w:rsid w:val="00A53EF5"/>
    <w:rsid w:val="00A54233"/>
    <w:rsid w:val="00A54398"/>
    <w:rsid w:val="00A5441C"/>
    <w:rsid w:val="00A54480"/>
    <w:rsid w:val="00A54501"/>
    <w:rsid w:val="00A545B4"/>
    <w:rsid w:val="00A549A9"/>
    <w:rsid w:val="00A54BF9"/>
    <w:rsid w:val="00A54D60"/>
    <w:rsid w:val="00A54EEE"/>
    <w:rsid w:val="00A54F07"/>
    <w:rsid w:val="00A55037"/>
    <w:rsid w:val="00A5586C"/>
    <w:rsid w:val="00A55A3F"/>
    <w:rsid w:val="00A55B5E"/>
    <w:rsid w:val="00A55CE5"/>
    <w:rsid w:val="00A55DE0"/>
    <w:rsid w:val="00A560EE"/>
    <w:rsid w:val="00A56184"/>
    <w:rsid w:val="00A5635A"/>
    <w:rsid w:val="00A5647D"/>
    <w:rsid w:val="00A56882"/>
    <w:rsid w:val="00A56B20"/>
    <w:rsid w:val="00A56B38"/>
    <w:rsid w:val="00A56EE0"/>
    <w:rsid w:val="00A57635"/>
    <w:rsid w:val="00A57706"/>
    <w:rsid w:val="00A578CA"/>
    <w:rsid w:val="00A57AF1"/>
    <w:rsid w:val="00A57CF9"/>
    <w:rsid w:val="00A60177"/>
    <w:rsid w:val="00A60229"/>
    <w:rsid w:val="00A602C0"/>
    <w:rsid w:val="00A60309"/>
    <w:rsid w:val="00A604AB"/>
    <w:rsid w:val="00A605EE"/>
    <w:rsid w:val="00A60718"/>
    <w:rsid w:val="00A607DA"/>
    <w:rsid w:val="00A608DC"/>
    <w:rsid w:val="00A60937"/>
    <w:rsid w:val="00A60C28"/>
    <w:rsid w:val="00A60CC1"/>
    <w:rsid w:val="00A60CEC"/>
    <w:rsid w:val="00A60D62"/>
    <w:rsid w:val="00A60D86"/>
    <w:rsid w:val="00A60E3E"/>
    <w:rsid w:val="00A60E92"/>
    <w:rsid w:val="00A60ED8"/>
    <w:rsid w:val="00A61222"/>
    <w:rsid w:val="00A6136D"/>
    <w:rsid w:val="00A6156C"/>
    <w:rsid w:val="00A615C9"/>
    <w:rsid w:val="00A61775"/>
    <w:rsid w:val="00A61A8C"/>
    <w:rsid w:val="00A61D12"/>
    <w:rsid w:val="00A61E30"/>
    <w:rsid w:val="00A61F8B"/>
    <w:rsid w:val="00A621A0"/>
    <w:rsid w:val="00A62307"/>
    <w:rsid w:val="00A62328"/>
    <w:rsid w:val="00A623BC"/>
    <w:rsid w:val="00A6287C"/>
    <w:rsid w:val="00A62880"/>
    <w:rsid w:val="00A62898"/>
    <w:rsid w:val="00A628DC"/>
    <w:rsid w:val="00A62A0F"/>
    <w:rsid w:val="00A62B81"/>
    <w:rsid w:val="00A62DFA"/>
    <w:rsid w:val="00A62EF2"/>
    <w:rsid w:val="00A631B8"/>
    <w:rsid w:val="00A63590"/>
    <w:rsid w:val="00A63848"/>
    <w:rsid w:val="00A6386A"/>
    <w:rsid w:val="00A638AF"/>
    <w:rsid w:val="00A63967"/>
    <w:rsid w:val="00A63979"/>
    <w:rsid w:val="00A63A8F"/>
    <w:rsid w:val="00A63C01"/>
    <w:rsid w:val="00A63CF0"/>
    <w:rsid w:val="00A63E3F"/>
    <w:rsid w:val="00A641C7"/>
    <w:rsid w:val="00A644AF"/>
    <w:rsid w:val="00A6454B"/>
    <w:rsid w:val="00A64729"/>
    <w:rsid w:val="00A64936"/>
    <w:rsid w:val="00A649EE"/>
    <w:rsid w:val="00A64A7F"/>
    <w:rsid w:val="00A64D1F"/>
    <w:rsid w:val="00A64D38"/>
    <w:rsid w:val="00A65015"/>
    <w:rsid w:val="00A65116"/>
    <w:rsid w:val="00A65167"/>
    <w:rsid w:val="00A65381"/>
    <w:rsid w:val="00A65502"/>
    <w:rsid w:val="00A6583A"/>
    <w:rsid w:val="00A659BE"/>
    <w:rsid w:val="00A65B7E"/>
    <w:rsid w:val="00A65CCB"/>
    <w:rsid w:val="00A66081"/>
    <w:rsid w:val="00A6618D"/>
    <w:rsid w:val="00A6623E"/>
    <w:rsid w:val="00A6628A"/>
    <w:rsid w:val="00A666EB"/>
    <w:rsid w:val="00A66801"/>
    <w:rsid w:val="00A66811"/>
    <w:rsid w:val="00A66970"/>
    <w:rsid w:val="00A66AF9"/>
    <w:rsid w:val="00A66C0A"/>
    <w:rsid w:val="00A66FCF"/>
    <w:rsid w:val="00A6739C"/>
    <w:rsid w:val="00A674AA"/>
    <w:rsid w:val="00A6788E"/>
    <w:rsid w:val="00A67D0D"/>
    <w:rsid w:val="00A70381"/>
    <w:rsid w:val="00A703B3"/>
    <w:rsid w:val="00A704ED"/>
    <w:rsid w:val="00A705A9"/>
    <w:rsid w:val="00A705C4"/>
    <w:rsid w:val="00A70676"/>
    <w:rsid w:val="00A70801"/>
    <w:rsid w:val="00A7086C"/>
    <w:rsid w:val="00A70A38"/>
    <w:rsid w:val="00A70BF5"/>
    <w:rsid w:val="00A70D0B"/>
    <w:rsid w:val="00A70D5F"/>
    <w:rsid w:val="00A70DD1"/>
    <w:rsid w:val="00A70EE9"/>
    <w:rsid w:val="00A70EF1"/>
    <w:rsid w:val="00A70FEA"/>
    <w:rsid w:val="00A71052"/>
    <w:rsid w:val="00A7109B"/>
    <w:rsid w:val="00A71426"/>
    <w:rsid w:val="00A716D9"/>
    <w:rsid w:val="00A718D5"/>
    <w:rsid w:val="00A71B57"/>
    <w:rsid w:val="00A71D82"/>
    <w:rsid w:val="00A71F46"/>
    <w:rsid w:val="00A72156"/>
    <w:rsid w:val="00A7228F"/>
    <w:rsid w:val="00A72766"/>
    <w:rsid w:val="00A72800"/>
    <w:rsid w:val="00A728E0"/>
    <w:rsid w:val="00A72B10"/>
    <w:rsid w:val="00A72F49"/>
    <w:rsid w:val="00A730A9"/>
    <w:rsid w:val="00A733B7"/>
    <w:rsid w:val="00A7351C"/>
    <w:rsid w:val="00A73663"/>
    <w:rsid w:val="00A73853"/>
    <w:rsid w:val="00A738FD"/>
    <w:rsid w:val="00A73999"/>
    <w:rsid w:val="00A73BA7"/>
    <w:rsid w:val="00A73DB1"/>
    <w:rsid w:val="00A73ED2"/>
    <w:rsid w:val="00A7417B"/>
    <w:rsid w:val="00A7457C"/>
    <w:rsid w:val="00A74A99"/>
    <w:rsid w:val="00A74D11"/>
    <w:rsid w:val="00A74E57"/>
    <w:rsid w:val="00A74E62"/>
    <w:rsid w:val="00A74F20"/>
    <w:rsid w:val="00A75060"/>
    <w:rsid w:val="00A75234"/>
    <w:rsid w:val="00A75396"/>
    <w:rsid w:val="00A75669"/>
    <w:rsid w:val="00A7588F"/>
    <w:rsid w:val="00A758B0"/>
    <w:rsid w:val="00A75B65"/>
    <w:rsid w:val="00A75C6D"/>
    <w:rsid w:val="00A75C9E"/>
    <w:rsid w:val="00A75F4F"/>
    <w:rsid w:val="00A76394"/>
    <w:rsid w:val="00A7651E"/>
    <w:rsid w:val="00A765FC"/>
    <w:rsid w:val="00A767BA"/>
    <w:rsid w:val="00A76841"/>
    <w:rsid w:val="00A768E6"/>
    <w:rsid w:val="00A76E0F"/>
    <w:rsid w:val="00A775B3"/>
    <w:rsid w:val="00A77A28"/>
    <w:rsid w:val="00A77FA3"/>
    <w:rsid w:val="00A802C0"/>
    <w:rsid w:val="00A802D9"/>
    <w:rsid w:val="00A8042F"/>
    <w:rsid w:val="00A80626"/>
    <w:rsid w:val="00A806B7"/>
    <w:rsid w:val="00A806CB"/>
    <w:rsid w:val="00A807BC"/>
    <w:rsid w:val="00A8080F"/>
    <w:rsid w:val="00A808AF"/>
    <w:rsid w:val="00A808EB"/>
    <w:rsid w:val="00A8099F"/>
    <w:rsid w:val="00A809C2"/>
    <w:rsid w:val="00A80CF8"/>
    <w:rsid w:val="00A80E7A"/>
    <w:rsid w:val="00A80EBE"/>
    <w:rsid w:val="00A80F0E"/>
    <w:rsid w:val="00A81134"/>
    <w:rsid w:val="00A812C9"/>
    <w:rsid w:val="00A8144E"/>
    <w:rsid w:val="00A81510"/>
    <w:rsid w:val="00A815ED"/>
    <w:rsid w:val="00A8164F"/>
    <w:rsid w:val="00A8183D"/>
    <w:rsid w:val="00A8196A"/>
    <w:rsid w:val="00A81DB0"/>
    <w:rsid w:val="00A81E0F"/>
    <w:rsid w:val="00A824A9"/>
    <w:rsid w:val="00A824F0"/>
    <w:rsid w:val="00A82594"/>
    <w:rsid w:val="00A82B2A"/>
    <w:rsid w:val="00A82E57"/>
    <w:rsid w:val="00A82F1D"/>
    <w:rsid w:val="00A83A58"/>
    <w:rsid w:val="00A83B53"/>
    <w:rsid w:val="00A83D39"/>
    <w:rsid w:val="00A83D5A"/>
    <w:rsid w:val="00A83DC7"/>
    <w:rsid w:val="00A83E66"/>
    <w:rsid w:val="00A83E80"/>
    <w:rsid w:val="00A84340"/>
    <w:rsid w:val="00A84626"/>
    <w:rsid w:val="00A84872"/>
    <w:rsid w:val="00A84A47"/>
    <w:rsid w:val="00A84BB3"/>
    <w:rsid w:val="00A84C07"/>
    <w:rsid w:val="00A84C6A"/>
    <w:rsid w:val="00A8544B"/>
    <w:rsid w:val="00A859BF"/>
    <w:rsid w:val="00A85BCF"/>
    <w:rsid w:val="00A85DBD"/>
    <w:rsid w:val="00A85DF0"/>
    <w:rsid w:val="00A85E64"/>
    <w:rsid w:val="00A85E9E"/>
    <w:rsid w:val="00A85FC4"/>
    <w:rsid w:val="00A86164"/>
    <w:rsid w:val="00A8630E"/>
    <w:rsid w:val="00A8648A"/>
    <w:rsid w:val="00A865D0"/>
    <w:rsid w:val="00A868F6"/>
    <w:rsid w:val="00A86BCB"/>
    <w:rsid w:val="00A86CB8"/>
    <w:rsid w:val="00A86CE1"/>
    <w:rsid w:val="00A86DCB"/>
    <w:rsid w:val="00A86DCD"/>
    <w:rsid w:val="00A86E64"/>
    <w:rsid w:val="00A87074"/>
    <w:rsid w:val="00A870B1"/>
    <w:rsid w:val="00A87204"/>
    <w:rsid w:val="00A8727C"/>
    <w:rsid w:val="00A87340"/>
    <w:rsid w:val="00A873F7"/>
    <w:rsid w:val="00A87579"/>
    <w:rsid w:val="00A879E0"/>
    <w:rsid w:val="00A87B03"/>
    <w:rsid w:val="00A87C4F"/>
    <w:rsid w:val="00A87D71"/>
    <w:rsid w:val="00A90449"/>
    <w:rsid w:val="00A90683"/>
    <w:rsid w:val="00A9075D"/>
    <w:rsid w:val="00A90964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644"/>
    <w:rsid w:val="00A9283C"/>
    <w:rsid w:val="00A92897"/>
    <w:rsid w:val="00A92899"/>
    <w:rsid w:val="00A928AC"/>
    <w:rsid w:val="00A92963"/>
    <w:rsid w:val="00A92A79"/>
    <w:rsid w:val="00A92A92"/>
    <w:rsid w:val="00A92C03"/>
    <w:rsid w:val="00A92D38"/>
    <w:rsid w:val="00A92D97"/>
    <w:rsid w:val="00A92FFE"/>
    <w:rsid w:val="00A93038"/>
    <w:rsid w:val="00A9335F"/>
    <w:rsid w:val="00A9339A"/>
    <w:rsid w:val="00A934BA"/>
    <w:rsid w:val="00A9355B"/>
    <w:rsid w:val="00A9381A"/>
    <w:rsid w:val="00A938C7"/>
    <w:rsid w:val="00A938F9"/>
    <w:rsid w:val="00A93C0C"/>
    <w:rsid w:val="00A93D5B"/>
    <w:rsid w:val="00A93DDD"/>
    <w:rsid w:val="00A93E02"/>
    <w:rsid w:val="00A93F58"/>
    <w:rsid w:val="00A9401B"/>
    <w:rsid w:val="00A94186"/>
    <w:rsid w:val="00A9426C"/>
    <w:rsid w:val="00A9427D"/>
    <w:rsid w:val="00A942C5"/>
    <w:rsid w:val="00A9434C"/>
    <w:rsid w:val="00A9446D"/>
    <w:rsid w:val="00A946A0"/>
    <w:rsid w:val="00A946E4"/>
    <w:rsid w:val="00A94827"/>
    <w:rsid w:val="00A94832"/>
    <w:rsid w:val="00A94938"/>
    <w:rsid w:val="00A94AA9"/>
    <w:rsid w:val="00A94CC3"/>
    <w:rsid w:val="00A95143"/>
    <w:rsid w:val="00A95362"/>
    <w:rsid w:val="00A95414"/>
    <w:rsid w:val="00A9556F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895"/>
    <w:rsid w:val="00A969C4"/>
    <w:rsid w:val="00A96A66"/>
    <w:rsid w:val="00A96AD1"/>
    <w:rsid w:val="00A96BD3"/>
    <w:rsid w:val="00A96CBB"/>
    <w:rsid w:val="00A971DD"/>
    <w:rsid w:val="00A9731C"/>
    <w:rsid w:val="00A976AB"/>
    <w:rsid w:val="00A97722"/>
    <w:rsid w:val="00A97803"/>
    <w:rsid w:val="00A97902"/>
    <w:rsid w:val="00A97C05"/>
    <w:rsid w:val="00A97D8B"/>
    <w:rsid w:val="00A97DE3"/>
    <w:rsid w:val="00A97F98"/>
    <w:rsid w:val="00AA0052"/>
    <w:rsid w:val="00AA0064"/>
    <w:rsid w:val="00AA01A6"/>
    <w:rsid w:val="00AA049A"/>
    <w:rsid w:val="00AA0718"/>
    <w:rsid w:val="00AA0BF4"/>
    <w:rsid w:val="00AA0D11"/>
    <w:rsid w:val="00AA0EED"/>
    <w:rsid w:val="00AA1168"/>
    <w:rsid w:val="00AA137D"/>
    <w:rsid w:val="00AA1576"/>
    <w:rsid w:val="00AA159C"/>
    <w:rsid w:val="00AA19EC"/>
    <w:rsid w:val="00AA1B0C"/>
    <w:rsid w:val="00AA1DD0"/>
    <w:rsid w:val="00AA1E4F"/>
    <w:rsid w:val="00AA1ED7"/>
    <w:rsid w:val="00AA21E4"/>
    <w:rsid w:val="00AA2246"/>
    <w:rsid w:val="00AA22DB"/>
    <w:rsid w:val="00AA248C"/>
    <w:rsid w:val="00AA281C"/>
    <w:rsid w:val="00AA285F"/>
    <w:rsid w:val="00AA32EC"/>
    <w:rsid w:val="00AA3593"/>
    <w:rsid w:val="00AA360A"/>
    <w:rsid w:val="00AA36BB"/>
    <w:rsid w:val="00AA3918"/>
    <w:rsid w:val="00AA3953"/>
    <w:rsid w:val="00AA3A7F"/>
    <w:rsid w:val="00AA3A95"/>
    <w:rsid w:val="00AA3C3E"/>
    <w:rsid w:val="00AA3E10"/>
    <w:rsid w:val="00AA4287"/>
    <w:rsid w:val="00AA42A3"/>
    <w:rsid w:val="00AA43CB"/>
    <w:rsid w:val="00AA4480"/>
    <w:rsid w:val="00AA44CA"/>
    <w:rsid w:val="00AA486C"/>
    <w:rsid w:val="00AA48AB"/>
    <w:rsid w:val="00AA4AB3"/>
    <w:rsid w:val="00AA4E31"/>
    <w:rsid w:val="00AA4EE1"/>
    <w:rsid w:val="00AA4F93"/>
    <w:rsid w:val="00AA509C"/>
    <w:rsid w:val="00AA5278"/>
    <w:rsid w:val="00AA533D"/>
    <w:rsid w:val="00AA543E"/>
    <w:rsid w:val="00AA5450"/>
    <w:rsid w:val="00AA5483"/>
    <w:rsid w:val="00AA57AC"/>
    <w:rsid w:val="00AA5C3E"/>
    <w:rsid w:val="00AA5CF4"/>
    <w:rsid w:val="00AA5CF5"/>
    <w:rsid w:val="00AA5E03"/>
    <w:rsid w:val="00AA5EB8"/>
    <w:rsid w:val="00AA5FC7"/>
    <w:rsid w:val="00AA608B"/>
    <w:rsid w:val="00AA6324"/>
    <w:rsid w:val="00AA6AF1"/>
    <w:rsid w:val="00AA6F22"/>
    <w:rsid w:val="00AA7116"/>
    <w:rsid w:val="00AA7668"/>
    <w:rsid w:val="00AA76F8"/>
    <w:rsid w:val="00AA7725"/>
    <w:rsid w:val="00AA7C9E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CA9"/>
    <w:rsid w:val="00AB1D3A"/>
    <w:rsid w:val="00AB1D3C"/>
    <w:rsid w:val="00AB2248"/>
    <w:rsid w:val="00AB24ED"/>
    <w:rsid w:val="00AB29CF"/>
    <w:rsid w:val="00AB2A88"/>
    <w:rsid w:val="00AB2D74"/>
    <w:rsid w:val="00AB2E9E"/>
    <w:rsid w:val="00AB3064"/>
    <w:rsid w:val="00AB308A"/>
    <w:rsid w:val="00AB3146"/>
    <w:rsid w:val="00AB356B"/>
    <w:rsid w:val="00AB358D"/>
    <w:rsid w:val="00AB35B3"/>
    <w:rsid w:val="00AB366C"/>
    <w:rsid w:val="00AB3684"/>
    <w:rsid w:val="00AB3A21"/>
    <w:rsid w:val="00AB3C78"/>
    <w:rsid w:val="00AB4003"/>
    <w:rsid w:val="00AB4304"/>
    <w:rsid w:val="00AB443C"/>
    <w:rsid w:val="00AB45F1"/>
    <w:rsid w:val="00AB46E2"/>
    <w:rsid w:val="00AB487B"/>
    <w:rsid w:val="00AB49A9"/>
    <w:rsid w:val="00AB4A28"/>
    <w:rsid w:val="00AB4DA6"/>
    <w:rsid w:val="00AB4E99"/>
    <w:rsid w:val="00AB4F1A"/>
    <w:rsid w:val="00AB4FF4"/>
    <w:rsid w:val="00AB5104"/>
    <w:rsid w:val="00AB51BA"/>
    <w:rsid w:val="00AB522D"/>
    <w:rsid w:val="00AB52EA"/>
    <w:rsid w:val="00AB562A"/>
    <w:rsid w:val="00AB5633"/>
    <w:rsid w:val="00AB581D"/>
    <w:rsid w:val="00AB58B7"/>
    <w:rsid w:val="00AB5CD5"/>
    <w:rsid w:val="00AB5D6C"/>
    <w:rsid w:val="00AB5D83"/>
    <w:rsid w:val="00AB5E1F"/>
    <w:rsid w:val="00AB6005"/>
    <w:rsid w:val="00AB60FF"/>
    <w:rsid w:val="00AB623B"/>
    <w:rsid w:val="00AB62F6"/>
    <w:rsid w:val="00AB65F5"/>
    <w:rsid w:val="00AB6734"/>
    <w:rsid w:val="00AB693E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B7FC2"/>
    <w:rsid w:val="00AC00BF"/>
    <w:rsid w:val="00AC037D"/>
    <w:rsid w:val="00AC04A6"/>
    <w:rsid w:val="00AC04FE"/>
    <w:rsid w:val="00AC05F0"/>
    <w:rsid w:val="00AC0723"/>
    <w:rsid w:val="00AC093F"/>
    <w:rsid w:val="00AC0DED"/>
    <w:rsid w:val="00AC0F54"/>
    <w:rsid w:val="00AC118A"/>
    <w:rsid w:val="00AC1209"/>
    <w:rsid w:val="00AC1796"/>
    <w:rsid w:val="00AC1DE4"/>
    <w:rsid w:val="00AC2103"/>
    <w:rsid w:val="00AC215E"/>
    <w:rsid w:val="00AC2470"/>
    <w:rsid w:val="00AC2532"/>
    <w:rsid w:val="00AC2534"/>
    <w:rsid w:val="00AC289A"/>
    <w:rsid w:val="00AC2933"/>
    <w:rsid w:val="00AC2A8A"/>
    <w:rsid w:val="00AC2AB8"/>
    <w:rsid w:val="00AC2ABF"/>
    <w:rsid w:val="00AC2ACF"/>
    <w:rsid w:val="00AC2C8D"/>
    <w:rsid w:val="00AC2D28"/>
    <w:rsid w:val="00AC2F31"/>
    <w:rsid w:val="00AC300D"/>
    <w:rsid w:val="00AC303B"/>
    <w:rsid w:val="00AC31C1"/>
    <w:rsid w:val="00AC3570"/>
    <w:rsid w:val="00AC3616"/>
    <w:rsid w:val="00AC37A6"/>
    <w:rsid w:val="00AC3978"/>
    <w:rsid w:val="00AC3B03"/>
    <w:rsid w:val="00AC3B93"/>
    <w:rsid w:val="00AC3C68"/>
    <w:rsid w:val="00AC3D9C"/>
    <w:rsid w:val="00AC3E62"/>
    <w:rsid w:val="00AC4057"/>
    <w:rsid w:val="00AC407D"/>
    <w:rsid w:val="00AC414A"/>
    <w:rsid w:val="00AC44A0"/>
    <w:rsid w:val="00AC4621"/>
    <w:rsid w:val="00AC462B"/>
    <w:rsid w:val="00AC46CE"/>
    <w:rsid w:val="00AC4864"/>
    <w:rsid w:val="00AC4893"/>
    <w:rsid w:val="00AC4A7B"/>
    <w:rsid w:val="00AC5028"/>
    <w:rsid w:val="00AC5041"/>
    <w:rsid w:val="00AC5301"/>
    <w:rsid w:val="00AC556E"/>
    <w:rsid w:val="00AC55AD"/>
    <w:rsid w:val="00AC561A"/>
    <w:rsid w:val="00AC5679"/>
    <w:rsid w:val="00AC5684"/>
    <w:rsid w:val="00AC5702"/>
    <w:rsid w:val="00AC571A"/>
    <w:rsid w:val="00AC575E"/>
    <w:rsid w:val="00AC5BD7"/>
    <w:rsid w:val="00AC5D2E"/>
    <w:rsid w:val="00AC5D40"/>
    <w:rsid w:val="00AC5D66"/>
    <w:rsid w:val="00AC5FEE"/>
    <w:rsid w:val="00AC6384"/>
    <w:rsid w:val="00AC6509"/>
    <w:rsid w:val="00AC680B"/>
    <w:rsid w:val="00AC690C"/>
    <w:rsid w:val="00AC6A6B"/>
    <w:rsid w:val="00AC6B63"/>
    <w:rsid w:val="00AC6CE5"/>
    <w:rsid w:val="00AC6D1F"/>
    <w:rsid w:val="00AC6D6E"/>
    <w:rsid w:val="00AC6F43"/>
    <w:rsid w:val="00AC6F68"/>
    <w:rsid w:val="00AC6F6A"/>
    <w:rsid w:val="00AC6F99"/>
    <w:rsid w:val="00AC6FE5"/>
    <w:rsid w:val="00AC70FD"/>
    <w:rsid w:val="00AC750E"/>
    <w:rsid w:val="00AC77EC"/>
    <w:rsid w:val="00AC78E4"/>
    <w:rsid w:val="00AC7A21"/>
    <w:rsid w:val="00AC7C2F"/>
    <w:rsid w:val="00AC7E47"/>
    <w:rsid w:val="00AD0109"/>
    <w:rsid w:val="00AD0135"/>
    <w:rsid w:val="00AD01F0"/>
    <w:rsid w:val="00AD0348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78"/>
    <w:rsid w:val="00AD12B4"/>
    <w:rsid w:val="00AD1479"/>
    <w:rsid w:val="00AD1928"/>
    <w:rsid w:val="00AD1A49"/>
    <w:rsid w:val="00AD1B18"/>
    <w:rsid w:val="00AD1B69"/>
    <w:rsid w:val="00AD1BC5"/>
    <w:rsid w:val="00AD1C53"/>
    <w:rsid w:val="00AD1FAC"/>
    <w:rsid w:val="00AD2008"/>
    <w:rsid w:val="00AD2029"/>
    <w:rsid w:val="00AD235D"/>
    <w:rsid w:val="00AD236A"/>
    <w:rsid w:val="00AD276F"/>
    <w:rsid w:val="00AD309F"/>
    <w:rsid w:val="00AD321B"/>
    <w:rsid w:val="00AD3220"/>
    <w:rsid w:val="00AD32AF"/>
    <w:rsid w:val="00AD353B"/>
    <w:rsid w:val="00AD35F6"/>
    <w:rsid w:val="00AD37A9"/>
    <w:rsid w:val="00AD3828"/>
    <w:rsid w:val="00AD39F3"/>
    <w:rsid w:val="00AD3A8C"/>
    <w:rsid w:val="00AD3AA6"/>
    <w:rsid w:val="00AD3BF6"/>
    <w:rsid w:val="00AD3E10"/>
    <w:rsid w:val="00AD3F8E"/>
    <w:rsid w:val="00AD40E5"/>
    <w:rsid w:val="00AD41FD"/>
    <w:rsid w:val="00AD46F5"/>
    <w:rsid w:val="00AD47EA"/>
    <w:rsid w:val="00AD48E1"/>
    <w:rsid w:val="00AD4AB4"/>
    <w:rsid w:val="00AD4E96"/>
    <w:rsid w:val="00AD5447"/>
    <w:rsid w:val="00AD54A6"/>
    <w:rsid w:val="00AD54C9"/>
    <w:rsid w:val="00AD5513"/>
    <w:rsid w:val="00AD57B9"/>
    <w:rsid w:val="00AD5965"/>
    <w:rsid w:val="00AD5E16"/>
    <w:rsid w:val="00AD5EF2"/>
    <w:rsid w:val="00AD6253"/>
    <w:rsid w:val="00AD62A5"/>
    <w:rsid w:val="00AD64D4"/>
    <w:rsid w:val="00AD687D"/>
    <w:rsid w:val="00AD6903"/>
    <w:rsid w:val="00AD6A0A"/>
    <w:rsid w:val="00AD6D2E"/>
    <w:rsid w:val="00AD6D8F"/>
    <w:rsid w:val="00AD6E06"/>
    <w:rsid w:val="00AD6E71"/>
    <w:rsid w:val="00AD6FC8"/>
    <w:rsid w:val="00AD71B8"/>
    <w:rsid w:val="00AD72A3"/>
    <w:rsid w:val="00AD731C"/>
    <w:rsid w:val="00AD732E"/>
    <w:rsid w:val="00AD736C"/>
    <w:rsid w:val="00AD7499"/>
    <w:rsid w:val="00AD75C8"/>
    <w:rsid w:val="00AD77E0"/>
    <w:rsid w:val="00AD7865"/>
    <w:rsid w:val="00AD7914"/>
    <w:rsid w:val="00AD7AB6"/>
    <w:rsid w:val="00AE00F9"/>
    <w:rsid w:val="00AE0572"/>
    <w:rsid w:val="00AE063E"/>
    <w:rsid w:val="00AE0CCD"/>
    <w:rsid w:val="00AE1077"/>
    <w:rsid w:val="00AE11FE"/>
    <w:rsid w:val="00AE139C"/>
    <w:rsid w:val="00AE146C"/>
    <w:rsid w:val="00AE14CE"/>
    <w:rsid w:val="00AE1641"/>
    <w:rsid w:val="00AE1729"/>
    <w:rsid w:val="00AE18FE"/>
    <w:rsid w:val="00AE195A"/>
    <w:rsid w:val="00AE1E66"/>
    <w:rsid w:val="00AE2064"/>
    <w:rsid w:val="00AE225D"/>
    <w:rsid w:val="00AE239E"/>
    <w:rsid w:val="00AE246A"/>
    <w:rsid w:val="00AE2533"/>
    <w:rsid w:val="00AE269E"/>
    <w:rsid w:val="00AE279E"/>
    <w:rsid w:val="00AE27CD"/>
    <w:rsid w:val="00AE2820"/>
    <w:rsid w:val="00AE2A68"/>
    <w:rsid w:val="00AE2C8D"/>
    <w:rsid w:val="00AE2CFD"/>
    <w:rsid w:val="00AE2D28"/>
    <w:rsid w:val="00AE2D4E"/>
    <w:rsid w:val="00AE2E06"/>
    <w:rsid w:val="00AE2FCD"/>
    <w:rsid w:val="00AE31FF"/>
    <w:rsid w:val="00AE32F8"/>
    <w:rsid w:val="00AE32FC"/>
    <w:rsid w:val="00AE3561"/>
    <w:rsid w:val="00AE3709"/>
    <w:rsid w:val="00AE371B"/>
    <w:rsid w:val="00AE3DA0"/>
    <w:rsid w:val="00AE3EF9"/>
    <w:rsid w:val="00AE3F22"/>
    <w:rsid w:val="00AE3FF4"/>
    <w:rsid w:val="00AE406D"/>
    <w:rsid w:val="00AE4103"/>
    <w:rsid w:val="00AE41E2"/>
    <w:rsid w:val="00AE424C"/>
    <w:rsid w:val="00AE42DF"/>
    <w:rsid w:val="00AE4404"/>
    <w:rsid w:val="00AE4559"/>
    <w:rsid w:val="00AE496B"/>
    <w:rsid w:val="00AE4B1F"/>
    <w:rsid w:val="00AE4B88"/>
    <w:rsid w:val="00AE4C2D"/>
    <w:rsid w:val="00AE4CA7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332"/>
    <w:rsid w:val="00AE6BC4"/>
    <w:rsid w:val="00AE6C5B"/>
    <w:rsid w:val="00AE6CBB"/>
    <w:rsid w:val="00AE6F90"/>
    <w:rsid w:val="00AE6FA6"/>
    <w:rsid w:val="00AE737F"/>
    <w:rsid w:val="00AE7751"/>
    <w:rsid w:val="00AE781B"/>
    <w:rsid w:val="00AE7981"/>
    <w:rsid w:val="00AE7A1E"/>
    <w:rsid w:val="00AE7D87"/>
    <w:rsid w:val="00AF01FF"/>
    <w:rsid w:val="00AF054B"/>
    <w:rsid w:val="00AF06B7"/>
    <w:rsid w:val="00AF06EB"/>
    <w:rsid w:val="00AF0740"/>
    <w:rsid w:val="00AF0BD0"/>
    <w:rsid w:val="00AF0D4F"/>
    <w:rsid w:val="00AF105F"/>
    <w:rsid w:val="00AF1073"/>
    <w:rsid w:val="00AF11F7"/>
    <w:rsid w:val="00AF120F"/>
    <w:rsid w:val="00AF1709"/>
    <w:rsid w:val="00AF1C2A"/>
    <w:rsid w:val="00AF206B"/>
    <w:rsid w:val="00AF21EE"/>
    <w:rsid w:val="00AF2389"/>
    <w:rsid w:val="00AF2444"/>
    <w:rsid w:val="00AF2553"/>
    <w:rsid w:val="00AF2649"/>
    <w:rsid w:val="00AF2B47"/>
    <w:rsid w:val="00AF2EFE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3C35"/>
    <w:rsid w:val="00AF4445"/>
    <w:rsid w:val="00AF44BE"/>
    <w:rsid w:val="00AF4549"/>
    <w:rsid w:val="00AF45DE"/>
    <w:rsid w:val="00AF4A0F"/>
    <w:rsid w:val="00AF4A44"/>
    <w:rsid w:val="00AF4E4D"/>
    <w:rsid w:val="00AF5011"/>
    <w:rsid w:val="00AF5017"/>
    <w:rsid w:val="00AF551D"/>
    <w:rsid w:val="00AF55E7"/>
    <w:rsid w:val="00AF57F5"/>
    <w:rsid w:val="00AF5877"/>
    <w:rsid w:val="00AF5CB6"/>
    <w:rsid w:val="00AF5E99"/>
    <w:rsid w:val="00AF6383"/>
    <w:rsid w:val="00AF6463"/>
    <w:rsid w:val="00AF6662"/>
    <w:rsid w:val="00AF66F0"/>
    <w:rsid w:val="00AF6C56"/>
    <w:rsid w:val="00AF6D73"/>
    <w:rsid w:val="00AF6F5B"/>
    <w:rsid w:val="00AF6F70"/>
    <w:rsid w:val="00AF7271"/>
    <w:rsid w:val="00AF728B"/>
    <w:rsid w:val="00AF7455"/>
    <w:rsid w:val="00AF745F"/>
    <w:rsid w:val="00AF7557"/>
    <w:rsid w:val="00AF77B8"/>
    <w:rsid w:val="00AF7BDA"/>
    <w:rsid w:val="00AF7C55"/>
    <w:rsid w:val="00AF7ED0"/>
    <w:rsid w:val="00B00497"/>
    <w:rsid w:val="00B0052E"/>
    <w:rsid w:val="00B0073F"/>
    <w:rsid w:val="00B00860"/>
    <w:rsid w:val="00B00924"/>
    <w:rsid w:val="00B009B2"/>
    <w:rsid w:val="00B009EC"/>
    <w:rsid w:val="00B0107C"/>
    <w:rsid w:val="00B01389"/>
    <w:rsid w:val="00B01433"/>
    <w:rsid w:val="00B01590"/>
    <w:rsid w:val="00B01620"/>
    <w:rsid w:val="00B0181B"/>
    <w:rsid w:val="00B01985"/>
    <w:rsid w:val="00B019D4"/>
    <w:rsid w:val="00B01C25"/>
    <w:rsid w:val="00B01E1D"/>
    <w:rsid w:val="00B022DB"/>
    <w:rsid w:val="00B0291F"/>
    <w:rsid w:val="00B02E36"/>
    <w:rsid w:val="00B02E68"/>
    <w:rsid w:val="00B02EAB"/>
    <w:rsid w:val="00B02F72"/>
    <w:rsid w:val="00B03090"/>
    <w:rsid w:val="00B03216"/>
    <w:rsid w:val="00B03997"/>
    <w:rsid w:val="00B039D2"/>
    <w:rsid w:val="00B03AA1"/>
    <w:rsid w:val="00B04016"/>
    <w:rsid w:val="00B040A7"/>
    <w:rsid w:val="00B0421F"/>
    <w:rsid w:val="00B04943"/>
    <w:rsid w:val="00B04D9C"/>
    <w:rsid w:val="00B0503C"/>
    <w:rsid w:val="00B0534D"/>
    <w:rsid w:val="00B053F1"/>
    <w:rsid w:val="00B05437"/>
    <w:rsid w:val="00B05553"/>
    <w:rsid w:val="00B05594"/>
    <w:rsid w:val="00B0608E"/>
    <w:rsid w:val="00B0609E"/>
    <w:rsid w:val="00B060EA"/>
    <w:rsid w:val="00B0632D"/>
    <w:rsid w:val="00B06389"/>
    <w:rsid w:val="00B063C7"/>
    <w:rsid w:val="00B065B3"/>
    <w:rsid w:val="00B06783"/>
    <w:rsid w:val="00B067AD"/>
    <w:rsid w:val="00B069AA"/>
    <w:rsid w:val="00B07056"/>
    <w:rsid w:val="00B07330"/>
    <w:rsid w:val="00B07436"/>
    <w:rsid w:val="00B07684"/>
    <w:rsid w:val="00B078A7"/>
    <w:rsid w:val="00B07925"/>
    <w:rsid w:val="00B07B02"/>
    <w:rsid w:val="00B07B82"/>
    <w:rsid w:val="00B10096"/>
    <w:rsid w:val="00B1009F"/>
    <w:rsid w:val="00B10129"/>
    <w:rsid w:val="00B10174"/>
    <w:rsid w:val="00B103D6"/>
    <w:rsid w:val="00B104F0"/>
    <w:rsid w:val="00B1074C"/>
    <w:rsid w:val="00B10897"/>
    <w:rsid w:val="00B10A7D"/>
    <w:rsid w:val="00B10C7C"/>
    <w:rsid w:val="00B10C8C"/>
    <w:rsid w:val="00B10CAB"/>
    <w:rsid w:val="00B10CB6"/>
    <w:rsid w:val="00B10D0A"/>
    <w:rsid w:val="00B10EA8"/>
    <w:rsid w:val="00B10EC3"/>
    <w:rsid w:val="00B10EC6"/>
    <w:rsid w:val="00B10FEB"/>
    <w:rsid w:val="00B11119"/>
    <w:rsid w:val="00B1129B"/>
    <w:rsid w:val="00B11385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3DF"/>
    <w:rsid w:val="00B127BE"/>
    <w:rsid w:val="00B12949"/>
    <w:rsid w:val="00B12A11"/>
    <w:rsid w:val="00B12FE4"/>
    <w:rsid w:val="00B131C0"/>
    <w:rsid w:val="00B132EE"/>
    <w:rsid w:val="00B134FE"/>
    <w:rsid w:val="00B1361F"/>
    <w:rsid w:val="00B13AB0"/>
    <w:rsid w:val="00B13B1B"/>
    <w:rsid w:val="00B13C28"/>
    <w:rsid w:val="00B13C4B"/>
    <w:rsid w:val="00B13C81"/>
    <w:rsid w:val="00B13D40"/>
    <w:rsid w:val="00B13DCB"/>
    <w:rsid w:val="00B13E01"/>
    <w:rsid w:val="00B13EB1"/>
    <w:rsid w:val="00B14161"/>
    <w:rsid w:val="00B141AD"/>
    <w:rsid w:val="00B142D1"/>
    <w:rsid w:val="00B14383"/>
    <w:rsid w:val="00B144F6"/>
    <w:rsid w:val="00B1456B"/>
    <w:rsid w:val="00B14575"/>
    <w:rsid w:val="00B14631"/>
    <w:rsid w:val="00B146D8"/>
    <w:rsid w:val="00B1491D"/>
    <w:rsid w:val="00B149DE"/>
    <w:rsid w:val="00B14A47"/>
    <w:rsid w:val="00B14A99"/>
    <w:rsid w:val="00B14FE8"/>
    <w:rsid w:val="00B151A2"/>
    <w:rsid w:val="00B152C5"/>
    <w:rsid w:val="00B15348"/>
    <w:rsid w:val="00B1553D"/>
    <w:rsid w:val="00B155C9"/>
    <w:rsid w:val="00B15721"/>
    <w:rsid w:val="00B1576A"/>
    <w:rsid w:val="00B1587E"/>
    <w:rsid w:val="00B15896"/>
    <w:rsid w:val="00B15EFF"/>
    <w:rsid w:val="00B16453"/>
    <w:rsid w:val="00B164B6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2E0"/>
    <w:rsid w:val="00B20514"/>
    <w:rsid w:val="00B20829"/>
    <w:rsid w:val="00B2098B"/>
    <w:rsid w:val="00B2099B"/>
    <w:rsid w:val="00B209F1"/>
    <w:rsid w:val="00B20B33"/>
    <w:rsid w:val="00B20D3F"/>
    <w:rsid w:val="00B211D9"/>
    <w:rsid w:val="00B211E0"/>
    <w:rsid w:val="00B212CE"/>
    <w:rsid w:val="00B21329"/>
    <w:rsid w:val="00B213DA"/>
    <w:rsid w:val="00B21532"/>
    <w:rsid w:val="00B21A46"/>
    <w:rsid w:val="00B21C31"/>
    <w:rsid w:val="00B21D54"/>
    <w:rsid w:val="00B21E7D"/>
    <w:rsid w:val="00B223AB"/>
    <w:rsid w:val="00B22479"/>
    <w:rsid w:val="00B225CA"/>
    <w:rsid w:val="00B22A36"/>
    <w:rsid w:val="00B22A4E"/>
    <w:rsid w:val="00B22BD7"/>
    <w:rsid w:val="00B22ED0"/>
    <w:rsid w:val="00B2300D"/>
    <w:rsid w:val="00B230B5"/>
    <w:rsid w:val="00B23306"/>
    <w:rsid w:val="00B23378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8B3"/>
    <w:rsid w:val="00B24997"/>
    <w:rsid w:val="00B24BCE"/>
    <w:rsid w:val="00B25342"/>
    <w:rsid w:val="00B254CF"/>
    <w:rsid w:val="00B25B06"/>
    <w:rsid w:val="00B25B81"/>
    <w:rsid w:val="00B25C35"/>
    <w:rsid w:val="00B25C6C"/>
    <w:rsid w:val="00B25FD3"/>
    <w:rsid w:val="00B261E6"/>
    <w:rsid w:val="00B268E0"/>
    <w:rsid w:val="00B26909"/>
    <w:rsid w:val="00B26A48"/>
    <w:rsid w:val="00B26D55"/>
    <w:rsid w:val="00B26EDF"/>
    <w:rsid w:val="00B26F08"/>
    <w:rsid w:val="00B26F10"/>
    <w:rsid w:val="00B27252"/>
    <w:rsid w:val="00B2777B"/>
    <w:rsid w:val="00B27A5A"/>
    <w:rsid w:val="00B27C62"/>
    <w:rsid w:val="00B27DF1"/>
    <w:rsid w:val="00B27E01"/>
    <w:rsid w:val="00B27F63"/>
    <w:rsid w:val="00B3001C"/>
    <w:rsid w:val="00B3039D"/>
    <w:rsid w:val="00B305B7"/>
    <w:rsid w:val="00B30AC0"/>
    <w:rsid w:val="00B30B45"/>
    <w:rsid w:val="00B30DAC"/>
    <w:rsid w:val="00B30DBA"/>
    <w:rsid w:val="00B30F10"/>
    <w:rsid w:val="00B31394"/>
    <w:rsid w:val="00B31398"/>
    <w:rsid w:val="00B313B6"/>
    <w:rsid w:val="00B313CB"/>
    <w:rsid w:val="00B3149C"/>
    <w:rsid w:val="00B314E0"/>
    <w:rsid w:val="00B3160F"/>
    <w:rsid w:val="00B319A0"/>
    <w:rsid w:val="00B319CD"/>
    <w:rsid w:val="00B31C73"/>
    <w:rsid w:val="00B31D2F"/>
    <w:rsid w:val="00B31D9B"/>
    <w:rsid w:val="00B31EDB"/>
    <w:rsid w:val="00B31F5D"/>
    <w:rsid w:val="00B3229D"/>
    <w:rsid w:val="00B322D0"/>
    <w:rsid w:val="00B3230B"/>
    <w:rsid w:val="00B325BE"/>
    <w:rsid w:val="00B32A15"/>
    <w:rsid w:val="00B32A29"/>
    <w:rsid w:val="00B32DDA"/>
    <w:rsid w:val="00B33132"/>
    <w:rsid w:val="00B33193"/>
    <w:rsid w:val="00B332C6"/>
    <w:rsid w:val="00B337B9"/>
    <w:rsid w:val="00B3384C"/>
    <w:rsid w:val="00B33BFF"/>
    <w:rsid w:val="00B34119"/>
    <w:rsid w:val="00B3414B"/>
    <w:rsid w:val="00B3423A"/>
    <w:rsid w:val="00B344E4"/>
    <w:rsid w:val="00B3452F"/>
    <w:rsid w:val="00B3466B"/>
    <w:rsid w:val="00B346D5"/>
    <w:rsid w:val="00B3475D"/>
    <w:rsid w:val="00B3489B"/>
    <w:rsid w:val="00B34C46"/>
    <w:rsid w:val="00B34E09"/>
    <w:rsid w:val="00B34E82"/>
    <w:rsid w:val="00B34EBA"/>
    <w:rsid w:val="00B3543E"/>
    <w:rsid w:val="00B35557"/>
    <w:rsid w:val="00B35756"/>
    <w:rsid w:val="00B35CF6"/>
    <w:rsid w:val="00B36657"/>
    <w:rsid w:val="00B3694F"/>
    <w:rsid w:val="00B36971"/>
    <w:rsid w:val="00B36BC4"/>
    <w:rsid w:val="00B36CA7"/>
    <w:rsid w:val="00B36EF5"/>
    <w:rsid w:val="00B37183"/>
    <w:rsid w:val="00B372BA"/>
    <w:rsid w:val="00B37554"/>
    <w:rsid w:val="00B37586"/>
    <w:rsid w:val="00B37655"/>
    <w:rsid w:val="00B378C2"/>
    <w:rsid w:val="00B37953"/>
    <w:rsid w:val="00B37B37"/>
    <w:rsid w:val="00B37B7C"/>
    <w:rsid w:val="00B37B95"/>
    <w:rsid w:val="00B37C2E"/>
    <w:rsid w:val="00B37CA5"/>
    <w:rsid w:val="00B37D7E"/>
    <w:rsid w:val="00B401AE"/>
    <w:rsid w:val="00B40446"/>
    <w:rsid w:val="00B4049D"/>
    <w:rsid w:val="00B406BB"/>
    <w:rsid w:val="00B40844"/>
    <w:rsid w:val="00B408D8"/>
    <w:rsid w:val="00B4099B"/>
    <w:rsid w:val="00B409D9"/>
    <w:rsid w:val="00B40F2E"/>
    <w:rsid w:val="00B410E4"/>
    <w:rsid w:val="00B41207"/>
    <w:rsid w:val="00B4123A"/>
    <w:rsid w:val="00B4127F"/>
    <w:rsid w:val="00B41377"/>
    <w:rsid w:val="00B4149F"/>
    <w:rsid w:val="00B4164E"/>
    <w:rsid w:val="00B41B83"/>
    <w:rsid w:val="00B41F0F"/>
    <w:rsid w:val="00B41F92"/>
    <w:rsid w:val="00B42305"/>
    <w:rsid w:val="00B425C6"/>
    <w:rsid w:val="00B42626"/>
    <w:rsid w:val="00B426D5"/>
    <w:rsid w:val="00B42C74"/>
    <w:rsid w:val="00B42DBD"/>
    <w:rsid w:val="00B42F98"/>
    <w:rsid w:val="00B43188"/>
    <w:rsid w:val="00B432D6"/>
    <w:rsid w:val="00B43438"/>
    <w:rsid w:val="00B435B7"/>
    <w:rsid w:val="00B43655"/>
    <w:rsid w:val="00B4390C"/>
    <w:rsid w:val="00B43BD7"/>
    <w:rsid w:val="00B43BDF"/>
    <w:rsid w:val="00B43BFF"/>
    <w:rsid w:val="00B43C8D"/>
    <w:rsid w:val="00B43CDF"/>
    <w:rsid w:val="00B44003"/>
    <w:rsid w:val="00B440CC"/>
    <w:rsid w:val="00B441C7"/>
    <w:rsid w:val="00B44246"/>
    <w:rsid w:val="00B443C2"/>
    <w:rsid w:val="00B44405"/>
    <w:rsid w:val="00B44683"/>
    <w:rsid w:val="00B4476B"/>
    <w:rsid w:val="00B44832"/>
    <w:rsid w:val="00B44883"/>
    <w:rsid w:val="00B44B6F"/>
    <w:rsid w:val="00B44C7E"/>
    <w:rsid w:val="00B44CD2"/>
    <w:rsid w:val="00B44DED"/>
    <w:rsid w:val="00B44E86"/>
    <w:rsid w:val="00B44EF3"/>
    <w:rsid w:val="00B450B9"/>
    <w:rsid w:val="00B452FF"/>
    <w:rsid w:val="00B4537C"/>
    <w:rsid w:val="00B4541C"/>
    <w:rsid w:val="00B456C6"/>
    <w:rsid w:val="00B45B85"/>
    <w:rsid w:val="00B46494"/>
    <w:rsid w:val="00B4670A"/>
    <w:rsid w:val="00B46834"/>
    <w:rsid w:val="00B4689A"/>
    <w:rsid w:val="00B468E6"/>
    <w:rsid w:val="00B46C98"/>
    <w:rsid w:val="00B46D64"/>
    <w:rsid w:val="00B46F95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EED"/>
    <w:rsid w:val="00B50F73"/>
    <w:rsid w:val="00B51084"/>
    <w:rsid w:val="00B5137A"/>
    <w:rsid w:val="00B513EB"/>
    <w:rsid w:val="00B5156E"/>
    <w:rsid w:val="00B516E1"/>
    <w:rsid w:val="00B51A37"/>
    <w:rsid w:val="00B51ABB"/>
    <w:rsid w:val="00B51C79"/>
    <w:rsid w:val="00B51CE6"/>
    <w:rsid w:val="00B520A0"/>
    <w:rsid w:val="00B523A5"/>
    <w:rsid w:val="00B5249C"/>
    <w:rsid w:val="00B52517"/>
    <w:rsid w:val="00B52838"/>
    <w:rsid w:val="00B5290B"/>
    <w:rsid w:val="00B52999"/>
    <w:rsid w:val="00B529A1"/>
    <w:rsid w:val="00B52E7B"/>
    <w:rsid w:val="00B52F64"/>
    <w:rsid w:val="00B52FB1"/>
    <w:rsid w:val="00B53252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763"/>
    <w:rsid w:val="00B54950"/>
    <w:rsid w:val="00B54CFE"/>
    <w:rsid w:val="00B54E10"/>
    <w:rsid w:val="00B5513D"/>
    <w:rsid w:val="00B5523C"/>
    <w:rsid w:val="00B55523"/>
    <w:rsid w:val="00B55763"/>
    <w:rsid w:val="00B559BA"/>
    <w:rsid w:val="00B559EE"/>
    <w:rsid w:val="00B55B67"/>
    <w:rsid w:val="00B55E45"/>
    <w:rsid w:val="00B55F01"/>
    <w:rsid w:val="00B55F80"/>
    <w:rsid w:val="00B55F82"/>
    <w:rsid w:val="00B561ED"/>
    <w:rsid w:val="00B5647D"/>
    <w:rsid w:val="00B5653A"/>
    <w:rsid w:val="00B5654D"/>
    <w:rsid w:val="00B56639"/>
    <w:rsid w:val="00B5664A"/>
    <w:rsid w:val="00B56660"/>
    <w:rsid w:val="00B566FC"/>
    <w:rsid w:val="00B567C3"/>
    <w:rsid w:val="00B568E4"/>
    <w:rsid w:val="00B5719F"/>
    <w:rsid w:val="00B5791F"/>
    <w:rsid w:val="00B57D0E"/>
    <w:rsid w:val="00B57D64"/>
    <w:rsid w:val="00B600E1"/>
    <w:rsid w:val="00B605A9"/>
    <w:rsid w:val="00B606A7"/>
    <w:rsid w:val="00B60730"/>
    <w:rsid w:val="00B60938"/>
    <w:rsid w:val="00B60A7F"/>
    <w:rsid w:val="00B60DD2"/>
    <w:rsid w:val="00B60E9A"/>
    <w:rsid w:val="00B60ECC"/>
    <w:rsid w:val="00B6117C"/>
    <w:rsid w:val="00B611AF"/>
    <w:rsid w:val="00B612BC"/>
    <w:rsid w:val="00B6142B"/>
    <w:rsid w:val="00B614AF"/>
    <w:rsid w:val="00B615EA"/>
    <w:rsid w:val="00B6164E"/>
    <w:rsid w:val="00B618DC"/>
    <w:rsid w:val="00B61B0D"/>
    <w:rsid w:val="00B61CA8"/>
    <w:rsid w:val="00B61E83"/>
    <w:rsid w:val="00B61ED9"/>
    <w:rsid w:val="00B61FF5"/>
    <w:rsid w:val="00B633B1"/>
    <w:rsid w:val="00B63615"/>
    <w:rsid w:val="00B6362F"/>
    <w:rsid w:val="00B63699"/>
    <w:rsid w:val="00B63837"/>
    <w:rsid w:val="00B63A33"/>
    <w:rsid w:val="00B63D0A"/>
    <w:rsid w:val="00B63F01"/>
    <w:rsid w:val="00B64021"/>
    <w:rsid w:val="00B6415B"/>
    <w:rsid w:val="00B64207"/>
    <w:rsid w:val="00B64412"/>
    <w:rsid w:val="00B64433"/>
    <w:rsid w:val="00B64769"/>
    <w:rsid w:val="00B647C4"/>
    <w:rsid w:val="00B64A4D"/>
    <w:rsid w:val="00B64A76"/>
    <w:rsid w:val="00B64AD3"/>
    <w:rsid w:val="00B64AF1"/>
    <w:rsid w:val="00B64B13"/>
    <w:rsid w:val="00B64C26"/>
    <w:rsid w:val="00B64C7F"/>
    <w:rsid w:val="00B64F83"/>
    <w:rsid w:val="00B65559"/>
    <w:rsid w:val="00B657AA"/>
    <w:rsid w:val="00B65A1D"/>
    <w:rsid w:val="00B65B7A"/>
    <w:rsid w:val="00B65FBA"/>
    <w:rsid w:val="00B66056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3EF"/>
    <w:rsid w:val="00B67750"/>
    <w:rsid w:val="00B6792C"/>
    <w:rsid w:val="00B67988"/>
    <w:rsid w:val="00B67C82"/>
    <w:rsid w:val="00B67D86"/>
    <w:rsid w:val="00B67DEF"/>
    <w:rsid w:val="00B67E3F"/>
    <w:rsid w:val="00B700A5"/>
    <w:rsid w:val="00B70432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B30"/>
    <w:rsid w:val="00B71CE1"/>
    <w:rsid w:val="00B71D14"/>
    <w:rsid w:val="00B71E3A"/>
    <w:rsid w:val="00B71EFE"/>
    <w:rsid w:val="00B72236"/>
    <w:rsid w:val="00B723AB"/>
    <w:rsid w:val="00B72554"/>
    <w:rsid w:val="00B72740"/>
    <w:rsid w:val="00B72A19"/>
    <w:rsid w:val="00B72D8C"/>
    <w:rsid w:val="00B72F87"/>
    <w:rsid w:val="00B73215"/>
    <w:rsid w:val="00B733CA"/>
    <w:rsid w:val="00B734E6"/>
    <w:rsid w:val="00B7352C"/>
    <w:rsid w:val="00B73611"/>
    <w:rsid w:val="00B736C3"/>
    <w:rsid w:val="00B737C1"/>
    <w:rsid w:val="00B73B55"/>
    <w:rsid w:val="00B73BB1"/>
    <w:rsid w:val="00B73D60"/>
    <w:rsid w:val="00B73D85"/>
    <w:rsid w:val="00B73F30"/>
    <w:rsid w:val="00B73F79"/>
    <w:rsid w:val="00B7409A"/>
    <w:rsid w:val="00B74337"/>
    <w:rsid w:val="00B743B7"/>
    <w:rsid w:val="00B744A8"/>
    <w:rsid w:val="00B74564"/>
    <w:rsid w:val="00B7474C"/>
    <w:rsid w:val="00B7497A"/>
    <w:rsid w:val="00B749B2"/>
    <w:rsid w:val="00B74A0E"/>
    <w:rsid w:val="00B74A3A"/>
    <w:rsid w:val="00B74D34"/>
    <w:rsid w:val="00B74D49"/>
    <w:rsid w:val="00B74D6C"/>
    <w:rsid w:val="00B75085"/>
    <w:rsid w:val="00B75089"/>
    <w:rsid w:val="00B75438"/>
    <w:rsid w:val="00B75719"/>
    <w:rsid w:val="00B75783"/>
    <w:rsid w:val="00B757C4"/>
    <w:rsid w:val="00B757EE"/>
    <w:rsid w:val="00B75C01"/>
    <w:rsid w:val="00B760BA"/>
    <w:rsid w:val="00B760EE"/>
    <w:rsid w:val="00B76160"/>
    <w:rsid w:val="00B762D7"/>
    <w:rsid w:val="00B7646A"/>
    <w:rsid w:val="00B7654E"/>
    <w:rsid w:val="00B76605"/>
    <w:rsid w:val="00B766F8"/>
    <w:rsid w:val="00B76779"/>
    <w:rsid w:val="00B767ED"/>
    <w:rsid w:val="00B7682A"/>
    <w:rsid w:val="00B7688B"/>
    <w:rsid w:val="00B76941"/>
    <w:rsid w:val="00B76C5E"/>
    <w:rsid w:val="00B76CEE"/>
    <w:rsid w:val="00B76D72"/>
    <w:rsid w:val="00B76D76"/>
    <w:rsid w:val="00B7716F"/>
    <w:rsid w:val="00B774CF"/>
    <w:rsid w:val="00B77825"/>
    <w:rsid w:val="00B77AFF"/>
    <w:rsid w:val="00B77D6B"/>
    <w:rsid w:val="00B8026D"/>
    <w:rsid w:val="00B80658"/>
    <w:rsid w:val="00B806EA"/>
    <w:rsid w:val="00B80A9C"/>
    <w:rsid w:val="00B80E22"/>
    <w:rsid w:val="00B8101A"/>
    <w:rsid w:val="00B810D6"/>
    <w:rsid w:val="00B81147"/>
    <w:rsid w:val="00B814BA"/>
    <w:rsid w:val="00B815E2"/>
    <w:rsid w:val="00B81609"/>
    <w:rsid w:val="00B81618"/>
    <w:rsid w:val="00B81915"/>
    <w:rsid w:val="00B819FE"/>
    <w:rsid w:val="00B81BC8"/>
    <w:rsid w:val="00B81BC9"/>
    <w:rsid w:val="00B81EF6"/>
    <w:rsid w:val="00B81F8A"/>
    <w:rsid w:val="00B820CC"/>
    <w:rsid w:val="00B820D7"/>
    <w:rsid w:val="00B825FE"/>
    <w:rsid w:val="00B827C2"/>
    <w:rsid w:val="00B8294F"/>
    <w:rsid w:val="00B829F8"/>
    <w:rsid w:val="00B82DAD"/>
    <w:rsid w:val="00B82F9C"/>
    <w:rsid w:val="00B82FE1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14C"/>
    <w:rsid w:val="00B842CD"/>
    <w:rsid w:val="00B84381"/>
    <w:rsid w:val="00B84881"/>
    <w:rsid w:val="00B84A65"/>
    <w:rsid w:val="00B84B7E"/>
    <w:rsid w:val="00B84BD6"/>
    <w:rsid w:val="00B84CF0"/>
    <w:rsid w:val="00B8505F"/>
    <w:rsid w:val="00B852C6"/>
    <w:rsid w:val="00B8570C"/>
    <w:rsid w:val="00B85885"/>
    <w:rsid w:val="00B85FCB"/>
    <w:rsid w:val="00B86304"/>
    <w:rsid w:val="00B86422"/>
    <w:rsid w:val="00B86499"/>
    <w:rsid w:val="00B86973"/>
    <w:rsid w:val="00B86980"/>
    <w:rsid w:val="00B86AAC"/>
    <w:rsid w:val="00B86B8E"/>
    <w:rsid w:val="00B86B91"/>
    <w:rsid w:val="00B86BB0"/>
    <w:rsid w:val="00B86DF0"/>
    <w:rsid w:val="00B86E42"/>
    <w:rsid w:val="00B86E78"/>
    <w:rsid w:val="00B86F01"/>
    <w:rsid w:val="00B87148"/>
    <w:rsid w:val="00B87236"/>
    <w:rsid w:val="00B872F3"/>
    <w:rsid w:val="00B8762A"/>
    <w:rsid w:val="00B878FB"/>
    <w:rsid w:val="00B87938"/>
    <w:rsid w:val="00B87A51"/>
    <w:rsid w:val="00B87A63"/>
    <w:rsid w:val="00B87E4C"/>
    <w:rsid w:val="00B87FAA"/>
    <w:rsid w:val="00B87FD3"/>
    <w:rsid w:val="00B9004B"/>
    <w:rsid w:val="00B903DA"/>
    <w:rsid w:val="00B9053F"/>
    <w:rsid w:val="00B90555"/>
    <w:rsid w:val="00B906A4"/>
    <w:rsid w:val="00B90DA4"/>
    <w:rsid w:val="00B9146A"/>
    <w:rsid w:val="00B9156D"/>
    <w:rsid w:val="00B916C5"/>
    <w:rsid w:val="00B9196A"/>
    <w:rsid w:val="00B91AAC"/>
    <w:rsid w:val="00B91CAD"/>
    <w:rsid w:val="00B91DB3"/>
    <w:rsid w:val="00B91ECB"/>
    <w:rsid w:val="00B92138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5FD"/>
    <w:rsid w:val="00B93745"/>
    <w:rsid w:val="00B93A2B"/>
    <w:rsid w:val="00B93A55"/>
    <w:rsid w:val="00B93B02"/>
    <w:rsid w:val="00B93BD7"/>
    <w:rsid w:val="00B93C21"/>
    <w:rsid w:val="00B93D1E"/>
    <w:rsid w:val="00B93EBD"/>
    <w:rsid w:val="00B94289"/>
    <w:rsid w:val="00B94421"/>
    <w:rsid w:val="00B94425"/>
    <w:rsid w:val="00B94565"/>
    <w:rsid w:val="00B945C3"/>
    <w:rsid w:val="00B946E6"/>
    <w:rsid w:val="00B948E7"/>
    <w:rsid w:val="00B949D4"/>
    <w:rsid w:val="00B949F1"/>
    <w:rsid w:val="00B94ACC"/>
    <w:rsid w:val="00B94B2A"/>
    <w:rsid w:val="00B94B48"/>
    <w:rsid w:val="00B94CCF"/>
    <w:rsid w:val="00B94CF9"/>
    <w:rsid w:val="00B94D7D"/>
    <w:rsid w:val="00B94DA7"/>
    <w:rsid w:val="00B94ED0"/>
    <w:rsid w:val="00B951EF"/>
    <w:rsid w:val="00B9536E"/>
    <w:rsid w:val="00B9547E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B58"/>
    <w:rsid w:val="00B96B7A"/>
    <w:rsid w:val="00B96D35"/>
    <w:rsid w:val="00B974C2"/>
    <w:rsid w:val="00B9754E"/>
    <w:rsid w:val="00B9758B"/>
    <w:rsid w:val="00B975F0"/>
    <w:rsid w:val="00B977FD"/>
    <w:rsid w:val="00B97AC5"/>
    <w:rsid w:val="00B97B26"/>
    <w:rsid w:val="00B97E54"/>
    <w:rsid w:val="00BA0405"/>
    <w:rsid w:val="00BA0450"/>
    <w:rsid w:val="00BA0496"/>
    <w:rsid w:val="00BA080E"/>
    <w:rsid w:val="00BA081F"/>
    <w:rsid w:val="00BA0B88"/>
    <w:rsid w:val="00BA0BE0"/>
    <w:rsid w:val="00BA0EFA"/>
    <w:rsid w:val="00BA1222"/>
    <w:rsid w:val="00BA14A0"/>
    <w:rsid w:val="00BA1516"/>
    <w:rsid w:val="00BA1571"/>
    <w:rsid w:val="00BA1854"/>
    <w:rsid w:val="00BA1A32"/>
    <w:rsid w:val="00BA1C80"/>
    <w:rsid w:val="00BA210D"/>
    <w:rsid w:val="00BA2299"/>
    <w:rsid w:val="00BA268B"/>
    <w:rsid w:val="00BA28F1"/>
    <w:rsid w:val="00BA2BC5"/>
    <w:rsid w:val="00BA2DB0"/>
    <w:rsid w:val="00BA2DF8"/>
    <w:rsid w:val="00BA2F09"/>
    <w:rsid w:val="00BA3038"/>
    <w:rsid w:val="00BA3304"/>
    <w:rsid w:val="00BA339D"/>
    <w:rsid w:val="00BA33AF"/>
    <w:rsid w:val="00BA34E9"/>
    <w:rsid w:val="00BA356F"/>
    <w:rsid w:val="00BA373B"/>
    <w:rsid w:val="00BA37EA"/>
    <w:rsid w:val="00BA38FB"/>
    <w:rsid w:val="00BA3D56"/>
    <w:rsid w:val="00BA3ED6"/>
    <w:rsid w:val="00BA403E"/>
    <w:rsid w:val="00BA406E"/>
    <w:rsid w:val="00BA466A"/>
    <w:rsid w:val="00BA473B"/>
    <w:rsid w:val="00BA4754"/>
    <w:rsid w:val="00BA4CA5"/>
    <w:rsid w:val="00BA4E44"/>
    <w:rsid w:val="00BA4F1B"/>
    <w:rsid w:val="00BA4FDA"/>
    <w:rsid w:val="00BA50F3"/>
    <w:rsid w:val="00BA5242"/>
    <w:rsid w:val="00BA52AD"/>
    <w:rsid w:val="00BA5358"/>
    <w:rsid w:val="00BA5416"/>
    <w:rsid w:val="00BA5450"/>
    <w:rsid w:val="00BA545B"/>
    <w:rsid w:val="00BA5498"/>
    <w:rsid w:val="00BA5504"/>
    <w:rsid w:val="00BA586C"/>
    <w:rsid w:val="00BA5937"/>
    <w:rsid w:val="00BA5954"/>
    <w:rsid w:val="00BA5998"/>
    <w:rsid w:val="00BA59F1"/>
    <w:rsid w:val="00BA5B05"/>
    <w:rsid w:val="00BA5C10"/>
    <w:rsid w:val="00BA5C2C"/>
    <w:rsid w:val="00BA5D0A"/>
    <w:rsid w:val="00BA5E33"/>
    <w:rsid w:val="00BA5EA8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A7762"/>
    <w:rsid w:val="00BA7E12"/>
    <w:rsid w:val="00BB02AD"/>
    <w:rsid w:val="00BB051B"/>
    <w:rsid w:val="00BB055E"/>
    <w:rsid w:val="00BB0699"/>
    <w:rsid w:val="00BB093C"/>
    <w:rsid w:val="00BB0AC5"/>
    <w:rsid w:val="00BB0CE5"/>
    <w:rsid w:val="00BB0E69"/>
    <w:rsid w:val="00BB0F9C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D59"/>
    <w:rsid w:val="00BB1EAF"/>
    <w:rsid w:val="00BB20FA"/>
    <w:rsid w:val="00BB217E"/>
    <w:rsid w:val="00BB23E0"/>
    <w:rsid w:val="00BB24B1"/>
    <w:rsid w:val="00BB25F3"/>
    <w:rsid w:val="00BB2BE6"/>
    <w:rsid w:val="00BB2C73"/>
    <w:rsid w:val="00BB2E50"/>
    <w:rsid w:val="00BB2EA9"/>
    <w:rsid w:val="00BB2EEF"/>
    <w:rsid w:val="00BB304E"/>
    <w:rsid w:val="00BB315C"/>
    <w:rsid w:val="00BB354D"/>
    <w:rsid w:val="00BB35D5"/>
    <w:rsid w:val="00BB393E"/>
    <w:rsid w:val="00BB3A2A"/>
    <w:rsid w:val="00BB3A7F"/>
    <w:rsid w:val="00BB4192"/>
    <w:rsid w:val="00BB4473"/>
    <w:rsid w:val="00BB494B"/>
    <w:rsid w:val="00BB49CD"/>
    <w:rsid w:val="00BB4ABA"/>
    <w:rsid w:val="00BB4B07"/>
    <w:rsid w:val="00BB4E71"/>
    <w:rsid w:val="00BB569D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6EE"/>
    <w:rsid w:val="00BB671F"/>
    <w:rsid w:val="00BB6776"/>
    <w:rsid w:val="00BB6A82"/>
    <w:rsid w:val="00BB6CE5"/>
    <w:rsid w:val="00BB7210"/>
    <w:rsid w:val="00BB73B8"/>
    <w:rsid w:val="00BB75C8"/>
    <w:rsid w:val="00BB763C"/>
    <w:rsid w:val="00BB7816"/>
    <w:rsid w:val="00BB790E"/>
    <w:rsid w:val="00BB79C3"/>
    <w:rsid w:val="00BB7ABC"/>
    <w:rsid w:val="00BB7C62"/>
    <w:rsid w:val="00BB7DD2"/>
    <w:rsid w:val="00BC0167"/>
    <w:rsid w:val="00BC04D3"/>
    <w:rsid w:val="00BC0575"/>
    <w:rsid w:val="00BC0596"/>
    <w:rsid w:val="00BC05AE"/>
    <w:rsid w:val="00BC0CD3"/>
    <w:rsid w:val="00BC0D00"/>
    <w:rsid w:val="00BC0ED8"/>
    <w:rsid w:val="00BC106F"/>
    <w:rsid w:val="00BC181D"/>
    <w:rsid w:val="00BC1BD2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764"/>
    <w:rsid w:val="00BC3925"/>
    <w:rsid w:val="00BC3947"/>
    <w:rsid w:val="00BC3AD0"/>
    <w:rsid w:val="00BC3AD5"/>
    <w:rsid w:val="00BC3AE1"/>
    <w:rsid w:val="00BC3AE5"/>
    <w:rsid w:val="00BC400E"/>
    <w:rsid w:val="00BC408E"/>
    <w:rsid w:val="00BC4462"/>
    <w:rsid w:val="00BC44F0"/>
    <w:rsid w:val="00BC490D"/>
    <w:rsid w:val="00BC49D6"/>
    <w:rsid w:val="00BC4A86"/>
    <w:rsid w:val="00BC4B39"/>
    <w:rsid w:val="00BC4D65"/>
    <w:rsid w:val="00BC4F9F"/>
    <w:rsid w:val="00BC4FA2"/>
    <w:rsid w:val="00BC50F2"/>
    <w:rsid w:val="00BC5113"/>
    <w:rsid w:val="00BC54C1"/>
    <w:rsid w:val="00BC56C0"/>
    <w:rsid w:val="00BC577B"/>
    <w:rsid w:val="00BC5822"/>
    <w:rsid w:val="00BC5BDF"/>
    <w:rsid w:val="00BC5DCB"/>
    <w:rsid w:val="00BC5DD4"/>
    <w:rsid w:val="00BC6027"/>
    <w:rsid w:val="00BC61B7"/>
    <w:rsid w:val="00BC639D"/>
    <w:rsid w:val="00BC648C"/>
    <w:rsid w:val="00BC64E5"/>
    <w:rsid w:val="00BC66B8"/>
    <w:rsid w:val="00BC69A2"/>
    <w:rsid w:val="00BC6C25"/>
    <w:rsid w:val="00BC6D79"/>
    <w:rsid w:val="00BC6F26"/>
    <w:rsid w:val="00BC6F8E"/>
    <w:rsid w:val="00BC709B"/>
    <w:rsid w:val="00BC7220"/>
    <w:rsid w:val="00BC746B"/>
    <w:rsid w:val="00BC7490"/>
    <w:rsid w:val="00BC765B"/>
    <w:rsid w:val="00BC79CB"/>
    <w:rsid w:val="00BC7BCC"/>
    <w:rsid w:val="00BC7EFE"/>
    <w:rsid w:val="00BD0347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6C8"/>
    <w:rsid w:val="00BD273A"/>
    <w:rsid w:val="00BD2776"/>
    <w:rsid w:val="00BD2A99"/>
    <w:rsid w:val="00BD2B01"/>
    <w:rsid w:val="00BD2B43"/>
    <w:rsid w:val="00BD2C42"/>
    <w:rsid w:val="00BD2D58"/>
    <w:rsid w:val="00BD31D4"/>
    <w:rsid w:val="00BD3771"/>
    <w:rsid w:val="00BD3C36"/>
    <w:rsid w:val="00BD3C60"/>
    <w:rsid w:val="00BD424C"/>
    <w:rsid w:val="00BD45FB"/>
    <w:rsid w:val="00BD4A90"/>
    <w:rsid w:val="00BD4AC3"/>
    <w:rsid w:val="00BD4B2D"/>
    <w:rsid w:val="00BD4E82"/>
    <w:rsid w:val="00BD5130"/>
    <w:rsid w:val="00BD51C2"/>
    <w:rsid w:val="00BD535E"/>
    <w:rsid w:val="00BD53EB"/>
    <w:rsid w:val="00BD5501"/>
    <w:rsid w:val="00BD5615"/>
    <w:rsid w:val="00BD5AA9"/>
    <w:rsid w:val="00BD5B4A"/>
    <w:rsid w:val="00BD5D8E"/>
    <w:rsid w:val="00BD5DD8"/>
    <w:rsid w:val="00BD60BA"/>
    <w:rsid w:val="00BD643E"/>
    <w:rsid w:val="00BD654F"/>
    <w:rsid w:val="00BD65BA"/>
    <w:rsid w:val="00BD6921"/>
    <w:rsid w:val="00BD6997"/>
    <w:rsid w:val="00BD6A8C"/>
    <w:rsid w:val="00BD6BA0"/>
    <w:rsid w:val="00BD6CF0"/>
    <w:rsid w:val="00BD6F6B"/>
    <w:rsid w:val="00BD70C5"/>
    <w:rsid w:val="00BD7346"/>
    <w:rsid w:val="00BD73D5"/>
    <w:rsid w:val="00BD74BD"/>
    <w:rsid w:val="00BD7D87"/>
    <w:rsid w:val="00BD7E5C"/>
    <w:rsid w:val="00BD7F49"/>
    <w:rsid w:val="00BE000D"/>
    <w:rsid w:val="00BE0141"/>
    <w:rsid w:val="00BE05AB"/>
    <w:rsid w:val="00BE05AC"/>
    <w:rsid w:val="00BE05F4"/>
    <w:rsid w:val="00BE07F1"/>
    <w:rsid w:val="00BE0827"/>
    <w:rsid w:val="00BE08D0"/>
    <w:rsid w:val="00BE093D"/>
    <w:rsid w:val="00BE0A88"/>
    <w:rsid w:val="00BE0C35"/>
    <w:rsid w:val="00BE0CA7"/>
    <w:rsid w:val="00BE10D4"/>
    <w:rsid w:val="00BE112A"/>
    <w:rsid w:val="00BE1160"/>
    <w:rsid w:val="00BE1233"/>
    <w:rsid w:val="00BE12E3"/>
    <w:rsid w:val="00BE163D"/>
    <w:rsid w:val="00BE1734"/>
    <w:rsid w:val="00BE1738"/>
    <w:rsid w:val="00BE1864"/>
    <w:rsid w:val="00BE1AA8"/>
    <w:rsid w:val="00BE2075"/>
    <w:rsid w:val="00BE2093"/>
    <w:rsid w:val="00BE20CB"/>
    <w:rsid w:val="00BE235C"/>
    <w:rsid w:val="00BE23A3"/>
    <w:rsid w:val="00BE240B"/>
    <w:rsid w:val="00BE26ED"/>
    <w:rsid w:val="00BE27FA"/>
    <w:rsid w:val="00BE2855"/>
    <w:rsid w:val="00BE2BD0"/>
    <w:rsid w:val="00BE2C41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5B"/>
    <w:rsid w:val="00BE4CA2"/>
    <w:rsid w:val="00BE4D30"/>
    <w:rsid w:val="00BE4DA7"/>
    <w:rsid w:val="00BE4DB1"/>
    <w:rsid w:val="00BE4E13"/>
    <w:rsid w:val="00BE4F32"/>
    <w:rsid w:val="00BE4F83"/>
    <w:rsid w:val="00BE4FC3"/>
    <w:rsid w:val="00BE503D"/>
    <w:rsid w:val="00BE504B"/>
    <w:rsid w:val="00BE51CD"/>
    <w:rsid w:val="00BE51D7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C37"/>
    <w:rsid w:val="00BE6E03"/>
    <w:rsid w:val="00BE72A3"/>
    <w:rsid w:val="00BE76B2"/>
    <w:rsid w:val="00BE788F"/>
    <w:rsid w:val="00BE78DB"/>
    <w:rsid w:val="00BE79A2"/>
    <w:rsid w:val="00BE79F8"/>
    <w:rsid w:val="00BE7A27"/>
    <w:rsid w:val="00BE7A42"/>
    <w:rsid w:val="00BE7E09"/>
    <w:rsid w:val="00BE7E23"/>
    <w:rsid w:val="00BF0044"/>
    <w:rsid w:val="00BF0085"/>
    <w:rsid w:val="00BF00CA"/>
    <w:rsid w:val="00BF011D"/>
    <w:rsid w:val="00BF0210"/>
    <w:rsid w:val="00BF057B"/>
    <w:rsid w:val="00BF0ACA"/>
    <w:rsid w:val="00BF0AF2"/>
    <w:rsid w:val="00BF0BE3"/>
    <w:rsid w:val="00BF0C79"/>
    <w:rsid w:val="00BF113E"/>
    <w:rsid w:val="00BF1270"/>
    <w:rsid w:val="00BF14CE"/>
    <w:rsid w:val="00BF14FE"/>
    <w:rsid w:val="00BF175C"/>
    <w:rsid w:val="00BF1880"/>
    <w:rsid w:val="00BF1B14"/>
    <w:rsid w:val="00BF1BFF"/>
    <w:rsid w:val="00BF1C4E"/>
    <w:rsid w:val="00BF1D34"/>
    <w:rsid w:val="00BF1E86"/>
    <w:rsid w:val="00BF2053"/>
    <w:rsid w:val="00BF233C"/>
    <w:rsid w:val="00BF2418"/>
    <w:rsid w:val="00BF2540"/>
    <w:rsid w:val="00BF26E9"/>
    <w:rsid w:val="00BF28EB"/>
    <w:rsid w:val="00BF3154"/>
    <w:rsid w:val="00BF350C"/>
    <w:rsid w:val="00BF378C"/>
    <w:rsid w:val="00BF3986"/>
    <w:rsid w:val="00BF3A0D"/>
    <w:rsid w:val="00BF3C5E"/>
    <w:rsid w:val="00BF3F37"/>
    <w:rsid w:val="00BF408E"/>
    <w:rsid w:val="00BF41B4"/>
    <w:rsid w:val="00BF429E"/>
    <w:rsid w:val="00BF46C3"/>
    <w:rsid w:val="00BF49C4"/>
    <w:rsid w:val="00BF4C26"/>
    <w:rsid w:val="00BF4C52"/>
    <w:rsid w:val="00BF4CF2"/>
    <w:rsid w:val="00BF4EB6"/>
    <w:rsid w:val="00BF4F1A"/>
    <w:rsid w:val="00BF5048"/>
    <w:rsid w:val="00BF507D"/>
    <w:rsid w:val="00BF51AF"/>
    <w:rsid w:val="00BF543E"/>
    <w:rsid w:val="00BF556D"/>
    <w:rsid w:val="00BF581D"/>
    <w:rsid w:val="00BF5850"/>
    <w:rsid w:val="00BF599C"/>
    <w:rsid w:val="00BF59ED"/>
    <w:rsid w:val="00BF5AC6"/>
    <w:rsid w:val="00BF5CD0"/>
    <w:rsid w:val="00BF5D31"/>
    <w:rsid w:val="00BF5E30"/>
    <w:rsid w:val="00BF5F3E"/>
    <w:rsid w:val="00BF66E6"/>
    <w:rsid w:val="00BF6843"/>
    <w:rsid w:val="00BF6B6C"/>
    <w:rsid w:val="00BF6C9F"/>
    <w:rsid w:val="00BF6CBE"/>
    <w:rsid w:val="00BF7022"/>
    <w:rsid w:val="00BF72DF"/>
    <w:rsid w:val="00BF734E"/>
    <w:rsid w:val="00BF738A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2C5"/>
    <w:rsid w:val="00C00390"/>
    <w:rsid w:val="00C00447"/>
    <w:rsid w:val="00C004FF"/>
    <w:rsid w:val="00C005F8"/>
    <w:rsid w:val="00C00C31"/>
    <w:rsid w:val="00C00DD3"/>
    <w:rsid w:val="00C00F39"/>
    <w:rsid w:val="00C00F5A"/>
    <w:rsid w:val="00C01031"/>
    <w:rsid w:val="00C0110E"/>
    <w:rsid w:val="00C01198"/>
    <w:rsid w:val="00C0146C"/>
    <w:rsid w:val="00C01804"/>
    <w:rsid w:val="00C01907"/>
    <w:rsid w:val="00C01945"/>
    <w:rsid w:val="00C019A0"/>
    <w:rsid w:val="00C01A9B"/>
    <w:rsid w:val="00C01C9D"/>
    <w:rsid w:val="00C01D7A"/>
    <w:rsid w:val="00C01EE9"/>
    <w:rsid w:val="00C0201D"/>
    <w:rsid w:val="00C020F2"/>
    <w:rsid w:val="00C02481"/>
    <w:rsid w:val="00C02948"/>
    <w:rsid w:val="00C03075"/>
    <w:rsid w:val="00C030DB"/>
    <w:rsid w:val="00C031C6"/>
    <w:rsid w:val="00C03487"/>
    <w:rsid w:val="00C0350E"/>
    <w:rsid w:val="00C03A86"/>
    <w:rsid w:val="00C03A8B"/>
    <w:rsid w:val="00C03AB7"/>
    <w:rsid w:val="00C03B8E"/>
    <w:rsid w:val="00C03C77"/>
    <w:rsid w:val="00C03E98"/>
    <w:rsid w:val="00C03F71"/>
    <w:rsid w:val="00C03FAC"/>
    <w:rsid w:val="00C03FD0"/>
    <w:rsid w:val="00C0419E"/>
    <w:rsid w:val="00C044DA"/>
    <w:rsid w:val="00C04B0A"/>
    <w:rsid w:val="00C04BA4"/>
    <w:rsid w:val="00C04BE9"/>
    <w:rsid w:val="00C04BEF"/>
    <w:rsid w:val="00C04C14"/>
    <w:rsid w:val="00C04F22"/>
    <w:rsid w:val="00C04F5B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6EA4"/>
    <w:rsid w:val="00C07400"/>
    <w:rsid w:val="00C07805"/>
    <w:rsid w:val="00C07A9C"/>
    <w:rsid w:val="00C07C5D"/>
    <w:rsid w:val="00C07F85"/>
    <w:rsid w:val="00C07FBD"/>
    <w:rsid w:val="00C10A9F"/>
    <w:rsid w:val="00C10BB4"/>
    <w:rsid w:val="00C10C7A"/>
    <w:rsid w:val="00C10DE0"/>
    <w:rsid w:val="00C10F69"/>
    <w:rsid w:val="00C10FB5"/>
    <w:rsid w:val="00C110C3"/>
    <w:rsid w:val="00C11555"/>
    <w:rsid w:val="00C1173C"/>
    <w:rsid w:val="00C1185F"/>
    <w:rsid w:val="00C11C7F"/>
    <w:rsid w:val="00C11E0B"/>
    <w:rsid w:val="00C121D7"/>
    <w:rsid w:val="00C122E0"/>
    <w:rsid w:val="00C122EC"/>
    <w:rsid w:val="00C12409"/>
    <w:rsid w:val="00C12496"/>
    <w:rsid w:val="00C12871"/>
    <w:rsid w:val="00C12A38"/>
    <w:rsid w:val="00C12A67"/>
    <w:rsid w:val="00C12D88"/>
    <w:rsid w:val="00C12E27"/>
    <w:rsid w:val="00C12F7E"/>
    <w:rsid w:val="00C1308D"/>
    <w:rsid w:val="00C132AC"/>
    <w:rsid w:val="00C133D9"/>
    <w:rsid w:val="00C13434"/>
    <w:rsid w:val="00C1377F"/>
    <w:rsid w:val="00C13882"/>
    <w:rsid w:val="00C13917"/>
    <w:rsid w:val="00C13BC8"/>
    <w:rsid w:val="00C13C3C"/>
    <w:rsid w:val="00C13C60"/>
    <w:rsid w:val="00C13C71"/>
    <w:rsid w:val="00C13D41"/>
    <w:rsid w:val="00C13D8D"/>
    <w:rsid w:val="00C14841"/>
    <w:rsid w:val="00C1488F"/>
    <w:rsid w:val="00C149B7"/>
    <w:rsid w:val="00C14A05"/>
    <w:rsid w:val="00C14CA8"/>
    <w:rsid w:val="00C14D1C"/>
    <w:rsid w:val="00C14F4E"/>
    <w:rsid w:val="00C14FB7"/>
    <w:rsid w:val="00C14FBB"/>
    <w:rsid w:val="00C15202"/>
    <w:rsid w:val="00C152C8"/>
    <w:rsid w:val="00C153FE"/>
    <w:rsid w:val="00C156E4"/>
    <w:rsid w:val="00C158ED"/>
    <w:rsid w:val="00C15CFD"/>
    <w:rsid w:val="00C15E09"/>
    <w:rsid w:val="00C15FB1"/>
    <w:rsid w:val="00C16066"/>
    <w:rsid w:val="00C160D7"/>
    <w:rsid w:val="00C16208"/>
    <w:rsid w:val="00C16239"/>
    <w:rsid w:val="00C162CE"/>
    <w:rsid w:val="00C162F0"/>
    <w:rsid w:val="00C16703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608"/>
    <w:rsid w:val="00C17852"/>
    <w:rsid w:val="00C17874"/>
    <w:rsid w:val="00C1788E"/>
    <w:rsid w:val="00C17A7C"/>
    <w:rsid w:val="00C17BFB"/>
    <w:rsid w:val="00C17CFE"/>
    <w:rsid w:val="00C17DBC"/>
    <w:rsid w:val="00C17F8E"/>
    <w:rsid w:val="00C203C8"/>
    <w:rsid w:val="00C203D4"/>
    <w:rsid w:val="00C20434"/>
    <w:rsid w:val="00C2043A"/>
    <w:rsid w:val="00C20818"/>
    <w:rsid w:val="00C209E0"/>
    <w:rsid w:val="00C20A8D"/>
    <w:rsid w:val="00C20D03"/>
    <w:rsid w:val="00C20D1A"/>
    <w:rsid w:val="00C20D28"/>
    <w:rsid w:val="00C20DC8"/>
    <w:rsid w:val="00C20FA6"/>
    <w:rsid w:val="00C211E3"/>
    <w:rsid w:val="00C211E4"/>
    <w:rsid w:val="00C21266"/>
    <w:rsid w:val="00C21271"/>
    <w:rsid w:val="00C21299"/>
    <w:rsid w:val="00C2165F"/>
    <w:rsid w:val="00C2177B"/>
    <w:rsid w:val="00C21BF1"/>
    <w:rsid w:val="00C21D3E"/>
    <w:rsid w:val="00C22004"/>
    <w:rsid w:val="00C220D2"/>
    <w:rsid w:val="00C22381"/>
    <w:rsid w:val="00C22782"/>
    <w:rsid w:val="00C22A25"/>
    <w:rsid w:val="00C22CC1"/>
    <w:rsid w:val="00C22EAD"/>
    <w:rsid w:val="00C230CF"/>
    <w:rsid w:val="00C2327F"/>
    <w:rsid w:val="00C232B6"/>
    <w:rsid w:val="00C2356B"/>
    <w:rsid w:val="00C2358A"/>
    <w:rsid w:val="00C236D7"/>
    <w:rsid w:val="00C23921"/>
    <w:rsid w:val="00C239DE"/>
    <w:rsid w:val="00C23DF6"/>
    <w:rsid w:val="00C2449F"/>
    <w:rsid w:val="00C2473A"/>
    <w:rsid w:val="00C2483E"/>
    <w:rsid w:val="00C24847"/>
    <w:rsid w:val="00C24894"/>
    <w:rsid w:val="00C249F3"/>
    <w:rsid w:val="00C249FC"/>
    <w:rsid w:val="00C24A3B"/>
    <w:rsid w:val="00C24A5F"/>
    <w:rsid w:val="00C24BDE"/>
    <w:rsid w:val="00C24CB4"/>
    <w:rsid w:val="00C250AD"/>
    <w:rsid w:val="00C25299"/>
    <w:rsid w:val="00C25373"/>
    <w:rsid w:val="00C2544C"/>
    <w:rsid w:val="00C25526"/>
    <w:rsid w:val="00C25632"/>
    <w:rsid w:val="00C2573D"/>
    <w:rsid w:val="00C257EB"/>
    <w:rsid w:val="00C257F1"/>
    <w:rsid w:val="00C25A11"/>
    <w:rsid w:val="00C25AAE"/>
    <w:rsid w:val="00C25F07"/>
    <w:rsid w:val="00C25FC9"/>
    <w:rsid w:val="00C260D6"/>
    <w:rsid w:val="00C26350"/>
    <w:rsid w:val="00C26492"/>
    <w:rsid w:val="00C2660B"/>
    <w:rsid w:val="00C2672B"/>
    <w:rsid w:val="00C269D8"/>
    <w:rsid w:val="00C26BF6"/>
    <w:rsid w:val="00C26C78"/>
    <w:rsid w:val="00C26DD8"/>
    <w:rsid w:val="00C27273"/>
    <w:rsid w:val="00C2730E"/>
    <w:rsid w:val="00C2747C"/>
    <w:rsid w:val="00C2778E"/>
    <w:rsid w:val="00C27A74"/>
    <w:rsid w:val="00C27D5D"/>
    <w:rsid w:val="00C27DA8"/>
    <w:rsid w:val="00C27F84"/>
    <w:rsid w:val="00C30304"/>
    <w:rsid w:val="00C30309"/>
    <w:rsid w:val="00C3059D"/>
    <w:rsid w:val="00C30700"/>
    <w:rsid w:val="00C3077D"/>
    <w:rsid w:val="00C3080D"/>
    <w:rsid w:val="00C310DA"/>
    <w:rsid w:val="00C3130B"/>
    <w:rsid w:val="00C3163C"/>
    <w:rsid w:val="00C319EB"/>
    <w:rsid w:val="00C321E4"/>
    <w:rsid w:val="00C328AE"/>
    <w:rsid w:val="00C3298C"/>
    <w:rsid w:val="00C32B79"/>
    <w:rsid w:val="00C32DF2"/>
    <w:rsid w:val="00C32E24"/>
    <w:rsid w:val="00C32F54"/>
    <w:rsid w:val="00C33168"/>
    <w:rsid w:val="00C3338B"/>
    <w:rsid w:val="00C335A6"/>
    <w:rsid w:val="00C33D6F"/>
    <w:rsid w:val="00C34042"/>
    <w:rsid w:val="00C340A2"/>
    <w:rsid w:val="00C34323"/>
    <w:rsid w:val="00C34360"/>
    <w:rsid w:val="00C34654"/>
    <w:rsid w:val="00C34742"/>
    <w:rsid w:val="00C34775"/>
    <w:rsid w:val="00C348CB"/>
    <w:rsid w:val="00C34AC9"/>
    <w:rsid w:val="00C34B50"/>
    <w:rsid w:val="00C34BA0"/>
    <w:rsid w:val="00C34C85"/>
    <w:rsid w:val="00C34E6E"/>
    <w:rsid w:val="00C351B0"/>
    <w:rsid w:val="00C35202"/>
    <w:rsid w:val="00C3533E"/>
    <w:rsid w:val="00C35379"/>
    <w:rsid w:val="00C3554D"/>
    <w:rsid w:val="00C355D4"/>
    <w:rsid w:val="00C357A9"/>
    <w:rsid w:val="00C35E8C"/>
    <w:rsid w:val="00C36022"/>
    <w:rsid w:val="00C361FB"/>
    <w:rsid w:val="00C363B7"/>
    <w:rsid w:val="00C367CD"/>
    <w:rsid w:val="00C36807"/>
    <w:rsid w:val="00C3684F"/>
    <w:rsid w:val="00C36DC5"/>
    <w:rsid w:val="00C3705A"/>
    <w:rsid w:val="00C370A4"/>
    <w:rsid w:val="00C3775F"/>
    <w:rsid w:val="00C3791C"/>
    <w:rsid w:val="00C37C05"/>
    <w:rsid w:val="00C37D89"/>
    <w:rsid w:val="00C37DCA"/>
    <w:rsid w:val="00C37FE6"/>
    <w:rsid w:val="00C37FF7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5C1"/>
    <w:rsid w:val="00C426B7"/>
    <w:rsid w:val="00C42728"/>
    <w:rsid w:val="00C42A47"/>
    <w:rsid w:val="00C42B78"/>
    <w:rsid w:val="00C42E9F"/>
    <w:rsid w:val="00C43339"/>
    <w:rsid w:val="00C4336F"/>
    <w:rsid w:val="00C43614"/>
    <w:rsid w:val="00C436EE"/>
    <w:rsid w:val="00C43A03"/>
    <w:rsid w:val="00C43D6F"/>
    <w:rsid w:val="00C44547"/>
    <w:rsid w:val="00C44692"/>
    <w:rsid w:val="00C4470D"/>
    <w:rsid w:val="00C44733"/>
    <w:rsid w:val="00C44772"/>
    <w:rsid w:val="00C44809"/>
    <w:rsid w:val="00C44998"/>
    <w:rsid w:val="00C44ABA"/>
    <w:rsid w:val="00C44B4B"/>
    <w:rsid w:val="00C44F80"/>
    <w:rsid w:val="00C45381"/>
    <w:rsid w:val="00C45768"/>
    <w:rsid w:val="00C458A4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3F"/>
    <w:rsid w:val="00C46B91"/>
    <w:rsid w:val="00C46D6A"/>
    <w:rsid w:val="00C470B4"/>
    <w:rsid w:val="00C470D9"/>
    <w:rsid w:val="00C47108"/>
    <w:rsid w:val="00C47207"/>
    <w:rsid w:val="00C4747C"/>
    <w:rsid w:val="00C47496"/>
    <w:rsid w:val="00C4790A"/>
    <w:rsid w:val="00C4792E"/>
    <w:rsid w:val="00C47AC6"/>
    <w:rsid w:val="00C47B95"/>
    <w:rsid w:val="00C47EC3"/>
    <w:rsid w:val="00C47EF2"/>
    <w:rsid w:val="00C500CA"/>
    <w:rsid w:val="00C501A9"/>
    <w:rsid w:val="00C5048F"/>
    <w:rsid w:val="00C50587"/>
    <w:rsid w:val="00C50790"/>
    <w:rsid w:val="00C50C72"/>
    <w:rsid w:val="00C50FAE"/>
    <w:rsid w:val="00C51046"/>
    <w:rsid w:val="00C51287"/>
    <w:rsid w:val="00C5175C"/>
    <w:rsid w:val="00C5176C"/>
    <w:rsid w:val="00C517E9"/>
    <w:rsid w:val="00C519E7"/>
    <w:rsid w:val="00C51B56"/>
    <w:rsid w:val="00C51B8C"/>
    <w:rsid w:val="00C51E3E"/>
    <w:rsid w:val="00C520E6"/>
    <w:rsid w:val="00C52194"/>
    <w:rsid w:val="00C523CF"/>
    <w:rsid w:val="00C524DA"/>
    <w:rsid w:val="00C5257F"/>
    <w:rsid w:val="00C52CA6"/>
    <w:rsid w:val="00C52DD8"/>
    <w:rsid w:val="00C53177"/>
    <w:rsid w:val="00C53276"/>
    <w:rsid w:val="00C53321"/>
    <w:rsid w:val="00C5332F"/>
    <w:rsid w:val="00C53616"/>
    <w:rsid w:val="00C53642"/>
    <w:rsid w:val="00C5378A"/>
    <w:rsid w:val="00C537A2"/>
    <w:rsid w:val="00C539AC"/>
    <w:rsid w:val="00C53B17"/>
    <w:rsid w:val="00C53B4C"/>
    <w:rsid w:val="00C53C22"/>
    <w:rsid w:val="00C53D54"/>
    <w:rsid w:val="00C53E3C"/>
    <w:rsid w:val="00C54033"/>
    <w:rsid w:val="00C5410E"/>
    <w:rsid w:val="00C54122"/>
    <w:rsid w:val="00C54148"/>
    <w:rsid w:val="00C54291"/>
    <w:rsid w:val="00C5447D"/>
    <w:rsid w:val="00C5450A"/>
    <w:rsid w:val="00C54A6A"/>
    <w:rsid w:val="00C54D7B"/>
    <w:rsid w:val="00C55033"/>
    <w:rsid w:val="00C55136"/>
    <w:rsid w:val="00C55233"/>
    <w:rsid w:val="00C5537D"/>
    <w:rsid w:val="00C55577"/>
    <w:rsid w:val="00C5591D"/>
    <w:rsid w:val="00C55E65"/>
    <w:rsid w:val="00C563C1"/>
    <w:rsid w:val="00C564B9"/>
    <w:rsid w:val="00C5662A"/>
    <w:rsid w:val="00C5675C"/>
    <w:rsid w:val="00C56934"/>
    <w:rsid w:val="00C569CB"/>
    <w:rsid w:val="00C56F59"/>
    <w:rsid w:val="00C572AE"/>
    <w:rsid w:val="00C5734E"/>
    <w:rsid w:val="00C578FA"/>
    <w:rsid w:val="00C57AC9"/>
    <w:rsid w:val="00C57AE9"/>
    <w:rsid w:val="00C57C9B"/>
    <w:rsid w:val="00C57CE0"/>
    <w:rsid w:val="00C57E4D"/>
    <w:rsid w:val="00C57EB6"/>
    <w:rsid w:val="00C57F65"/>
    <w:rsid w:val="00C60050"/>
    <w:rsid w:val="00C60183"/>
    <w:rsid w:val="00C602C3"/>
    <w:rsid w:val="00C6036F"/>
    <w:rsid w:val="00C607A3"/>
    <w:rsid w:val="00C60865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9C7"/>
    <w:rsid w:val="00C62A1E"/>
    <w:rsid w:val="00C62ABF"/>
    <w:rsid w:val="00C62B82"/>
    <w:rsid w:val="00C62B88"/>
    <w:rsid w:val="00C62C1A"/>
    <w:rsid w:val="00C62D62"/>
    <w:rsid w:val="00C62E19"/>
    <w:rsid w:val="00C62EFB"/>
    <w:rsid w:val="00C6330A"/>
    <w:rsid w:val="00C63352"/>
    <w:rsid w:val="00C633A6"/>
    <w:rsid w:val="00C633D1"/>
    <w:rsid w:val="00C63559"/>
    <w:rsid w:val="00C63583"/>
    <w:rsid w:val="00C637E7"/>
    <w:rsid w:val="00C63909"/>
    <w:rsid w:val="00C63A9B"/>
    <w:rsid w:val="00C63B06"/>
    <w:rsid w:val="00C63C9B"/>
    <w:rsid w:val="00C63EDA"/>
    <w:rsid w:val="00C640B8"/>
    <w:rsid w:val="00C64102"/>
    <w:rsid w:val="00C64160"/>
    <w:rsid w:val="00C641EA"/>
    <w:rsid w:val="00C645BD"/>
    <w:rsid w:val="00C646DA"/>
    <w:rsid w:val="00C6477E"/>
    <w:rsid w:val="00C648C0"/>
    <w:rsid w:val="00C64A9F"/>
    <w:rsid w:val="00C64DBB"/>
    <w:rsid w:val="00C65017"/>
    <w:rsid w:val="00C6519E"/>
    <w:rsid w:val="00C65281"/>
    <w:rsid w:val="00C659DD"/>
    <w:rsid w:val="00C65A1B"/>
    <w:rsid w:val="00C65A48"/>
    <w:rsid w:val="00C65CAF"/>
    <w:rsid w:val="00C65EBC"/>
    <w:rsid w:val="00C6603A"/>
    <w:rsid w:val="00C66050"/>
    <w:rsid w:val="00C6621E"/>
    <w:rsid w:val="00C663E8"/>
    <w:rsid w:val="00C66613"/>
    <w:rsid w:val="00C66989"/>
    <w:rsid w:val="00C66BE1"/>
    <w:rsid w:val="00C67176"/>
    <w:rsid w:val="00C671DD"/>
    <w:rsid w:val="00C6742A"/>
    <w:rsid w:val="00C67450"/>
    <w:rsid w:val="00C676E3"/>
    <w:rsid w:val="00C67885"/>
    <w:rsid w:val="00C678F0"/>
    <w:rsid w:val="00C67963"/>
    <w:rsid w:val="00C67A57"/>
    <w:rsid w:val="00C67A95"/>
    <w:rsid w:val="00C67B8C"/>
    <w:rsid w:val="00C67D0A"/>
    <w:rsid w:val="00C67D3A"/>
    <w:rsid w:val="00C67D3E"/>
    <w:rsid w:val="00C67DD1"/>
    <w:rsid w:val="00C67E06"/>
    <w:rsid w:val="00C7029F"/>
    <w:rsid w:val="00C70393"/>
    <w:rsid w:val="00C708B4"/>
    <w:rsid w:val="00C70AC5"/>
    <w:rsid w:val="00C70B87"/>
    <w:rsid w:val="00C70CE9"/>
    <w:rsid w:val="00C70EF4"/>
    <w:rsid w:val="00C71599"/>
    <w:rsid w:val="00C718BB"/>
    <w:rsid w:val="00C71AE1"/>
    <w:rsid w:val="00C71C5A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2FEA"/>
    <w:rsid w:val="00C730B8"/>
    <w:rsid w:val="00C730DD"/>
    <w:rsid w:val="00C731A6"/>
    <w:rsid w:val="00C7326D"/>
    <w:rsid w:val="00C7333C"/>
    <w:rsid w:val="00C7362A"/>
    <w:rsid w:val="00C73640"/>
    <w:rsid w:val="00C73656"/>
    <w:rsid w:val="00C7369F"/>
    <w:rsid w:val="00C736B0"/>
    <w:rsid w:val="00C73932"/>
    <w:rsid w:val="00C73E7F"/>
    <w:rsid w:val="00C73EA8"/>
    <w:rsid w:val="00C741BC"/>
    <w:rsid w:val="00C741BD"/>
    <w:rsid w:val="00C74338"/>
    <w:rsid w:val="00C74675"/>
    <w:rsid w:val="00C747E7"/>
    <w:rsid w:val="00C74802"/>
    <w:rsid w:val="00C74AA8"/>
    <w:rsid w:val="00C75045"/>
    <w:rsid w:val="00C75070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417"/>
    <w:rsid w:val="00C76641"/>
    <w:rsid w:val="00C766A6"/>
    <w:rsid w:val="00C76766"/>
    <w:rsid w:val="00C76F69"/>
    <w:rsid w:val="00C76FE3"/>
    <w:rsid w:val="00C77072"/>
    <w:rsid w:val="00C770F0"/>
    <w:rsid w:val="00C7731B"/>
    <w:rsid w:val="00C773DF"/>
    <w:rsid w:val="00C7746E"/>
    <w:rsid w:val="00C77496"/>
    <w:rsid w:val="00C77736"/>
    <w:rsid w:val="00C77BDA"/>
    <w:rsid w:val="00C77D83"/>
    <w:rsid w:val="00C77DEF"/>
    <w:rsid w:val="00C77F0B"/>
    <w:rsid w:val="00C800FA"/>
    <w:rsid w:val="00C80287"/>
    <w:rsid w:val="00C8036B"/>
    <w:rsid w:val="00C804C5"/>
    <w:rsid w:val="00C80574"/>
    <w:rsid w:val="00C80801"/>
    <w:rsid w:val="00C80B2C"/>
    <w:rsid w:val="00C80DA2"/>
    <w:rsid w:val="00C80E5B"/>
    <w:rsid w:val="00C80F04"/>
    <w:rsid w:val="00C810CA"/>
    <w:rsid w:val="00C812CE"/>
    <w:rsid w:val="00C81315"/>
    <w:rsid w:val="00C815D0"/>
    <w:rsid w:val="00C815F3"/>
    <w:rsid w:val="00C81869"/>
    <w:rsid w:val="00C81887"/>
    <w:rsid w:val="00C81A7D"/>
    <w:rsid w:val="00C81B53"/>
    <w:rsid w:val="00C81C4B"/>
    <w:rsid w:val="00C81D78"/>
    <w:rsid w:val="00C821C7"/>
    <w:rsid w:val="00C82427"/>
    <w:rsid w:val="00C8287B"/>
    <w:rsid w:val="00C8295E"/>
    <w:rsid w:val="00C829A3"/>
    <w:rsid w:val="00C829A6"/>
    <w:rsid w:val="00C82B70"/>
    <w:rsid w:val="00C830DD"/>
    <w:rsid w:val="00C83363"/>
    <w:rsid w:val="00C8336C"/>
    <w:rsid w:val="00C834BD"/>
    <w:rsid w:val="00C83544"/>
    <w:rsid w:val="00C83D24"/>
    <w:rsid w:val="00C840CC"/>
    <w:rsid w:val="00C84135"/>
    <w:rsid w:val="00C84150"/>
    <w:rsid w:val="00C84585"/>
    <w:rsid w:val="00C849A4"/>
    <w:rsid w:val="00C84B3C"/>
    <w:rsid w:val="00C84CF6"/>
    <w:rsid w:val="00C84E81"/>
    <w:rsid w:val="00C85079"/>
    <w:rsid w:val="00C85260"/>
    <w:rsid w:val="00C858F5"/>
    <w:rsid w:val="00C85C5E"/>
    <w:rsid w:val="00C85C78"/>
    <w:rsid w:val="00C85E52"/>
    <w:rsid w:val="00C8602F"/>
    <w:rsid w:val="00C86593"/>
    <w:rsid w:val="00C8675E"/>
    <w:rsid w:val="00C86D1D"/>
    <w:rsid w:val="00C873B3"/>
    <w:rsid w:val="00C87449"/>
    <w:rsid w:val="00C87569"/>
    <w:rsid w:val="00C875DF"/>
    <w:rsid w:val="00C87734"/>
    <w:rsid w:val="00C878EE"/>
    <w:rsid w:val="00C87A5C"/>
    <w:rsid w:val="00C87AA7"/>
    <w:rsid w:val="00C87B4E"/>
    <w:rsid w:val="00C87E2E"/>
    <w:rsid w:val="00C90067"/>
    <w:rsid w:val="00C90087"/>
    <w:rsid w:val="00C900F9"/>
    <w:rsid w:val="00C9024A"/>
    <w:rsid w:val="00C90264"/>
    <w:rsid w:val="00C90464"/>
    <w:rsid w:val="00C90590"/>
    <w:rsid w:val="00C906C5"/>
    <w:rsid w:val="00C90867"/>
    <w:rsid w:val="00C90C1E"/>
    <w:rsid w:val="00C91119"/>
    <w:rsid w:val="00C91189"/>
    <w:rsid w:val="00C911E4"/>
    <w:rsid w:val="00C91359"/>
    <w:rsid w:val="00C91461"/>
    <w:rsid w:val="00C914D1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41B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4F9"/>
    <w:rsid w:val="00C946B3"/>
    <w:rsid w:val="00C94793"/>
    <w:rsid w:val="00C947A2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CAE"/>
    <w:rsid w:val="00C95EF1"/>
    <w:rsid w:val="00C9608C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94E"/>
    <w:rsid w:val="00C97AD7"/>
    <w:rsid w:val="00C97BF8"/>
    <w:rsid w:val="00C97CA8"/>
    <w:rsid w:val="00C97D3C"/>
    <w:rsid w:val="00C97EAA"/>
    <w:rsid w:val="00C97F1D"/>
    <w:rsid w:val="00CA00D6"/>
    <w:rsid w:val="00CA016C"/>
    <w:rsid w:val="00CA0332"/>
    <w:rsid w:val="00CA0388"/>
    <w:rsid w:val="00CA03A6"/>
    <w:rsid w:val="00CA0758"/>
    <w:rsid w:val="00CA087A"/>
    <w:rsid w:val="00CA08F8"/>
    <w:rsid w:val="00CA0963"/>
    <w:rsid w:val="00CA0CB0"/>
    <w:rsid w:val="00CA0CF8"/>
    <w:rsid w:val="00CA0D4A"/>
    <w:rsid w:val="00CA0D4F"/>
    <w:rsid w:val="00CA0F43"/>
    <w:rsid w:val="00CA107E"/>
    <w:rsid w:val="00CA1144"/>
    <w:rsid w:val="00CA11C6"/>
    <w:rsid w:val="00CA1218"/>
    <w:rsid w:val="00CA130D"/>
    <w:rsid w:val="00CA175B"/>
    <w:rsid w:val="00CA1AB5"/>
    <w:rsid w:val="00CA1C7A"/>
    <w:rsid w:val="00CA1D0B"/>
    <w:rsid w:val="00CA1EBC"/>
    <w:rsid w:val="00CA1ED3"/>
    <w:rsid w:val="00CA1FA8"/>
    <w:rsid w:val="00CA207C"/>
    <w:rsid w:val="00CA2214"/>
    <w:rsid w:val="00CA221A"/>
    <w:rsid w:val="00CA2352"/>
    <w:rsid w:val="00CA238C"/>
    <w:rsid w:val="00CA2401"/>
    <w:rsid w:val="00CA244F"/>
    <w:rsid w:val="00CA25D9"/>
    <w:rsid w:val="00CA288B"/>
    <w:rsid w:val="00CA2989"/>
    <w:rsid w:val="00CA2997"/>
    <w:rsid w:val="00CA2A34"/>
    <w:rsid w:val="00CA2B7E"/>
    <w:rsid w:val="00CA2C72"/>
    <w:rsid w:val="00CA2CCE"/>
    <w:rsid w:val="00CA2D85"/>
    <w:rsid w:val="00CA2D97"/>
    <w:rsid w:val="00CA2DC4"/>
    <w:rsid w:val="00CA3189"/>
    <w:rsid w:val="00CA322D"/>
    <w:rsid w:val="00CA324D"/>
    <w:rsid w:val="00CA3546"/>
    <w:rsid w:val="00CA3619"/>
    <w:rsid w:val="00CA3768"/>
    <w:rsid w:val="00CA3788"/>
    <w:rsid w:val="00CA3D86"/>
    <w:rsid w:val="00CA3D8F"/>
    <w:rsid w:val="00CA3EB0"/>
    <w:rsid w:val="00CA3F52"/>
    <w:rsid w:val="00CA3F9E"/>
    <w:rsid w:val="00CA42CF"/>
    <w:rsid w:val="00CA42EE"/>
    <w:rsid w:val="00CA4476"/>
    <w:rsid w:val="00CA4853"/>
    <w:rsid w:val="00CA4B12"/>
    <w:rsid w:val="00CA4F77"/>
    <w:rsid w:val="00CA5085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9AA"/>
    <w:rsid w:val="00CA5AF5"/>
    <w:rsid w:val="00CA5CD2"/>
    <w:rsid w:val="00CA5F2B"/>
    <w:rsid w:val="00CA5F77"/>
    <w:rsid w:val="00CA63D9"/>
    <w:rsid w:val="00CA64DC"/>
    <w:rsid w:val="00CA6748"/>
    <w:rsid w:val="00CA69A5"/>
    <w:rsid w:val="00CA6BC8"/>
    <w:rsid w:val="00CA6D6F"/>
    <w:rsid w:val="00CA6EE0"/>
    <w:rsid w:val="00CA70C5"/>
    <w:rsid w:val="00CA726F"/>
    <w:rsid w:val="00CA73B1"/>
    <w:rsid w:val="00CA741C"/>
    <w:rsid w:val="00CA76C3"/>
    <w:rsid w:val="00CA7767"/>
    <w:rsid w:val="00CA7781"/>
    <w:rsid w:val="00CA7892"/>
    <w:rsid w:val="00CA796E"/>
    <w:rsid w:val="00CA7AD8"/>
    <w:rsid w:val="00CA7B57"/>
    <w:rsid w:val="00CA7BD7"/>
    <w:rsid w:val="00CA7D1D"/>
    <w:rsid w:val="00CA7D2F"/>
    <w:rsid w:val="00CA7D35"/>
    <w:rsid w:val="00CA7D8B"/>
    <w:rsid w:val="00CA7EA9"/>
    <w:rsid w:val="00CA7FDE"/>
    <w:rsid w:val="00CB0281"/>
    <w:rsid w:val="00CB047B"/>
    <w:rsid w:val="00CB0620"/>
    <w:rsid w:val="00CB066C"/>
    <w:rsid w:val="00CB0683"/>
    <w:rsid w:val="00CB07C9"/>
    <w:rsid w:val="00CB08FE"/>
    <w:rsid w:val="00CB0903"/>
    <w:rsid w:val="00CB09BD"/>
    <w:rsid w:val="00CB0B02"/>
    <w:rsid w:val="00CB0B66"/>
    <w:rsid w:val="00CB0C1D"/>
    <w:rsid w:val="00CB0C2E"/>
    <w:rsid w:val="00CB0CD8"/>
    <w:rsid w:val="00CB0D79"/>
    <w:rsid w:val="00CB1341"/>
    <w:rsid w:val="00CB14F0"/>
    <w:rsid w:val="00CB15B0"/>
    <w:rsid w:val="00CB171C"/>
    <w:rsid w:val="00CB175D"/>
    <w:rsid w:val="00CB18E5"/>
    <w:rsid w:val="00CB199B"/>
    <w:rsid w:val="00CB1B9B"/>
    <w:rsid w:val="00CB1D4B"/>
    <w:rsid w:val="00CB202F"/>
    <w:rsid w:val="00CB225F"/>
    <w:rsid w:val="00CB23F0"/>
    <w:rsid w:val="00CB26CE"/>
    <w:rsid w:val="00CB27B9"/>
    <w:rsid w:val="00CB2AF6"/>
    <w:rsid w:val="00CB2B88"/>
    <w:rsid w:val="00CB2BDF"/>
    <w:rsid w:val="00CB2D2E"/>
    <w:rsid w:val="00CB2E1A"/>
    <w:rsid w:val="00CB3288"/>
    <w:rsid w:val="00CB32BB"/>
    <w:rsid w:val="00CB3327"/>
    <w:rsid w:val="00CB3463"/>
    <w:rsid w:val="00CB389F"/>
    <w:rsid w:val="00CB3B62"/>
    <w:rsid w:val="00CB4427"/>
    <w:rsid w:val="00CB4568"/>
    <w:rsid w:val="00CB4D50"/>
    <w:rsid w:val="00CB4EE4"/>
    <w:rsid w:val="00CB4F15"/>
    <w:rsid w:val="00CB5977"/>
    <w:rsid w:val="00CB5A07"/>
    <w:rsid w:val="00CB5D27"/>
    <w:rsid w:val="00CB5D82"/>
    <w:rsid w:val="00CB608C"/>
    <w:rsid w:val="00CB6334"/>
    <w:rsid w:val="00CB63B4"/>
    <w:rsid w:val="00CB64A1"/>
    <w:rsid w:val="00CB66A5"/>
    <w:rsid w:val="00CB6798"/>
    <w:rsid w:val="00CB679C"/>
    <w:rsid w:val="00CB69F5"/>
    <w:rsid w:val="00CB6ABA"/>
    <w:rsid w:val="00CB6BF5"/>
    <w:rsid w:val="00CB6C23"/>
    <w:rsid w:val="00CB706C"/>
    <w:rsid w:val="00CB718A"/>
    <w:rsid w:val="00CB724F"/>
    <w:rsid w:val="00CB727E"/>
    <w:rsid w:val="00CB746F"/>
    <w:rsid w:val="00CB75E4"/>
    <w:rsid w:val="00CB764B"/>
    <w:rsid w:val="00CB76B9"/>
    <w:rsid w:val="00CB7910"/>
    <w:rsid w:val="00CB7A65"/>
    <w:rsid w:val="00CB7A9E"/>
    <w:rsid w:val="00CB7B02"/>
    <w:rsid w:val="00CB7B35"/>
    <w:rsid w:val="00CB7D7F"/>
    <w:rsid w:val="00CB7D97"/>
    <w:rsid w:val="00CC0103"/>
    <w:rsid w:val="00CC0283"/>
    <w:rsid w:val="00CC0390"/>
    <w:rsid w:val="00CC03EE"/>
    <w:rsid w:val="00CC047C"/>
    <w:rsid w:val="00CC087E"/>
    <w:rsid w:val="00CC09F5"/>
    <w:rsid w:val="00CC0C6A"/>
    <w:rsid w:val="00CC0D16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467"/>
    <w:rsid w:val="00CC2518"/>
    <w:rsid w:val="00CC28BE"/>
    <w:rsid w:val="00CC2A28"/>
    <w:rsid w:val="00CC2C34"/>
    <w:rsid w:val="00CC2C98"/>
    <w:rsid w:val="00CC2D30"/>
    <w:rsid w:val="00CC2FE1"/>
    <w:rsid w:val="00CC3100"/>
    <w:rsid w:val="00CC33BA"/>
    <w:rsid w:val="00CC3508"/>
    <w:rsid w:val="00CC3979"/>
    <w:rsid w:val="00CC3A2D"/>
    <w:rsid w:val="00CC3A54"/>
    <w:rsid w:val="00CC3F5D"/>
    <w:rsid w:val="00CC409C"/>
    <w:rsid w:val="00CC43EC"/>
    <w:rsid w:val="00CC4583"/>
    <w:rsid w:val="00CC480B"/>
    <w:rsid w:val="00CC489C"/>
    <w:rsid w:val="00CC4AEA"/>
    <w:rsid w:val="00CC4BA7"/>
    <w:rsid w:val="00CC4C50"/>
    <w:rsid w:val="00CC4CB8"/>
    <w:rsid w:val="00CC4D63"/>
    <w:rsid w:val="00CC4DF8"/>
    <w:rsid w:val="00CC501F"/>
    <w:rsid w:val="00CC5115"/>
    <w:rsid w:val="00CC51AB"/>
    <w:rsid w:val="00CC5258"/>
    <w:rsid w:val="00CC52F1"/>
    <w:rsid w:val="00CC5587"/>
    <w:rsid w:val="00CC55A9"/>
    <w:rsid w:val="00CC57A2"/>
    <w:rsid w:val="00CC57BF"/>
    <w:rsid w:val="00CC59DE"/>
    <w:rsid w:val="00CC5A41"/>
    <w:rsid w:val="00CC5A9C"/>
    <w:rsid w:val="00CC5D17"/>
    <w:rsid w:val="00CC5F05"/>
    <w:rsid w:val="00CC5FEA"/>
    <w:rsid w:val="00CC6243"/>
    <w:rsid w:val="00CC643D"/>
    <w:rsid w:val="00CC695C"/>
    <w:rsid w:val="00CC6984"/>
    <w:rsid w:val="00CC6A47"/>
    <w:rsid w:val="00CC6AAC"/>
    <w:rsid w:val="00CC6CFF"/>
    <w:rsid w:val="00CC6E72"/>
    <w:rsid w:val="00CC77ED"/>
    <w:rsid w:val="00CC79C4"/>
    <w:rsid w:val="00CC7F29"/>
    <w:rsid w:val="00CD0228"/>
    <w:rsid w:val="00CD02D7"/>
    <w:rsid w:val="00CD06E9"/>
    <w:rsid w:val="00CD0757"/>
    <w:rsid w:val="00CD0BC3"/>
    <w:rsid w:val="00CD0CE9"/>
    <w:rsid w:val="00CD0F98"/>
    <w:rsid w:val="00CD117F"/>
    <w:rsid w:val="00CD148E"/>
    <w:rsid w:val="00CD181B"/>
    <w:rsid w:val="00CD18C5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E6"/>
    <w:rsid w:val="00CD29F8"/>
    <w:rsid w:val="00CD2B51"/>
    <w:rsid w:val="00CD333B"/>
    <w:rsid w:val="00CD39A7"/>
    <w:rsid w:val="00CD3A21"/>
    <w:rsid w:val="00CD3B18"/>
    <w:rsid w:val="00CD3C40"/>
    <w:rsid w:val="00CD4127"/>
    <w:rsid w:val="00CD4206"/>
    <w:rsid w:val="00CD4220"/>
    <w:rsid w:val="00CD4305"/>
    <w:rsid w:val="00CD44BE"/>
    <w:rsid w:val="00CD454F"/>
    <w:rsid w:val="00CD4755"/>
    <w:rsid w:val="00CD4948"/>
    <w:rsid w:val="00CD4ADF"/>
    <w:rsid w:val="00CD4AF8"/>
    <w:rsid w:val="00CD4BD2"/>
    <w:rsid w:val="00CD4D0B"/>
    <w:rsid w:val="00CD4DCA"/>
    <w:rsid w:val="00CD5212"/>
    <w:rsid w:val="00CD5421"/>
    <w:rsid w:val="00CD551C"/>
    <w:rsid w:val="00CD561C"/>
    <w:rsid w:val="00CD5A63"/>
    <w:rsid w:val="00CD5F30"/>
    <w:rsid w:val="00CD60BE"/>
    <w:rsid w:val="00CD60D8"/>
    <w:rsid w:val="00CD6324"/>
    <w:rsid w:val="00CD6460"/>
    <w:rsid w:val="00CD66B5"/>
    <w:rsid w:val="00CD69FB"/>
    <w:rsid w:val="00CD6CF6"/>
    <w:rsid w:val="00CD6D3E"/>
    <w:rsid w:val="00CD710A"/>
    <w:rsid w:val="00CD73D1"/>
    <w:rsid w:val="00CD745B"/>
    <w:rsid w:val="00CD75B4"/>
    <w:rsid w:val="00CD767C"/>
    <w:rsid w:val="00CD7918"/>
    <w:rsid w:val="00CE01D9"/>
    <w:rsid w:val="00CE0346"/>
    <w:rsid w:val="00CE0718"/>
    <w:rsid w:val="00CE072F"/>
    <w:rsid w:val="00CE0842"/>
    <w:rsid w:val="00CE0C15"/>
    <w:rsid w:val="00CE0D19"/>
    <w:rsid w:val="00CE0F60"/>
    <w:rsid w:val="00CE1515"/>
    <w:rsid w:val="00CE16E3"/>
    <w:rsid w:val="00CE1867"/>
    <w:rsid w:val="00CE1DD3"/>
    <w:rsid w:val="00CE245C"/>
    <w:rsid w:val="00CE2706"/>
    <w:rsid w:val="00CE28F8"/>
    <w:rsid w:val="00CE2A5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3E99"/>
    <w:rsid w:val="00CE41FD"/>
    <w:rsid w:val="00CE45B0"/>
    <w:rsid w:val="00CE47CE"/>
    <w:rsid w:val="00CE4B4E"/>
    <w:rsid w:val="00CE4BE0"/>
    <w:rsid w:val="00CE4CCD"/>
    <w:rsid w:val="00CE4D54"/>
    <w:rsid w:val="00CE4FD3"/>
    <w:rsid w:val="00CE542F"/>
    <w:rsid w:val="00CE58AD"/>
    <w:rsid w:val="00CE58C2"/>
    <w:rsid w:val="00CE59BE"/>
    <w:rsid w:val="00CE59BF"/>
    <w:rsid w:val="00CE5A80"/>
    <w:rsid w:val="00CE5B51"/>
    <w:rsid w:val="00CE5BC6"/>
    <w:rsid w:val="00CE6059"/>
    <w:rsid w:val="00CE621A"/>
    <w:rsid w:val="00CE6237"/>
    <w:rsid w:val="00CE6469"/>
    <w:rsid w:val="00CE6590"/>
    <w:rsid w:val="00CE665D"/>
    <w:rsid w:val="00CE68DA"/>
    <w:rsid w:val="00CE6B9E"/>
    <w:rsid w:val="00CE72BF"/>
    <w:rsid w:val="00CE7395"/>
    <w:rsid w:val="00CE73E4"/>
    <w:rsid w:val="00CE7BC6"/>
    <w:rsid w:val="00CE7E01"/>
    <w:rsid w:val="00CE7F72"/>
    <w:rsid w:val="00CF02EE"/>
    <w:rsid w:val="00CF0493"/>
    <w:rsid w:val="00CF0638"/>
    <w:rsid w:val="00CF0C6E"/>
    <w:rsid w:val="00CF0D27"/>
    <w:rsid w:val="00CF0D69"/>
    <w:rsid w:val="00CF151D"/>
    <w:rsid w:val="00CF1894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B0C"/>
    <w:rsid w:val="00CF3C3B"/>
    <w:rsid w:val="00CF3D07"/>
    <w:rsid w:val="00CF3F2D"/>
    <w:rsid w:val="00CF3F83"/>
    <w:rsid w:val="00CF40BE"/>
    <w:rsid w:val="00CF4273"/>
    <w:rsid w:val="00CF4418"/>
    <w:rsid w:val="00CF4560"/>
    <w:rsid w:val="00CF46F0"/>
    <w:rsid w:val="00CF46FD"/>
    <w:rsid w:val="00CF4A30"/>
    <w:rsid w:val="00CF4B04"/>
    <w:rsid w:val="00CF4B32"/>
    <w:rsid w:val="00CF4B6C"/>
    <w:rsid w:val="00CF4C5D"/>
    <w:rsid w:val="00CF4D86"/>
    <w:rsid w:val="00CF4EDF"/>
    <w:rsid w:val="00CF50A4"/>
    <w:rsid w:val="00CF531F"/>
    <w:rsid w:val="00CF535B"/>
    <w:rsid w:val="00CF53CB"/>
    <w:rsid w:val="00CF5960"/>
    <w:rsid w:val="00CF5B50"/>
    <w:rsid w:val="00CF5CBD"/>
    <w:rsid w:val="00CF5CF8"/>
    <w:rsid w:val="00CF5D3D"/>
    <w:rsid w:val="00CF5EF2"/>
    <w:rsid w:val="00CF68F6"/>
    <w:rsid w:val="00CF6C6B"/>
    <w:rsid w:val="00CF6D1F"/>
    <w:rsid w:val="00CF6E44"/>
    <w:rsid w:val="00CF7062"/>
    <w:rsid w:val="00CF76F7"/>
    <w:rsid w:val="00CF789A"/>
    <w:rsid w:val="00CF78B3"/>
    <w:rsid w:val="00CF7B87"/>
    <w:rsid w:val="00CF7FC1"/>
    <w:rsid w:val="00D001B2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639"/>
    <w:rsid w:val="00D017A0"/>
    <w:rsid w:val="00D0198A"/>
    <w:rsid w:val="00D019A3"/>
    <w:rsid w:val="00D01DE5"/>
    <w:rsid w:val="00D0202E"/>
    <w:rsid w:val="00D02242"/>
    <w:rsid w:val="00D022ED"/>
    <w:rsid w:val="00D0286A"/>
    <w:rsid w:val="00D0287D"/>
    <w:rsid w:val="00D02AE8"/>
    <w:rsid w:val="00D02B59"/>
    <w:rsid w:val="00D02D4C"/>
    <w:rsid w:val="00D02EC1"/>
    <w:rsid w:val="00D02F34"/>
    <w:rsid w:val="00D02F54"/>
    <w:rsid w:val="00D03044"/>
    <w:rsid w:val="00D030D0"/>
    <w:rsid w:val="00D03342"/>
    <w:rsid w:val="00D033B4"/>
    <w:rsid w:val="00D03483"/>
    <w:rsid w:val="00D03625"/>
    <w:rsid w:val="00D03998"/>
    <w:rsid w:val="00D039D3"/>
    <w:rsid w:val="00D03A27"/>
    <w:rsid w:val="00D03A4F"/>
    <w:rsid w:val="00D03E8E"/>
    <w:rsid w:val="00D040AA"/>
    <w:rsid w:val="00D040E1"/>
    <w:rsid w:val="00D048EF"/>
    <w:rsid w:val="00D04B70"/>
    <w:rsid w:val="00D04D3B"/>
    <w:rsid w:val="00D051E0"/>
    <w:rsid w:val="00D05908"/>
    <w:rsid w:val="00D059E6"/>
    <w:rsid w:val="00D05C02"/>
    <w:rsid w:val="00D05D42"/>
    <w:rsid w:val="00D05E7C"/>
    <w:rsid w:val="00D05F11"/>
    <w:rsid w:val="00D05F3F"/>
    <w:rsid w:val="00D0626A"/>
    <w:rsid w:val="00D06489"/>
    <w:rsid w:val="00D06749"/>
    <w:rsid w:val="00D0681B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94A"/>
    <w:rsid w:val="00D10A55"/>
    <w:rsid w:val="00D10C6D"/>
    <w:rsid w:val="00D1110C"/>
    <w:rsid w:val="00D11266"/>
    <w:rsid w:val="00D11818"/>
    <w:rsid w:val="00D1195D"/>
    <w:rsid w:val="00D11B3F"/>
    <w:rsid w:val="00D11BB6"/>
    <w:rsid w:val="00D1200C"/>
    <w:rsid w:val="00D1226F"/>
    <w:rsid w:val="00D124D7"/>
    <w:rsid w:val="00D12A2B"/>
    <w:rsid w:val="00D12AC1"/>
    <w:rsid w:val="00D12CA0"/>
    <w:rsid w:val="00D12DF5"/>
    <w:rsid w:val="00D1324C"/>
    <w:rsid w:val="00D13589"/>
    <w:rsid w:val="00D1372E"/>
    <w:rsid w:val="00D13AB0"/>
    <w:rsid w:val="00D13C6E"/>
    <w:rsid w:val="00D13C97"/>
    <w:rsid w:val="00D140BA"/>
    <w:rsid w:val="00D141C2"/>
    <w:rsid w:val="00D14286"/>
    <w:rsid w:val="00D14315"/>
    <w:rsid w:val="00D14370"/>
    <w:rsid w:val="00D14530"/>
    <w:rsid w:val="00D146B1"/>
    <w:rsid w:val="00D147C7"/>
    <w:rsid w:val="00D1494F"/>
    <w:rsid w:val="00D14969"/>
    <w:rsid w:val="00D149FB"/>
    <w:rsid w:val="00D14A27"/>
    <w:rsid w:val="00D14B06"/>
    <w:rsid w:val="00D14B0C"/>
    <w:rsid w:val="00D14CCD"/>
    <w:rsid w:val="00D14D82"/>
    <w:rsid w:val="00D14DA0"/>
    <w:rsid w:val="00D14E77"/>
    <w:rsid w:val="00D14EA5"/>
    <w:rsid w:val="00D15082"/>
    <w:rsid w:val="00D1524D"/>
    <w:rsid w:val="00D152B1"/>
    <w:rsid w:val="00D1531D"/>
    <w:rsid w:val="00D15370"/>
    <w:rsid w:val="00D15591"/>
    <w:rsid w:val="00D1581C"/>
    <w:rsid w:val="00D15B45"/>
    <w:rsid w:val="00D16150"/>
    <w:rsid w:val="00D161B8"/>
    <w:rsid w:val="00D16579"/>
    <w:rsid w:val="00D165AB"/>
    <w:rsid w:val="00D16757"/>
    <w:rsid w:val="00D16B2A"/>
    <w:rsid w:val="00D16C4A"/>
    <w:rsid w:val="00D16E47"/>
    <w:rsid w:val="00D1735D"/>
    <w:rsid w:val="00D17481"/>
    <w:rsid w:val="00D174AF"/>
    <w:rsid w:val="00D17C49"/>
    <w:rsid w:val="00D17D85"/>
    <w:rsid w:val="00D17F45"/>
    <w:rsid w:val="00D17F89"/>
    <w:rsid w:val="00D200C5"/>
    <w:rsid w:val="00D20214"/>
    <w:rsid w:val="00D203BF"/>
    <w:rsid w:val="00D2041E"/>
    <w:rsid w:val="00D2071E"/>
    <w:rsid w:val="00D20997"/>
    <w:rsid w:val="00D20AA1"/>
    <w:rsid w:val="00D20E27"/>
    <w:rsid w:val="00D2104A"/>
    <w:rsid w:val="00D210C6"/>
    <w:rsid w:val="00D2138B"/>
    <w:rsid w:val="00D215C8"/>
    <w:rsid w:val="00D21635"/>
    <w:rsid w:val="00D21C7B"/>
    <w:rsid w:val="00D21CAF"/>
    <w:rsid w:val="00D21D65"/>
    <w:rsid w:val="00D21D98"/>
    <w:rsid w:val="00D21E05"/>
    <w:rsid w:val="00D21E87"/>
    <w:rsid w:val="00D2209D"/>
    <w:rsid w:val="00D220E1"/>
    <w:rsid w:val="00D2214A"/>
    <w:rsid w:val="00D22295"/>
    <w:rsid w:val="00D223AF"/>
    <w:rsid w:val="00D22408"/>
    <w:rsid w:val="00D22B3D"/>
    <w:rsid w:val="00D22C52"/>
    <w:rsid w:val="00D22F30"/>
    <w:rsid w:val="00D230EE"/>
    <w:rsid w:val="00D23240"/>
    <w:rsid w:val="00D23359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4102"/>
    <w:rsid w:val="00D242BB"/>
    <w:rsid w:val="00D242F8"/>
    <w:rsid w:val="00D243FA"/>
    <w:rsid w:val="00D245BD"/>
    <w:rsid w:val="00D24735"/>
    <w:rsid w:val="00D24810"/>
    <w:rsid w:val="00D2488D"/>
    <w:rsid w:val="00D2496C"/>
    <w:rsid w:val="00D24B5F"/>
    <w:rsid w:val="00D2500E"/>
    <w:rsid w:val="00D2508A"/>
    <w:rsid w:val="00D255F7"/>
    <w:rsid w:val="00D256DA"/>
    <w:rsid w:val="00D25713"/>
    <w:rsid w:val="00D25B12"/>
    <w:rsid w:val="00D25BD0"/>
    <w:rsid w:val="00D25F96"/>
    <w:rsid w:val="00D25F9A"/>
    <w:rsid w:val="00D26390"/>
    <w:rsid w:val="00D26452"/>
    <w:rsid w:val="00D264DE"/>
    <w:rsid w:val="00D267FA"/>
    <w:rsid w:val="00D26876"/>
    <w:rsid w:val="00D26AA5"/>
    <w:rsid w:val="00D26D39"/>
    <w:rsid w:val="00D27276"/>
    <w:rsid w:val="00D272FA"/>
    <w:rsid w:val="00D273BD"/>
    <w:rsid w:val="00D276A2"/>
    <w:rsid w:val="00D2778F"/>
    <w:rsid w:val="00D278A6"/>
    <w:rsid w:val="00D278C6"/>
    <w:rsid w:val="00D27CD6"/>
    <w:rsid w:val="00D27E55"/>
    <w:rsid w:val="00D3006B"/>
    <w:rsid w:val="00D3008A"/>
    <w:rsid w:val="00D30538"/>
    <w:rsid w:val="00D30571"/>
    <w:rsid w:val="00D306FF"/>
    <w:rsid w:val="00D312D8"/>
    <w:rsid w:val="00D31426"/>
    <w:rsid w:val="00D314A0"/>
    <w:rsid w:val="00D316A4"/>
    <w:rsid w:val="00D316B5"/>
    <w:rsid w:val="00D31767"/>
    <w:rsid w:val="00D3187E"/>
    <w:rsid w:val="00D31A49"/>
    <w:rsid w:val="00D31C75"/>
    <w:rsid w:val="00D31CE2"/>
    <w:rsid w:val="00D31D25"/>
    <w:rsid w:val="00D31F15"/>
    <w:rsid w:val="00D31F1C"/>
    <w:rsid w:val="00D31F1F"/>
    <w:rsid w:val="00D32418"/>
    <w:rsid w:val="00D32B12"/>
    <w:rsid w:val="00D32D68"/>
    <w:rsid w:val="00D32DF6"/>
    <w:rsid w:val="00D32FC4"/>
    <w:rsid w:val="00D331C3"/>
    <w:rsid w:val="00D33564"/>
    <w:rsid w:val="00D3356C"/>
    <w:rsid w:val="00D3386D"/>
    <w:rsid w:val="00D3396F"/>
    <w:rsid w:val="00D33AD0"/>
    <w:rsid w:val="00D33EC2"/>
    <w:rsid w:val="00D33FF0"/>
    <w:rsid w:val="00D3424B"/>
    <w:rsid w:val="00D34319"/>
    <w:rsid w:val="00D34471"/>
    <w:rsid w:val="00D344D3"/>
    <w:rsid w:val="00D34C22"/>
    <w:rsid w:val="00D34ECB"/>
    <w:rsid w:val="00D34FDC"/>
    <w:rsid w:val="00D35180"/>
    <w:rsid w:val="00D35277"/>
    <w:rsid w:val="00D35363"/>
    <w:rsid w:val="00D35CBE"/>
    <w:rsid w:val="00D35D43"/>
    <w:rsid w:val="00D35D90"/>
    <w:rsid w:val="00D35F13"/>
    <w:rsid w:val="00D3602B"/>
    <w:rsid w:val="00D360A6"/>
    <w:rsid w:val="00D360F3"/>
    <w:rsid w:val="00D3632D"/>
    <w:rsid w:val="00D36E14"/>
    <w:rsid w:val="00D36EDC"/>
    <w:rsid w:val="00D37616"/>
    <w:rsid w:val="00D376DE"/>
    <w:rsid w:val="00D37B0A"/>
    <w:rsid w:val="00D37B78"/>
    <w:rsid w:val="00D37CE3"/>
    <w:rsid w:val="00D4001E"/>
    <w:rsid w:val="00D4009C"/>
    <w:rsid w:val="00D403B9"/>
    <w:rsid w:val="00D4047C"/>
    <w:rsid w:val="00D4050F"/>
    <w:rsid w:val="00D40539"/>
    <w:rsid w:val="00D40585"/>
    <w:rsid w:val="00D406E2"/>
    <w:rsid w:val="00D40BDE"/>
    <w:rsid w:val="00D40C8D"/>
    <w:rsid w:val="00D40D9E"/>
    <w:rsid w:val="00D40E56"/>
    <w:rsid w:val="00D41147"/>
    <w:rsid w:val="00D414E1"/>
    <w:rsid w:val="00D4170D"/>
    <w:rsid w:val="00D41767"/>
    <w:rsid w:val="00D417A5"/>
    <w:rsid w:val="00D41CE0"/>
    <w:rsid w:val="00D41CF1"/>
    <w:rsid w:val="00D42206"/>
    <w:rsid w:val="00D4247C"/>
    <w:rsid w:val="00D4258B"/>
    <w:rsid w:val="00D42AA9"/>
    <w:rsid w:val="00D42CC1"/>
    <w:rsid w:val="00D42E9D"/>
    <w:rsid w:val="00D42F75"/>
    <w:rsid w:val="00D4321B"/>
    <w:rsid w:val="00D432A6"/>
    <w:rsid w:val="00D432B4"/>
    <w:rsid w:val="00D434DD"/>
    <w:rsid w:val="00D43606"/>
    <w:rsid w:val="00D43609"/>
    <w:rsid w:val="00D4363A"/>
    <w:rsid w:val="00D43667"/>
    <w:rsid w:val="00D436F1"/>
    <w:rsid w:val="00D438B3"/>
    <w:rsid w:val="00D43986"/>
    <w:rsid w:val="00D43A35"/>
    <w:rsid w:val="00D43ECE"/>
    <w:rsid w:val="00D43F3D"/>
    <w:rsid w:val="00D43F4F"/>
    <w:rsid w:val="00D441BB"/>
    <w:rsid w:val="00D44805"/>
    <w:rsid w:val="00D44A19"/>
    <w:rsid w:val="00D44A8B"/>
    <w:rsid w:val="00D44C5A"/>
    <w:rsid w:val="00D44D81"/>
    <w:rsid w:val="00D44DE0"/>
    <w:rsid w:val="00D44EA5"/>
    <w:rsid w:val="00D44F61"/>
    <w:rsid w:val="00D453C4"/>
    <w:rsid w:val="00D4573F"/>
    <w:rsid w:val="00D458CE"/>
    <w:rsid w:val="00D45B66"/>
    <w:rsid w:val="00D45B72"/>
    <w:rsid w:val="00D45C20"/>
    <w:rsid w:val="00D45D7A"/>
    <w:rsid w:val="00D46057"/>
    <w:rsid w:val="00D46139"/>
    <w:rsid w:val="00D461B9"/>
    <w:rsid w:val="00D46306"/>
    <w:rsid w:val="00D46518"/>
    <w:rsid w:val="00D4652C"/>
    <w:rsid w:val="00D468B6"/>
    <w:rsid w:val="00D46D50"/>
    <w:rsid w:val="00D47333"/>
    <w:rsid w:val="00D474D0"/>
    <w:rsid w:val="00D47578"/>
    <w:rsid w:val="00D4764F"/>
    <w:rsid w:val="00D476CD"/>
    <w:rsid w:val="00D47C6E"/>
    <w:rsid w:val="00D47DDB"/>
    <w:rsid w:val="00D47FBC"/>
    <w:rsid w:val="00D50043"/>
    <w:rsid w:val="00D50116"/>
    <w:rsid w:val="00D501A6"/>
    <w:rsid w:val="00D501C0"/>
    <w:rsid w:val="00D502A5"/>
    <w:rsid w:val="00D5045B"/>
    <w:rsid w:val="00D505A8"/>
    <w:rsid w:val="00D50C1A"/>
    <w:rsid w:val="00D50C1D"/>
    <w:rsid w:val="00D50DC8"/>
    <w:rsid w:val="00D510F6"/>
    <w:rsid w:val="00D51124"/>
    <w:rsid w:val="00D514AE"/>
    <w:rsid w:val="00D51975"/>
    <w:rsid w:val="00D51D41"/>
    <w:rsid w:val="00D51ECF"/>
    <w:rsid w:val="00D51FA4"/>
    <w:rsid w:val="00D52580"/>
    <w:rsid w:val="00D52CC6"/>
    <w:rsid w:val="00D52D23"/>
    <w:rsid w:val="00D52D81"/>
    <w:rsid w:val="00D52FBE"/>
    <w:rsid w:val="00D53096"/>
    <w:rsid w:val="00D5324A"/>
    <w:rsid w:val="00D532D5"/>
    <w:rsid w:val="00D532E7"/>
    <w:rsid w:val="00D5330A"/>
    <w:rsid w:val="00D53487"/>
    <w:rsid w:val="00D534EB"/>
    <w:rsid w:val="00D53B46"/>
    <w:rsid w:val="00D53BA2"/>
    <w:rsid w:val="00D53DB2"/>
    <w:rsid w:val="00D53EBA"/>
    <w:rsid w:val="00D53F92"/>
    <w:rsid w:val="00D540C5"/>
    <w:rsid w:val="00D540F2"/>
    <w:rsid w:val="00D5412B"/>
    <w:rsid w:val="00D54231"/>
    <w:rsid w:val="00D544DD"/>
    <w:rsid w:val="00D544DE"/>
    <w:rsid w:val="00D54614"/>
    <w:rsid w:val="00D5465A"/>
    <w:rsid w:val="00D54941"/>
    <w:rsid w:val="00D549CA"/>
    <w:rsid w:val="00D54A03"/>
    <w:rsid w:val="00D54A83"/>
    <w:rsid w:val="00D54BC6"/>
    <w:rsid w:val="00D54C51"/>
    <w:rsid w:val="00D54DBC"/>
    <w:rsid w:val="00D54E36"/>
    <w:rsid w:val="00D54F5A"/>
    <w:rsid w:val="00D54F99"/>
    <w:rsid w:val="00D551B6"/>
    <w:rsid w:val="00D55271"/>
    <w:rsid w:val="00D5534D"/>
    <w:rsid w:val="00D55BB8"/>
    <w:rsid w:val="00D55E1E"/>
    <w:rsid w:val="00D55FAE"/>
    <w:rsid w:val="00D56160"/>
    <w:rsid w:val="00D5618B"/>
    <w:rsid w:val="00D56258"/>
    <w:rsid w:val="00D56288"/>
    <w:rsid w:val="00D56389"/>
    <w:rsid w:val="00D56584"/>
    <w:rsid w:val="00D56621"/>
    <w:rsid w:val="00D56B30"/>
    <w:rsid w:val="00D56BFB"/>
    <w:rsid w:val="00D56D7E"/>
    <w:rsid w:val="00D56F14"/>
    <w:rsid w:val="00D57088"/>
    <w:rsid w:val="00D573C1"/>
    <w:rsid w:val="00D575E4"/>
    <w:rsid w:val="00D57666"/>
    <w:rsid w:val="00D57892"/>
    <w:rsid w:val="00D57918"/>
    <w:rsid w:val="00D579D9"/>
    <w:rsid w:val="00D57AB7"/>
    <w:rsid w:val="00D57BCD"/>
    <w:rsid w:val="00D57CCF"/>
    <w:rsid w:val="00D57E49"/>
    <w:rsid w:val="00D600D2"/>
    <w:rsid w:val="00D60102"/>
    <w:rsid w:val="00D60132"/>
    <w:rsid w:val="00D60258"/>
    <w:rsid w:val="00D60318"/>
    <w:rsid w:val="00D60499"/>
    <w:rsid w:val="00D606C2"/>
    <w:rsid w:val="00D60966"/>
    <w:rsid w:val="00D60A14"/>
    <w:rsid w:val="00D60EF4"/>
    <w:rsid w:val="00D60FAD"/>
    <w:rsid w:val="00D61154"/>
    <w:rsid w:val="00D611BC"/>
    <w:rsid w:val="00D61289"/>
    <w:rsid w:val="00D615DD"/>
    <w:rsid w:val="00D6187A"/>
    <w:rsid w:val="00D61913"/>
    <w:rsid w:val="00D61AD2"/>
    <w:rsid w:val="00D61CB0"/>
    <w:rsid w:val="00D6213B"/>
    <w:rsid w:val="00D62448"/>
    <w:rsid w:val="00D624B3"/>
    <w:rsid w:val="00D6272B"/>
    <w:rsid w:val="00D62952"/>
    <w:rsid w:val="00D6299D"/>
    <w:rsid w:val="00D62B16"/>
    <w:rsid w:val="00D62BD1"/>
    <w:rsid w:val="00D62C81"/>
    <w:rsid w:val="00D6325F"/>
    <w:rsid w:val="00D632BE"/>
    <w:rsid w:val="00D63A0A"/>
    <w:rsid w:val="00D63A1A"/>
    <w:rsid w:val="00D63A48"/>
    <w:rsid w:val="00D63D00"/>
    <w:rsid w:val="00D642BB"/>
    <w:rsid w:val="00D64573"/>
    <w:rsid w:val="00D6462E"/>
    <w:rsid w:val="00D6465C"/>
    <w:rsid w:val="00D6476A"/>
    <w:rsid w:val="00D64776"/>
    <w:rsid w:val="00D64798"/>
    <w:rsid w:val="00D64894"/>
    <w:rsid w:val="00D6489A"/>
    <w:rsid w:val="00D64B2D"/>
    <w:rsid w:val="00D64B8C"/>
    <w:rsid w:val="00D64FE8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7DF"/>
    <w:rsid w:val="00D6698A"/>
    <w:rsid w:val="00D6698B"/>
    <w:rsid w:val="00D66C46"/>
    <w:rsid w:val="00D66E02"/>
    <w:rsid w:val="00D672E4"/>
    <w:rsid w:val="00D67332"/>
    <w:rsid w:val="00D673FC"/>
    <w:rsid w:val="00D67443"/>
    <w:rsid w:val="00D67ADF"/>
    <w:rsid w:val="00D67C3A"/>
    <w:rsid w:val="00D67C6A"/>
    <w:rsid w:val="00D67CEA"/>
    <w:rsid w:val="00D67DC0"/>
    <w:rsid w:val="00D67F06"/>
    <w:rsid w:val="00D67FF6"/>
    <w:rsid w:val="00D70122"/>
    <w:rsid w:val="00D70160"/>
    <w:rsid w:val="00D7017E"/>
    <w:rsid w:val="00D702B7"/>
    <w:rsid w:val="00D704ED"/>
    <w:rsid w:val="00D70837"/>
    <w:rsid w:val="00D70995"/>
    <w:rsid w:val="00D70E92"/>
    <w:rsid w:val="00D70EEE"/>
    <w:rsid w:val="00D70FDA"/>
    <w:rsid w:val="00D70FF9"/>
    <w:rsid w:val="00D7149B"/>
    <w:rsid w:val="00D7153C"/>
    <w:rsid w:val="00D717A0"/>
    <w:rsid w:val="00D71C8F"/>
    <w:rsid w:val="00D71EBC"/>
    <w:rsid w:val="00D71F13"/>
    <w:rsid w:val="00D71F6E"/>
    <w:rsid w:val="00D72140"/>
    <w:rsid w:val="00D72236"/>
    <w:rsid w:val="00D723FB"/>
    <w:rsid w:val="00D7243D"/>
    <w:rsid w:val="00D728F2"/>
    <w:rsid w:val="00D72A06"/>
    <w:rsid w:val="00D72C37"/>
    <w:rsid w:val="00D72D69"/>
    <w:rsid w:val="00D730A6"/>
    <w:rsid w:val="00D730DD"/>
    <w:rsid w:val="00D731CB"/>
    <w:rsid w:val="00D733B9"/>
    <w:rsid w:val="00D733FF"/>
    <w:rsid w:val="00D73497"/>
    <w:rsid w:val="00D738C1"/>
    <w:rsid w:val="00D739E9"/>
    <w:rsid w:val="00D739F4"/>
    <w:rsid w:val="00D73B65"/>
    <w:rsid w:val="00D73E89"/>
    <w:rsid w:val="00D73F5D"/>
    <w:rsid w:val="00D74101"/>
    <w:rsid w:val="00D748F2"/>
    <w:rsid w:val="00D749A6"/>
    <w:rsid w:val="00D749AA"/>
    <w:rsid w:val="00D74A98"/>
    <w:rsid w:val="00D74B2A"/>
    <w:rsid w:val="00D74B33"/>
    <w:rsid w:val="00D74B56"/>
    <w:rsid w:val="00D74BFE"/>
    <w:rsid w:val="00D74E51"/>
    <w:rsid w:val="00D74F15"/>
    <w:rsid w:val="00D752D7"/>
    <w:rsid w:val="00D75390"/>
    <w:rsid w:val="00D754B9"/>
    <w:rsid w:val="00D7579C"/>
    <w:rsid w:val="00D757D7"/>
    <w:rsid w:val="00D75829"/>
    <w:rsid w:val="00D75A1A"/>
    <w:rsid w:val="00D7615E"/>
    <w:rsid w:val="00D761D1"/>
    <w:rsid w:val="00D762D6"/>
    <w:rsid w:val="00D76639"/>
    <w:rsid w:val="00D7675B"/>
    <w:rsid w:val="00D768FE"/>
    <w:rsid w:val="00D76B4A"/>
    <w:rsid w:val="00D76F7D"/>
    <w:rsid w:val="00D7704F"/>
    <w:rsid w:val="00D770E7"/>
    <w:rsid w:val="00D7750F"/>
    <w:rsid w:val="00D7754D"/>
    <w:rsid w:val="00D778CB"/>
    <w:rsid w:val="00D7791D"/>
    <w:rsid w:val="00D77B5F"/>
    <w:rsid w:val="00D77BC7"/>
    <w:rsid w:val="00D77BCA"/>
    <w:rsid w:val="00D77E7B"/>
    <w:rsid w:val="00D77ECC"/>
    <w:rsid w:val="00D8021E"/>
    <w:rsid w:val="00D802D3"/>
    <w:rsid w:val="00D80517"/>
    <w:rsid w:val="00D80653"/>
    <w:rsid w:val="00D80BCB"/>
    <w:rsid w:val="00D8110F"/>
    <w:rsid w:val="00D81567"/>
    <w:rsid w:val="00D81602"/>
    <w:rsid w:val="00D8168A"/>
    <w:rsid w:val="00D81722"/>
    <w:rsid w:val="00D817D5"/>
    <w:rsid w:val="00D81AF9"/>
    <w:rsid w:val="00D81C90"/>
    <w:rsid w:val="00D82026"/>
    <w:rsid w:val="00D8206E"/>
    <w:rsid w:val="00D82245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3D17"/>
    <w:rsid w:val="00D842BB"/>
    <w:rsid w:val="00D84345"/>
    <w:rsid w:val="00D843E2"/>
    <w:rsid w:val="00D846A6"/>
    <w:rsid w:val="00D847F4"/>
    <w:rsid w:val="00D849F1"/>
    <w:rsid w:val="00D84A5D"/>
    <w:rsid w:val="00D84DD0"/>
    <w:rsid w:val="00D84E0D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BC6"/>
    <w:rsid w:val="00D86C2B"/>
    <w:rsid w:val="00D86C7C"/>
    <w:rsid w:val="00D86D67"/>
    <w:rsid w:val="00D86FBF"/>
    <w:rsid w:val="00D86FEC"/>
    <w:rsid w:val="00D8714F"/>
    <w:rsid w:val="00D8722B"/>
    <w:rsid w:val="00D8746B"/>
    <w:rsid w:val="00D87724"/>
    <w:rsid w:val="00D8795B"/>
    <w:rsid w:val="00D87AA2"/>
    <w:rsid w:val="00D87D89"/>
    <w:rsid w:val="00D900B9"/>
    <w:rsid w:val="00D905C1"/>
    <w:rsid w:val="00D9063E"/>
    <w:rsid w:val="00D9067F"/>
    <w:rsid w:val="00D907AC"/>
    <w:rsid w:val="00D90889"/>
    <w:rsid w:val="00D9096B"/>
    <w:rsid w:val="00D90A0B"/>
    <w:rsid w:val="00D90CC2"/>
    <w:rsid w:val="00D90E25"/>
    <w:rsid w:val="00D912D0"/>
    <w:rsid w:val="00D91676"/>
    <w:rsid w:val="00D9184A"/>
    <w:rsid w:val="00D91A1D"/>
    <w:rsid w:val="00D91BD5"/>
    <w:rsid w:val="00D91D52"/>
    <w:rsid w:val="00D91EF7"/>
    <w:rsid w:val="00D91F53"/>
    <w:rsid w:val="00D9214F"/>
    <w:rsid w:val="00D921C1"/>
    <w:rsid w:val="00D921CA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3D47"/>
    <w:rsid w:val="00D944D9"/>
    <w:rsid w:val="00D946BA"/>
    <w:rsid w:val="00D9485D"/>
    <w:rsid w:val="00D94AD6"/>
    <w:rsid w:val="00D94CF5"/>
    <w:rsid w:val="00D94E3C"/>
    <w:rsid w:val="00D9507B"/>
    <w:rsid w:val="00D95149"/>
    <w:rsid w:val="00D95A38"/>
    <w:rsid w:val="00D95E6A"/>
    <w:rsid w:val="00D95F00"/>
    <w:rsid w:val="00D95F82"/>
    <w:rsid w:val="00D96013"/>
    <w:rsid w:val="00D960C6"/>
    <w:rsid w:val="00D962BC"/>
    <w:rsid w:val="00D96384"/>
    <w:rsid w:val="00D967AF"/>
    <w:rsid w:val="00D967F0"/>
    <w:rsid w:val="00D9689E"/>
    <w:rsid w:val="00D968C5"/>
    <w:rsid w:val="00D96BE6"/>
    <w:rsid w:val="00D96C47"/>
    <w:rsid w:val="00D96E92"/>
    <w:rsid w:val="00D97CA7"/>
    <w:rsid w:val="00DA0334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99B"/>
    <w:rsid w:val="00DA1BDC"/>
    <w:rsid w:val="00DA1C56"/>
    <w:rsid w:val="00DA1DC4"/>
    <w:rsid w:val="00DA1FDF"/>
    <w:rsid w:val="00DA200A"/>
    <w:rsid w:val="00DA2111"/>
    <w:rsid w:val="00DA216F"/>
    <w:rsid w:val="00DA2642"/>
    <w:rsid w:val="00DA2724"/>
    <w:rsid w:val="00DA277D"/>
    <w:rsid w:val="00DA29A7"/>
    <w:rsid w:val="00DA2BC1"/>
    <w:rsid w:val="00DA2C9B"/>
    <w:rsid w:val="00DA2CB0"/>
    <w:rsid w:val="00DA2DC1"/>
    <w:rsid w:val="00DA2F85"/>
    <w:rsid w:val="00DA311C"/>
    <w:rsid w:val="00DA350A"/>
    <w:rsid w:val="00DA363E"/>
    <w:rsid w:val="00DA3CE4"/>
    <w:rsid w:val="00DA43F8"/>
    <w:rsid w:val="00DA44BA"/>
    <w:rsid w:val="00DA4684"/>
    <w:rsid w:val="00DA474C"/>
    <w:rsid w:val="00DA4916"/>
    <w:rsid w:val="00DA4A89"/>
    <w:rsid w:val="00DA4CB2"/>
    <w:rsid w:val="00DA4D92"/>
    <w:rsid w:val="00DA4E4B"/>
    <w:rsid w:val="00DA5232"/>
    <w:rsid w:val="00DA53B1"/>
    <w:rsid w:val="00DA5482"/>
    <w:rsid w:val="00DA54A9"/>
    <w:rsid w:val="00DA56E6"/>
    <w:rsid w:val="00DA57C9"/>
    <w:rsid w:val="00DA5B4D"/>
    <w:rsid w:val="00DA5DDA"/>
    <w:rsid w:val="00DA6139"/>
    <w:rsid w:val="00DA671E"/>
    <w:rsid w:val="00DA6B48"/>
    <w:rsid w:val="00DA6B6B"/>
    <w:rsid w:val="00DA6BE0"/>
    <w:rsid w:val="00DA6C54"/>
    <w:rsid w:val="00DA75B2"/>
    <w:rsid w:val="00DA79A4"/>
    <w:rsid w:val="00DA7AAD"/>
    <w:rsid w:val="00DA7C8F"/>
    <w:rsid w:val="00DA7CB6"/>
    <w:rsid w:val="00DB0093"/>
    <w:rsid w:val="00DB0408"/>
    <w:rsid w:val="00DB050B"/>
    <w:rsid w:val="00DB065A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17A"/>
    <w:rsid w:val="00DB1270"/>
    <w:rsid w:val="00DB13BD"/>
    <w:rsid w:val="00DB1718"/>
    <w:rsid w:val="00DB18B0"/>
    <w:rsid w:val="00DB1B8E"/>
    <w:rsid w:val="00DB1F1B"/>
    <w:rsid w:val="00DB2027"/>
    <w:rsid w:val="00DB2255"/>
    <w:rsid w:val="00DB225F"/>
    <w:rsid w:val="00DB2539"/>
    <w:rsid w:val="00DB276C"/>
    <w:rsid w:val="00DB27A3"/>
    <w:rsid w:val="00DB3000"/>
    <w:rsid w:val="00DB311E"/>
    <w:rsid w:val="00DB3592"/>
    <w:rsid w:val="00DB38D4"/>
    <w:rsid w:val="00DB3C62"/>
    <w:rsid w:val="00DB3C96"/>
    <w:rsid w:val="00DB3CBC"/>
    <w:rsid w:val="00DB3E72"/>
    <w:rsid w:val="00DB402B"/>
    <w:rsid w:val="00DB41F0"/>
    <w:rsid w:val="00DB4313"/>
    <w:rsid w:val="00DB450A"/>
    <w:rsid w:val="00DB4564"/>
    <w:rsid w:val="00DB45EC"/>
    <w:rsid w:val="00DB46BF"/>
    <w:rsid w:val="00DB47AC"/>
    <w:rsid w:val="00DB481D"/>
    <w:rsid w:val="00DB4FF7"/>
    <w:rsid w:val="00DB5018"/>
    <w:rsid w:val="00DB50E1"/>
    <w:rsid w:val="00DB534F"/>
    <w:rsid w:val="00DB554B"/>
    <w:rsid w:val="00DB561C"/>
    <w:rsid w:val="00DB562A"/>
    <w:rsid w:val="00DB5ABB"/>
    <w:rsid w:val="00DB5AD2"/>
    <w:rsid w:val="00DB5D62"/>
    <w:rsid w:val="00DB6167"/>
    <w:rsid w:val="00DB6389"/>
    <w:rsid w:val="00DB63C9"/>
    <w:rsid w:val="00DB6405"/>
    <w:rsid w:val="00DB6532"/>
    <w:rsid w:val="00DB6594"/>
    <w:rsid w:val="00DB6705"/>
    <w:rsid w:val="00DB6877"/>
    <w:rsid w:val="00DB6BC0"/>
    <w:rsid w:val="00DB6C5C"/>
    <w:rsid w:val="00DB6D5E"/>
    <w:rsid w:val="00DB6D63"/>
    <w:rsid w:val="00DB7036"/>
    <w:rsid w:val="00DB714B"/>
    <w:rsid w:val="00DB7185"/>
    <w:rsid w:val="00DB736A"/>
    <w:rsid w:val="00DB75B8"/>
    <w:rsid w:val="00DB7755"/>
    <w:rsid w:val="00DB7829"/>
    <w:rsid w:val="00DB788F"/>
    <w:rsid w:val="00DB7B46"/>
    <w:rsid w:val="00DB7C8F"/>
    <w:rsid w:val="00DB7F35"/>
    <w:rsid w:val="00DC00F3"/>
    <w:rsid w:val="00DC0477"/>
    <w:rsid w:val="00DC06F3"/>
    <w:rsid w:val="00DC073C"/>
    <w:rsid w:val="00DC09B9"/>
    <w:rsid w:val="00DC0C29"/>
    <w:rsid w:val="00DC0FD2"/>
    <w:rsid w:val="00DC12D5"/>
    <w:rsid w:val="00DC141F"/>
    <w:rsid w:val="00DC15CA"/>
    <w:rsid w:val="00DC1B7D"/>
    <w:rsid w:val="00DC1CE9"/>
    <w:rsid w:val="00DC1D1A"/>
    <w:rsid w:val="00DC1D23"/>
    <w:rsid w:val="00DC1FB1"/>
    <w:rsid w:val="00DC2261"/>
    <w:rsid w:val="00DC22B8"/>
    <w:rsid w:val="00DC22E2"/>
    <w:rsid w:val="00DC24AD"/>
    <w:rsid w:val="00DC2528"/>
    <w:rsid w:val="00DC25C8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6D"/>
    <w:rsid w:val="00DC3B8A"/>
    <w:rsid w:val="00DC3DDD"/>
    <w:rsid w:val="00DC3E72"/>
    <w:rsid w:val="00DC407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65"/>
    <w:rsid w:val="00DC4C89"/>
    <w:rsid w:val="00DC4EA1"/>
    <w:rsid w:val="00DC4FD3"/>
    <w:rsid w:val="00DC5144"/>
    <w:rsid w:val="00DC53F2"/>
    <w:rsid w:val="00DC55FF"/>
    <w:rsid w:val="00DC5612"/>
    <w:rsid w:val="00DC5931"/>
    <w:rsid w:val="00DC5C1F"/>
    <w:rsid w:val="00DC5D81"/>
    <w:rsid w:val="00DC5E6C"/>
    <w:rsid w:val="00DC5FF8"/>
    <w:rsid w:val="00DC6091"/>
    <w:rsid w:val="00DC61E0"/>
    <w:rsid w:val="00DC6316"/>
    <w:rsid w:val="00DC668D"/>
    <w:rsid w:val="00DC6A4E"/>
    <w:rsid w:val="00DC6B59"/>
    <w:rsid w:val="00DC6D28"/>
    <w:rsid w:val="00DC6D70"/>
    <w:rsid w:val="00DC71AC"/>
    <w:rsid w:val="00DC73E5"/>
    <w:rsid w:val="00DC76C0"/>
    <w:rsid w:val="00DC787E"/>
    <w:rsid w:val="00DC79A2"/>
    <w:rsid w:val="00DC7A69"/>
    <w:rsid w:val="00DC7AA4"/>
    <w:rsid w:val="00DC7C01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02"/>
    <w:rsid w:val="00DD072E"/>
    <w:rsid w:val="00DD07E1"/>
    <w:rsid w:val="00DD0CBC"/>
    <w:rsid w:val="00DD0D61"/>
    <w:rsid w:val="00DD0D75"/>
    <w:rsid w:val="00DD0ED3"/>
    <w:rsid w:val="00DD0F40"/>
    <w:rsid w:val="00DD0FBA"/>
    <w:rsid w:val="00DD10AA"/>
    <w:rsid w:val="00DD10B9"/>
    <w:rsid w:val="00DD10E4"/>
    <w:rsid w:val="00DD13D2"/>
    <w:rsid w:val="00DD162D"/>
    <w:rsid w:val="00DD16D6"/>
    <w:rsid w:val="00DD182D"/>
    <w:rsid w:val="00DD1870"/>
    <w:rsid w:val="00DD1B69"/>
    <w:rsid w:val="00DD1D73"/>
    <w:rsid w:val="00DD1FBA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36"/>
    <w:rsid w:val="00DD3056"/>
    <w:rsid w:val="00DD3458"/>
    <w:rsid w:val="00DD3784"/>
    <w:rsid w:val="00DD3805"/>
    <w:rsid w:val="00DD3A6C"/>
    <w:rsid w:val="00DD3BF2"/>
    <w:rsid w:val="00DD3CDB"/>
    <w:rsid w:val="00DD3CE2"/>
    <w:rsid w:val="00DD3D25"/>
    <w:rsid w:val="00DD3D69"/>
    <w:rsid w:val="00DD3D9E"/>
    <w:rsid w:val="00DD3E0F"/>
    <w:rsid w:val="00DD3F37"/>
    <w:rsid w:val="00DD3F76"/>
    <w:rsid w:val="00DD4131"/>
    <w:rsid w:val="00DD41BC"/>
    <w:rsid w:val="00DD4867"/>
    <w:rsid w:val="00DD48E6"/>
    <w:rsid w:val="00DD4A05"/>
    <w:rsid w:val="00DD4B0B"/>
    <w:rsid w:val="00DD4C60"/>
    <w:rsid w:val="00DD4CBB"/>
    <w:rsid w:val="00DD4DA8"/>
    <w:rsid w:val="00DD53F4"/>
    <w:rsid w:val="00DD5486"/>
    <w:rsid w:val="00DD588F"/>
    <w:rsid w:val="00DD58C8"/>
    <w:rsid w:val="00DD5A3B"/>
    <w:rsid w:val="00DD5BFD"/>
    <w:rsid w:val="00DD5F14"/>
    <w:rsid w:val="00DD61E9"/>
    <w:rsid w:val="00DD648B"/>
    <w:rsid w:val="00DD650F"/>
    <w:rsid w:val="00DD6633"/>
    <w:rsid w:val="00DD66CD"/>
    <w:rsid w:val="00DD696F"/>
    <w:rsid w:val="00DD6C25"/>
    <w:rsid w:val="00DD6E20"/>
    <w:rsid w:val="00DD72BC"/>
    <w:rsid w:val="00DD7509"/>
    <w:rsid w:val="00DD76D3"/>
    <w:rsid w:val="00DD7953"/>
    <w:rsid w:val="00DD7983"/>
    <w:rsid w:val="00DD7C59"/>
    <w:rsid w:val="00DD7D3E"/>
    <w:rsid w:val="00DD7E25"/>
    <w:rsid w:val="00DD7F21"/>
    <w:rsid w:val="00DE0467"/>
    <w:rsid w:val="00DE099C"/>
    <w:rsid w:val="00DE0B64"/>
    <w:rsid w:val="00DE0C80"/>
    <w:rsid w:val="00DE0D85"/>
    <w:rsid w:val="00DE0E61"/>
    <w:rsid w:val="00DE0F82"/>
    <w:rsid w:val="00DE1269"/>
    <w:rsid w:val="00DE1394"/>
    <w:rsid w:val="00DE1498"/>
    <w:rsid w:val="00DE1523"/>
    <w:rsid w:val="00DE183A"/>
    <w:rsid w:val="00DE1869"/>
    <w:rsid w:val="00DE1DB1"/>
    <w:rsid w:val="00DE21C8"/>
    <w:rsid w:val="00DE22F1"/>
    <w:rsid w:val="00DE24AD"/>
    <w:rsid w:val="00DE2901"/>
    <w:rsid w:val="00DE2906"/>
    <w:rsid w:val="00DE2978"/>
    <w:rsid w:val="00DE2B56"/>
    <w:rsid w:val="00DE2B8E"/>
    <w:rsid w:val="00DE2BDB"/>
    <w:rsid w:val="00DE2DBF"/>
    <w:rsid w:val="00DE2DFE"/>
    <w:rsid w:val="00DE3156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3D79"/>
    <w:rsid w:val="00DE4062"/>
    <w:rsid w:val="00DE411A"/>
    <w:rsid w:val="00DE4214"/>
    <w:rsid w:val="00DE4216"/>
    <w:rsid w:val="00DE42D6"/>
    <w:rsid w:val="00DE44C7"/>
    <w:rsid w:val="00DE4641"/>
    <w:rsid w:val="00DE4660"/>
    <w:rsid w:val="00DE4ADA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733"/>
    <w:rsid w:val="00DE5936"/>
    <w:rsid w:val="00DE5BC2"/>
    <w:rsid w:val="00DE5C92"/>
    <w:rsid w:val="00DE6167"/>
    <w:rsid w:val="00DE61F6"/>
    <w:rsid w:val="00DE62DF"/>
    <w:rsid w:val="00DE65C0"/>
    <w:rsid w:val="00DE6762"/>
    <w:rsid w:val="00DE6833"/>
    <w:rsid w:val="00DE68D9"/>
    <w:rsid w:val="00DE68F8"/>
    <w:rsid w:val="00DE69C1"/>
    <w:rsid w:val="00DE6A89"/>
    <w:rsid w:val="00DE6AF3"/>
    <w:rsid w:val="00DE6CF8"/>
    <w:rsid w:val="00DE7393"/>
    <w:rsid w:val="00DE73F0"/>
    <w:rsid w:val="00DE747F"/>
    <w:rsid w:val="00DE7937"/>
    <w:rsid w:val="00DE79D1"/>
    <w:rsid w:val="00DE7A3A"/>
    <w:rsid w:val="00DE7CAA"/>
    <w:rsid w:val="00DF010A"/>
    <w:rsid w:val="00DF02A5"/>
    <w:rsid w:val="00DF04A1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1918"/>
    <w:rsid w:val="00DF1C53"/>
    <w:rsid w:val="00DF22F3"/>
    <w:rsid w:val="00DF24C2"/>
    <w:rsid w:val="00DF24CD"/>
    <w:rsid w:val="00DF2BCA"/>
    <w:rsid w:val="00DF2BF6"/>
    <w:rsid w:val="00DF2C0D"/>
    <w:rsid w:val="00DF2D56"/>
    <w:rsid w:val="00DF2E0C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98E"/>
    <w:rsid w:val="00DF4B08"/>
    <w:rsid w:val="00DF4F01"/>
    <w:rsid w:val="00DF5223"/>
    <w:rsid w:val="00DF527D"/>
    <w:rsid w:val="00DF53D8"/>
    <w:rsid w:val="00DF587E"/>
    <w:rsid w:val="00DF5A6D"/>
    <w:rsid w:val="00DF5B6B"/>
    <w:rsid w:val="00DF5F59"/>
    <w:rsid w:val="00DF5F6D"/>
    <w:rsid w:val="00DF614F"/>
    <w:rsid w:val="00DF6423"/>
    <w:rsid w:val="00DF64A3"/>
    <w:rsid w:val="00DF655D"/>
    <w:rsid w:val="00DF666D"/>
    <w:rsid w:val="00DF69C4"/>
    <w:rsid w:val="00DF6A06"/>
    <w:rsid w:val="00DF6A6E"/>
    <w:rsid w:val="00DF6D93"/>
    <w:rsid w:val="00DF6F7B"/>
    <w:rsid w:val="00DF6F80"/>
    <w:rsid w:val="00DF6FE0"/>
    <w:rsid w:val="00DF73C8"/>
    <w:rsid w:val="00DF7456"/>
    <w:rsid w:val="00DF76A3"/>
    <w:rsid w:val="00DF77A7"/>
    <w:rsid w:val="00DF77B0"/>
    <w:rsid w:val="00DF78E1"/>
    <w:rsid w:val="00DF798F"/>
    <w:rsid w:val="00DF7AC9"/>
    <w:rsid w:val="00DF7B34"/>
    <w:rsid w:val="00DF7B67"/>
    <w:rsid w:val="00DF7C66"/>
    <w:rsid w:val="00DF7DF2"/>
    <w:rsid w:val="00DF7E1B"/>
    <w:rsid w:val="00DF7EC9"/>
    <w:rsid w:val="00DF7F26"/>
    <w:rsid w:val="00DF7F2C"/>
    <w:rsid w:val="00E001C2"/>
    <w:rsid w:val="00E0024D"/>
    <w:rsid w:val="00E005C8"/>
    <w:rsid w:val="00E005CC"/>
    <w:rsid w:val="00E005D5"/>
    <w:rsid w:val="00E00606"/>
    <w:rsid w:val="00E0060E"/>
    <w:rsid w:val="00E009D5"/>
    <w:rsid w:val="00E00FD3"/>
    <w:rsid w:val="00E01211"/>
    <w:rsid w:val="00E01457"/>
    <w:rsid w:val="00E01D2F"/>
    <w:rsid w:val="00E01D73"/>
    <w:rsid w:val="00E01E64"/>
    <w:rsid w:val="00E01EF8"/>
    <w:rsid w:val="00E0207A"/>
    <w:rsid w:val="00E020FD"/>
    <w:rsid w:val="00E02128"/>
    <w:rsid w:val="00E0213F"/>
    <w:rsid w:val="00E02221"/>
    <w:rsid w:val="00E02271"/>
    <w:rsid w:val="00E0231B"/>
    <w:rsid w:val="00E024F8"/>
    <w:rsid w:val="00E025DD"/>
    <w:rsid w:val="00E0281B"/>
    <w:rsid w:val="00E02F58"/>
    <w:rsid w:val="00E02F7B"/>
    <w:rsid w:val="00E030A9"/>
    <w:rsid w:val="00E030B3"/>
    <w:rsid w:val="00E031C1"/>
    <w:rsid w:val="00E035CD"/>
    <w:rsid w:val="00E03828"/>
    <w:rsid w:val="00E0384F"/>
    <w:rsid w:val="00E03A14"/>
    <w:rsid w:val="00E03BF8"/>
    <w:rsid w:val="00E03EB0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60D"/>
    <w:rsid w:val="00E05BB4"/>
    <w:rsid w:val="00E06352"/>
    <w:rsid w:val="00E064FE"/>
    <w:rsid w:val="00E06BCE"/>
    <w:rsid w:val="00E071C6"/>
    <w:rsid w:val="00E073A2"/>
    <w:rsid w:val="00E07658"/>
    <w:rsid w:val="00E07679"/>
    <w:rsid w:val="00E078F5"/>
    <w:rsid w:val="00E07EA6"/>
    <w:rsid w:val="00E07F3A"/>
    <w:rsid w:val="00E10114"/>
    <w:rsid w:val="00E10908"/>
    <w:rsid w:val="00E10D50"/>
    <w:rsid w:val="00E111D1"/>
    <w:rsid w:val="00E11242"/>
    <w:rsid w:val="00E11353"/>
    <w:rsid w:val="00E1145E"/>
    <w:rsid w:val="00E11652"/>
    <w:rsid w:val="00E11681"/>
    <w:rsid w:val="00E11AD0"/>
    <w:rsid w:val="00E11DC0"/>
    <w:rsid w:val="00E11E98"/>
    <w:rsid w:val="00E12256"/>
    <w:rsid w:val="00E12284"/>
    <w:rsid w:val="00E122AC"/>
    <w:rsid w:val="00E123FF"/>
    <w:rsid w:val="00E12405"/>
    <w:rsid w:val="00E12572"/>
    <w:rsid w:val="00E12624"/>
    <w:rsid w:val="00E1263B"/>
    <w:rsid w:val="00E12A6C"/>
    <w:rsid w:val="00E12B2F"/>
    <w:rsid w:val="00E12BDD"/>
    <w:rsid w:val="00E12D35"/>
    <w:rsid w:val="00E12E2F"/>
    <w:rsid w:val="00E1300B"/>
    <w:rsid w:val="00E13072"/>
    <w:rsid w:val="00E13306"/>
    <w:rsid w:val="00E133E0"/>
    <w:rsid w:val="00E135EF"/>
    <w:rsid w:val="00E138E5"/>
    <w:rsid w:val="00E13911"/>
    <w:rsid w:val="00E13A21"/>
    <w:rsid w:val="00E13CFC"/>
    <w:rsid w:val="00E13E7A"/>
    <w:rsid w:val="00E1421A"/>
    <w:rsid w:val="00E1437F"/>
    <w:rsid w:val="00E1441E"/>
    <w:rsid w:val="00E146A6"/>
    <w:rsid w:val="00E14CB9"/>
    <w:rsid w:val="00E14CCB"/>
    <w:rsid w:val="00E15243"/>
    <w:rsid w:val="00E15285"/>
    <w:rsid w:val="00E15598"/>
    <w:rsid w:val="00E15689"/>
    <w:rsid w:val="00E1569D"/>
    <w:rsid w:val="00E1599A"/>
    <w:rsid w:val="00E15AE4"/>
    <w:rsid w:val="00E15E3D"/>
    <w:rsid w:val="00E162C4"/>
    <w:rsid w:val="00E1650F"/>
    <w:rsid w:val="00E165ED"/>
    <w:rsid w:val="00E1673F"/>
    <w:rsid w:val="00E16AB9"/>
    <w:rsid w:val="00E16B61"/>
    <w:rsid w:val="00E16E3B"/>
    <w:rsid w:val="00E1715D"/>
    <w:rsid w:val="00E17178"/>
    <w:rsid w:val="00E172F9"/>
    <w:rsid w:val="00E1739C"/>
    <w:rsid w:val="00E17413"/>
    <w:rsid w:val="00E17613"/>
    <w:rsid w:val="00E1779A"/>
    <w:rsid w:val="00E1789C"/>
    <w:rsid w:val="00E178DE"/>
    <w:rsid w:val="00E17DB4"/>
    <w:rsid w:val="00E17E61"/>
    <w:rsid w:val="00E203B9"/>
    <w:rsid w:val="00E20458"/>
    <w:rsid w:val="00E204D5"/>
    <w:rsid w:val="00E20543"/>
    <w:rsid w:val="00E206BC"/>
    <w:rsid w:val="00E20781"/>
    <w:rsid w:val="00E207C7"/>
    <w:rsid w:val="00E20822"/>
    <w:rsid w:val="00E20BFD"/>
    <w:rsid w:val="00E20CA4"/>
    <w:rsid w:val="00E20FEE"/>
    <w:rsid w:val="00E2105C"/>
    <w:rsid w:val="00E2125F"/>
    <w:rsid w:val="00E213DF"/>
    <w:rsid w:val="00E21623"/>
    <w:rsid w:val="00E2162A"/>
    <w:rsid w:val="00E216F2"/>
    <w:rsid w:val="00E2170C"/>
    <w:rsid w:val="00E218FA"/>
    <w:rsid w:val="00E21C30"/>
    <w:rsid w:val="00E21C48"/>
    <w:rsid w:val="00E21EA3"/>
    <w:rsid w:val="00E21EF0"/>
    <w:rsid w:val="00E21F02"/>
    <w:rsid w:val="00E21F93"/>
    <w:rsid w:val="00E22162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002"/>
    <w:rsid w:val="00E246EF"/>
    <w:rsid w:val="00E2470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5DD"/>
    <w:rsid w:val="00E2567D"/>
    <w:rsid w:val="00E259EE"/>
    <w:rsid w:val="00E25A57"/>
    <w:rsid w:val="00E25D01"/>
    <w:rsid w:val="00E25E98"/>
    <w:rsid w:val="00E25F48"/>
    <w:rsid w:val="00E2634A"/>
    <w:rsid w:val="00E264A7"/>
    <w:rsid w:val="00E265D7"/>
    <w:rsid w:val="00E2678B"/>
    <w:rsid w:val="00E268F0"/>
    <w:rsid w:val="00E26C2B"/>
    <w:rsid w:val="00E26C9F"/>
    <w:rsid w:val="00E26EBA"/>
    <w:rsid w:val="00E26F5D"/>
    <w:rsid w:val="00E270D7"/>
    <w:rsid w:val="00E2710D"/>
    <w:rsid w:val="00E273DD"/>
    <w:rsid w:val="00E275B3"/>
    <w:rsid w:val="00E27867"/>
    <w:rsid w:val="00E27A4A"/>
    <w:rsid w:val="00E27CE4"/>
    <w:rsid w:val="00E27DAE"/>
    <w:rsid w:val="00E27F25"/>
    <w:rsid w:val="00E303E7"/>
    <w:rsid w:val="00E306AA"/>
    <w:rsid w:val="00E30C1A"/>
    <w:rsid w:val="00E30CC5"/>
    <w:rsid w:val="00E30F66"/>
    <w:rsid w:val="00E30F8E"/>
    <w:rsid w:val="00E311EA"/>
    <w:rsid w:val="00E311EB"/>
    <w:rsid w:val="00E31900"/>
    <w:rsid w:val="00E31BB9"/>
    <w:rsid w:val="00E31E85"/>
    <w:rsid w:val="00E31FB8"/>
    <w:rsid w:val="00E3204F"/>
    <w:rsid w:val="00E3218C"/>
    <w:rsid w:val="00E3222A"/>
    <w:rsid w:val="00E323F4"/>
    <w:rsid w:val="00E328F5"/>
    <w:rsid w:val="00E32901"/>
    <w:rsid w:val="00E32ADD"/>
    <w:rsid w:val="00E32C88"/>
    <w:rsid w:val="00E32E13"/>
    <w:rsid w:val="00E33147"/>
    <w:rsid w:val="00E33151"/>
    <w:rsid w:val="00E33192"/>
    <w:rsid w:val="00E331BF"/>
    <w:rsid w:val="00E331F7"/>
    <w:rsid w:val="00E3323B"/>
    <w:rsid w:val="00E33597"/>
    <w:rsid w:val="00E336C6"/>
    <w:rsid w:val="00E337AB"/>
    <w:rsid w:val="00E33869"/>
    <w:rsid w:val="00E3391E"/>
    <w:rsid w:val="00E33B84"/>
    <w:rsid w:val="00E33BE1"/>
    <w:rsid w:val="00E33CA5"/>
    <w:rsid w:val="00E343DA"/>
    <w:rsid w:val="00E34877"/>
    <w:rsid w:val="00E34901"/>
    <w:rsid w:val="00E349D5"/>
    <w:rsid w:val="00E34C99"/>
    <w:rsid w:val="00E34CA4"/>
    <w:rsid w:val="00E34CC1"/>
    <w:rsid w:val="00E34EBC"/>
    <w:rsid w:val="00E35005"/>
    <w:rsid w:val="00E35367"/>
    <w:rsid w:val="00E3548B"/>
    <w:rsid w:val="00E357CD"/>
    <w:rsid w:val="00E3597A"/>
    <w:rsid w:val="00E35A6D"/>
    <w:rsid w:val="00E35B45"/>
    <w:rsid w:val="00E35B98"/>
    <w:rsid w:val="00E361FE"/>
    <w:rsid w:val="00E36257"/>
    <w:rsid w:val="00E36491"/>
    <w:rsid w:val="00E366DE"/>
    <w:rsid w:val="00E3681B"/>
    <w:rsid w:val="00E36836"/>
    <w:rsid w:val="00E36FEC"/>
    <w:rsid w:val="00E37039"/>
    <w:rsid w:val="00E377B3"/>
    <w:rsid w:val="00E37A2A"/>
    <w:rsid w:val="00E37B43"/>
    <w:rsid w:val="00E37ECE"/>
    <w:rsid w:val="00E37F29"/>
    <w:rsid w:val="00E37FAA"/>
    <w:rsid w:val="00E403F9"/>
    <w:rsid w:val="00E40461"/>
    <w:rsid w:val="00E404FD"/>
    <w:rsid w:val="00E4072A"/>
    <w:rsid w:val="00E409C5"/>
    <w:rsid w:val="00E40A49"/>
    <w:rsid w:val="00E40B1F"/>
    <w:rsid w:val="00E40C7D"/>
    <w:rsid w:val="00E40D3B"/>
    <w:rsid w:val="00E4123F"/>
    <w:rsid w:val="00E41251"/>
    <w:rsid w:val="00E41875"/>
    <w:rsid w:val="00E418FA"/>
    <w:rsid w:val="00E4190F"/>
    <w:rsid w:val="00E41B0A"/>
    <w:rsid w:val="00E41E77"/>
    <w:rsid w:val="00E424B0"/>
    <w:rsid w:val="00E425A1"/>
    <w:rsid w:val="00E426DD"/>
    <w:rsid w:val="00E426E7"/>
    <w:rsid w:val="00E428F6"/>
    <w:rsid w:val="00E42972"/>
    <w:rsid w:val="00E42BD0"/>
    <w:rsid w:val="00E42EC3"/>
    <w:rsid w:val="00E43042"/>
    <w:rsid w:val="00E43136"/>
    <w:rsid w:val="00E4357D"/>
    <w:rsid w:val="00E43656"/>
    <w:rsid w:val="00E438AB"/>
    <w:rsid w:val="00E43A1B"/>
    <w:rsid w:val="00E43D98"/>
    <w:rsid w:val="00E43ED6"/>
    <w:rsid w:val="00E44058"/>
    <w:rsid w:val="00E4429C"/>
    <w:rsid w:val="00E444D3"/>
    <w:rsid w:val="00E448BE"/>
    <w:rsid w:val="00E44E12"/>
    <w:rsid w:val="00E44ED7"/>
    <w:rsid w:val="00E44FC8"/>
    <w:rsid w:val="00E45002"/>
    <w:rsid w:val="00E45155"/>
    <w:rsid w:val="00E4517D"/>
    <w:rsid w:val="00E453DE"/>
    <w:rsid w:val="00E4541D"/>
    <w:rsid w:val="00E4547D"/>
    <w:rsid w:val="00E45492"/>
    <w:rsid w:val="00E4563A"/>
    <w:rsid w:val="00E45714"/>
    <w:rsid w:val="00E457D7"/>
    <w:rsid w:val="00E4586A"/>
    <w:rsid w:val="00E4595B"/>
    <w:rsid w:val="00E45965"/>
    <w:rsid w:val="00E45C70"/>
    <w:rsid w:val="00E45CC2"/>
    <w:rsid w:val="00E45D07"/>
    <w:rsid w:val="00E45D47"/>
    <w:rsid w:val="00E45DF1"/>
    <w:rsid w:val="00E46159"/>
    <w:rsid w:val="00E464DD"/>
    <w:rsid w:val="00E467BF"/>
    <w:rsid w:val="00E4680D"/>
    <w:rsid w:val="00E46860"/>
    <w:rsid w:val="00E46931"/>
    <w:rsid w:val="00E46AFF"/>
    <w:rsid w:val="00E46B2E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7EF"/>
    <w:rsid w:val="00E47A36"/>
    <w:rsid w:val="00E47A9F"/>
    <w:rsid w:val="00E47AF2"/>
    <w:rsid w:val="00E5052A"/>
    <w:rsid w:val="00E5070B"/>
    <w:rsid w:val="00E50AF2"/>
    <w:rsid w:val="00E50BBC"/>
    <w:rsid w:val="00E50F9D"/>
    <w:rsid w:val="00E50FCF"/>
    <w:rsid w:val="00E51138"/>
    <w:rsid w:val="00E511E5"/>
    <w:rsid w:val="00E5135D"/>
    <w:rsid w:val="00E513C0"/>
    <w:rsid w:val="00E51BBC"/>
    <w:rsid w:val="00E51C16"/>
    <w:rsid w:val="00E51F39"/>
    <w:rsid w:val="00E526A7"/>
    <w:rsid w:val="00E5270A"/>
    <w:rsid w:val="00E52710"/>
    <w:rsid w:val="00E52875"/>
    <w:rsid w:val="00E5288B"/>
    <w:rsid w:val="00E52A86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3AD2"/>
    <w:rsid w:val="00E53C7C"/>
    <w:rsid w:val="00E53FA9"/>
    <w:rsid w:val="00E543B6"/>
    <w:rsid w:val="00E544A6"/>
    <w:rsid w:val="00E54900"/>
    <w:rsid w:val="00E54B99"/>
    <w:rsid w:val="00E5503D"/>
    <w:rsid w:val="00E55097"/>
    <w:rsid w:val="00E5520B"/>
    <w:rsid w:val="00E5538F"/>
    <w:rsid w:val="00E55418"/>
    <w:rsid w:val="00E55699"/>
    <w:rsid w:val="00E559BA"/>
    <w:rsid w:val="00E55BCA"/>
    <w:rsid w:val="00E55D04"/>
    <w:rsid w:val="00E55FA5"/>
    <w:rsid w:val="00E5605D"/>
    <w:rsid w:val="00E565E0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411"/>
    <w:rsid w:val="00E57922"/>
    <w:rsid w:val="00E579C9"/>
    <w:rsid w:val="00E57B73"/>
    <w:rsid w:val="00E57DE6"/>
    <w:rsid w:val="00E60389"/>
    <w:rsid w:val="00E604A3"/>
    <w:rsid w:val="00E6052A"/>
    <w:rsid w:val="00E607B8"/>
    <w:rsid w:val="00E60A88"/>
    <w:rsid w:val="00E60A8C"/>
    <w:rsid w:val="00E60B1A"/>
    <w:rsid w:val="00E60E40"/>
    <w:rsid w:val="00E60F03"/>
    <w:rsid w:val="00E61084"/>
    <w:rsid w:val="00E6173E"/>
    <w:rsid w:val="00E617D0"/>
    <w:rsid w:val="00E61B4D"/>
    <w:rsid w:val="00E61C7D"/>
    <w:rsid w:val="00E61D1B"/>
    <w:rsid w:val="00E61E59"/>
    <w:rsid w:val="00E61E94"/>
    <w:rsid w:val="00E61ED4"/>
    <w:rsid w:val="00E61F77"/>
    <w:rsid w:val="00E62123"/>
    <w:rsid w:val="00E62170"/>
    <w:rsid w:val="00E6265C"/>
    <w:rsid w:val="00E627D1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0D5"/>
    <w:rsid w:val="00E641EF"/>
    <w:rsid w:val="00E642DC"/>
    <w:rsid w:val="00E6431C"/>
    <w:rsid w:val="00E644FD"/>
    <w:rsid w:val="00E64535"/>
    <w:rsid w:val="00E64618"/>
    <w:rsid w:val="00E6498E"/>
    <w:rsid w:val="00E64BFF"/>
    <w:rsid w:val="00E64C3C"/>
    <w:rsid w:val="00E64C44"/>
    <w:rsid w:val="00E64D07"/>
    <w:rsid w:val="00E6535A"/>
    <w:rsid w:val="00E65558"/>
    <w:rsid w:val="00E65D6D"/>
    <w:rsid w:val="00E6623A"/>
    <w:rsid w:val="00E662CE"/>
    <w:rsid w:val="00E66330"/>
    <w:rsid w:val="00E66778"/>
    <w:rsid w:val="00E6677F"/>
    <w:rsid w:val="00E66A86"/>
    <w:rsid w:val="00E66BFD"/>
    <w:rsid w:val="00E67158"/>
    <w:rsid w:val="00E6736E"/>
    <w:rsid w:val="00E6757D"/>
    <w:rsid w:val="00E67612"/>
    <w:rsid w:val="00E67634"/>
    <w:rsid w:val="00E676B2"/>
    <w:rsid w:val="00E67710"/>
    <w:rsid w:val="00E6795E"/>
    <w:rsid w:val="00E679FE"/>
    <w:rsid w:val="00E67A51"/>
    <w:rsid w:val="00E67ACE"/>
    <w:rsid w:val="00E67D50"/>
    <w:rsid w:val="00E67F97"/>
    <w:rsid w:val="00E70169"/>
    <w:rsid w:val="00E7024D"/>
    <w:rsid w:val="00E702B2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9F2"/>
    <w:rsid w:val="00E71CDE"/>
    <w:rsid w:val="00E71D9B"/>
    <w:rsid w:val="00E71DC8"/>
    <w:rsid w:val="00E720CB"/>
    <w:rsid w:val="00E721B7"/>
    <w:rsid w:val="00E72393"/>
    <w:rsid w:val="00E723C0"/>
    <w:rsid w:val="00E724E0"/>
    <w:rsid w:val="00E72609"/>
    <w:rsid w:val="00E72A86"/>
    <w:rsid w:val="00E72B39"/>
    <w:rsid w:val="00E72BC2"/>
    <w:rsid w:val="00E72BEE"/>
    <w:rsid w:val="00E72C03"/>
    <w:rsid w:val="00E72CAE"/>
    <w:rsid w:val="00E72CEA"/>
    <w:rsid w:val="00E73182"/>
    <w:rsid w:val="00E733C6"/>
    <w:rsid w:val="00E7343D"/>
    <w:rsid w:val="00E735F7"/>
    <w:rsid w:val="00E73802"/>
    <w:rsid w:val="00E73833"/>
    <w:rsid w:val="00E73862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D77"/>
    <w:rsid w:val="00E74F5C"/>
    <w:rsid w:val="00E75548"/>
    <w:rsid w:val="00E758B3"/>
    <w:rsid w:val="00E75B63"/>
    <w:rsid w:val="00E75FE9"/>
    <w:rsid w:val="00E763CE"/>
    <w:rsid w:val="00E76518"/>
    <w:rsid w:val="00E766DB"/>
    <w:rsid w:val="00E7679A"/>
    <w:rsid w:val="00E769C1"/>
    <w:rsid w:val="00E769CD"/>
    <w:rsid w:val="00E769D7"/>
    <w:rsid w:val="00E76A58"/>
    <w:rsid w:val="00E76DA1"/>
    <w:rsid w:val="00E76F76"/>
    <w:rsid w:val="00E76F82"/>
    <w:rsid w:val="00E77566"/>
    <w:rsid w:val="00E77817"/>
    <w:rsid w:val="00E77AA2"/>
    <w:rsid w:val="00E77BD6"/>
    <w:rsid w:val="00E77CFF"/>
    <w:rsid w:val="00E77D4A"/>
    <w:rsid w:val="00E8006A"/>
    <w:rsid w:val="00E8011C"/>
    <w:rsid w:val="00E802B2"/>
    <w:rsid w:val="00E805B7"/>
    <w:rsid w:val="00E80697"/>
    <w:rsid w:val="00E806D2"/>
    <w:rsid w:val="00E808CD"/>
    <w:rsid w:val="00E8095E"/>
    <w:rsid w:val="00E80989"/>
    <w:rsid w:val="00E80B14"/>
    <w:rsid w:val="00E80EB0"/>
    <w:rsid w:val="00E81277"/>
    <w:rsid w:val="00E8167E"/>
    <w:rsid w:val="00E8195F"/>
    <w:rsid w:val="00E819DE"/>
    <w:rsid w:val="00E81B59"/>
    <w:rsid w:val="00E81B6A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2F07"/>
    <w:rsid w:val="00E830D0"/>
    <w:rsid w:val="00E832DA"/>
    <w:rsid w:val="00E83308"/>
    <w:rsid w:val="00E833EA"/>
    <w:rsid w:val="00E83528"/>
    <w:rsid w:val="00E83630"/>
    <w:rsid w:val="00E83700"/>
    <w:rsid w:val="00E83EDF"/>
    <w:rsid w:val="00E83F20"/>
    <w:rsid w:val="00E84226"/>
    <w:rsid w:val="00E8444A"/>
    <w:rsid w:val="00E844CB"/>
    <w:rsid w:val="00E84622"/>
    <w:rsid w:val="00E84C86"/>
    <w:rsid w:val="00E84DA8"/>
    <w:rsid w:val="00E84E1E"/>
    <w:rsid w:val="00E84E6A"/>
    <w:rsid w:val="00E84EA5"/>
    <w:rsid w:val="00E85095"/>
    <w:rsid w:val="00E850E6"/>
    <w:rsid w:val="00E851FA"/>
    <w:rsid w:val="00E85225"/>
    <w:rsid w:val="00E85335"/>
    <w:rsid w:val="00E8539C"/>
    <w:rsid w:val="00E854A0"/>
    <w:rsid w:val="00E85835"/>
    <w:rsid w:val="00E859F2"/>
    <w:rsid w:val="00E85B2D"/>
    <w:rsid w:val="00E85B73"/>
    <w:rsid w:val="00E85D3A"/>
    <w:rsid w:val="00E85DA2"/>
    <w:rsid w:val="00E85EE6"/>
    <w:rsid w:val="00E860CF"/>
    <w:rsid w:val="00E8612B"/>
    <w:rsid w:val="00E862EF"/>
    <w:rsid w:val="00E864C3"/>
    <w:rsid w:val="00E86530"/>
    <w:rsid w:val="00E86A88"/>
    <w:rsid w:val="00E86D52"/>
    <w:rsid w:val="00E86ED1"/>
    <w:rsid w:val="00E8707E"/>
    <w:rsid w:val="00E8762E"/>
    <w:rsid w:val="00E8794F"/>
    <w:rsid w:val="00E87AE9"/>
    <w:rsid w:val="00E87BE0"/>
    <w:rsid w:val="00E900E4"/>
    <w:rsid w:val="00E90399"/>
    <w:rsid w:val="00E904B7"/>
    <w:rsid w:val="00E9077B"/>
    <w:rsid w:val="00E90864"/>
    <w:rsid w:val="00E90900"/>
    <w:rsid w:val="00E90928"/>
    <w:rsid w:val="00E90998"/>
    <w:rsid w:val="00E909EC"/>
    <w:rsid w:val="00E90A02"/>
    <w:rsid w:val="00E90F34"/>
    <w:rsid w:val="00E91442"/>
    <w:rsid w:val="00E9159B"/>
    <w:rsid w:val="00E9173A"/>
    <w:rsid w:val="00E918BC"/>
    <w:rsid w:val="00E91D9B"/>
    <w:rsid w:val="00E91DB3"/>
    <w:rsid w:val="00E91F45"/>
    <w:rsid w:val="00E9231A"/>
    <w:rsid w:val="00E92797"/>
    <w:rsid w:val="00E9299E"/>
    <w:rsid w:val="00E92A5B"/>
    <w:rsid w:val="00E92A68"/>
    <w:rsid w:val="00E92A98"/>
    <w:rsid w:val="00E92ADB"/>
    <w:rsid w:val="00E92C8E"/>
    <w:rsid w:val="00E92CFE"/>
    <w:rsid w:val="00E92E62"/>
    <w:rsid w:val="00E9301C"/>
    <w:rsid w:val="00E930CC"/>
    <w:rsid w:val="00E932DA"/>
    <w:rsid w:val="00E9334D"/>
    <w:rsid w:val="00E9338D"/>
    <w:rsid w:val="00E9341B"/>
    <w:rsid w:val="00E93628"/>
    <w:rsid w:val="00E93A1D"/>
    <w:rsid w:val="00E9466B"/>
    <w:rsid w:val="00E94708"/>
    <w:rsid w:val="00E947E3"/>
    <w:rsid w:val="00E94AC0"/>
    <w:rsid w:val="00E94B03"/>
    <w:rsid w:val="00E94C2D"/>
    <w:rsid w:val="00E94DCC"/>
    <w:rsid w:val="00E95046"/>
    <w:rsid w:val="00E95053"/>
    <w:rsid w:val="00E95161"/>
    <w:rsid w:val="00E95214"/>
    <w:rsid w:val="00E955C5"/>
    <w:rsid w:val="00E95898"/>
    <w:rsid w:val="00E9594E"/>
    <w:rsid w:val="00E9598E"/>
    <w:rsid w:val="00E95A07"/>
    <w:rsid w:val="00E95C45"/>
    <w:rsid w:val="00E95CA2"/>
    <w:rsid w:val="00E96006"/>
    <w:rsid w:val="00E9608A"/>
    <w:rsid w:val="00E96273"/>
    <w:rsid w:val="00E96816"/>
    <w:rsid w:val="00E96864"/>
    <w:rsid w:val="00E9691F"/>
    <w:rsid w:val="00E96A0E"/>
    <w:rsid w:val="00E96AEB"/>
    <w:rsid w:val="00E96BC5"/>
    <w:rsid w:val="00E96D0B"/>
    <w:rsid w:val="00E96EB4"/>
    <w:rsid w:val="00E96F91"/>
    <w:rsid w:val="00E9700F"/>
    <w:rsid w:val="00E97043"/>
    <w:rsid w:val="00E97168"/>
    <w:rsid w:val="00E971A7"/>
    <w:rsid w:val="00E972A2"/>
    <w:rsid w:val="00E97362"/>
    <w:rsid w:val="00E977BF"/>
    <w:rsid w:val="00E978EF"/>
    <w:rsid w:val="00E97AC6"/>
    <w:rsid w:val="00E97C1E"/>
    <w:rsid w:val="00E97D7E"/>
    <w:rsid w:val="00E97EE3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75"/>
    <w:rsid w:val="00EA0E83"/>
    <w:rsid w:val="00EA0F7B"/>
    <w:rsid w:val="00EA13EF"/>
    <w:rsid w:val="00EA1507"/>
    <w:rsid w:val="00EA17F9"/>
    <w:rsid w:val="00EA1878"/>
    <w:rsid w:val="00EA19C5"/>
    <w:rsid w:val="00EA1B04"/>
    <w:rsid w:val="00EA1DED"/>
    <w:rsid w:val="00EA1E8F"/>
    <w:rsid w:val="00EA1EC1"/>
    <w:rsid w:val="00EA23CB"/>
    <w:rsid w:val="00EA23E4"/>
    <w:rsid w:val="00EA2541"/>
    <w:rsid w:val="00EA2574"/>
    <w:rsid w:val="00EA267B"/>
    <w:rsid w:val="00EA273C"/>
    <w:rsid w:val="00EA28DA"/>
    <w:rsid w:val="00EA2925"/>
    <w:rsid w:val="00EA2A06"/>
    <w:rsid w:val="00EA2A8A"/>
    <w:rsid w:val="00EA2C3C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DAA"/>
    <w:rsid w:val="00EA4E76"/>
    <w:rsid w:val="00EA5017"/>
    <w:rsid w:val="00EA5032"/>
    <w:rsid w:val="00EA5141"/>
    <w:rsid w:val="00EA5352"/>
    <w:rsid w:val="00EA53AE"/>
    <w:rsid w:val="00EA54B6"/>
    <w:rsid w:val="00EA5558"/>
    <w:rsid w:val="00EA56D3"/>
    <w:rsid w:val="00EA5954"/>
    <w:rsid w:val="00EA5A8D"/>
    <w:rsid w:val="00EA5CFF"/>
    <w:rsid w:val="00EA6304"/>
    <w:rsid w:val="00EA6B7C"/>
    <w:rsid w:val="00EA6C55"/>
    <w:rsid w:val="00EA6C88"/>
    <w:rsid w:val="00EA6FDB"/>
    <w:rsid w:val="00EA7022"/>
    <w:rsid w:val="00EA70F7"/>
    <w:rsid w:val="00EA7613"/>
    <w:rsid w:val="00EA782B"/>
    <w:rsid w:val="00EA7900"/>
    <w:rsid w:val="00EA7A35"/>
    <w:rsid w:val="00EA7CCA"/>
    <w:rsid w:val="00EA7E68"/>
    <w:rsid w:val="00EA7FDE"/>
    <w:rsid w:val="00EA7FE9"/>
    <w:rsid w:val="00EB0416"/>
    <w:rsid w:val="00EB0496"/>
    <w:rsid w:val="00EB058C"/>
    <w:rsid w:val="00EB05F7"/>
    <w:rsid w:val="00EB07A3"/>
    <w:rsid w:val="00EB07EF"/>
    <w:rsid w:val="00EB07FD"/>
    <w:rsid w:val="00EB087D"/>
    <w:rsid w:val="00EB08B8"/>
    <w:rsid w:val="00EB09B8"/>
    <w:rsid w:val="00EB09FF"/>
    <w:rsid w:val="00EB0B70"/>
    <w:rsid w:val="00EB0D29"/>
    <w:rsid w:val="00EB14A8"/>
    <w:rsid w:val="00EB155A"/>
    <w:rsid w:val="00EB1633"/>
    <w:rsid w:val="00EB17E6"/>
    <w:rsid w:val="00EB1952"/>
    <w:rsid w:val="00EB19D1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86D"/>
    <w:rsid w:val="00EB29EE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703"/>
    <w:rsid w:val="00EB3845"/>
    <w:rsid w:val="00EB38F3"/>
    <w:rsid w:val="00EB3D06"/>
    <w:rsid w:val="00EB3D35"/>
    <w:rsid w:val="00EB3E1C"/>
    <w:rsid w:val="00EB4061"/>
    <w:rsid w:val="00EB41A7"/>
    <w:rsid w:val="00EB44F2"/>
    <w:rsid w:val="00EB45DD"/>
    <w:rsid w:val="00EB486B"/>
    <w:rsid w:val="00EB4DED"/>
    <w:rsid w:val="00EB52B9"/>
    <w:rsid w:val="00EB5424"/>
    <w:rsid w:val="00EB5439"/>
    <w:rsid w:val="00EB5520"/>
    <w:rsid w:val="00EB5851"/>
    <w:rsid w:val="00EB5B86"/>
    <w:rsid w:val="00EB5BCD"/>
    <w:rsid w:val="00EB5DB7"/>
    <w:rsid w:val="00EB5DE0"/>
    <w:rsid w:val="00EB6273"/>
    <w:rsid w:val="00EB637B"/>
    <w:rsid w:val="00EB6825"/>
    <w:rsid w:val="00EB689E"/>
    <w:rsid w:val="00EB6A75"/>
    <w:rsid w:val="00EB6DFF"/>
    <w:rsid w:val="00EB6F3B"/>
    <w:rsid w:val="00EB704D"/>
    <w:rsid w:val="00EB7B18"/>
    <w:rsid w:val="00EB7C34"/>
    <w:rsid w:val="00EB7ED0"/>
    <w:rsid w:val="00EC0045"/>
    <w:rsid w:val="00EC027C"/>
    <w:rsid w:val="00EC02F7"/>
    <w:rsid w:val="00EC04A2"/>
    <w:rsid w:val="00EC0535"/>
    <w:rsid w:val="00EC0627"/>
    <w:rsid w:val="00EC09FB"/>
    <w:rsid w:val="00EC0B1D"/>
    <w:rsid w:val="00EC0CA0"/>
    <w:rsid w:val="00EC0F03"/>
    <w:rsid w:val="00EC0FD0"/>
    <w:rsid w:val="00EC1184"/>
    <w:rsid w:val="00EC1636"/>
    <w:rsid w:val="00EC1641"/>
    <w:rsid w:val="00EC17FB"/>
    <w:rsid w:val="00EC1999"/>
    <w:rsid w:val="00EC1A15"/>
    <w:rsid w:val="00EC1FEB"/>
    <w:rsid w:val="00EC2041"/>
    <w:rsid w:val="00EC2058"/>
    <w:rsid w:val="00EC222F"/>
    <w:rsid w:val="00EC2400"/>
    <w:rsid w:val="00EC247B"/>
    <w:rsid w:val="00EC24A1"/>
    <w:rsid w:val="00EC279D"/>
    <w:rsid w:val="00EC311C"/>
    <w:rsid w:val="00EC31B5"/>
    <w:rsid w:val="00EC32BC"/>
    <w:rsid w:val="00EC343E"/>
    <w:rsid w:val="00EC3991"/>
    <w:rsid w:val="00EC3AA1"/>
    <w:rsid w:val="00EC3D2D"/>
    <w:rsid w:val="00EC4002"/>
    <w:rsid w:val="00EC40CF"/>
    <w:rsid w:val="00EC41E5"/>
    <w:rsid w:val="00EC4204"/>
    <w:rsid w:val="00EC445F"/>
    <w:rsid w:val="00EC4511"/>
    <w:rsid w:val="00EC459B"/>
    <w:rsid w:val="00EC466D"/>
    <w:rsid w:val="00EC48DC"/>
    <w:rsid w:val="00EC4AF6"/>
    <w:rsid w:val="00EC4CF4"/>
    <w:rsid w:val="00EC4F93"/>
    <w:rsid w:val="00EC5385"/>
    <w:rsid w:val="00EC539B"/>
    <w:rsid w:val="00EC5479"/>
    <w:rsid w:val="00EC548E"/>
    <w:rsid w:val="00EC57E0"/>
    <w:rsid w:val="00EC5970"/>
    <w:rsid w:val="00EC5AEA"/>
    <w:rsid w:val="00EC5C43"/>
    <w:rsid w:val="00EC5C44"/>
    <w:rsid w:val="00EC6149"/>
    <w:rsid w:val="00EC6493"/>
    <w:rsid w:val="00EC66B2"/>
    <w:rsid w:val="00EC687B"/>
    <w:rsid w:val="00EC6901"/>
    <w:rsid w:val="00EC6997"/>
    <w:rsid w:val="00EC6D53"/>
    <w:rsid w:val="00EC71B0"/>
    <w:rsid w:val="00EC7217"/>
    <w:rsid w:val="00EC749F"/>
    <w:rsid w:val="00EC74D7"/>
    <w:rsid w:val="00EC7663"/>
    <w:rsid w:val="00EC772A"/>
    <w:rsid w:val="00EC7752"/>
    <w:rsid w:val="00EC7A8A"/>
    <w:rsid w:val="00EC7C13"/>
    <w:rsid w:val="00EC7CCE"/>
    <w:rsid w:val="00EC7CDD"/>
    <w:rsid w:val="00ED010C"/>
    <w:rsid w:val="00ED03AD"/>
    <w:rsid w:val="00ED094C"/>
    <w:rsid w:val="00ED0E7F"/>
    <w:rsid w:val="00ED1112"/>
    <w:rsid w:val="00ED12C5"/>
    <w:rsid w:val="00ED19D8"/>
    <w:rsid w:val="00ED1BAA"/>
    <w:rsid w:val="00ED1BF6"/>
    <w:rsid w:val="00ED22DD"/>
    <w:rsid w:val="00ED2401"/>
    <w:rsid w:val="00ED244B"/>
    <w:rsid w:val="00ED249F"/>
    <w:rsid w:val="00ED25BF"/>
    <w:rsid w:val="00ED2764"/>
    <w:rsid w:val="00ED284F"/>
    <w:rsid w:val="00ED294D"/>
    <w:rsid w:val="00ED2AD1"/>
    <w:rsid w:val="00ED2DA7"/>
    <w:rsid w:val="00ED2DC5"/>
    <w:rsid w:val="00ED2EA0"/>
    <w:rsid w:val="00ED3117"/>
    <w:rsid w:val="00ED32C5"/>
    <w:rsid w:val="00ED32E3"/>
    <w:rsid w:val="00ED3427"/>
    <w:rsid w:val="00ED39BB"/>
    <w:rsid w:val="00ED3AA6"/>
    <w:rsid w:val="00ED3B42"/>
    <w:rsid w:val="00ED3C20"/>
    <w:rsid w:val="00ED3D15"/>
    <w:rsid w:val="00ED4146"/>
    <w:rsid w:val="00ED42EC"/>
    <w:rsid w:val="00ED432B"/>
    <w:rsid w:val="00ED44A0"/>
    <w:rsid w:val="00ED47D0"/>
    <w:rsid w:val="00ED48F2"/>
    <w:rsid w:val="00ED48FE"/>
    <w:rsid w:val="00ED499A"/>
    <w:rsid w:val="00ED4C71"/>
    <w:rsid w:val="00ED4C9A"/>
    <w:rsid w:val="00ED4D61"/>
    <w:rsid w:val="00ED4D67"/>
    <w:rsid w:val="00ED4DE9"/>
    <w:rsid w:val="00ED5168"/>
    <w:rsid w:val="00ED544D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8C6"/>
    <w:rsid w:val="00EE0908"/>
    <w:rsid w:val="00EE0A98"/>
    <w:rsid w:val="00EE0AE4"/>
    <w:rsid w:val="00EE0B84"/>
    <w:rsid w:val="00EE0E77"/>
    <w:rsid w:val="00EE1039"/>
    <w:rsid w:val="00EE10DF"/>
    <w:rsid w:val="00EE15B2"/>
    <w:rsid w:val="00EE15FC"/>
    <w:rsid w:val="00EE165C"/>
    <w:rsid w:val="00EE1738"/>
    <w:rsid w:val="00EE1837"/>
    <w:rsid w:val="00EE1D24"/>
    <w:rsid w:val="00EE1E45"/>
    <w:rsid w:val="00EE1E48"/>
    <w:rsid w:val="00EE1F15"/>
    <w:rsid w:val="00EE1FAF"/>
    <w:rsid w:val="00EE203A"/>
    <w:rsid w:val="00EE21DA"/>
    <w:rsid w:val="00EE28DF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06F"/>
    <w:rsid w:val="00EE467A"/>
    <w:rsid w:val="00EE477E"/>
    <w:rsid w:val="00EE4830"/>
    <w:rsid w:val="00EE4BCE"/>
    <w:rsid w:val="00EE4CE0"/>
    <w:rsid w:val="00EE4EEE"/>
    <w:rsid w:val="00EE4FF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6FDE"/>
    <w:rsid w:val="00EE734C"/>
    <w:rsid w:val="00EE73F9"/>
    <w:rsid w:val="00EE76E7"/>
    <w:rsid w:val="00EE7861"/>
    <w:rsid w:val="00EE79DD"/>
    <w:rsid w:val="00EE7B8D"/>
    <w:rsid w:val="00EE7C18"/>
    <w:rsid w:val="00EE7C38"/>
    <w:rsid w:val="00EF002A"/>
    <w:rsid w:val="00EF00A7"/>
    <w:rsid w:val="00EF017E"/>
    <w:rsid w:val="00EF0780"/>
    <w:rsid w:val="00EF08B1"/>
    <w:rsid w:val="00EF094E"/>
    <w:rsid w:val="00EF0B8F"/>
    <w:rsid w:val="00EF0BB1"/>
    <w:rsid w:val="00EF0D10"/>
    <w:rsid w:val="00EF1575"/>
    <w:rsid w:val="00EF159C"/>
    <w:rsid w:val="00EF1751"/>
    <w:rsid w:val="00EF1C0E"/>
    <w:rsid w:val="00EF1CDC"/>
    <w:rsid w:val="00EF234F"/>
    <w:rsid w:val="00EF2399"/>
    <w:rsid w:val="00EF239F"/>
    <w:rsid w:val="00EF262B"/>
    <w:rsid w:val="00EF297A"/>
    <w:rsid w:val="00EF2A2F"/>
    <w:rsid w:val="00EF2A91"/>
    <w:rsid w:val="00EF2AA0"/>
    <w:rsid w:val="00EF2B43"/>
    <w:rsid w:val="00EF2C25"/>
    <w:rsid w:val="00EF2DB3"/>
    <w:rsid w:val="00EF316B"/>
    <w:rsid w:val="00EF3614"/>
    <w:rsid w:val="00EF3866"/>
    <w:rsid w:val="00EF3D31"/>
    <w:rsid w:val="00EF3D52"/>
    <w:rsid w:val="00EF3F0C"/>
    <w:rsid w:val="00EF441A"/>
    <w:rsid w:val="00EF44D7"/>
    <w:rsid w:val="00EF4517"/>
    <w:rsid w:val="00EF471E"/>
    <w:rsid w:val="00EF4732"/>
    <w:rsid w:val="00EF47E8"/>
    <w:rsid w:val="00EF4AA5"/>
    <w:rsid w:val="00EF4B5A"/>
    <w:rsid w:val="00EF4B9A"/>
    <w:rsid w:val="00EF4BB5"/>
    <w:rsid w:val="00EF4F0F"/>
    <w:rsid w:val="00EF50D1"/>
    <w:rsid w:val="00EF50EC"/>
    <w:rsid w:val="00EF555E"/>
    <w:rsid w:val="00EF5701"/>
    <w:rsid w:val="00EF585B"/>
    <w:rsid w:val="00EF587B"/>
    <w:rsid w:val="00EF5882"/>
    <w:rsid w:val="00EF5AA9"/>
    <w:rsid w:val="00EF5DDF"/>
    <w:rsid w:val="00EF615C"/>
    <w:rsid w:val="00EF631D"/>
    <w:rsid w:val="00EF6728"/>
    <w:rsid w:val="00EF6AB2"/>
    <w:rsid w:val="00EF6B15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0D10"/>
    <w:rsid w:val="00F00EDC"/>
    <w:rsid w:val="00F01128"/>
    <w:rsid w:val="00F01581"/>
    <w:rsid w:val="00F017A6"/>
    <w:rsid w:val="00F018D2"/>
    <w:rsid w:val="00F01CCC"/>
    <w:rsid w:val="00F01EF9"/>
    <w:rsid w:val="00F01F64"/>
    <w:rsid w:val="00F02113"/>
    <w:rsid w:val="00F021A2"/>
    <w:rsid w:val="00F024EF"/>
    <w:rsid w:val="00F02591"/>
    <w:rsid w:val="00F025F9"/>
    <w:rsid w:val="00F02718"/>
    <w:rsid w:val="00F02B0B"/>
    <w:rsid w:val="00F02DFA"/>
    <w:rsid w:val="00F02E6C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C24"/>
    <w:rsid w:val="00F03D1F"/>
    <w:rsid w:val="00F03E10"/>
    <w:rsid w:val="00F04059"/>
    <w:rsid w:val="00F0406F"/>
    <w:rsid w:val="00F042EC"/>
    <w:rsid w:val="00F043AA"/>
    <w:rsid w:val="00F048E8"/>
    <w:rsid w:val="00F04A16"/>
    <w:rsid w:val="00F04EB5"/>
    <w:rsid w:val="00F04EDC"/>
    <w:rsid w:val="00F04EFF"/>
    <w:rsid w:val="00F04F5B"/>
    <w:rsid w:val="00F05095"/>
    <w:rsid w:val="00F052C7"/>
    <w:rsid w:val="00F0571F"/>
    <w:rsid w:val="00F05B4A"/>
    <w:rsid w:val="00F05C49"/>
    <w:rsid w:val="00F05CEB"/>
    <w:rsid w:val="00F05D9C"/>
    <w:rsid w:val="00F062B9"/>
    <w:rsid w:val="00F0630D"/>
    <w:rsid w:val="00F06389"/>
    <w:rsid w:val="00F063B3"/>
    <w:rsid w:val="00F06816"/>
    <w:rsid w:val="00F06997"/>
    <w:rsid w:val="00F06E33"/>
    <w:rsid w:val="00F06E52"/>
    <w:rsid w:val="00F07033"/>
    <w:rsid w:val="00F0705A"/>
    <w:rsid w:val="00F074EB"/>
    <w:rsid w:val="00F07504"/>
    <w:rsid w:val="00F07574"/>
    <w:rsid w:val="00F07782"/>
    <w:rsid w:val="00F07A98"/>
    <w:rsid w:val="00F07BFC"/>
    <w:rsid w:val="00F07E99"/>
    <w:rsid w:val="00F1007B"/>
    <w:rsid w:val="00F10419"/>
    <w:rsid w:val="00F1045D"/>
    <w:rsid w:val="00F107F4"/>
    <w:rsid w:val="00F1083B"/>
    <w:rsid w:val="00F109E1"/>
    <w:rsid w:val="00F10CD1"/>
    <w:rsid w:val="00F10E09"/>
    <w:rsid w:val="00F10E5A"/>
    <w:rsid w:val="00F11278"/>
    <w:rsid w:val="00F11460"/>
    <w:rsid w:val="00F119D0"/>
    <w:rsid w:val="00F119DE"/>
    <w:rsid w:val="00F119F2"/>
    <w:rsid w:val="00F12273"/>
    <w:rsid w:val="00F125E9"/>
    <w:rsid w:val="00F12753"/>
    <w:rsid w:val="00F127BC"/>
    <w:rsid w:val="00F12AA6"/>
    <w:rsid w:val="00F12ACD"/>
    <w:rsid w:val="00F12DF5"/>
    <w:rsid w:val="00F12DF6"/>
    <w:rsid w:val="00F12E23"/>
    <w:rsid w:val="00F12F5F"/>
    <w:rsid w:val="00F1303A"/>
    <w:rsid w:val="00F13068"/>
    <w:rsid w:val="00F132D1"/>
    <w:rsid w:val="00F134CD"/>
    <w:rsid w:val="00F1355B"/>
    <w:rsid w:val="00F1372B"/>
    <w:rsid w:val="00F13741"/>
    <w:rsid w:val="00F138C6"/>
    <w:rsid w:val="00F13B66"/>
    <w:rsid w:val="00F13C72"/>
    <w:rsid w:val="00F13C87"/>
    <w:rsid w:val="00F13D2E"/>
    <w:rsid w:val="00F13FBE"/>
    <w:rsid w:val="00F1400C"/>
    <w:rsid w:val="00F14098"/>
    <w:rsid w:val="00F14233"/>
    <w:rsid w:val="00F14300"/>
    <w:rsid w:val="00F146DB"/>
    <w:rsid w:val="00F1479E"/>
    <w:rsid w:val="00F149A4"/>
    <w:rsid w:val="00F151D2"/>
    <w:rsid w:val="00F15297"/>
    <w:rsid w:val="00F1558A"/>
    <w:rsid w:val="00F155B4"/>
    <w:rsid w:val="00F1572E"/>
    <w:rsid w:val="00F158D7"/>
    <w:rsid w:val="00F158F0"/>
    <w:rsid w:val="00F15AB5"/>
    <w:rsid w:val="00F15B98"/>
    <w:rsid w:val="00F15CAB"/>
    <w:rsid w:val="00F15DAD"/>
    <w:rsid w:val="00F160F3"/>
    <w:rsid w:val="00F1641D"/>
    <w:rsid w:val="00F16474"/>
    <w:rsid w:val="00F16B93"/>
    <w:rsid w:val="00F16D0F"/>
    <w:rsid w:val="00F16D90"/>
    <w:rsid w:val="00F1702B"/>
    <w:rsid w:val="00F17147"/>
    <w:rsid w:val="00F1721F"/>
    <w:rsid w:val="00F1742A"/>
    <w:rsid w:val="00F174DC"/>
    <w:rsid w:val="00F17611"/>
    <w:rsid w:val="00F17D44"/>
    <w:rsid w:val="00F17F33"/>
    <w:rsid w:val="00F17FF5"/>
    <w:rsid w:val="00F20041"/>
    <w:rsid w:val="00F201F0"/>
    <w:rsid w:val="00F20646"/>
    <w:rsid w:val="00F20805"/>
    <w:rsid w:val="00F209CF"/>
    <w:rsid w:val="00F20C95"/>
    <w:rsid w:val="00F20E43"/>
    <w:rsid w:val="00F20EF4"/>
    <w:rsid w:val="00F2106A"/>
    <w:rsid w:val="00F2159E"/>
    <w:rsid w:val="00F21603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316D"/>
    <w:rsid w:val="00F23248"/>
    <w:rsid w:val="00F23606"/>
    <w:rsid w:val="00F23626"/>
    <w:rsid w:val="00F236A4"/>
    <w:rsid w:val="00F23A0F"/>
    <w:rsid w:val="00F23B25"/>
    <w:rsid w:val="00F23C2B"/>
    <w:rsid w:val="00F23CD7"/>
    <w:rsid w:val="00F2403C"/>
    <w:rsid w:val="00F240AC"/>
    <w:rsid w:val="00F24313"/>
    <w:rsid w:val="00F24611"/>
    <w:rsid w:val="00F247A0"/>
    <w:rsid w:val="00F24B9D"/>
    <w:rsid w:val="00F24D29"/>
    <w:rsid w:val="00F24FBE"/>
    <w:rsid w:val="00F25269"/>
    <w:rsid w:val="00F2534E"/>
    <w:rsid w:val="00F253A9"/>
    <w:rsid w:val="00F254F1"/>
    <w:rsid w:val="00F256A9"/>
    <w:rsid w:val="00F25B58"/>
    <w:rsid w:val="00F25BFB"/>
    <w:rsid w:val="00F25C7B"/>
    <w:rsid w:val="00F25F2B"/>
    <w:rsid w:val="00F268B8"/>
    <w:rsid w:val="00F268DE"/>
    <w:rsid w:val="00F26AA8"/>
    <w:rsid w:val="00F26DCC"/>
    <w:rsid w:val="00F26DEC"/>
    <w:rsid w:val="00F27092"/>
    <w:rsid w:val="00F270EB"/>
    <w:rsid w:val="00F27107"/>
    <w:rsid w:val="00F27313"/>
    <w:rsid w:val="00F27424"/>
    <w:rsid w:val="00F2748F"/>
    <w:rsid w:val="00F275AE"/>
    <w:rsid w:val="00F27716"/>
    <w:rsid w:val="00F277AD"/>
    <w:rsid w:val="00F27B69"/>
    <w:rsid w:val="00F27DA1"/>
    <w:rsid w:val="00F3039C"/>
    <w:rsid w:val="00F303F0"/>
    <w:rsid w:val="00F3041E"/>
    <w:rsid w:val="00F305D1"/>
    <w:rsid w:val="00F30962"/>
    <w:rsid w:val="00F30EE7"/>
    <w:rsid w:val="00F3198E"/>
    <w:rsid w:val="00F319D6"/>
    <w:rsid w:val="00F31D82"/>
    <w:rsid w:val="00F31EE4"/>
    <w:rsid w:val="00F31F2A"/>
    <w:rsid w:val="00F32832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9DA"/>
    <w:rsid w:val="00F33AFB"/>
    <w:rsid w:val="00F33BBE"/>
    <w:rsid w:val="00F33D2F"/>
    <w:rsid w:val="00F33FBD"/>
    <w:rsid w:val="00F34002"/>
    <w:rsid w:val="00F340D6"/>
    <w:rsid w:val="00F34305"/>
    <w:rsid w:val="00F34367"/>
    <w:rsid w:val="00F34461"/>
    <w:rsid w:val="00F3450E"/>
    <w:rsid w:val="00F3466D"/>
    <w:rsid w:val="00F34823"/>
    <w:rsid w:val="00F348C7"/>
    <w:rsid w:val="00F34B1E"/>
    <w:rsid w:val="00F34C42"/>
    <w:rsid w:val="00F34D28"/>
    <w:rsid w:val="00F34FE2"/>
    <w:rsid w:val="00F35318"/>
    <w:rsid w:val="00F35357"/>
    <w:rsid w:val="00F35439"/>
    <w:rsid w:val="00F3543F"/>
    <w:rsid w:val="00F3545B"/>
    <w:rsid w:val="00F356A6"/>
    <w:rsid w:val="00F35741"/>
    <w:rsid w:val="00F3586D"/>
    <w:rsid w:val="00F35A57"/>
    <w:rsid w:val="00F35DF2"/>
    <w:rsid w:val="00F35FC3"/>
    <w:rsid w:val="00F3600A"/>
    <w:rsid w:val="00F36043"/>
    <w:rsid w:val="00F3615B"/>
    <w:rsid w:val="00F36403"/>
    <w:rsid w:val="00F36788"/>
    <w:rsid w:val="00F36866"/>
    <w:rsid w:val="00F36882"/>
    <w:rsid w:val="00F36FB0"/>
    <w:rsid w:val="00F3730E"/>
    <w:rsid w:val="00F3794F"/>
    <w:rsid w:val="00F37BE2"/>
    <w:rsid w:val="00F37F34"/>
    <w:rsid w:val="00F400C9"/>
    <w:rsid w:val="00F40267"/>
    <w:rsid w:val="00F403D1"/>
    <w:rsid w:val="00F40656"/>
    <w:rsid w:val="00F4078E"/>
    <w:rsid w:val="00F40915"/>
    <w:rsid w:val="00F40B51"/>
    <w:rsid w:val="00F40D4F"/>
    <w:rsid w:val="00F40EF4"/>
    <w:rsid w:val="00F41127"/>
    <w:rsid w:val="00F41401"/>
    <w:rsid w:val="00F41532"/>
    <w:rsid w:val="00F415E4"/>
    <w:rsid w:val="00F41777"/>
    <w:rsid w:val="00F41839"/>
    <w:rsid w:val="00F41995"/>
    <w:rsid w:val="00F419FA"/>
    <w:rsid w:val="00F41B2C"/>
    <w:rsid w:val="00F41C35"/>
    <w:rsid w:val="00F41D19"/>
    <w:rsid w:val="00F41EAF"/>
    <w:rsid w:val="00F42077"/>
    <w:rsid w:val="00F42084"/>
    <w:rsid w:val="00F42626"/>
    <w:rsid w:val="00F4263D"/>
    <w:rsid w:val="00F4270A"/>
    <w:rsid w:val="00F428FA"/>
    <w:rsid w:val="00F42DD0"/>
    <w:rsid w:val="00F42FDD"/>
    <w:rsid w:val="00F431C0"/>
    <w:rsid w:val="00F431F7"/>
    <w:rsid w:val="00F43617"/>
    <w:rsid w:val="00F43935"/>
    <w:rsid w:val="00F43A30"/>
    <w:rsid w:val="00F43BCC"/>
    <w:rsid w:val="00F43C5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34"/>
    <w:rsid w:val="00F45570"/>
    <w:rsid w:val="00F4587E"/>
    <w:rsid w:val="00F4596E"/>
    <w:rsid w:val="00F45CE3"/>
    <w:rsid w:val="00F46058"/>
    <w:rsid w:val="00F461CF"/>
    <w:rsid w:val="00F46709"/>
    <w:rsid w:val="00F467C5"/>
    <w:rsid w:val="00F468D8"/>
    <w:rsid w:val="00F46909"/>
    <w:rsid w:val="00F46946"/>
    <w:rsid w:val="00F46956"/>
    <w:rsid w:val="00F469A3"/>
    <w:rsid w:val="00F46B58"/>
    <w:rsid w:val="00F46C4F"/>
    <w:rsid w:val="00F46C54"/>
    <w:rsid w:val="00F46C7C"/>
    <w:rsid w:val="00F46F4D"/>
    <w:rsid w:val="00F47257"/>
    <w:rsid w:val="00F472C4"/>
    <w:rsid w:val="00F47675"/>
    <w:rsid w:val="00F477C4"/>
    <w:rsid w:val="00F479B3"/>
    <w:rsid w:val="00F47A08"/>
    <w:rsid w:val="00F47B1F"/>
    <w:rsid w:val="00F47E24"/>
    <w:rsid w:val="00F47E75"/>
    <w:rsid w:val="00F47F38"/>
    <w:rsid w:val="00F500BF"/>
    <w:rsid w:val="00F503CC"/>
    <w:rsid w:val="00F504E7"/>
    <w:rsid w:val="00F50690"/>
    <w:rsid w:val="00F506E8"/>
    <w:rsid w:val="00F5072D"/>
    <w:rsid w:val="00F50C93"/>
    <w:rsid w:val="00F50CB5"/>
    <w:rsid w:val="00F50E8D"/>
    <w:rsid w:val="00F50EC6"/>
    <w:rsid w:val="00F50F8B"/>
    <w:rsid w:val="00F510E6"/>
    <w:rsid w:val="00F51395"/>
    <w:rsid w:val="00F5154A"/>
    <w:rsid w:val="00F5186D"/>
    <w:rsid w:val="00F51BE8"/>
    <w:rsid w:val="00F51D85"/>
    <w:rsid w:val="00F51DE9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18E"/>
    <w:rsid w:val="00F531FA"/>
    <w:rsid w:val="00F53432"/>
    <w:rsid w:val="00F53475"/>
    <w:rsid w:val="00F5348F"/>
    <w:rsid w:val="00F535A1"/>
    <w:rsid w:val="00F535EE"/>
    <w:rsid w:val="00F536D4"/>
    <w:rsid w:val="00F536F0"/>
    <w:rsid w:val="00F537B8"/>
    <w:rsid w:val="00F5387E"/>
    <w:rsid w:val="00F53A55"/>
    <w:rsid w:val="00F53C94"/>
    <w:rsid w:val="00F53E10"/>
    <w:rsid w:val="00F53FCF"/>
    <w:rsid w:val="00F54091"/>
    <w:rsid w:val="00F541D4"/>
    <w:rsid w:val="00F543C8"/>
    <w:rsid w:val="00F54523"/>
    <w:rsid w:val="00F54649"/>
    <w:rsid w:val="00F549D0"/>
    <w:rsid w:val="00F54A2B"/>
    <w:rsid w:val="00F54D9E"/>
    <w:rsid w:val="00F54ED6"/>
    <w:rsid w:val="00F54F56"/>
    <w:rsid w:val="00F550DC"/>
    <w:rsid w:val="00F552BF"/>
    <w:rsid w:val="00F5535E"/>
    <w:rsid w:val="00F555C5"/>
    <w:rsid w:val="00F557D3"/>
    <w:rsid w:val="00F55810"/>
    <w:rsid w:val="00F558C4"/>
    <w:rsid w:val="00F55918"/>
    <w:rsid w:val="00F559EE"/>
    <w:rsid w:val="00F55B75"/>
    <w:rsid w:val="00F55F61"/>
    <w:rsid w:val="00F56078"/>
    <w:rsid w:val="00F561B4"/>
    <w:rsid w:val="00F56574"/>
    <w:rsid w:val="00F56665"/>
    <w:rsid w:val="00F566DD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5799C"/>
    <w:rsid w:val="00F601BC"/>
    <w:rsid w:val="00F603D2"/>
    <w:rsid w:val="00F60507"/>
    <w:rsid w:val="00F6058D"/>
    <w:rsid w:val="00F60944"/>
    <w:rsid w:val="00F609B8"/>
    <w:rsid w:val="00F60D78"/>
    <w:rsid w:val="00F60E06"/>
    <w:rsid w:val="00F60F0A"/>
    <w:rsid w:val="00F61021"/>
    <w:rsid w:val="00F61190"/>
    <w:rsid w:val="00F61268"/>
    <w:rsid w:val="00F6136A"/>
    <w:rsid w:val="00F6149B"/>
    <w:rsid w:val="00F6155A"/>
    <w:rsid w:val="00F61678"/>
    <w:rsid w:val="00F618A9"/>
    <w:rsid w:val="00F618AD"/>
    <w:rsid w:val="00F61ABF"/>
    <w:rsid w:val="00F61BDB"/>
    <w:rsid w:val="00F61D98"/>
    <w:rsid w:val="00F61FF9"/>
    <w:rsid w:val="00F6205A"/>
    <w:rsid w:val="00F620B2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1BB"/>
    <w:rsid w:val="00F63494"/>
    <w:rsid w:val="00F6356E"/>
    <w:rsid w:val="00F63849"/>
    <w:rsid w:val="00F63973"/>
    <w:rsid w:val="00F63A7A"/>
    <w:rsid w:val="00F63AE4"/>
    <w:rsid w:val="00F63AEF"/>
    <w:rsid w:val="00F63BA3"/>
    <w:rsid w:val="00F6411A"/>
    <w:rsid w:val="00F6424F"/>
    <w:rsid w:val="00F64575"/>
    <w:rsid w:val="00F646BC"/>
    <w:rsid w:val="00F646DD"/>
    <w:rsid w:val="00F64BEA"/>
    <w:rsid w:val="00F64CA8"/>
    <w:rsid w:val="00F64D49"/>
    <w:rsid w:val="00F64D7C"/>
    <w:rsid w:val="00F64F49"/>
    <w:rsid w:val="00F65040"/>
    <w:rsid w:val="00F650BF"/>
    <w:rsid w:val="00F65376"/>
    <w:rsid w:val="00F654B3"/>
    <w:rsid w:val="00F65810"/>
    <w:rsid w:val="00F65825"/>
    <w:rsid w:val="00F6587F"/>
    <w:rsid w:val="00F658B3"/>
    <w:rsid w:val="00F65A4A"/>
    <w:rsid w:val="00F6600F"/>
    <w:rsid w:val="00F66420"/>
    <w:rsid w:val="00F66465"/>
    <w:rsid w:val="00F66731"/>
    <w:rsid w:val="00F668B1"/>
    <w:rsid w:val="00F6691C"/>
    <w:rsid w:val="00F6694A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6"/>
    <w:rsid w:val="00F70FDF"/>
    <w:rsid w:val="00F713E7"/>
    <w:rsid w:val="00F7163A"/>
    <w:rsid w:val="00F716AE"/>
    <w:rsid w:val="00F71AA7"/>
    <w:rsid w:val="00F71DAE"/>
    <w:rsid w:val="00F71EE7"/>
    <w:rsid w:val="00F7214D"/>
    <w:rsid w:val="00F721A7"/>
    <w:rsid w:val="00F7237F"/>
    <w:rsid w:val="00F723C6"/>
    <w:rsid w:val="00F72585"/>
    <w:rsid w:val="00F72665"/>
    <w:rsid w:val="00F7281A"/>
    <w:rsid w:val="00F72ACE"/>
    <w:rsid w:val="00F72AFB"/>
    <w:rsid w:val="00F72E52"/>
    <w:rsid w:val="00F72FA0"/>
    <w:rsid w:val="00F730D1"/>
    <w:rsid w:val="00F73241"/>
    <w:rsid w:val="00F73325"/>
    <w:rsid w:val="00F7345F"/>
    <w:rsid w:val="00F73496"/>
    <w:rsid w:val="00F7362F"/>
    <w:rsid w:val="00F73988"/>
    <w:rsid w:val="00F739E8"/>
    <w:rsid w:val="00F73B06"/>
    <w:rsid w:val="00F73B2B"/>
    <w:rsid w:val="00F73B84"/>
    <w:rsid w:val="00F73E31"/>
    <w:rsid w:val="00F73EE8"/>
    <w:rsid w:val="00F73F2D"/>
    <w:rsid w:val="00F74477"/>
    <w:rsid w:val="00F7453C"/>
    <w:rsid w:val="00F74617"/>
    <w:rsid w:val="00F746A6"/>
    <w:rsid w:val="00F748E7"/>
    <w:rsid w:val="00F74C48"/>
    <w:rsid w:val="00F74F91"/>
    <w:rsid w:val="00F74FDB"/>
    <w:rsid w:val="00F74FEC"/>
    <w:rsid w:val="00F7501F"/>
    <w:rsid w:val="00F7519E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58"/>
    <w:rsid w:val="00F75D7A"/>
    <w:rsid w:val="00F76356"/>
    <w:rsid w:val="00F763DB"/>
    <w:rsid w:val="00F765A1"/>
    <w:rsid w:val="00F767BC"/>
    <w:rsid w:val="00F76B62"/>
    <w:rsid w:val="00F76CCC"/>
    <w:rsid w:val="00F76D09"/>
    <w:rsid w:val="00F76D53"/>
    <w:rsid w:val="00F76F74"/>
    <w:rsid w:val="00F772E7"/>
    <w:rsid w:val="00F7743B"/>
    <w:rsid w:val="00F774EC"/>
    <w:rsid w:val="00F77604"/>
    <w:rsid w:val="00F777B5"/>
    <w:rsid w:val="00F77889"/>
    <w:rsid w:val="00F77D84"/>
    <w:rsid w:val="00F77EE3"/>
    <w:rsid w:val="00F80043"/>
    <w:rsid w:val="00F8009B"/>
    <w:rsid w:val="00F802EE"/>
    <w:rsid w:val="00F803F1"/>
    <w:rsid w:val="00F80428"/>
    <w:rsid w:val="00F8065F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65C"/>
    <w:rsid w:val="00F81C99"/>
    <w:rsid w:val="00F81E2A"/>
    <w:rsid w:val="00F821F3"/>
    <w:rsid w:val="00F82552"/>
    <w:rsid w:val="00F829CE"/>
    <w:rsid w:val="00F82D94"/>
    <w:rsid w:val="00F82E61"/>
    <w:rsid w:val="00F83026"/>
    <w:rsid w:val="00F8306D"/>
    <w:rsid w:val="00F83137"/>
    <w:rsid w:val="00F831C1"/>
    <w:rsid w:val="00F832C8"/>
    <w:rsid w:val="00F832EF"/>
    <w:rsid w:val="00F8373A"/>
    <w:rsid w:val="00F837F3"/>
    <w:rsid w:val="00F8383B"/>
    <w:rsid w:val="00F8399D"/>
    <w:rsid w:val="00F83A15"/>
    <w:rsid w:val="00F83B26"/>
    <w:rsid w:val="00F83C0C"/>
    <w:rsid w:val="00F83C6D"/>
    <w:rsid w:val="00F841D9"/>
    <w:rsid w:val="00F841F3"/>
    <w:rsid w:val="00F842B7"/>
    <w:rsid w:val="00F84496"/>
    <w:rsid w:val="00F844D9"/>
    <w:rsid w:val="00F84513"/>
    <w:rsid w:val="00F8459C"/>
    <w:rsid w:val="00F84A32"/>
    <w:rsid w:val="00F84AA6"/>
    <w:rsid w:val="00F84C3D"/>
    <w:rsid w:val="00F84D73"/>
    <w:rsid w:val="00F85006"/>
    <w:rsid w:val="00F8557D"/>
    <w:rsid w:val="00F8561F"/>
    <w:rsid w:val="00F856A9"/>
    <w:rsid w:val="00F857B2"/>
    <w:rsid w:val="00F85A22"/>
    <w:rsid w:val="00F85BC5"/>
    <w:rsid w:val="00F85ECC"/>
    <w:rsid w:val="00F85F19"/>
    <w:rsid w:val="00F85FC1"/>
    <w:rsid w:val="00F8618F"/>
    <w:rsid w:val="00F8639C"/>
    <w:rsid w:val="00F8664C"/>
    <w:rsid w:val="00F867C2"/>
    <w:rsid w:val="00F8688A"/>
    <w:rsid w:val="00F86986"/>
    <w:rsid w:val="00F86999"/>
    <w:rsid w:val="00F86B84"/>
    <w:rsid w:val="00F86E23"/>
    <w:rsid w:val="00F86FD7"/>
    <w:rsid w:val="00F871C6"/>
    <w:rsid w:val="00F87214"/>
    <w:rsid w:val="00F87352"/>
    <w:rsid w:val="00F8760D"/>
    <w:rsid w:val="00F87794"/>
    <w:rsid w:val="00F87AF4"/>
    <w:rsid w:val="00F87B68"/>
    <w:rsid w:val="00F87CB7"/>
    <w:rsid w:val="00F903F9"/>
    <w:rsid w:val="00F907DF"/>
    <w:rsid w:val="00F9093C"/>
    <w:rsid w:val="00F90A5F"/>
    <w:rsid w:val="00F90C56"/>
    <w:rsid w:val="00F90E18"/>
    <w:rsid w:val="00F90E76"/>
    <w:rsid w:val="00F91471"/>
    <w:rsid w:val="00F914EF"/>
    <w:rsid w:val="00F91556"/>
    <w:rsid w:val="00F915EA"/>
    <w:rsid w:val="00F91B5F"/>
    <w:rsid w:val="00F91B81"/>
    <w:rsid w:val="00F92164"/>
    <w:rsid w:val="00F92182"/>
    <w:rsid w:val="00F921B1"/>
    <w:rsid w:val="00F921E7"/>
    <w:rsid w:val="00F9221B"/>
    <w:rsid w:val="00F9237E"/>
    <w:rsid w:val="00F925AC"/>
    <w:rsid w:val="00F92627"/>
    <w:rsid w:val="00F9280E"/>
    <w:rsid w:val="00F9287B"/>
    <w:rsid w:val="00F92A49"/>
    <w:rsid w:val="00F92B97"/>
    <w:rsid w:val="00F92D18"/>
    <w:rsid w:val="00F93122"/>
    <w:rsid w:val="00F93216"/>
    <w:rsid w:val="00F93470"/>
    <w:rsid w:val="00F93639"/>
    <w:rsid w:val="00F9375B"/>
    <w:rsid w:val="00F93902"/>
    <w:rsid w:val="00F93AD5"/>
    <w:rsid w:val="00F941F9"/>
    <w:rsid w:val="00F94460"/>
    <w:rsid w:val="00F94500"/>
    <w:rsid w:val="00F94B07"/>
    <w:rsid w:val="00F94C04"/>
    <w:rsid w:val="00F94DC3"/>
    <w:rsid w:val="00F94E25"/>
    <w:rsid w:val="00F95098"/>
    <w:rsid w:val="00F952FD"/>
    <w:rsid w:val="00F9545C"/>
    <w:rsid w:val="00F956FC"/>
    <w:rsid w:val="00F9577B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6E79"/>
    <w:rsid w:val="00F97057"/>
    <w:rsid w:val="00F970F2"/>
    <w:rsid w:val="00F9735A"/>
    <w:rsid w:val="00F9751D"/>
    <w:rsid w:val="00F975A0"/>
    <w:rsid w:val="00F975A4"/>
    <w:rsid w:val="00F9773C"/>
    <w:rsid w:val="00F979A7"/>
    <w:rsid w:val="00F97A29"/>
    <w:rsid w:val="00F97E57"/>
    <w:rsid w:val="00F97E97"/>
    <w:rsid w:val="00F97F49"/>
    <w:rsid w:val="00F97F8B"/>
    <w:rsid w:val="00FA0033"/>
    <w:rsid w:val="00FA00A5"/>
    <w:rsid w:val="00FA0200"/>
    <w:rsid w:val="00FA0396"/>
    <w:rsid w:val="00FA0463"/>
    <w:rsid w:val="00FA05E2"/>
    <w:rsid w:val="00FA080A"/>
    <w:rsid w:val="00FA0963"/>
    <w:rsid w:val="00FA0CA6"/>
    <w:rsid w:val="00FA0D29"/>
    <w:rsid w:val="00FA0EE4"/>
    <w:rsid w:val="00FA0F17"/>
    <w:rsid w:val="00FA1087"/>
    <w:rsid w:val="00FA126D"/>
    <w:rsid w:val="00FA1598"/>
    <w:rsid w:val="00FA1623"/>
    <w:rsid w:val="00FA1945"/>
    <w:rsid w:val="00FA1981"/>
    <w:rsid w:val="00FA205A"/>
    <w:rsid w:val="00FA2318"/>
    <w:rsid w:val="00FA234D"/>
    <w:rsid w:val="00FA2584"/>
    <w:rsid w:val="00FA289D"/>
    <w:rsid w:val="00FA28DD"/>
    <w:rsid w:val="00FA2939"/>
    <w:rsid w:val="00FA29BB"/>
    <w:rsid w:val="00FA2D55"/>
    <w:rsid w:val="00FA2E01"/>
    <w:rsid w:val="00FA2ED5"/>
    <w:rsid w:val="00FA32A1"/>
    <w:rsid w:val="00FA32EC"/>
    <w:rsid w:val="00FA39F4"/>
    <w:rsid w:val="00FA3DDA"/>
    <w:rsid w:val="00FA3E32"/>
    <w:rsid w:val="00FA404B"/>
    <w:rsid w:val="00FA4300"/>
    <w:rsid w:val="00FA44D0"/>
    <w:rsid w:val="00FA465A"/>
    <w:rsid w:val="00FA475F"/>
    <w:rsid w:val="00FA4A57"/>
    <w:rsid w:val="00FA4A63"/>
    <w:rsid w:val="00FA4B52"/>
    <w:rsid w:val="00FA4C5F"/>
    <w:rsid w:val="00FA4C6A"/>
    <w:rsid w:val="00FA5096"/>
    <w:rsid w:val="00FA521D"/>
    <w:rsid w:val="00FA523A"/>
    <w:rsid w:val="00FA52C7"/>
    <w:rsid w:val="00FA532E"/>
    <w:rsid w:val="00FA5551"/>
    <w:rsid w:val="00FA558B"/>
    <w:rsid w:val="00FA5767"/>
    <w:rsid w:val="00FA5B79"/>
    <w:rsid w:val="00FA5DF4"/>
    <w:rsid w:val="00FA5E2F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0DA1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0AA"/>
    <w:rsid w:val="00FB20EE"/>
    <w:rsid w:val="00FB2128"/>
    <w:rsid w:val="00FB232E"/>
    <w:rsid w:val="00FB2363"/>
    <w:rsid w:val="00FB2744"/>
    <w:rsid w:val="00FB2B9E"/>
    <w:rsid w:val="00FB2C5A"/>
    <w:rsid w:val="00FB2C73"/>
    <w:rsid w:val="00FB2D75"/>
    <w:rsid w:val="00FB2E33"/>
    <w:rsid w:val="00FB2E40"/>
    <w:rsid w:val="00FB2EF4"/>
    <w:rsid w:val="00FB3420"/>
    <w:rsid w:val="00FB359C"/>
    <w:rsid w:val="00FB3B54"/>
    <w:rsid w:val="00FB3BE8"/>
    <w:rsid w:val="00FB3E3D"/>
    <w:rsid w:val="00FB3F28"/>
    <w:rsid w:val="00FB3FEF"/>
    <w:rsid w:val="00FB42B2"/>
    <w:rsid w:val="00FB438E"/>
    <w:rsid w:val="00FB4546"/>
    <w:rsid w:val="00FB4608"/>
    <w:rsid w:val="00FB4749"/>
    <w:rsid w:val="00FB47C3"/>
    <w:rsid w:val="00FB4850"/>
    <w:rsid w:val="00FB49B1"/>
    <w:rsid w:val="00FB4A10"/>
    <w:rsid w:val="00FB4BC4"/>
    <w:rsid w:val="00FB4CA9"/>
    <w:rsid w:val="00FB4E52"/>
    <w:rsid w:val="00FB4EF3"/>
    <w:rsid w:val="00FB4FB8"/>
    <w:rsid w:val="00FB4FDB"/>
    <w:rsid w:val="00FB4FF5"/>
    <w:rsid w:val="00FB5002"/>
    <w:rsid w:val="00FB50B3"/>
    <w:rsid w:val="00FB50C6"/>
    <w:rsid w:val="00FB51AE"/>
    <w:rsid w:val="00FB51C5"/>
    <w:rsid w:val="00FB529B"/>
    <w:rsid w:val="00FB5696"/>
    <w:rsid w:val="00FB5823"/>
    <w:rsid w:val="00FB5B05"/>
    <w:rsid w:val="00FB5E61"/>
    <w:rsid w:val="00FB6092"/>
    <w:rsid w:val="00FB6BF5"/>
    <w:rsid w:val="00FB6C60"/>
    <w:rsid w:val="00FB6D68"/>
    <w:rsid w:val="00FB6F8C"/>
    <w:rsid w:val="00FB7029"/>
    <w:rsid w:val="00FB72C5"/>
    <w:rsid w:val="00FB7319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0CC0"/>
    <w:rsid w:val="00FC0EC2"/>
    <w:rsid w:val="00FC113F"/>
    <w:rsid w:val="00FC178F"/>
    <w:rsid w:val="00FC1E79"/>
    <w:rsid w:val="00FC1E94"/>
    <w:rsid w:val="00FC20F3"/>
    <w:rsid w:val="00FC2253"/>
    <w:rsid w:val="00FC23C2"/>
    <w:rsid w:val="00FC27CC"/>
    <w:rsid w:val="00FC2837"/>
    <w:rsid w:val="00FC28B1"/>
    <w:rsid w:val="00FC2AAB"/>
    <w:rsid w:val="00FC2E1E"/>
    <w:rsid w:val="00FC2E8D"/>
    <w:rsid w:val="00FC2EB2"/>
    <w:rsid w:val="00FC3202"/>
    <w:rsid w:val="00FC3316"/>
    <w:rsid w:val="00FC3414"/>
    <w:rsid w:val="00FC35BE"/>
    <w:rsid w:val="00FC363A"/>
    <w:rsid w:val="00FC388F"/>
    <w:rsid w:val="00FC39C4"/>
    <w:rsid w:val="00FC3AA6"/>
    <w:rsid w:val="00FC3CB2"/>
    <w:rsid w:val="00FC3EC1"/>
    <w:rsid w:val="00FC40C3"/>
    <w:rsid w:val="00FC44F8"/>
    <w:rsid w:val="00FC45AB"/>
    <w:rsid w:val="00FC498B"/>
    <w:rsid w:val="00FC4A30"/>
    <w:rsid w:val="00FC4C0B"/>
    <w:rsid w:val="00FC4C35"/>
    <w:rsid w:val="00FC4D0F"/>
    <w:rsid w:val="00FC4EE9"/>
    <w:rsid w:val="00FC50B8"/>
    <w:rsid w:val="00FC5500"/>
    <w:rsid w:val="00FC5511"/>
    <w:rsid w:val="00FC5A48"/>
    <w:rsid w:val="00FC5C9E"/>
    <w:rsid w:val="00FC5D22"/>
    <w:rsid w:val="00FC5D2D"/>
    <w:rsid w:val="00FC5EF5"/>
    <w:rsid w:val="00FC5FBE"/>
    <w:rsid w:val="00FC60DF"/>
    <w:rsid w:val="00FC64B0"/>
    <w:rsid w:val="00FC654E"/>
    <w:rsid w:val="00FC663E"/>
    <w:rsid w:val="00FC68B2"/>
    <w:rsid w:val="00FC69EF"/>
    <w:rsid w:val="00FC6C6B"/>
    <w:rsid w:val="00FC6DD4"/>
    <w:rsid w:val="00FC6E50"/>
    <w:rsid w:val="00FC6FD6"/>
    <w:rsid w:val="00FC71EF"/>
    <w:rsid w:val="00FC72B5"/>
    <w:rsid w:val="00FC7489"/>
    <w:rsid w:val="00FC74D4"/>
    <w:rsid w:val="00FC787F"/>
    <w:rsid w:val="00FC7A51"/>
    <w:rsid w:val="00FC7B20"/>
    <w:rsid w:val="00FC7BD8"/>
    <w:rsid w:val="00FC7CB2"/>
    <w:rsid w:val="00FC7ED4"/>
    <w:rsid w:val="00FC7EE4"/>
    <w:rsid w:val="00FD01D6"/>
    <w:rsid w:val="00FD0314"/>
    <w:rsid w:val="00FD05E0"/>
    <w:rsid w:val="00FD0622"/>
    <w:rsid w:val="00FD08C1"/>
    <w:rsid w:val="00FD0AB4"/>
    <w:rsid w:val="00FD0CB1"/>
    <w:rsid w:val="00FD10EF"/>
    <w:rsid w:val="00FD120D"/>
    <w:rsid w:val="00FD127B"/>
    <w:rsid w:val="00FD1A53"/>
    <w:rsid w:val="00FD1BD7"/>
    <w:rsid w:val="00FD1BF5"/>
    <w:rsid w:val="00FD1D7B"/>
    <w:rsid w:val="00FD1E8D"/>
    <w:rsid w:val="00FD1FB2"/>
    <w:rsid w:val="00FD2245"/>
    <w:rsid w:val="00FD22D9"/>
    <w:rsid w:val="00FD234E"/>
    <w:rsid w:val="00FD2531"/>
    <w:rsid w:val="00FD2619"/>
    <w:rsid w:val="00FD27DD"/>
    <w:rsid w:val="00FD2854"/>
    <w:rsid w:val="00FD2B5B"/>
    <w:rsid w:val="00FD2B8C"/>
    <w:rsid w:val="00FD2C6B"/>
    <w:rsid w:val="00FD3251"/>
    <w:rsid w:val="00FD35D9"/>
    <w:rsid w:val="00FD36C7"/>
    <w:rsid w:val="00FD383D"/>
    <w:rsid w:val="00FD39C9"/>
    <w:rsid w:val="00FD3D40"/>
    <w:rsid w:val="00FD3D99"/>
    <w:rsid w:val="00FD40A1"/>
    <w:rsid w:val="00FD45B4"/>
    <w:rsid w:val="00FD4755"/>
    <w:rsid w:val="00FD47E2"/>
    <w:rsid w:val="00FD4B96"/>
    <w:rsid w:val="00FD4CA6"/>
    <w:rsid w:val="00FD4DF4"/>
    <w:rsid w:val="00FD4F29"/>
    <w:rsid w:val="00FD5099"/>
    <w:rsid w:val="00FD5414"/>
    <w:rsid w:val="00FD54C8"/>
    <w:rsid w:val="00FD56AE"/>
    <w:rsid w:val="00FD5787"/>
    <w:rsid w:val="00FD57FD"/>
    <w:rsid w:val="00FD58A9"/>
    <w:rsid w:val="00FD5999"/>
    <w:rsid w:val="00FD5A03"/>
    <w:rsid w:val="00FD5B9A"/>
    <w:rsid w:val="00FD5D21"/>
    <w:rsid w:val="00FD5E06"/>
    <w:rsid w:val="00FD6012"/>
    <w:rsid w:val="00FD6259"/>
    <w:rsid w:val="00FD638E"/>
    <w:rsid w:val="00FD653F"/>
    <w:rsid w:val="00FD6617"/>
    <w:rsid w:val="00FD6896"/>
    <w:rsid w:val="00FD68F4"/>
    <w:rsid w:val="00FD6AA3"/>
    <w:rsid w:val="00FD6AB3"/>
    <w:rsid w:val="00FD6B7E"/>
    <w:rsid w:val="00FD6F94"/>
    <w:rsid w:val="00FD6FB0"/>
    <w:rsid w:val="00FD6FB9"/>
    <w:rsid w:val="00FD7137"/>
    <w:rsid w:val="00FD71BC"/>
    <w:rsid w:val="00FD740D"/>
    <w:rsid w:val="00FD7427"/>
    <w:rsid w:val="00FD7731"/>
    <w:rsid w:val="00FD77B6"/>
    <w:rsid w:val="00FD788F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41"/>
    <w:rsid w:val="00FE1372"/>
    <w:rsid w:val="00FE13E6"/>
    <w:rsid w:val="00FE1540"/>
    <w:rsid w:val="00FE17D8"/>
    <w:rsid w:val="00FE1B8F"/>
    <w:rsid w:val="00FE1B9E"/>
    <w:rsid w:val="00FE1EC4"/>
    <w:rsid w:val="00FE1FE4"/>
    <w:rsid w:val="00FE24E3"/>
    <w:rsid w:val="00FE2819"/>
    <w:rsid w:val="00FE2A07"/>
    <w:rsid w:val="00FE2D14"/>
    <w:rsid w:val="00FE2DFB"/>
    <w:rsid w:val="00FE2FD9"/>
    <w:rsid w:val="00FE305C"/>
    <w:rsid w:val="00FE32D9"/>
    <w:rsid w:val="00FE33E6"/>
    <w:rsid w:val="00FE3525"/>
    <w:rsid w:val="00FE3768"/>
    <w:rsid w:val="00FE3954"/>
    <w:rsid w:val="00FE3BA0"/>
    <w:rsid w:val="00FE3D6C"/>
    <w:rsid w:val="00FE3EA4"/>
    <w:rsid w:val="00FE3F7C"/>
    <w:rsid w:val="00FE3F8B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34B"/>
    <w:rsid w:val="00FE64F5"/>
    <w:rsid w:val="00FE6887"/>
    <w:rsid w:val="00FE6913"/>
    <w:rsid w:val="00FE6D5C"/>
    <w:rsid w:val="00FE6F8D"/>
    <w:rsid w:val="00FE70B8"/>
    <w:rsid w:val="00FE70EF"/>
    <w:rsid w:val="00FE70F5"/>
    <w:rsid w:val="00FE7103"/>
    <w:rsid w:val="00FE71C6"/>
    <w:rsid w:val="00FE7503"/>
    <w:rsid w:val="00FE760A"/>
    <w:rsid w:val="00FE766F"/>
    <w:rsid w:val="00FE767F"/>
    <w:rsid w:val="00FE76FC"/>
    <w:rsid w:val="00FE7777"/>
    <w:rsid w:val="00FE7BA3"/>
    <w:rsid w:val="00FE7C9C"/>
    <w:rsid w:val="00FF0394"/>
    <w:rsid w:val="00FF044D"/>
    <w:rsid w:val="00FF055C"/>
    <w:rsid w:val="00FF0721"/>
    <w:rsid w:val="00FF08D4"/>
    <w:rsid w:val="00FF0C8A"/>
    <w:rsid w:val="00FF13CE"/>
    <w:rsid w:val="00FF163B"/>
    <w:rsid w:val="00FF17F0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975"/>
    <w:rsid w:val="00FF2C26"/>
    <w:rsid w:val="00FF2D4B"/>
    <w:rsid w:val="00FF2EB0"/>
    <w:rsid w:val="00FF2EF9"/>
    <w:rsid w:val="00FF3062"/>
    <w:rsid w:val="00FF3317"/>
    <w:rsid w:val="00FF3427"/>
    <w:rsid w:val="00FF34E3"/>
    <w:rsid w:val="00FF377B"/>
    <w:rsid w:val="00FF3862"/>
    <w:rsid w:val="00FF39F1"/>
    <w:rsid w:val="00FF3B6B"/>
    <w:rsid w:val="00FF3B90"/>
    <w:rsid w:val="00FF3BDC"/>
    <w:rsid w:val="00FF41EE"/>
    <w:rsid w:val="00FF43DE"/>
    <w:rsid w:val="00FF46BF"/>
    <w:rsid w:val="00FF4809"/>
    <w:rsid w:val="00FF487C"/>
    <w:rsid w:val="00FF4E75"/>
    <w:rsid w:val="00FF4EAC"/>
    <w:rsid w:val="00FF5182"/>
    <w:rsid w:val="00FF55D0"/>
    <w:rsid w:val="00FF5661"/>
    <w:rsid w:val="00FF5789"/>
    <w:rsid w:val="00FF598A"/>
    <w:rsid w:val="00FF5AF7"/>
    <w:rsid w:val="00FF5E85"/>
    <w:rsid w:val="00FF5F05"/>
    <w:rsid w:val="00FF5FAE"/>
    <w:rsid w:val="00FF5FFD"/>
    <w:rsid w:val="00FF606A"/>
    <w:rsid w:val="00FF65F9"/>
    <w:rsid w:val="00FF665E"/>
    <w:rsid w:val="00FF6868"/>
    <w:rsid w:val="00FF6D42"/>
    <w:rsid w:val="00FF6D52"/>
    <w:rsid w:val="00FF6ECB"/>
    <w:rsid w:val="00FF7317"/>
    <w:rsid w:val="00FF760B"/>
    <w:rsid w:val="00FF7728"/>
    <w:rsid w:val="00FF7BFB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0E32990"/>
  <w15:chartTrackingRefBased/>
  <w15:docId w15:val="{449C8BAC-97D5-4C88-8172-2AA19EF4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0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Char00">
    <w:name w:val="Char00"/>
    <w:basedOn w:val="Normal"/>
    <w:rsid w:val="00B233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2102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C902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header" Target="header13.xml"/><Relationship Id="rId39" Type="http://schemas.openxmlformats.org/officeDocument/2006/relationships/footer" Target="footer9.xml"/><Relationship Id="rId21" Type="http://schemas.openxmlformats.org/officeDocument/2006/relationships/header" Target="header9.xml"/><Relationship Id="rId34" Type="http://schemas.openxmlformats.org/officeDocument/2006/relationships/footer" Target="footer7.xml"/><Relationship Id="rId42" Type="http://schemas.openxmlformats.org/officeDocument/2006/relationships/footer" Target="footer10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29" Type="http://schemas.openxmlformats.org/officeDocument/2006/relationships/header" Target="header16.xml"/><Relationship Id="rId41" Type="http://schemas.openxmlformats.org/officeDocument/2006/relationships/header" Target="header2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eader" Target="header20.xml"/><Relationship Id="rId40" Type="http://schemas.openxmlformats.org/officeDocument/2006/relationships/header" Target="header2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28" Type="http://schemas.openxmlformats.org/officeDocument/2006/relationships/header" Target="header15.xml"/><Relationship Id="rId36" Type="http://schemas.openxmlformats.org/officeDocument/2006/relationships/footer" Target="footer8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31" Type="http://schemas.openxmlformats.org/officeDocument/2006/relationships/header" Target="header17.xml"/><Relationship Id="rId44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10.xml"/><Relationship Id="rId27" Type="http://schemas.openxmlformats.org/officeDocument/2006/relationships/header" Target="header14.xml"/><Relationship Id="rId30" Type="http://schemas.openxmlformats.org/officeDocument/2006/relationships/footer" Target="footer5.xml"/><Relationship Id="rId35" Type="http://schemas.openxmlformats.org/officeDocument/2006/relationships/header" Target="header19.xml"/><Relationship Id="rId43" Type="http://schemas.openxmlformats.org/officeDocument/2006/relationships/fontTable" Target="fontTable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2.xml"/><Relationship Id="rId33" Type="http://schemas.openxmlformats.org/officeDocument/2006/relationships/header" Target="header18.xml"/><Relationship Id="rId38" Type="http://schemas.openxmlformats.org/officeDocument/2006/relationships/header" Target="header2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073190-E559-4933-84B6-ADDBD0E7D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C34293-9B24-46F1-AC69-FBF9E94CE2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01206B-FDAB-439F-8F0D-41729AF6B8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</TotalTime>
  <Pages>100</Pages>
  <Words>20618</Words>
  <Characters>117523</Characters>
  <Application>Microsoft Office Word</Application>
  <DocSecurity>0</DocSecurity>
  <Lines>979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137866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Tanawat, Rujiwanich</cp:lastModifiedBy>
  <cp:revision>11</cp:revision>
  <cp:lastPrinted>2025-02-26T09:43:00Z</cp:lastPrinted>
  <dcterms:created xsi:type="dcterms:W3CDTF">2025-02-26T09:27:00Z</dcterms:created>
  <dcterms:modified xsi:type="dcterms:W3CDTF">2025-02-27T04:31:00Z</dcterms:modified>
</cp:coreProperties>
</file>