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C24F51" w14:textId="097A05D4" w:rsidR="00F67358" w:rsidRPr="00D31193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D31193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bookmarkStart w:id="0" w:name="SubTitle"/>
      <w:r w:rsidR="006C3CEB">
        <w:rPr>
          <w:rFonts w:ascii="Angsana New" w:hAnsi="Angsana New" w:hint="cs"/>
          <w:b/>
          <w:bCs/>
          <w:sz w:val="52"/>
          <w:szCs w:val="52"/>
          <w:cs/>
        </w:rPr>
        <w:t>ไทยคม จำกัด</w:t>
      </w:r>
      <w:r w:rsidRPr="00D31193">
        <w:rPr>
          <w:rFonts w:ascii="Angsana New" w:hAnsi="Angsana New"/>
          <w:b/>
          <w:bCs/>
          <w:sz w:val="52"/>
          <w:szCs w:val="52"/>
          <w:cs/>
        </w:rPr>
        <w:t xml:space="preserve"> (มหาชน)</w:t>
      </w:r>
      <w:r w:rsidRPr="00D31193">
        <w:rPr>
          <w:rFonts w:ascii="Angsana New" w:hAnsi="Angsana New"/>
          <w:b/>
          <w:bCs/>
          <w:sz w:val="52"/>
          <w:szCs w:val="52"/>
        </w:rPr>
        <w:t xml:space="preserve"> </w:t>
      </w:r>
      <w:r w:rsidRPr="00D31193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0A698D34" w14:textId="77777777" w:rsidR="00F67358" w:rsidRPr="00D31193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</w:pPr>
    </w:p>
    <w:bookmarkEnd w:id="0"/>
    <w:p w14:paraId="0E5AAEE7" w14:textId="1D49A9FF" w:rsidR="00F67358" w:rsidRPr="00D31193" w:rsidRDefault="00F67358" w:rsidP="00F673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3119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</w:t>
      </w:r>
      <w:r w:rsidRPr="00D31193">
        <w:rPr>
          <w:rFonts w:ascii="Angsana New" w:hAnsi="Angsana New" w:cs="Angsana New"/>
          <w:b w:val="0"/>
          <w:bCs w:val="0"/>
          <w:sz w:val="32"/>
          <w:szCs w:val="32"/>
          <w:cs/>
        </w:rPr>
        <w:t>เงิน</w:t>
      </w:r>
      <w:r w:rsidRPr="00D3119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D6443C" w:rsidRPr="00D31193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D31193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D3119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ธันวาคม </w:t>
      </w:r>
      <w:r w:rsidR="00D6443C" w:rsidRPr="00D31193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F313B9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47F4916F" w14:textId="77777777" w:rsidR="00F67358" w:rsidRPr="00D31193" w:rsidRDefault="00F67358" w:rsidP="00F673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D31193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8F39B19" w14:textId="77777777" w:rsidR="00F67358" w:rsidRDefault="00F67358" w:rsidP="00F673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3119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Pr="00D3119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D31193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0C6CBB0E" w14:textId="77777777" w:rsidR="00823E45" w:rsidRDefault="00823E45" w:rsidP="00F673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0C7C2E09" w14:textId="2491E78C" w:rsidR="00823E45" w:rsidRPr="00D31193" w:rsidRDefault="00823E45" w:rsidP="00F673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823E45" w:rsidRPr="00D31193" w:rsidSect="008A69B1">
          <w:headerReference w:type="default" r:id="rId11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12FED987" w14:textId="77777777" w:rsidR="00F67358" w:rsidRPr="00D31193" w:rsidRDefault="00F67358" w:rsidP="00F67358">
      <w:pPr>
        <w:pStyle w:val="Heading5"/>
        <w:tabs>
          <w:tab w:val="clear" w:pos="540"/>
        </w:tabs>
        <w:jc w:val="thaiDistribute"/>
        <w:rPr>
          <w:rFonts w:ascii="Angsana New" w:hAnsi="Angsana New" w:cs="Angsana New"/>
        </w:rPr>
      </w:pPr>
      <w:r w:rsidRPr="00D31193">
        <w:rPr>
          <w:rFonts w:ascii="Angsana New" w:hAnsi="Angsana New" w:cs="Angsana New"/>
          <w:cs/>
        </w:rPr>
        <w:lastRenderedPageBreak/>
        <w:t>รายงานของผู้สอบบัญชีรับอนุญาต</w:t>
      </w:r>
    </w:p>
    <w:p w14:paraId="55EBC3BE" w14:textId="77777777" w:rsidR="00F67358" w:rsidRPr="00A76F19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50C13699" w14:textId="0A3B1718" w:rsidR="00F67358" w:rsidRPr="00D31193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D31193">
        <w:rPr>
          <w:rFonts w:ascii="Angsana New" w:hAnsi="Angsana New"/>
          <w:b/>
          <w:bCs/>
          <w:sz w:val="30"/>
          <w:szCs w:val="30"/>
          <w:cs/>
        </w:rPr>
        <w:t xml:space="preserve">เสนอ ผู้ถือหุ้นบริษัท </w:t>
      </w:r>
      <w:r w:rsidR="006C3CEB">
        <w:rPr>
          <w:rFonts w:ascii="Angsana New" w:hAnsi="Angsana New" w:hint="cs"/>
          <w:b/>
          <w:bCs/>
          <w:sz w:val="30"/>
          <w:szCs w:val="30"/>
          <w:cs/>
        </w:rPr>
        <w:t>ไทยคม</w:t>
      </w:r>
      <w:r w:rsidRPr="00D31193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1F587EF9" w14:textId="77777777" w:rsidR="00F67358" w:rsidRPr="00A76F19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4"/>
          <w:sz w:val="22"/>
          <w:szCs w:val="22"/>
        </w:rPr>
      </w:pPr>
    </w:p>
    <w:p w14:paraId="210BE5CF" w14:textId="77777777" w:rsidR="00F67358" w:rsidRPr="00D3119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D31193">
        <w:rPr>
          <w:rFonts w:ascii="Angsana New" w:hAnsi="Angsana New"/>
          <w:i/>
          <w:iCs/>
          <w:spacing w:val="-4"/>
          <w:sz w:val="30"/>
          <w:szCs w:val="30"/>
          <w:cs/>
        </w:rPr>
        <w:t>ความเห็น</w:t>
      </w:r>
    </w:p>
    <w:p w14:paraId="607BF763" w14:textId="77777777" w:rsidR="00F67358" w:rsidRPr="00A76F19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pacing w:val="-4"/>
          <w:sz w:val="22"/>
          <w:szCs w:val="22"/>
          <w:cs/>
        </w:rPr>
      </w:pPr>
    </w:p>
    <w:p w14:paraId="0ECE6BDB" w14:textId="7327F2A4" w:rsidR="00F67358" w:rsidRPr="00D31193" w:rsidRDefault="00F67358" w:rsidP="006C3CEB">
      <w:pPr>
        <w:pStyle w:val="a"/>
        <w:tabs>
          <w:tab w:val="clear" w:pos="1080"/>
        </w:tabs>
        <w:ind w:right="-25"/>
        <w:jc w:val="thaiDistribute"/>
        <w:rPr>
          <w:rFonts w:ascii="Angsana New" w:eastAsia="Calibri" w:hAnsi="Angsana New" w:cs="Angsana New"/>
          <w:cs/>
        </w:rPr>
      </w:pPr>
      <w:r w:rsidRPr="00D31193">
        <w:rPr>
          <w:rFonts w:ascii="Angsana New" w:eastAsia="Calibri" w:hAnsi="Angsana New" w:cs="Angsana New"/>
          <w:cs/>
        </w:rPr>
        <w:t xml:space="preserve">ข้าพเจ้าได้ตรวจสอบงบการเงินรวมและงบการเงินเฉพาะกิจการของบริษัท </w:t>
      </w:r>
      <w:r w:rsidR="006C3CEB">
        <w:rPr>
          <w:rFonts w:ascii="Angsana New" w:eastAsia="Calibri" w:hAnsi="Angsana New" w:cs="Angsana New" w:hint="cs"/>
          <w:cs/>
        </w:rPr>
        <w:t>ไทยคม</w:t>
      </w:r>
      <w:r w:rsidRPr="00D31193">
        <w:rPr>
          <w:rFonts w:ascii="Angsana New" w:eastAsia="Calibri" w:hAnsi="Angsana New" w:cs="Angsana New"/>
          <w:cs/>
        </w:rPr>
        <w:t xml:space="preserve"> จำกัด (มหาชน)</w:t>
      </w:r>
      <w:r w:rsidRPr="00D31193">
        <w:rPr>
          <w:rFonts w:ascii="Angsana New" w:eastAsia="Calibri" w:hAnsi="Angsana New" w:cs="Angsana New" w:hint="cs"/>
          <w:cs/>
        </w:rPr>
        <w:t xml:space="preserve"> </w:t>
      </w:r>
      <w:r w:rsidRPr="00D31193">
        <w:rPr>
          <w:rFonts w:ascii="Angsana New" w:eastAsia="Calibri" w:hAnsi="Angsana New" w:cs="Angsana New"/>
          <w:cs/>
        </w:rPr>
        <w:t>และบริษัทย่อย</w:t>
      </w:r>
      <w:r w:rsidR="006C3CEB">
        <w:rPr>
          <w:rFonts w:ascii="Angsana New" w:eastAsia="Calibri" w:hAnsi="Angsana New" w:cs="Angsana New" w:hint="cs"/>
          <w:cs/>
        </w:rPr>
        <w:t xml:space="preserve"> </w:t>
      </w:r>
      <w:r w:rsidR="006C3CEB">
        <w:rPr>
          <w:rFonts w:ascii="Angsana New" w:eastAsia="Calibri" w:hAnsi="Angsana New" w:cs="Angsana New"/>
          <w:cs/>
        </w:rPr>
        <w:br/>
      </w:r>
      <w:r w:rsidRPr="00D31193">
        <w:rPr>
          <w:rFonts w:ascii="Angsana New" w:eastAsia="Calibri" w:hAnsi="Angsana New" w:cs="Angsana New"/>
          <w:cs/>
        </w:rPr>
        <w:t xml:space="preserve">(กลุ่มบริษัท) และของเฉพาะบริษัท </w:t>
      </w:r>
      <w:r w:rsidR="006C3CEB">
        <w:rPr>
          <w:rFonts w:ascii="Angsana New" w:eastAsia="Calibri" w:hAnsi="Angsana New" w:cs="Angsana New" w:hint="cs"/>
          <w:cs/>
          <w:lang w:val="en-US"/>
        </w:rPr>
        <w:t>ไทยคม</w:t>
      </w:r>
      <w:r w:rsidRPr="00D31193">
        <w:rPr>
          <w:rFonts w:ascii="Angsana New" w:eastAsia="Calibri" w:hAnsi="Angsana New" w:cs="Angsana New"/>
          <w:cs/>
        </w:rPr>
        <w:t xml:space="preserve"> จำกัด (มหาชน)</w:t>
      </w:r>
      <w:r w:rsidRPr="00D31193">
        <w:rPr>
          <w:rFonts w:ascii="Angsana New" w:eastAsia="Calibri" w:hAnsi="Angsana New" w:cs="Angsana New" w:hint="cs"/>
          <w:cs/>
        </w:rPr>
        <w:t xml:space="preserve"> </w:t>
      </w:r>
      <w:r w:rsidRPr="00D31193">
        <w:rPr>
          <w:rFonts w:ascii="Angsana New" w:eastAsia="Calibri" w:hAnsi="Angsana New" w:cs="Angsana New"/>
          <w:cs/>
        </w:rPr>
        <w:t>(บริษัท) ตามลำดับ ซึ่งประกอบด้วย</w:t>
      </w:r>
      <w:r w:rsidR="006C3CEB">
        <w:rPr>
          <w:rFonts w:ascii="Angsana New" w:eastAsia="Calibri" w:hAnsi="Angsana New" w:cs="Angsana New" w:hint="cs"/>
          <w:cs/>
        </w:rPr>
        <w:t xml:space="preserve"> </w:t>
      </w:r>
      <w:r w:rsidR="00D3517A">
        <w:rPr>
          <w:rFonts w:ascii="Angsana New" w:eastAsia="Calibri" w:hAnsi="Angsana New" w:cs="Angsana New"/>
          <w:cs/>
        </w:rPr>
        <w:t>งบฐานะการเงิน</w:t>
      </w:r>
      <w:r w:rsidRPr="00D31193">
        <w:rPr>
          <w:rFonts w:ascii="Angsana New" w:eastAsia="Calibri" w:hAnsi="Angsana New" w:cs="Angsana New"/>
          <w:cs/>
        </w:rPr>
        <w:t>รวมและ</w:t>
      </w:r>
      <w:r w:rsidR="00D3517A">
        <w:rPr>
          <w:rFonts w:ascii="Angsana New" w:eastAsia="Calibri" w:hAnsi="Angsana New" w:cs="Angsana New"/>
          <w:cs/>
        </w:rPr>
        <w:t>งบฐานะการเงิน</w:t>
      </w:r>
      <w:r w:rsidRPr="00D31193">
        <w:rPr>
          <w:rFonts w:ascii="Angsana New" w:eastAsia="Calibri" w:hAnsi="Angsana New" w:cs="Angsana New"/>
          <w:cs/>
        </w:rPr>
        <w:t>เฉพ</w:t>
      </w:r>
      <w:r w:rsidR="00F26032" w:rsidRPr="00D31193">
        <w:rPr>
          <w:rFonts w:ascii="Angsana New" w:eastAsia="Calibri" w:hAnsi="Angsana New" w:cs="Angsana New"/>
          <w:cs/>
        </w:rPr>
        <w:t>าะกิจการ ณ วันที</w:t>
      </w:r>
      <w:r w:rsidR="0030465A" w:rsidRPr="00D31193">
        <w:rPr>
          <w:rFonts w:ascii="Angsana New" w:eastAsia="Calibri" w:hAnsi="Angsana New" w:cs="Angsana New" w:hint="cs"/>
          <w:cs/>
        </w:rPr>
        <w:t xml:space="preserve">่ </w:t>
      </w:r>
      <w:r w:rsidR="00D6443C" w:rsidRPr="00D31193">
        <w:rPr>
          <w:rFonts w:ascii="Angsana New" w:eastAsia="Calibri" w:hAnsi="Angsana New" w:cs="Angsana New"/>
          <w:lang w:val="en-US"/>
        </w:rPr>
        <w:t>31</w:t>
      </w:r>
      <w:r w:rsidR="00F26032" w:rsidRPr="00D31193">
        <w:rPr>
          <w:rFonts w:ascii="Angsana New" w:eastAsia="Calibri" w:hAnsi="Angsana New" w:cs="Angsana New"/>
          <w:cs/>
        </w:rPr>
        <w:t xml:space="preserve"> ธันวาค</w:t>
      </w:r>
      <w:r w:rsidR="0030465A" w:rsidRPr="00D31193">
        <w:rPr>
          <w:rFonts w:ascii="Angsana New" w:eastAsia="Calibri" w:hAnsi="Angsana New" w:cs="Angsana New" w:hint="cs"/>
          <w:cs/>
        </w:rPr>
        <w:t xml:space="preserve">ม </w:t>
      </w:r>
      <w:r w:rsidR="00D6443C" w:rsidRPr="00D31193">
        <w:rPr>
          <w:rFonts w:ascii="Angsana New" w:eastAsia="Calibri" w:hAnsi="Angsana New" w:cs="Angsana New"/>
          <w:lang w:val="en-US"/>
        </w:rPr>
        <w:t>256</w:t>
      </w:r>
      <w:r w:rsidR="00F313B9">
        <w:rPr>
          <w:rFonts w:ascii="Angsana New" w:eastAsia="Calibri" w:hAnsi="Angsana New" w:cs="Angsana New"/>
          <w:lang w:val="en-US"/>
        </w:rPr>
        <w:t>7</w:t>
      </w:r>
      <w:r w:rsidRPr="00D31193">
        <w:rPr>
          <w:rFonts w:ascii="Angsana New" w:eastAsia="Calibri" w:hAnsi="Angsana New" w:cs="Angsana New"/>
          <w:cs/>
        </w:rPr>
        <w:t xml:space="preserve"> งบกำไรขาดทุ</w:t>
      </w:r>
      <w:r w:rsidR="006C3CEB">
        <w:rPr>
          <w:rFonts w:ascii="Angsana New" w:eastAsia="Calibri" w:hAnsi="Angsana New" w:cs="Angsana New" w:hint="cs"/>
          <w:cs/>
        </w:rPr>
        <w:t>น</w:t>
      </w:r>
      <w:r w:rsidRPr="00D31193">
        <w:rPr>
          <w:rFonts w:ascii="Angsana New" w:eastAsia="Calibri" w:hAnsi="Angsana New" w:cs="Angsana New"/>
          <w:cs/>
        </w:rPr>
        <w:t xml:space="preserve">รวมและงบกำไรขาดทุนเฉพาะกิจการ </w:t>
      </w:r>
      <w:r w:rsidR="006C3CEB" w:rsidRPr="00D31193">
        <w:rPr>
          <w:rFonts w:ascii="Angsana New" w:eastAsia="Calibri" w:hAnsi="Angsana New" w:cs="Angsana New"/>
          <w:cs/>
        </w:rPr>
        <w:t>งบกำไรขาดทุ</w:t>
      </w:r>
      <w:r w:rsidR="006C3CEB">
        <w:rPr>
          <w:rFonts w:ascii="Angsana New" w:eastAsia="Calibri" w:hAnsi="Angsana New" w:cs="Angsana New" w:hint="cs"/>
          <w:cs/>
        </w:rPr>
        <w:t>นและกำไรขาดทุนเบ็ดเสร็จอื่นรวม</w:t>
      </w:r>
      <w:r w:rsidR="006C3CEB" w:rsidRPr="00D31193">
        <w:rPr>
          <w:rFonts w:ascii="Angsana New" w:eastAsia="Calibri" w:hAnsi="Angsana New" w:cs="Angsana New"/>
          <w:cs/>
        </w:rPr>
        <w:t>และงบกำไรขาดทุน</w:t>
      </w:r>
      <w:r w:rsidR="006C3CEB">
        <w:rPr>
          <w:rFonts w:ascii="Angsana New" w:eastAsia="Calibri" w:hAnsi="Angsana New" w:cs="Angsana New" w:hint="cs"/>
          <w:cs/>
        </w:rPr>
        <w:t>และกำไรขาดทุนเบ็ดเสร็จอื่น</w:t>
      </w:r>
      <w:r w:rsidR="006C3CEB" w:rsidRPr="00D31193">
        <w:rPr>
          <w:rFonts w:ascii="Angsana New" w:eastAsia="Calibri" w:hAnsi="Angsana New" w:cs="Angsana New"/>
          <w:cs/>
        </w:rPr>
        <w:t xml:space="preserve">เฉพาะกิจการ </w:t>
      </w:r>
      <w:r w:rsidR="006C3CEB">
        <w:rPr>
          <w:rFonts w:ascii="Angsana New" w:eastAsia="Calibri" w:hAnsi="Angsana New" w:cs="Angsana New"/>
          <w:cs/>
        </w:rPr>
        <w:br/>
      </w:r>
      <w:r w:rsidR="00D3517A">
        <w:rPr>
          <w:rFonts w:ascii="Angsana New" w:eastAsia="Calibri" w:hAnsi="Angsana New" w:cs="Angsana New"/>
          <w:cs/>
        </w:rPr>
        <w:t>งบการเปลี่ยนแปลงส่วนของผู้ถือหุ้น</w:t>
      </w:r>
      <w:r w:rsidRPr="00D31193">
        <w:rPr>
          <w:rFonts w:ascii="Angsana New" w:eastAsia="Calibri" w:hAnsi="Angsana New" w:cs="Angsana New"/>
          <w:cs/>
        </w:rPr>
        <w:t>รวมและ</w:t>
      </w:r>
      <w:r w:rsidR="00D3517A">
        <w:rPr>
          <w:rFonts w:ascii="Angsana New" w:eastAsia="Calibri" w:hAnsi="Angsana New" w:cs="Angsana New"/>
          <w:cs/>
        </w:rPr>
        <w:t>งบการเปลี่ยนแปลงส่วนของผู้ถือหุ้น</w:t>
      </w:r>
      <w:r w:rsidRPr="00D31193">
        <w:rPr>
          <w:rFonts w:ascii="Angsana New" w:eastAsia="Calibri" w:hAnsi="Angsana New" w:cs="Angsana New"/>
          <w:cs/>
        </w:rPr>
        <w:t>เฉพาะกิจการ และงบกระแสเงินสดรวม</w:t>
      </w:r>
      <w:r w:rsidRPr="00D42ABB">
        <w:rPr>
          <w:rFonts w:ascii="Angsana New" w:eastAsia="Calibri" w:hAnsi="Angsana New" w:cs="Angsana New"/>
          <w:cs/>
        </w:rPr>
        <w:t xml:space="preserve">และงบกระแสเงินสดเฉพาะกิจการ สำหรับปีสิ้นสุดวันเดียวกัน </w:t>
      </w:r>
      <w:r w:rsidR="00E33638" w:rsidRPr="00D42ABB">
        <w:rPr>
          <w:rFonts w:ascii="Angsana New" w:eastAsia="Calibri" w:hAnsi="Angsana New" w:cs="Angsana New" w:hint="cs"/>
          <w:cs/>
        </w:rPr>
        <w:t>และ</w:t>
      </w:r>
      <w:r w:rsidRPr="00D42ABB">
        <w:rPr>
          <w:rFonts w:ascii="Angsana New" w:eastAsia="Calibri" w:hAnsi="Angsana New" w:cs="Angsana New"/>
          <w:cs/>
        </w:rPr>
        <w:t>หมายเหตุ</w:t>
      </w:r>
      <w:r w:rsidR="00E33638" w:rsidRPr="00D42ABB">
        <w:rPr>
          <w:rFonts w:ascii="Angsana New" w:eastAsia="Calibri" w:hAnsi="Angsana New" w:cs="Angsana New" w:hint="cs"/>
          <w:cs/>
        </w:rPr>
        <w:t>ประกอบงบการเงิน</w:t>
      </w:r>
      <w:r w:rsidRPr="00D42ABB">
        <w:rPr>
          <w:rFonts w:ascii="Angsana New" w:eastAsia="Calibri" w:hAnsi="Angsana New" w:cs="Angsana New" w:hint="cs"/>
          <w:cs/>
        </w:rPr>
        <w:t>ซึ่งประกอบด้วย</w:t>
      </w:r>
      <w:r w:rsidRPr="00D42ABB">
        <w:rPr>
          <w:rFonts w:ascii="Angsana New" w:eastAsia="Calibri" w:hAnsi="Angsana New" w:cs="Angsana New"/>
          <w:cs/>
        </w:rPr>
        <w:t>สรุปนโยบายการบัญชี</w:t>
      </w:r>
      <w:r w:rsidR="000B02F7" w:rsidRPr="00D42ABB">
        <w:rPr>
          <w:rFonts w:ascii="Angsana New" w:eastAsia="Calibri" w:hAnsi="Angsana New" w:cs="Angsana New" w:hint="cs"/>
          <w:cs/>
        </w:rPr>
        <w:t>และ</w:t>
      </w:r>
      <w:r w:rsidR="00E33638" w:rsidRPr="00D42ABB">
        <w:rPr>
          <w:rFonts w:ascii="Angsana New" w:eastAsia="Calibri" w:hAnsi="Angsana New" w:cs="Angsana New" w:hint="cs"/>
          <w:cs/>
        </w:rPr>
        <w:t>ข้อมูลอธิบายอื่นที่มีสาระสำคัญ</w:t>
      </w:r>
      <w:r w:rsidRPr="00D31193">
        <w:rPr>
          <w:rFonts w:ascii="Angsana New" w:eastAsia="Calibri" w:hAnsi="Angsana New" w:cs="Angsana New" w:hint="cs"/>
          <w:cs/>
        </w:rPr>
        <w:t xml:space="preserve"> </w:t>
      </w:r>
    </w:p>
    <w:p w14:paraId="200C70B3" w14:textId="77777777" w:rsidR="00F67358" w:rsidRPr="00A76F19" w:rsidRDefault="00F67358" w:rsidP="00F67358">
      <w:pPr>
        <w:pStyle w:val="a"/>
        <w:tabs>
          <w:tab w:val="clear" w:pos="1080"/>
        </w:tabs>
        <w:ind w:right="-25"/>
        <w:jc w:val="thaiDistribute"/>
        <w:rPr>
          <w:rFonts w:ascii="Angsana New" w:eastAsia="Calibri" w:hAnsi="Angsana New" w:cs="Angsana New"/>
          <w:sz w:val="22"/>
          <w:szCs w:val="22"/>
          <w:cs/>
        </w:rPr>
      </w:pPr>
    </w:p>
    <w:p w14:paraId="184C4917" w14:textId="6B0A1BB8" w:rsidR="00F67358" w:rsidRPr="00D31193" w:rsidRDefault="00F67358" w:rsidP="00F67358">
      <w:pPr>
        <w:jc w:val="thaiDistribute"/>
        <w:rPr>
          <w:rFonts w:ascii="Angsana New" w:eastAsia="Calibri" w:hAnsi="Angsana New"/>
          <w:sz w:val="30"/>
          <w:szCs w:val="30"/>
          <w:rtl/>
          <w:cs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  <w:r w:rsidRPr="00D31193">
        <w:rPr>
          <w:rFonts w:ascii="Angsana New" w:eastAsia="Calibri" w:hAnsi="Angsana New"/>
          <w:sz w:val="30"/>
          <w:szCs w:val="30"/>
          <w:cs/>
        </w:rPr>
        <w:t>วันที่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  <w:r w:rsidR="00D6443C" w:rsidRPr="00D31193">
        <w:rPr>
          <w:rFonts w:ascii="Angsana New" w:eastAsia="Calibri" w:hAnsi="Angsana New"/>
          <w:sz w:val="30"/>
          <w:szCs w:val="30"/>
        </w:rPr>
        <w:t>31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  <w:r w:rsidRPr="00D31193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="00D6443C" w:rsidRPr="00D31193">
        <w:rPr>
          <w:rFonts w:ascii="Angsana New" w:eastAsia="Calibri" w:hAnsi="Angsana New"/>
          <w:sz w:val="30"/>
          <w:szCs w:val="30"/>
        </w:rPr>
        <w:t>256</w:t>
      </w:r>
      <w:r w:rsidR="00F313B9">
        <w:rPr>
          <w:rFonts w:ascii="Angsana New" w:eastAsia="Calibri" w:hAnsi="Angsana New"/>
          <w:sz w:val="30"/>
          <w:szCs w:val="30"/>
        </w:rPr>
        <w:t>7</w:t>
      </w:r>
      <w:r w:rsidRPr="00D31193">
        <w:rPr>
          <w:rFonts w:ascii="Angsana New" w:eastAsia="Calibri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  <w:r w:rsidRPr="00D31193">
        <w:rPr>
          <w:rFonts w:ascii="Angsana New" w:eastAsia="Calibri" w:hAnsi="Angsana New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419CA476" w14:textId="77777777" w:rsidR="00F67358" w:rsidRPr="00A76F19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315E2A0B" w14:textId="77777777" w:rsidR="00F67358" w:rsidRPr="00D3119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31193">
        <w:rPr>
          <w:rFonts w:ascii="Angsana New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047FC669" w14:textId="77777777" w:rsidR="00F67358" w:rsidRPr="00A76F19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5FD83B77" w14:textId="34E3BBD1" w:rsidR="00231573" w:rsidRDefault="00231573" w:rsidP="00231573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AA1FC0">
        <w:rPr>
          <w:rFonts w:ascii="Angsana New" w:hAnsi="Angsana New" w:cs="Angsana New"/>
          <w:sz w:val="30"/>
          <w:szCs w:val="30"/>
          <w:cs/>
        </w:rPr>
        <w:br/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AA1FC0">
        <w:rPr>
          <w:rFonts w:ascii="Angsana New" w:hAnsi="Angsana New" w:cs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>
        <w:rPr>
          <w:rFonts w:ascii="Angsana New" w:hAnsi="Angsana New" w:cs="Angsana New" w:hint="cs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="00AA1FC0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>
        <w:rPr>
          <w:rFonts w:ascii="Angsana New" w:hAnsi="Angsana New" w:cs="Angsana New" w:hint="cs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ตามประมวลจรรยาบรรณของผู้ประกอบวิชาชีพบัญชี รวมถึง มาตรฐานเรื่องความเป็นอิสระ</w:t>
      </w:r>
      <w:r>
        <w:rPr>
          <w:rFonts w:ascii="Angsana New" w:hAnsi="Angsana New" w:cs="Angsana New" w:hint="cs"/>
          <w:sz w:val="30"/>
          <w:szCs w:val="30"/>
          <w:cs/>
        </w:rPr>
        <w:t xml:space="preserve">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</w:t>
      </w:r>
      <w:r w:rsidR="00AA1FC0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>
        <w:rPr>
          <w:rFonts w:ascii="Angsana New" w:hAnsi="Angsana New" w:cs="Angsana New" w:hint="cs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</w:t>
      </w:r>
      <w:r w:rsidR="00AA1FC0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0AC5126" w14:textId="77777777" w:rsidR="00F67358" w:rsidRPr="00D31193" w:rsidRDefault="00F67358" w:rsidP="00F67358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F67358" w:rsidRPr="00D31193" w:rsidSect="0092713E">
          <w:headerReference w:type="default" r:id="rId12"/>
          <w:footerReference w:type="default" r:id="rId13"/>
          <w:pgSz w:w="11907" w:h="16839" w:code="9"/>
          <w:pgMar w:top="691" w:right="1152" w:bottom="576" w:left="1152" w:header="720" w:footer="677" w:gutter="0"/>
          <w:pgNumType w:start="1"/>
          <w:cols w:space="720"/>
          <w:docGrid w:linePitch="360"/>
        </w:sectPr>
      </w:pPr>
    </w:p>
    <w:p w14:paraId="7DB1F9EA" w14:textId="73B9D813" w:rsidR="00F67358" w:rsidRPr="00D31193" w:rsidRDefault="00F67358" w:rsidP="0092713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31193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2FCD816B" w14:textId="77777777" w:rsidR="00F67358" w:rsidRPr="00F63C82" w:rsidRDefault="00F67358" w:rsidP="0092713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79EA9FA3" w14:textId="4C5CF0DE" w:rsidR="00F67358" w:rsidRDefault="00F67358" w:rsidP="0082107C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</w:t>
      </w:r>
      <w:r w:rsidR="003D2F36" w:rsidRPr="00D31193">
        <w:rPr>
          <w:rFonts w:ascii="Angsana New" w:eastAsia="Calibri" w:hAnsi="Angsana New"/>
          <w:sz w:val="30"/>
          <w:szCs w:val="30"/>
        </w:rPr>
        <w:t xml:space="preserve"> </w:t>
      </w:r>
      <w:r w:rsidRPr="00D31193">
        <w:rPr>
          <w:rFonts w:ascii="Angsana New" w:eastAsia="Calibri" w:hAnsi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</w:t>
      </w:r>
      <w:r w:rsidRPr="00D31193">
        <w:rPr>
          <w:rFonts w:ascii="Angsana New" w:eastAsia="Calibri" w:hAnsi="Angsana New"/>
          <w:spacing w:val="-6"/>
          <w:sz w:val="30"/>
          <w:szCs w:val="30"/>
          <w:cs/>
        </w:rPr>
        <w:t>ตรวจสอบงบการเงิน</w:t>
      </w:r>
      <w:r w:rsidRPr="00D31193">
        <w:rPr>
          <w:rFonts w:ascii="Angsana New" w:hAnsi="Angsana New"/>
          <w:spacing w:val="-6"/>
          <w:sz w:val="30"/>
          <w:szCs w:val="30"/>
          <w:cs/>
        </w:rPr>
        <w:t>รวมและงบการเงินเฉพาะกิจการ</w:t>
      </w:r>
      <w:r w:rsidRPr="00D31193">
        <w:rPr>
          <w:rFonts w:ascii="Angsana New" w:eastAsia="Calibri" w:hAnsi="Angsana New"/>
          <w:spacing w:val="-6"/>
          <w:sz w:val="30"/>
          <w:szCs w:val="30"/>
          <w:cs/>
        </w:rPr>
        <w:t>สำหรับงวดปัจจุบัน ข้าพเจ้าได้นำเรื่องเหล่านี้มาพิจารณาในบริบท</w:t>
      </w:r>
      <w:r w:rsidR="0082107C">
        <w:rPr>
          <w:rFonts w:ascii="Angsana New" w:eastAsia="Calibri" w:hAnsi="Angsana New"/>
          <w:spacing w:val="-6"/>
          <w:sz w:val="30"/>
          <w:szCs w:val="30"/>
          <w:cs/>
        </w:rPr>
        <w:br/>
      </w:r>
      <w:r w:rsidR="0082107C">
        <w:rPr>
          <w:rFonts w:ascii="Angsana New" w:eastAsia="Calibri" w:hAnsi="Angsana New" w:hint="cs"/>
          <w:spacing w:val="16"/>
          <w:sz w:val="30"/>
          <w:szCs w:val="30"/>
          <w:cs/>
        </w:rPr>
        <w:t>ข</w:t>
      </w:r>
      <w:r w:rsidRPr="00D31193">
        <w:rPr>
          <w:rFonts w:ascii="Angsana New" w:eastAsia="Calibri" w:hAnsi="Angsana New"/>
          <w:spacing w:val="16"/>
          <w:sz w:val="30"/>
          <w:szCs w:val="30"/>
          <w:cs/>
        </w:rPr>
        <w:t>อง</w:t>
      </w:r>
      <w:r w:rsidRPr="00D31193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D3119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D31193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D31193">
        <w:rPr>
          <w:rFonts w:ascii="Angsana New" w:hAnsi="Angsana New"/>
          <w:sz w:val="30"/>
          <w:szCs w:val="30"/>
          <w:cs/>
        </w:rPr>
        <w:t>ข้าพเจ้า</w:t>
      </w:r>
      <w:r w:rsidRPr="00D31193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D31193">
        <w:rPr>
          <w:rFonts w:ascii="Angsana New" w:hAnsi="Angsana New"/>
          <w:sz w:val="30"/>
          <w:szCs w:val="30"/>
          <w:cs/>
        </w:rPr>
        <w:t>ข้าพเจ้า</w:t>
      </w:r>
      <w:r w:rsidRPr="00D31193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2491414D" w14:textId="77777777" w:rsidR="00954ED5" w:rsidRPr="009C4A46" w:rsidRDefault="00954ED5" w:rsidP="0082107C">
      <w:pPr>
        <w:spacing w:line="240" w:lineRule="auto"/>
        <w:jc w:val="thaiDistribute"/>
        <w:rPr>
          <w:rFonts w:ascii="Angsana New" w:eastAsia="Calibri" w:hAnsi="Angsana New"/>
          <w:sz w:val="20"/>
          <w:szCs w:val="20"/>
        </w:rPr>
      </w:pPr>
    </w:p>
    <w:tbl>
      <w:tblPr>
        <w:tblW w:w="97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9"/>
        <w:gridCol w:w="4878"/>
      </w:tblGrid>
      <w:tr w:rsidR="00AB4092" w:rsidRPr="00D31193" w14:paraId="751FEF50" w14:textId="77777777" w:rsidTr="001749CB">
        <w:trPr>
          <w:trHeight w:val="531"/>
        </w:trPr>
        <w:tc>
          <w:tcPr>
            <w:tcW w:w="9727" w:type="dxa"/>
            <w:gridSpan w:val="2"/>
            <w:shd w:val="clear" w:color="auto" w:fill="auto"/>
          </w:tcPr>
          <w:p w14:paraId="24B5FFB8" w14:textId="77777777" w:rsidR="00AB4092" w:rsidRPr="00D31193" w:rsidRDefault="00AB4092" w:rsidP="001749CB">
            <w:pPr>
              <w:pStyle w:val="BodyText"/>
              <w:jc w:val="thaiDistribute"/>
              <w:rPr>
                <w:rFonts w:ascii="Angsana New" w:hAnsi="Angsana New"/>
                <w:iCs/>
                <w:sz w:val="30"/>
                <w:szCs w:val="30"/>
              </w:rPr>
            </w:pPr>
            <w:r w:rsidRPr="00D35A65">
              <w:rPr>
                <w:rFonts w:ascii="Angsana New" w:hAnsi="Angsana New"/>
                <w:b/>
                <w:bCs/>
                <w:i/>
                <w:color w:val="000000"/>
                <w:sz w:val="30"/>
                <w:szCs w:val="30"/>
                <w:cs/>
              </w:rPr>
              <w:t>ค่าเผื่อ</w:t>
            </w:r>
            <w:r w:rsidRPr="00D35A65">
              <w:rPr>
                <w:rFonts w:ascii="Angsana New" w:hAnsi="Angsana New" w:hint="cs"/>
                <w:b/>
                <w:bCs/>
                <w:i/>
                <w:color w:val="000000"/>
                <w:sz w:val="30"/>
                <w:szCs w:val="30"/>
                <w:cs/>
              </w:rPr>
              <w:t>ผลขาดทุนด้านเครดิตที่คาดว่าจะเกิดขึ้นของลูกหนี้การค้า</w:t>
            </w:r>
          </w:p>
        </w:tc>
      </w:tr>
      <w:tr w:rsidR="00AB4092" w:rsidRPr="00D31193" w14:paraId="7F535FA8" w14:textId="77777777" w:rsidTr="001749CB">
        <w:trPr>
          <w:trHeight w:val="521"/>
        </w:trPr>
        <w:tc>
          <w:tcPr>
            <w:tcW w:w="9727" w:type="dxa"/>
            <w:gridSpan w:val="2"/>
            <w:shd w:val="clear" w:color="auto" w:fill="auto"/>
          </w:tcPr>
          <w:p w14:paraId="652CB61D" w14:textId="1D476AB8" w:rsidR="00AB4092" w:rsidRPr="00D31193" w:rsidRDefault="00AB4092" w:rsidP="001749CB">
            <w:pPr>
              <w:pStyle w:val="BodyText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  <w:r w:rsidRPr="007616B3">
              <w:rPr>
                <w:rFonts w:ascii="Angsana New" w:hAnsi="Angsana New"/>
                <w:sz w:val="30"/>
                <w:szCs w:val="30"/>
                <w:cs/>
              </w:rPr>
              <w:t xml:space="preserve">อ้างถึงหมายเหตุ </w:t>
            </w:r>
            <w:r w:rsidR="00801E34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616B3">
              <w:rPr>
                <w:rFonts w:ascii="Angsana New" w:hAnsi="Angsana New"/>
                <w:sz w:val="30"/>
                <w:szCs w:val="30"/>
                <w:cs/>
              </w:rPr>
              <w:t>ของงบการเงิน</w:t>
            </w:r>
            <w:r w:rsidRPr="00F63C82">
              <w:rPr>
                <w:rFonts w:ascii="Angsana New" w:hAnsi="Angsana New"/>
                <w:sz w:val="30"/>
                <w:szCs w:val="30"/>
                <w:cs/>
              </w:rPr>
              <w:t>รวมและงบการเงินเฉพาะกิจการ</w:t>
            </w:r>
          </w:p>
        </w:tc>
      </w:tr>
      <w:tr w:rsidR="00AB4092" w:rsidRPr="00D31193" w14:paraId="498E7695" w14:textId="77777777" w:rsidTr="001749CB">
        <w:trPr>
          <w:trHeight w:val="421"/>
        </w:trPr>
        <w:tc>
          <w:tcPr>
            <w:tcW w:w="4849" w:type="dxa"/>
            <w:shd w:val="clear" w:color="auto" w:fill="auto"/>
          </w:tcPr>
          <w:p w14:paraId="3C89AA2A" w14:textId="77777777" w:rsidR="00AB4092" w:rsidRPr="00D31193" w:rsidRDefault="00AB4092" w:rsidP="001749C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78" w:type="dxa"/>
            <w:shd w:val="clear" w:color="auto" w:fill="auto"/>
          </w:tcPr>
          <w:p w14:paraId="0851EA19" w14:textId="77777777" w:rsidR="00AB4092" w:rsidRPr="00D31193" w:rsidRDefault="00AB4092" w:rsidP="001749C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D311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AB4092" w:rsidRPr="00D31193" w14:paraId="48BE40C1" w14:textId="77777777" w:rsidTr="001749CB">
        <w:trPr>
          <w:trHeight w:val="421"/>
        </w:trPr>
        <w:tc>
          <w:tcPr>
            <w:tcW w:w="4849" w:type="dxa"/>
            <w:shd w:val="clear" w:color="auto" w:fill="auto"/>
          </w:tcPr>
          <w:p w14:paraId="79680020" w14:textId="77777777" w:rsidR="00AB4092" w:rsidRPr="00D35A65" w:rsidRDefault="00AB4092" w:rsidP="001749CB">
            <w:pPr>
              <w:ind w:right="90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D35A65">
              <w:rPr>
                <w:rFonts w:ascii="Angsana New" w:hAnsi="Angsana New"/>
                <w:iCs/>
                <w:color w:val="000000"/>
                <w:sz w:val="30"/>
                <w:szCs w:val="30"/>
              </w:rPr>
              <w:t>9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</w:rPr>
              <w:t xml:space="preserve"> </w:t>
            </w:r>
            <w:r w:rsidRPr="00D35A6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 xml:space="preserve">เรื่อง 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เครื่องมือทางการเงิน</w:t>
            </w:r>
            <w:r w:rsidRPr="00D35A6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 xml:space="preserve"> 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กำหนด</w:t>
            </w:r>
            <w:r w:rsidRPr="00D35A6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ให้บริษัท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และบริษัทย่อย</w:t>
            </w:r>
            <w:r w:rsidRPr="00D35A6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 xml:space="preserve"> 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รับรู้การด้อยค่า</w:t>
            </w:r>
            <w:r w:rsidRPr="00D35A6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ตาม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  <w:p w14:paraId="4DE3110F" w14:textId="77777777" w:rsidR="009C4A46" w:rsidRPr="009C4A46" w:rsidRDefault="009C4A46" w:rsidP="001749CB">
            <w:pPr>
              <w:ind w:right="90"/>
              <w:jc w:val="thaiDistribute"/>
              <w:rPr>
                <w:rFonts w:ascii="Angsana New" w:hAnsi="Angsana New"/>
                <w:i/>
                <w:color w:val="000000"/>
                <w:sz w:val="28"/>
                <w:szCs w:val="28"/>
              </w:rPr>
            </w:pPr>
          </w:p>
          <w:p w14:paraId="2FEEAFDE" w14:textId="3E0F3573" w:rsidR="00AB4092" w:rsidRDefault="00AB4092" w:rsidP="001749CB">
            <w:pPr>
              <w:ind w:right="90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การพิจารณาค่าเผื่อ</w:t>
            </w:r>
            <w:r w:rsidRPr="00D35A6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ผลขาดทุน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D35A6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สำหรับลูกหนี้การค้านั้น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</w:rPr>
              <w:t xml:space="preserve"> </w:t>
            </w:r>
            <w:r w:rsidRPr="00D35A6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กลุ่มบริษัทได้พิจารณาค่าเผื่อผลขาดทุนด้านเครดิตที่คาดว่าจะเกิดขึ้นสำหรับ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ลูกหนี้แบบกลุ่ม</w:t>
            </w:r>
            <w:r w:rsidRPr="00D35A6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 xml:space="preserve"> </w:t>
            </w:r>
            <w:r w:rsidRPr="00D35A65">
              <w:rPr>
                <w:rFonts w:ascii="Angsana New" w:hAnsi="Angsana New"/>
                <w:iCs/>
                <w:color w:val="000000"/>
                <w:sz w:val="30"/>
                <w:szCs w:val="30"/>
              </w:rPr>
              <w:t>(Collective assessment)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</w:rPr>
              <w:t xml:space="preserve"> </w:t>
            </w:r>
            <w:r w:rsidRPr="00D35A6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และ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ราย</w:t>
            </w:r>
            <w:r w:rsidRPr="00D35A6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ลูกหนี้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</w:rPr>
              <w:t xml:space="preserve"> </w:t>
            </w:r>
            <w:r w:rsidRPr="00D35A65">
              <w:rPr>
                <w:rFonts w:ascii="Angsana New" w:hAnsi="Angsana New"/>
                <w:iCs/>
                <w:color w:val="000000"/>
                <w:sz w:val="30"/>
                <w:szCs w:val="30"/>
              </w:rPr>
              <w:t>(Individual</w:t>
            </w:r>
            <w:r w:rsidRPr="00D35A65">
              <w:rPr>
                <w:rFonts w:ascii="Angsana New" w:hAnsi="Angsana New" w:hint="cs"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D35A65">
              <w:rPr>
                <w:rFonts w:ascii="Angsana New" w:hAnsi="Angsana New"/>
                <w:iCs/>
                <w:color w:val="000000"/>
                <w:sz w:val="30"/>
                <w:szCs w:val="30"/>
              </w:rPr>
              <w:t>assessment)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</w:rPr>
              <w:t xml:space="preserve"> 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สำหรับ</w:t>
            </w:r>
            <w:r w:rsidRPr="00D35A6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การพิจารณา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ลูกหนี้</w:t>
            </w:r>
            <w:r w:rsidRPr="00D35A6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แบบกลุ่ม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เป็นการ</w:t>
            </w:r>
            <w:r w:rsidRPr="00D35A6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พิจารณา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ที่ต้องใช้ดุลยพินิจของผู้บริหารของกลุ่มบริษัทในการประมาณการค่าเผื่อ</w:t>
            </w:r>
            <w:r w:rsidRPr="00D35A6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ผลขาดทุน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</w:rPr>
              <w:t xml:space="preserve"> </w:t>
            </w:r>
            <w:r w:rsidRPr="00D35A6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โดยกลุ่ม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บริษัทพิจารณาตั้งค่าเผื่อ</w:t>
            </w:r>
            <w:r w:rsidRPr="00D35A6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ผลขาดทุน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ด้านเครดิตที่คาดว่าจะ</w:t>
            </w:r>
            <w:r w:rsidRPr="00700B3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เกิดขึ้น</w:t>
            </w:r>
            <w:r w:rsidRPr="00700B33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แบบกลุ่ม</w:t>
            </w:r>
            <w:r w:rsidR="009C4A46" w:rsidRPr="00700B3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จากเหตุการณ์การผิดนัดชำระหนี้ที่อาจเกิดขึ้นตลอดอายุที่คาดไว้ของลูกหนี้การค้า</w:t>
            </w:r>
            <w:r w:rsidRPr="00700B33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 xml:space="preserve"> สำหรับการพิจารณาค่าเผื่อผล</w:t>
            </w:r>
            <w:r w:rsidRPr="00D35A6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ขาดทุนด้านเครดิตที่คาดว่าจะเกิดขึ้นรายลูกหนี้นั้นกลุ่มบริษัทพิจารณาโดย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การวิเคราะห์ประวัติการชำระหนี้และคาดการณ์เกี่ยวกับความสามารถในการชำระหนี้ในอนาคตของลูกหนี้การค้า</w:t>
            </w:r>
            <w:r w:rsidRPr="00D35A6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แต่ละราย</w:t>
            </w:r>
          </w:p>
          <w:p w14:paraId="72DDB767" w14:textId="77777777" w:rsidR="00AB4092" w:rsidRPr="009C4A46" w:rsidRDefault="00AB4092" w:rsidP="001749CB">
            <w:pPr>
              <w:ind w:right="90"/>
              <w:jc w:val="thaiDistribute"/>
              <w:rPr>
                <w:rFonts w:ascii="Angsana New" w:hAnsi="Angsana New"/>
                <w:i/>
                <w:color w:val="000000"/>
                <w:sz w:val="24"/>
                <w:szCs w:val="24"/>
              </w:rPr>
            </w:pPr>
          </w:p>
          <w:p w14:paraId="45BD321D" w14:textId="77777777" w:rsidR="009C4A46" w:rsidRDefault="009C4A46" w:rsidP="00726D06">
            <w:pPr>
              <w:ind w:right="90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</w:p>
          <w:p w14:paraId="2BE4174C" w14:textId="77777777" w:rsidR="00AA1FC0" w:rsidRDefault="00AA1FC0" w:rsidP="00726D06">
            <w:pPr>
              <w:ind w:right="90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</w:p>
          <w:p w14:paraId="71C1FAEE" w14:textId="74DBB60D" w:rsidR="00AA1FC0" w:rsidRPr="0054031F" w:rsidRDefault="00AA1FC0" w:rsidP="00726D06">
            <w:pPr>
              <w:ind w:right="90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</w:pPr>
          </w:p>
        </w:tc>
        <w:tc>
          <w:tcPr>
            <w:tcW w:w="4878" w:type="dxa"/>
            <w:shd w:val="clear" w:color="auto" w:fill="auto"/>
          </w:tcPr>
          <w:p w14:paraId="39C460CA" w14:textId="77777777" w:rsidR="00AB4092" w:rsidRDefault="00AB4092" w:rsidP="001749CB">
            <w:pPr>
              <w:tabs>
                <w:tab w:val="left" w:pos="72"/>
                <w:tab w:val="left" w:pos="342"/>
              </w:tabs>
              <w:autoSpaceDE w:val="0"/>
              <w:autoSpaceDN w:val="0"/>
              <w:adjustRightInd w:val="0"/>
              <w:ind w:right="86" w:firstLine="90"/>
              <w:jc w:val="thaiDistribute"/>
              <w:rPr>
                <w:rFonts w:ascii="Angsana New" w:hAnsi="Angsana New"/>
                <w:spacing w:val="-10"/>
                <w:sz w:val="30"/>
                <w:szCs w:val="30"/>
              </w:rPr>
            </w:pPr>
            <w:r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การตรวจสอบของข้าพเจ้า</w:t>
            </w:r>
            <w:r w:rsidRPr="00D35A65">
              <w:rPr>
                <w:rFonts w:ascii="Angsana New" w:hAnsi="Angsana New"/>
                <w:spacing w:val="-10"/>
                <w:sz w:val="30"/>
                <w:szCs w:val="30"/>
                <w:cs/>
              </w:rPr>
              <w:t>รวมถึง</w:t>
            </w:r>
          </w:p>
          <w:p w14:paraId="3DC2079D" w14:textId="77777777" w:rsidR="00AB4092" w:rsidRPr="00D35A65" w:rsidRDefault="00AB4092" w:rsidP="001749CB">
            <w:pPr>
              <w:tabs>
                <w:tab w:val="left" w:pos="72"/>
                <w:tab w:val="left" w:pos="342"/>
              </w:tabs>
              <w:autoSpaceDE w:val="0"/>
              <w:autoSpaceDN w:val="0"/>
              <w:adjustRightInd w:val="0"/>
              <w:ind w:right="86" w:firstLine="90"/>
              <w:jc w:val="thaiDistribute"/>
              <w:rPr>
                <w:rFonts w:ascii="Angsana New" w:hAnsi="Angsana New"/>
                <w:spacing w:val="-10"/>
                <w:sz w:val="30"/>
                <w:szCs w:val="30"/>
              </w:rPr>
            </w:pPr>
          </w:p>
          <w:p w14:paraId="57AAF0E5" w14:textId="77777777" w:rsidR="00AB4092" w:rsidRDefault="00AB4092" w:rsidP="001749CB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ทำความเข้าใจเกี่ยวกับขั้นตอนการปฏิบัติงานและ</w:t>
            </w:r>
            <w:r w:rsidRPr="00D35A6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 xml:space="preserve">             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การควบคุมภายในที่เกี่ยวข้องกับการรับรู้ค่าเผื่อ</w:t>
            </w:r>
            <w:r w:rsidRPr="00D35A6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 xml:space="preserve">                   ผลขาดทุนด้านเครดิตที่คาดว่าจะเกิดขึ้น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 xml:space="preserve"> </w:t>
            </w:r>
          </w:p>
          <w:p w14:paraId="53E85962" w14:textId="77777777" w:rsidR="00AB4092" w:rsidRPr="00D35A65" w:rsidRDefault="00AB4092" w:rsidP="001749C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60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</w:p>
          <w:p w14:paraId="13B9D66D" w14:textId="77777777" w:rsidR="00AB4092" w:rsidRDefault="00AB4092" w:rsidP="001749CB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  <w:r w:rsidRPr="00D35A65">
              <w:rPr>
                <w:rFonts w:ascii="Angsana New" w:hAnsi="Angsana New"/>
                <w:spacing w:val="-10"/>
                <w:sz w:val="30"/>
                <w:szCs w:val="30"/>
                <w:cs/>
              </w:rPr>
              <w:t>ทดสอบการออกแบบและการปฏิบัติตามการควบคุมภายใน</w:t>
            </w:r>
            <w:r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ที่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เกี่ยวข้องกับการรับรู้ค่าเผื่อ</w:t>
            </w:r>
            <w:r w:rsidRPr="00D35A6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 xml:space="preserve"> </w:t>
            </w:r>
          </w:p>
          <w:p w14:paraId="5B63D48F" w14:textId="77777777" w:rsidR="00AB4092" w:rsidRPr="009137CD" w:rsidRDefault="00AB4092" w:rsidP="00174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</w:p>
          <w:p w14:paraId="5CF85B78" w14:textId="77777777" w:rsidR="00AB4092" w:rsidRPr="009137CD" w:rsidRDefault="00AB4092" w:rsidP="001749CB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  <w:r w:rsidRPr="009137CD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สำหรับการพิจารณาค่าเผื่อผลขาดทุนด้านเครดิตที่คาดว่าจะเกิดขึ้นแบบกลุ่ม </w:t>
            </w:r>
            <w:r w:rsidRPr="009137CD">
              <w:rPr>
                <w:rFonts w:ascii="Angsana New" w:hAnsi="Angsana New"/>
                <w:spacing w:val="-2"/>
                <w:sz w:val="30"/>
                <w:szCs w:val="30"/>
              </w:rPr>
              <w:t xml:space="preserve">(Collective assessment) </w:t>
            </w:r>
            <w:r w:rsidRPr="009137CD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ได้มีการ</w:t>
            </w:r>
            <w:r w:rsidRPr="009137CD">
              <w:rPr>
                <w:rFonts w:ascii="Angsana New" w:hAnsi="Angsana New"/>
                <w:spacing w:val="-2"/>
                <w:sz w:val="30"/>
                <w:szCs w:val="30"/>
                <w:cs/>
              </w:rPr>
              <w:t>ประเมินความเหมาะสมของวิธีการพิจารณา</w:t>
            </w:r>
            <w:r w:rsidRPr="009137CD">
              <w:rPr>
                <w:rFonts w:ascii="Angsana New" w:hAnsi="Angsana New"/>
                <w:spacing w:val="-4"/>
                <w:sz w:val="30"/>
                <w:szCs w:val="30"/>
                <w:cs/>
              </w:rPr>
              <w:t>และ</w:t>
            </w:r>
            <w:r w:rsidRPr="009137CD">
              <w:rPr>
                <w:rFonts w:ascii="Angsana New" w:eastAsia="Cordi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  <w:t>สมมติฐานที่สำคัญและข้อมูลที่ผู้บริหาร</w:t>
            </w:r>
            <w:r w:rsidRPr="009137CD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  <w:t>ของ</w:t>
            </w:r>
            <w:r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กลุ่ม</w:t>
            </w:r>
            <w:r w:rsidRPr="009137CD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  <w:t>บริษัทนำมาใช้ในการพิจารณาค่าเผื่อ</w:t>
            </w:r>
            <w:r w:rsidRPr="009137CD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ผลขาดทุน</w:t>
            </w:r>
            <w:r w:rsidRPr="009137CD">
              <w:rPr>
                <w:rFonts w:ascii="Angsana New" w:hAnsi="Angsana New"/>
                <w:sz w:val="30"/>
                <w:szCs w:val="30"/>
                <w:cs/>
              </w:rPr>
              <w:t>ด้านเครดิต</w:t>
            </w:r>
            <w:r w:rsidRPr="009137CD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ที่คาดว่าจะเกิดขึ้น</w:t>
            </w:r>
            <w:r w:rsidRPr="009137CD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 xml:space="preserve"> </w:t>
            </w:r>
          </w:p>
          <w:p w14:paraId="3ED9E8A1" w14:textId="77777777" w:rsidR="00AB4092" w:rsidRPr="0054031F" w:rsidRDefault="00AB4092" w:rsidP="00174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A11203" w:rsidRPr="00D31193" w14:paraId="5FFB9C6C" w14:textId="77777777" w:rsidTr="009479DE">
        <w:trPr>
          <w:trHeight w:val="421"/>
        </w:trPr>
        <w:tc>
          <w:tcPr>
            <w:tcW w:w="9727" w:type="dxa"/>
            <w:gridSpan w:val="2"/>
            <w:shd w:val="clear" w:color="auto" w:fill="auto"/>
          </w:tcPr>
          <w:p w14:paraId="0D250348" w14:textId="3F80B9C0" w:rsidR="00A11203" w:rsidRPr="00D31193" w:rsidRDefault="00A11203" w:rsidP="00A1120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5A65">
              <w:rPr>
                <w:rFonts w:ascii="Angsana New" w:hAnsi="Angsana New"/>
                <w:b/>
                <w:bCs/>
                <w:i/>
                <w:color w:val="000000"/>
                <w:sz w:val="30"/>
                <w:szCs w:val="30"/>
                <w:cs/>
              </w:rPr>
              <w:lastRenderedPageBreak/>
              <w:t>ค่าเผื่อ</w:t>
            </w:r>
            <w:r w:rsidRPr="00D35A65">
              <w:rPr>
                <w:rFonts w:ascii="Angsana New" w:hAnsi="Angsana New" w:hint="cs"/>
                <w:b/>
                <w:bCs/>
                <w:i/>
                <w:color w:val="000000"/>
                <w:sz w:val="30"/>
                <w:szCs w:val="30"/>
                <w:cs/>
              </w:rPr>
              <w:t>ผลขาดทุนด้านเครดิตที่คาดว่าจะเกิดขึ้นของลูกหนี้การค้า</w:t>
            </w:r>
            <w:r>
              <w:rPr>
                <w:rFonts w:ascii="Angsana New" w:hAnsi="Angsana New"/>
                <w:b/>
                <w:bCs/>
                <w:i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color w:val="000000"/>
                <w:sz w:val="30"/>
                <w:szCs w:val="30"/>
                <w:cs/>
              </w:rPr>
              <w:t>(ต่อ)</w:t>
            </w:r>
          </w:p>
        </w:tc>
      </w:tr>
      <w:tr w:rsidR="00A11203" w:rsidRPr="00D31193" w14:paraId="2F8D5DBE" w14:textId="77777777" w:rsidTr="009E1E4D">
        <w:trPr>
          <w:trHeight w:val="421"/>
        </w:trPr>
        <w:tc>
          <w:tcPr>
            <w:tcW w:w="9727" w:type="dxa"/>
            <w:gridSpan w:val="2"/>
            <w:shd w:val="clear" w:color="auto" w:fill="auto"/>
          </w:tcPr>
          <w:p w14:paraId="51CFE4E7" w14:textId="40CE93D0" w:rsidR="00A11203" w:rsidRPr="00D31193" w:rsidRDefault="00A11203" w:rsidP="00A1120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16B3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="00751A5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01E34">
              <w:rPr>
                <w:rFonts w:ascii="Angsana New" w:hAnsi="Angsana New"/>
                <w:sz w:val="30"/>
                <w:szCs w:val="30"/>
              </w:rPr>
              <w:t>7</w:t>
            </w:r>
            <w:r w:rsidRPr="007616B3">
              <w:rPr>
                <w:rFonts w:ascii="Angsana New" w:hAnsi="Angsana New"/>
                <w:sz w:val="30"/>
                <w:szCs w:val="30"/>
                <w:cs/>
              </w:rPr>
              <w:t xml:space="preserve"> ของงบการเงิน</w:t>
            </w:r>
            <w:r w:rsidRPr="00F63C82">
              <w:rPr>
                <w:rFonts w:ascii="Angsana New" w:hAnsi="Angsana New"/>
                <w:sz w:val="30"/>
                <w:szCs w:val="30"/>
                <w:cs/>
              </w:rPr>
              <w:t>รวมและงบการเงินเฉพาะกิจการ</w:t>
            </w:r>
          </w:p>
        </w:tc>
      </w:tr>
      <w:tr w:rsidR="00A11203" w:rsidRPr="00D31193" w14:paraId="3EA0F330" w14:textId="77777777" w:rsidTr="00E8771C">
        <w:trPr>
          <w:trHeight w:val="421"/>
        </w:trPr>
        <w:tc>
          <w:tcPr>
            <w:tcW w:w="4849" w:type="dxa"/>
            <w:shd w:val="clear" w:color="auto" w:fill="auto"/>
          </w:tcPr>
          <w:p w14:paraId="7CE326D5" w14:textId="2DFD3481" w:rsidR="00A11203" w:rsidRPr="00D31193" w:rsidRDefault="00A11203" w:rsidP="00A1120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78" w:type="dxa"/>
            <w:shd w:val="clear" w:color="auto" w:fill="auto"/>
          </w:tcPr>
          <w:p w14:paraId="3155AB7F" w14:textId="65D3F4E1" w:rsidR="00A11203" w:rsidRPr="00D31193" w:rsidRDefault="00A11203" w:rsidP="00A1120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D311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A11203" w:rsidRPr="00D31193" w14:paraId="0C12B541" w14:textId="77777777" w:rsidTr="00E8771C">
        <w:trPr>
          <w:trHeight w:val="4060"/>
        </w:trPr>
        <w:tc>
          <w:tcPr>
            <w:tcW w:w="4849" w:type="dxa"/>
            <w:shd w:val="clear" w:color="auto" w:fill="auto"/>
          </w:tcPr>
          <w:p w14:paraId="52ACCF13" w14:textId="685E7AC6" w:rsidR="00A11203" w:rsidRPr="00D31193" w:rsidRDefault="00AA1FC0" w:rsidP="00A11203">
            <w:pPr>
              <w:ind w:right="90"/>
              <w:jc w:val="thaiDistribute"/>
              <w:rPr>
                <w:rFonts w:ascii="Angsana New" w:eastAsia="Arial" w:hAnsi="Angsana New"/>
                <w:i/>
                <w:sz w:val="30"/>
                <w:szCs w:val="30"/>
                <w:cs/>
              </w:rPr>
            </w:pPr>
            <w:r w:rsidRPr="00343094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ข้าพเจ้าระบุให้</w:t>
            </w:r>
            <w:r w:rsidRPr="00343094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การวัดมูลค่า</w:t>
            </w:r>
            <w:r w:rsidRPr="00343094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ผลขาดทุน</w:t>
            </w:r>
            <w:r w:rsidRPr="00343094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343094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เป็นเรื่องสำคัญในการตรวจสอบเนื่องจากลูกหนี้การค้ามีสาระสำคัญต่อกลุ่มบริษัทและการรับรู้ผลขาดทุนด้านเครดิตที่คาดว่าจะเกิดขึ้น</w:t>
            </w:r>
            <w:r w:rsidRPr="00343094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นั้น</w:t>
            </w:r>
            <w:r w:rsidRPr="00343094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ต้องใช้ดุลยพินิจที่สำคัญของผู้บริหาร</w:t>
            </w:r>
          </w:p>
        </w:tc>
        <w:tc>
          <w:tcPr>
            <w:tcW w:w="4878" w:type="dxa"/>
            <w:shd w:val="clear" w:color="auto" w:fill="auto"/>
          </w:tcPr>
          <w:p w14:paraId="509676A8" w14:textId="6CE1468A" w:rsidR="00A11203" w:rsidRPr="009137CD" w:rsidRDefault="00A11203" w:rsidP="00A11203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  <w:r w:rsidRPr="009137CD">
              <w:rPr>
                <w:rFonts w:ascii="Angsana New" w:eastAsia="MS PGothic" w:hAnsi="Angsana New" w:hint="cs"/>
                <w:color w:val="000000"/>
                <w:sz w:val="30"/>
                <w:szCs w:val="30"/>
                <w:cs/>
                <w:lang w:eastAsia="ja-JP"/>
              </w:rPr>
              <w:t>สำหรับการ</w:t>
            </w:r>
            <w:r w:rsidRPr="009137CD">
              <w:rPr>
                <w:rFonts w:ascii="Angsana New" w:hAnsi="Angsana New" w:hint="cs"/>
                <w:sz w:val="30"/>
                <w:szCs w:val="30"/>
                <w:cs/>
              </w:rPr>
              <w:t>พิจารณา</w:t>
            </w:r>
            <w:r w:rsidRPr="009137CD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 w:rsidRPr="009137CD">
              <w:rPr>
                <w:rFonts w:ascii="Angsana New" w:hAnsi="Angsana New" w:hint="cs"/>
                <w:sz w:val="30"/>
                <w:szCs w:val="30"/>
                <w:cs/>
              </w:rPr>
              <w:t>การค้า</w:t>
            </w:r>
            <w:r w:rsidRPr="009137CD">
              <w:rPr>
                <w:rFonts w:ascii="Angsana New" w:hAnsi="Angsana New"/>
                <w:sz w:val="30"/>
                <w:szCs w:val="30"/>
                <w:cs/>
              </w:rPr>
              <w:t>แบบ</w:t>
            </w:r>
            <w:r w:rsidRPr="009137CD">
              <w:rPr>
                <w:rFonts w:ascii="Angsana New" w:hAnsi="Angsana New" w:hint="cs"/>
                <w:sz w:val="30"/>
                <w:szCs w:val="30"/>
                <w:cs/>
              </w:rPr>
              <w:t xml:space="preserve">รายลูกหนี้ </w:t>
            </w:r>
            <w:r w:rsidRPr="009137CD">
              <w:rPr>
                <w:rFonts w:ascii="Angsana New" w:hAnsi="Angsana New"/>
                <w:spacing w:val="-6"/>
                <w:sz w:val="30"/>
                <w:szCs w:val="30"/>
                <w:cs/>
              </w:rPr>
              <w:t>วิธีการตรวจสอบ</w:t>
            </w:r>
            <w:r w:rsidRPr="009137C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ของข้าพเจ้า </w:t>
            </w:r>
            <w:r w:rsidRPr="009137CD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มีดังต่อไปนี้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 xml:space="preserve">(1) </w:t>
            </w:r>
            <w:r w:rsidRPr="009137CD">
              <w:rPr>
                <w:rFonts w:ascii="Angsana New" w:eastAsia="MS PGothic" w:hAnsi="Angsana New" w:hint="cs"/>
                <w:color w:val="000000"/>
                <w:spacing w:val="-10"/>
                <w:sz w:val="30"/>
                <w:szCs w:val="30"/>
                <w:cs/>
                <w:lang w:eastAsia="ja-JP"/>
              </w:rPr>
              <w:t>ตรวจสอบความเหมาะสมของกระบวนการพิจารณา</w:t>
            </w:r>
            <w:r w:rsidRPr="009137CD">
              <w:rPr>
                <w:rFonts w:ascii="Angsana New" w:eastAsia="MS PGothic" w:hAnsi="Angsana New"/>
                <w:color w:val="000000"/>
                <w:spacing w:val="-10"/>
                <w:sz w:val="30"/>
                <w:szCs w:val="30"/>
                <w:cs/>
                <w:lang w:eastAsia="ja-JP"/>
              </w:rPr>
              <w:t>ข้อบ่งชี้ของการด้อยค่า</w:t>
            </w:r>
            <w:r>
              <w:rPr>
                <w:rFonts w:ascii="Angsana New" w:eastAsia="MS PGothic" w:hAnsi="Angsana New"/>
                <w:color w:val="000000"/>
                <w:spacing w:val="-10"/>
                <w:sz w:val="30"/>
                <w:szCs w:val="30"/>
                <w:lang w:eastAsia="ja-JP"/>
              </w:rPr>
              <w:t xml:space="preserve"> (2) </w:t>
            </w:r>
            <w:r w:rsidRPr="009137CD">
              <w:rPr>
                <w:rFonts w:ascii="Angsana New" w:eastAsia="MS PGothic" w:hAnsi="Angsana New"/>
                <w:color w:val="000000"/>
                <w:spacing w:val="-10"/>
                <w:sz w:val="30"/>
                <w:szCs w:val="30"/>
                <w:cs/>
                <w:lang w:eastAsia="ja-JP"/>
              </w:rPr>
              <w:t>ประเมินความเหมาะสมของการประมาณการการด้อยค่าสำหรับกลุ่มตัวอย่างที่มีความเสี่ยงต่อการด้อยค่า โดยการป</w:t>
            </w:r>
            <w:r w:rsidRPr="009137CD">
              <w:rPr>
                <w:rFonts w:ascii="Angsana New" w:eastAsia="MS PGothic" w:hAnsi="Angsana New" w:hint="cs"/>
                <w:color w:val="000000"/>
                <w:spacing w:val="-10"/>
                <w:sz w:val="30"/>
                <w:szCs w:val="30"/>
                <w:cs/>
                <w:lang w:eastAsia="ja-JP"/>
              </w:rPr>
              <w:t>ร</w:t>
            </w:r>
            <w:r w:rsidRPr="009137CD">
              <w:rPr>
                <w:rFonts w:ascii="Angsana New" w:eastAsia="MS PGothic" w:hAnsi="Angsana New"/>
                <w:color w:val="000000"/>
                <w:spacing w:val="-10"/>
                <w:sz w:val="30"/>
                <w:szCs w:val="30"/>
                <w:cs/>
                <w:lang w:eastAsia="ja-JP"/>
              </w:rPr>
              <w:t>ะเมินความเหมาะสมของสมมติฐานที่เกี่ยวกับเงินสดรับ</w:t>
            </w:r>
          </w:p>
          <w:p w14:paraId="2B344BE2" w14:textId="77777777" w:rsidR="00A11203" w:rsidRDefault="00A11203" w:rsidP="00A1120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5168A24A" w14:textId="77777777" w:rsidR="00A11203" w:rsidRPr="0054031F" w:rsidRDefault="00A11203" w:rsidP="00A11203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  <w:r w:rsidRPr="009137CD">
              <w:rPr>
                <w:rFonts w:ascii="Angsana New" w:hAnsi="Angsana New"/>
                <w:sz w:val="30"/>
                <w:szCs w:val="30"/>
                <w:cs/>
              </w:rPr>
              <w:t>ทดสอบการคำนวณค่าเผื่</w:t>
            </w:r>
            <w:r w:rsidRPr="009137CD">
              <w:rPr>
                <w:rFonts w:ascii="Angsana New" w:hAnsi="Angsana New" w:hint="cs"/>
                <w:sz w:val="30"/>
                <w:szCs w:val="30"/>
                <w:cs/>
              </w:rPr>
              <w:t>อผลขาดทุน</w:t>
            </w:r>
            <w:r w:rsidRPr="009137CD">
              <w:rPr>
                <w:rFonts w:ascii="Angsana New" w:hAnsi="Angsana New"/>
                <w:sz w:val="30"/>
                <w:szCs w:val="30"/>
                <w:cs/>
              </w:rPr>
              <w:t>ด้านเครดิต</w:t>
            </w:r>
            <w:r w:rsidRPr="009137CD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ที่คาดว่าจะเกิดขึ้น</w:t>
            </w:r>
            <w:r w:rsidRPr="009137CD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 </w:t>
            </w:r>
          </w:p>
          <w:p w14:paraId="3626D942" w14:textId="77777777" w:rsidR="00A11203" w:rsidRPr="0054031F" w:rsidRDefault="00A11203" w:rsidP="00A11203">
            <w:pPr>
              <w:pStyle w:val="ListParagraph"/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</w:pPr>
          </w:p>
          <w:p w14:paraId="50F5B4EF" w14:textId="77777777" w:rsidR="00A11203" w:rsidRDefault="00A11203" w:rsidP="00A11203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  <w:r w:rsidRPr="0054031F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พิจารณาความเพียงพอของการเปิดเผยข้อมูลของ</w:t>
            </w:r>
            <w:r w:rsidRPr="0054031F">
              <w:rPr>
                <w:rFonts w:ascii="Angsana New" w:hAnsi="Angsana New"/>
                <w:i/>
                <w:color w:val="000000"/>
                <w:sz w:val="30"/>
                <w:szCs w:val="30"/>
              </w:rPr>
              <w:br/>
            </w:r>
            <w:r w:rsidRPr="0054031F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กลุ่ม</w:t>
            </w:r>
            <w:r w:rsidRPr="0054031F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บริษัทตามมาตรฐานการรายงานทางการเงิน</w:t>
            </w:r>
          </w:p>
          <w:p w14:paraId="7C1D5354" w14:textId="17E1EAB4" w:rsidR="00AB4092" w:rsidRPr="00AB4092" w:rsidRDefault="00AB4092" w:rsidP="00AB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</w:pPr>
          </w:p>
        </w:tc>
      </w:tr>
    </w:tbl>
    <w:p w14:paraId="44C03C48" w14:textId="1351BD93" w:rsidR="0054031F" w:rsidRDefault="0054031F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B116176" w14:textId="77777777" w:rsidR="0054031F" w:rsidRPr="00EA4A26" w:rsidRDefault="0054031F" w:rsidP="00AB4092">
      <w:pPr>
        <w:pStyle w:val="BodyTextIndent"/>
        <w:spacing w:after="0"/>
        <w:ind w:left="0" w:right="-2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203E60">
        <w:rPr>
          <w:rFonts w:ascii="Angsana New" w:hAnsi="Angsana New"/>
          <w:i/>
          <w:iCs/>
          <w:sz w:val="30"/>
          <w:szCs w:val="30"/>
          <w:cs/>
        </w:rPr>
        <w:t>ข้อ</w:t>
      </w:r>
      <w:r>
        <w:rPr>
          <w:rFonts w:ascii="Angsana New" w:hAnsi="Angsana New" w:hint="cs"/>
          <w:i/>
          <w:iCs/>
          <w:sz w:val="30"/>
          <w:szCs w:val="30"/>
          <w:cs/>
        </w:rPr>
        <w:t>มูลและเหตุการณ์ที่เน้น</w:t>
      </w:r>
    </w:p>
    <w:p w14:paraId="54D4A9C2" w14:textId="77777777" w:rsidR="0054031F" w:rsidRPr="00AA1FC0" w:rsidRDefault="0054031F" w:rsidP="0054031F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7D8152A9" w14:textId="62DFDE78" w:rsidR="0054031F" w:rsidRPr="00EA4A26" w:rsidRDefault="0054031F" w:rsidP="00AB4092">
      <w:pPr>
        <w:pStyle w:val="BodyTextIndent"/>
        <w:spacing w:after="0"/>
        <w:ind w:left="0" w:right="-2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60096A">
        <w:rPr>
          <w:rFonts w:ascii="Angsana New" w:hAnsi="Angsana New"/>
          <w:spacing w:val="-2"/>
          <w:sz w:val="30"/>
          <w:szCs w:val="30"/>
          <w:cs/>
        </w:rPr>
        <w:t>ข้าพเจ้าขอให้สังเกตหมายเหตุประกอบงบการเงินข้อ</w:t>
      </w:r>
      <w:r w:rsidR="00751A5F" w:rsidRPr="0060096A">
        <w:rPr>
          <w:rFonts w:ascii="Angsana New" w:hAnsi="Angsana New"/>
          <w:spacing w:val="-2"/>
          <w:sz w:val="30"/>
          <w:szCs w:val="30"/>
        </w:rPr>
        <w:t xml:space="preserve"> </w:t>
      </w:r>
      <w:r w:rsidR="00A808D7">
        <w:rPr>
          <w:rFonts w:ascii="Angsana New" w:hAnsi="Angsana New"/>
          <w:spacing w:val="-2"/>
          <w:sz w:val="30"/>
          <w:szCs w:val="30"/>
        </w:rPr>
        <w:t>30</w:t>
      </w:r>
      <w:r w:rsidRPr="0060096A">
        <w:rPr>
          <w:rFonts w:ascii="Angsana New" w:hAnsi="Angsana New"/>
          <w:spacing w:val="-2"/>
          <w:sz w:val="30"/>
          <w:szCs w:val="30"/>
          <w:cs/>
        </w:rPr>
        <w:t xml:space="preserve"> บริษัทมีข้อพิพาทกับภาครัฐในส่วนที่อยู่ภายใต้สัญญาดำเนินกิจการดาวเทียมสื่อสารภายในประเทศ</w:t>
      </w:r>
      <w:r w:rsidR="0060096A" w:rsidRPr="0060096A">
        <w:rPr>
          <w:rFonts w:ascii="Angsana New" w:hAnsi="Angsana New" w:hint="cs"/>
          <w:spacing w:val="-2"/>
          <w:sz w:val="30"/>
          <w:szCs w:val="30"/>
          <w:cs/>
        </w:rPr>
        <w:t>หรือส่วนที่อยู่ภายใต้ใบอนุญาตให้บริการโทรคมนาคม</w:t>
      </w:r>
      <w:r w:rsidRPr="0060096A">
        <w:rPr>
          <w:rFonts w:ascii="Angsana New" w:hAnsi="Angsana New"/>
          <w:spacing w:val="-2"/>
          <w:sz w:val="30"/>
          <w:szCs w:val="30"/>
          <w:cs/>
        </w:rPr>
        <w:t xml:space="preserve"> ปัจจุบันข้อพิพาทนี้ยังอยู่ภายใต้กระบวนการทาง</w:t>
      </w:r>
      <w:r w:rsidR="0060096A" w:rsidRPr="0060096A">
        <w:rPr>
          <w:rFonts w:ascii="Angsana New" w:hAnsi="Angsana New" w:hint="cs"/>
          <w:spacing w:val="-2"/>
          <w:sz w:val="30"/>
          <w:szCs w:val="30"/>
          <w:cs/>
        </w:rPr>
        <w:t>ศาล</w:t>
      </w:r>
      <w:r w:rsidRPr="0060096A">
        <w:rPr>
          <w:rFonts w:ascii="Angsana New" w:hAnsi="Angsana New"/>
          <w:spacing w:val="-2"/>
          <w:sz w:val="30"/>
          <w:szCs w:val="30"/>
          <w:cs/>
        </w:rPr>
        <w:t xml:space="preserve"> ซึ่งผลของข้อพิพาทขึ้นอยู่กับกระบวนการยุติธรรมในอนาคตและยังไม่สามารถระบุได้ในขณะนี้ </w:t>
      </w:r>
      <w:r w:rsidR="0060096A" w:rsidRPr="0060096A">
        <w:rPr>
          <w:rFonts w:ascii="Angsana New" w:hAnsi="Angsana New"/>
          <w:spacing w:val="-2"/>
          <w:sz w:val="30"/>
          <w:szCs w:val="30"/>
          <w:cs/>
        </w:rPr>
        <w:br/>
      </w:r>
      <w:r w:rsidRPr="0060096A">
        <w:rPr>
          <w:rFonts w:ascii="Angsana New" w:hAnsi="Angsana New"/>
          <w:spacing w:val="-2"/>
          <w:sz w:val="30"/>
          <w:szCs w:val="30"/>
          <w:cs/>
        </w:rPr>
        <w:t xml:space="preserve">ทั้งนี้ </w:t>
      </w:r>
      <w:r w:rsidRPr="0060096A">
        <w:rPr>
          <w:rFonts w:ascii="Angsana New" w:hAnsi="Angsana New" w:hint="cs"/>
          <w:spacing w:val="-2"/>
          <w:sz w:val="30"/>
          <w:szCs w:val="30"/>
          <w:cs/>
        </w:rPr>
        <w:t>ข้าพเจ้า</w:t>
      </w:r>
      <w:r w:rsidR="0060096A" w:rsidRPr="0060096A">
        <w:rPr>
          <w:rFonts w:ascii="Angsana New" w:hAnsi="Angsana New" w:hint="cs"/>
          <w:spacing w:val="-2"/>
          <w:sz w:val="30"/>
          <w:szCs w:val="30"/>
          <w:cs/>
        </w:rPr>
        <w:t>มิได้</w:t>
      </w:r>
      <w:r w:rsidRPr="0060096A">
        <w:rPr>
          <w:rFonts w:ascii="Angsana New" w:hAnsi="Angsana New" w:hint="cs"/>
          <w:spacing w:val="-2"/>
          <w:sz w:val="30"/>
          <w:szCs w:val="30"/>
          <w:cs/>
        </w:rPr>
        <w:t>แสดงความเห็นอย่างมีเงื่อนไขในเรื่องดังกล่าว</w:t>
      </w:r>
    </w:p>
    <w:p w14:paraId="39E897B9" w14:textId="3165D769" w:rsidR="0054031F" w:rsidRPr="00AB4092" w:rsidRDefault="0054031F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38DC2024" w14:textId="5E27270A" w:rsidR="000E630E" w:rsidRPr="00AB4092" w:rsidRDefault="000E630E" w:rsidP="00AB4092">
      <w:pPr>
        <w:snapToGri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p w14:paraId="060CD4E8" w14:textId="4A304C36" w:rsidR="00F67358" w:rsidRPr="00D3119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31193">
        <w:rPr>
          <w:rFonts w:ascii="Angsana New" w:hAnsi="Angsana New"/>
          <w:i/>
          <w:iCs/>
          <w:sz w:val="30"/>
          <w:szCs w:val="30"/>
          <w:cs/>
        </w:rPr>
        <w:lastRenderedPageBreak/>
        <w:t>ข้อมูลอื่น</w:t>
      </w:r>
    </w:p>
    <w:p w14:paraId="35507EAE" w14:textId="77777777" w:rsidR="00F67358" w:rsidRPr="00D3119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C18AE1A" w14:textId="77777777" w:rsidR="00F67358" w:rsidRPr="00D3119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  <w:r w:rsidRPr="00D31193">
        <w:rPr>
          <w:rFonts w:ascii="Angsana New" w:eastAsia="Calibri" w:hAnsi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  <w:r w:rsidRPr="00D31193">
        <w:rPr>
          <w:rFonts w:ascii="Angsana New" w:eastAsia="Calibri" w:hAnsi="Angsana New"/>
          <w:sz w:val="30"/>
          <w:szCs w:val="30"/>
          <w:cs/>
        </w:rPr>
        <w:t>แต่ไม่รวมถึง</w:t>
      </w:r>
      <w:r w:rsidRPr="00D31193">
        <w:rPr>
          <w:rFonts w:ascii="Angsana New" w:eastAsia="Calibri" w:hAnsi="Angsana New"/>
          <w:sz w:val="30"/>
          <w:szCs w:val="30"/>
          <w:cs/>
        </w:rPr>
        <w:br/>
        <w:t>งบการเงิน</w:t>
      </w:r>
      <w:r w:rsidRPr="00D3119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D31193">
        <w:rPr>
          <w:rFonts w:ascii="Angsana New" w:eastAsia="Calibri" w:hAnsi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  <w:r w:rsidRPr="00D31193">
        <w:rPr>
          <w:rFonts w:ascii="Angsana New" w:eastAsia="Calibri" w:hAnsi="Angsana New"/>
          <w:sz w:val="30"/>
          <w:szCs w:val="30"/>
          <w:cs/>
        </w:rPr>
        <w:t>ซึ่งคาดว่ารายงานประจำปี</w:t>
      </w:r>
      <w:r w:rsidR="002B59F3" w:rsidRPr="00D31193">
        <w:rPr>
          <w:rFonts w:ascii="Angsana New" w:eastAsia="Calibri" w:hAnsi="Angsana New"/>
          <w:sz w:val="30"/>
          <w:szCs w:val="30"/>
        </w:rPr>
        <w:br/>
      </w:r>
      <w:r w:rsidRPr="00D31193">
        <w:rPr>
          <w:rFonts w:ascii="Angsana New" w:eastAsia="Calibri" w:hAnsi="Angsana New"/>
          <w:sz w:val="30"/>
          <w:szCs w:val="30"/>
          <w:cs/>
        </w:rPr>
        <w:t>จะถูกจัดเตรียมให้ข้าพเจ้าภายหลังวันที่ในรายงานของผู้สอบบัญชีนี้</w:t>
      </w:r>
    </w:p>
    <w:p w14:paraId="09DC13EF" w14:textId="77777777" w:rsidR="00F67358" w:rsidRPr="00D3119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AF56E4C" w14:textId="77777777" w:rsidR="00F67358" w:rsidRPr="00D3119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 w:rsidR="00224D7E" w:rsidRPr="00D31193">
        <w:rPr>
          <w:rFonts w:ascii="Angsana New" w:eastAsia="Calibri" w:hAnsi="Angsana New"/>
          <w:sz w:val="30"/>
          <w:szCs w:val="30"/>
        </w:rPr>
        <w:br/>
      </w:r>
      <w:r w:rsidRPr="00D31193">
        <w:rPr>
          <w:rFonts w:ascii="Angsana New" w:eastAsia="Calibri" w:hAnsi="Angsana New"/>
          <w:sz w:val="30"/>
          <w:szCs w:val="30"/>
          <w:cs/>
        </w:rPr>
        <w:t>ความเชื่อมั่นต่อข้อมูลอื่น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</w:p>
    <w:p w14:paraId="14953579" w14:textId="77777777" w:rsidR="00F67358" w:rsidRPr="00D3119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B3130F5" w14:textId="77777777" w:rsidR="00F67358" w:rsidRPr="00D31193" w:rsidRDefault="00F67358" w:rsidP="00F67358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  <w:r w:rsidRPr="00D31193">
        <w:rPr>
          <w:rFonts w:ascii="Angsana New" w:eastAsia="Calibri" w:hAnsi="Angsana New"/>
          <w:sz w:val="30"/>
          <w:szCs w:val="30"/>
          <w:cs/>
        </w:rPr>
        <w:t>การอ่าน</w:t>
      </w:r>
      <w:r w:rsidRPr="00D31193">
        <w:rPr>
          <w:rFonts w:ascii="Angsana New" w:eastAsia="Calibri" w:hAnsi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D31193">
        <w:rPr>
          <w:rFonts w:ascii="Angsana New" w:eastAsia="Calibri" w:hAnsi="Angsana New"/>
          <w:sz w:val="30"/>
          <w:szCs w:val="30"/>
          <w:cs/>
        </w:rPr>
        <w:t>และพิจารณาว่าข้อมูลอื่นมีความขัดแย้งท</w:t>
      </w:r>
      <w:r w:rsidR="00224D7E" w:rsidRPr="00D31193">
        <w:rPr>
          <w:rFonts w:ascii="Angsana New" w:eastAsia="Calibri" w:hAnsi="Angsana New"/>
          <w:sz w:val="30"/>
          <w:szCs w:val="30"/>
          <w:cs/>
        </w:rPr>
        <w:t>ี่มีสาระสำคัญกับงบการเงินรวมและ</w:t>
      </w:r>
      <w:r w:rsidRPr="00D31193">
        <w:rPr>
          <w:rFonts w:ascii="Angsana New" w:eastAsia="Calibri" w:hAnsi="Angsana New"/>
          <w:sz w:val="30"/>
          <w:szCs w:val="30"/>
          <w:cs/>
        </w:rPr>
        <w:t>งบการเงินเฉพาะกิจการหรือกับความรู้ที่ได้รับจากการตรวจสอบของข้าพเจ้า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  <w:r w:rsidRPr="00D31193">
        <w:rPr>
          <w:rFonts w:ascii="Angsana New" w:eastAsia="Calibr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</w:p>
    <w:p w14:paraId="69300436" w14:textId="77777777" w:rsidR="00F67358" w:rsidRPr="00D3119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21E8A51" w14:textId="77777777" w:rsidR="00440349" w:rsidRPr="00D31193" w:rsidRDefault="00440349" w:rsidP="00F67358">
      <w:pPr>
        <w:jc w:val="thaiDistribute"/>
        <w:rPr>
          <w:rFonts w:ascii="Angsana New" w:eastAsia="Calibri" w:hAnsi="Angsana New"/>
          <w:sz w:val="30"/>
          <w:szCs w:val="30"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</w:t>
      </w:r>
      <w:r w:rsidRPr="00D31193">
        <w:rPr>
          <w:rFonts w:ascii="Angsana New" w:eastAsia="Calibri" w:hAnsi="Angsana New"/>
          <w:sz w:val="30"/>
          <w:szCs w:val="30"/>
        </w:rPr>
        <w:br/>
      </w:r>
      <w:r w:rsidRPr="00D31193">
        <w:rPr>
          <w:rFonts w:ascii="Angsana New" w:eastAsia="Calibri" w:hAnsi="Angsana New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8AD4B8D" w14:textId="77777777" w:rsidR="00440349" w:rsidRPr="00D31193" w:rsidRDefault="00440349" w:rsidP="0044034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B381918" w14:textId="77777777" w:rsidR="00F67358" w:rsidRPr="00D31193" w:rsidRDefault="00F67358" w:rsidP="00F67358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D31193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D31193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42278263" w14:textId="77777777" w:rsidR="00F67358" w:rsidRPr="00D31193" w:rsidRDefault="00F67358" w:rsidP="002B184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0C1F38C" w14:textId="77777777" w:rsidR="00F67358" w:rsidRPr="00D31193" w:rsidRDefault="00F67358" w:rsidP="00F67358">
      <w:pPr>
        <w:jc w:val="thaiDistribute"/>
        <w:rPr>
          <w:rFonts w:ascii="Angsana New" w:eastAsia="Calibri" w:hAnsi="Angsana New"/>
          <w:sz w:val="30"/>
          <w:szCs w:val="30"/>
        </w:rPr>
      </w:pPr>
      <w:r w:rsidRPr="00D31193">
        <w:rPr>
          <w:rFonts w:ascii="Angsana New" w:eastAsia="Calibri" w:hAnsi="Angsana New"/>
          <w:spacing w:val="-6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D31193">
        <w:rPr>
          <w:rFonts w:ascii="Angsana New" w:hAnsi="Angsana New"/>
          <w:spacing w:val="-6"/>
          <w:sz w:val="30"/>
          <w:szCs w:val="30"/>
          <w:cs/>
        </w:rPr>
        <w:t>รวมและงบการเงินเฉพาะกิจการ</w:t>
      </w:r>
      <w:r w:rsidRPr="00D31193">
        <w:rPr>
          <w:rFonts w:ascii="Angsana New" w:eastAsia="Calibri" w:hAnsi="Angsana New"/>
          <w:spacing w:val="-6"/>
          <w:sz w:val="30"/>
          <w:szCs w:val="30"/>
          <w:cs/>
        </w:rPr>
        <w:t>เหล่านี้โดยถูกต้องตามที่ควร</w:t>
      </w:r>
      <w:r w:rsidRPr="00D31193">
        <w:rPr>
          <w:rFonts w:ascii="Angsana New" w:eastAsia="Calibri" w:hAnsi="Angsana New"/>
          <w:sz w:val="30"/>
          <w:szCs w:val="30"/>
          <w:cs/>
        </w:rPr>
        <w:t>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D3119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D31193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608343D" w14:textId="77777777" w:rsidR="000E630E" w:rsidRDefault="000E630E" w:rsidP="002B1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jc w:val="thaiDistribute"/>
        <w:rPr>
          <w:rFonts w:ascii="Angsana New" w:eastAsia="Calibri" w:hAnsi="Angsana New"/>
          <w:sz w:val="28"/>
          <w:szCs w:val="28"/>
        </w:rPr>
      </w:pPr>
    </w:p>
    <w:p w14:paraId="2BA904B2" w14:textId="2A7B44B9" w:rsidR="00F67358" w:rsidRPr="00D31193" w:rsidRDefault="00F67358" w:rsidP="002B1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D31193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Pr="00D3119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D31193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D3119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D31193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D31193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D31193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D31193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D31193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="00E52D55" w:rsidRPr="00D3119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D31193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0E25FB68" w14:textId="77777777" w:rsidR="00F67358" w:rsidRPr="00D31193" w:rsidRDefault="00F67358" w:rsidP="002B1842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22A827C" w14:textId="242BD475" w:rsidR="00F67358" w:rsidRPr="00D31193" w:rsidRDefault="00F67358" w:rsidP="00F67358">
      <w:pPr>
        <w:jc w:val="thaiDistribute"/>
        <w:rPr>
          <w:rFonts w:ascii="Angsana New" w:eastAsia="Calibri" w:hAnsi="Angsana New"/>
          <w:sz w:val="30"/>
          <w:szCs w:val="30"/>
          <w:cs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89583C">
        <w:rPr>
          <w:rFonts w:ascii="Angsana New" w:eastAsia="Calibri" w:hAnsi="Angsana New" w:hint="cs"/>
          <w:sz w:val="30"/>
          <w:szCs w:val="30"/>
          <w:cs/>
        </w:rPr>
        <w:t>กำกับ</w:t>
      </w:r>
      <w:r w:rsidRPr="00D31193">
        <w:rPr>
          <w:rFonts w:ascii="Angsana New" w:eastAsia="Calibri" w:hAnsi="Angsana New"/>
          <w:sz w:val="30"/>
          <w:szCs w:val="30"/>
          <w:cs/>
        </w:rPr>
        <w:t>ดูแลกระบวนการในการจัดทำรายงานทางการเงินของกลุ่มบริษัท</w:t>
      </w:r>
      <w:r w:rsidR="00154A07" w:rsidRPr="00D31193">
        <w:rPr>
          <w:rFonts w:ascii="Angsana New" w:eastAsia="Calibri" w:hAnsi="Angsana New"/>
          <w:sz w:val="30"/>
          <w:szCs w:val="30"/>
        </w:rPr>
        <w:br/>
      </w:r>
      <w:r w:rsidRPr="00D31193">
        <w:rPr>
          <w:rFonts w:ascii="Angsana New" w:eastAsia="Calibri" w:hAnsi="Angsana New"/>
          <w:sz w:val="30"/>
          <w:szCs w:val="30"/>
          <w:cs/>
        </w:rPr>
        <w:t>และบริษัท</w:t>
      </w:r>
    </w:p>
    <w:p w14:paraId="13DCAC00" w14:textId="1EC3EB6B" w:rsidR="000E630E" w:rsidRDefault="000E63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3BF28CF" w14:textId="77777777" w:rsidR="00F67358" w:rsidRPr="00D31193" w:rsidRDefault="00F67358" w:rsidP="00F67358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D31193">
        <w:rPr>
          <w:rFonts w:ascii="Angsana New" w:hAnsi="Angsana New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78D5881" w14:textId="77777777" w:rsidR="00F67358" w:rsidRPr="00D31193" w:rsidRDefault="00F67358" w:rsidP="002B1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4891564" w14:textId="77777777" w:rsidR="00F67358" w:rsidRPr="00D31193" w:rsidRDefault="00F67358" w:rsidP="00E52D55">
      <w:pPr>
        <w:jc w:val="thaiDistribute"/>
        <w:rPr>
          <w:rFonts w:ascii="Angsana New" w:eastAsia="Calibri" w:hAnsi="Angsana New"/>
          <w:sz w:val="30"/>
          <w:szCs w:val="30"/>
          <w:rtl/>
          <w:cs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</w:t>
      </w:r>
      <w:r w:rsidR="009A7AEB" w:rsidRPr="00D31193">
        <w:rPr>
          <w:rFonts w:ascii="Angsana New" w:eastAsia="Calibri" w:hAnsi="Angsana New"/>
          <w:sz w:val="30"/>
          <w:szCs w:val="30"/>
        </w:rPr>
        <w:br/>
      </w:r>
      <w:r w:rsidRPr="00D31193">
        <w:rPr>
          <w:rFonts w:ascii="Angsana New" w:eastAsia="Calibri" w:hAnsi="Angsana New"/>
          <w:sz w:val="30"/>
          <w:szCs w:val="30"/>
          <w:cs/>
        </w:rPr>
        <w:t>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CA759F" w:rsidRPr="00D31193">
        <w:rPr>
          <w:rFonts w:ascii="Angsana New" w:eastAsia="Calibri" w:hAnsi="Angsana New"/>
          <w:sz w:val="30"/>
          <w:szCs w:val="30"/>
        </w:rPr>
        <w:br/>
      </w:r>
      <w:r w:rsidRPr="00D31193">
        <w:rPr>
          <w:rFonts w:ascii="Angsana New" w:eastAsia="Calibri" w:hAnsi="Angsana New"/>
          <w:spacing w:val="-6"/>
          <w:sz w:val="30"/>
          <w:szCs w:val="30"/>
          <w:cs/>
        </w:rPr>
        <w:t>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</w:t>
      </w:r>
      <w:r w:rsidRPr="00D31193">
        <w:rPr>
          <w:rFonts w:ascii="Angsana New" w:eastAsia="Calibri" w:hAnsi="Angsana New"/>
          <w:sz w:val="30"/>
          <w:szCs w:val="30"/>
          <w:cs/>
        </w:rPr>
        <w:t>เหล่านี้</w:t>
      </w:r>
    </w:p>
    <w:p w14:paraId="4A0696F0" w14:textId="77777777" w:rsidR="00F67358" w:rsidRPr="00D31193" w:rsidRDefault="00F67358" w:rsidP="002B1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9D94788" w14:textId="77777777" w:rsidR="00F67358" w:rsidRPr="00D31193" w:rsidRDefault="00F67358" w:rsidP="00F67358">
      <w:pPr>
        <w:jc w:val="thaiDistribute"/>
        <w:rPr>
          <w:rFonts w:ascii="Angsana New" w:eastAsia="Calibri" w:hAnsi="Angsana New"/>
          <w:sz w:val="30"/>
          <w:szCs w:val="30"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Pr="00D31193">
        <w:rPr>
          <w:rFonts w:ascii="Angsana New" w:eastAsia="Calibri" w:hAnsi="Angsana New"/>
          <w:sz w:val="30"/>
          <w:szCs w:val="30"/>
        </w:rPr>
        <w:br/>
      </w:r>
      <w:r w:rsidRPr="00D31193">
        <w:rPr>
          <w:rFonts w:ascii="Angsana New" w:eastAsia="Calibri" w:hAnsi="Angsana New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76836773" w14:textId="77777777" w:rsidR="00F67358" w:rsidRPr="00D31193" w:rsidRDefault="00E52D55" w:rsidP="007E08B1">
      <w:pPr>
        <w:pStyle w:val="Default"/>
        <w:numPr>
          <w:ilvl w:val="0"/>
          <w:numId w:val="16"/>
        </w:numPr>
        <w:tabs>
          <w:tab w:val="left" w:pos="720"/>
        </w:tabs>
        <w:ind w:left="810" w:hanging="450"/>
        <w:jc w:val="thaiDistribute"/>
        <w:rPr>
          <w:rFonts w:ascii="Angsana New" w:hAnsi="Angsana New" w:cs="Angsana New"/>
          <w:sz w:val="30"/>
          <w:szCs w:val="30"/>
        </w:rPr>
      </w:pPr>
      <w:r w:rsidRPr="00D31193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="00AC075F" w:rsidRPr="00D31193">
        <w:rPr>
          <w:rFonts w:ascii="Angsana New" w:hAnsi="Angsana New" w:cs="Angsana New"/>
          <w:sz w:val="30"/>
          <w:szCs w:val="30"/>
          <w:cs/>
        </w:rPr>
        <w:br/>
      </w:r>
      <w:r w:rsidR="00F67358" w:rsidRPr="00D31193">
        <w:rPr>
          <w:rFonts w:ascii="Angsana New" w:hAnsi="Angsana New" w:cs="Angsana New"/>
          <w:sz w:val="30"/>
          <w:szCs w:val="30"/>
          <w:cs/>
        </w:rPr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</w:t>
      </w:r>
      <w:r w:rsidR="00824BF0" w:rsidRPr="00D31193">
        <w:rPr>
          <w:rFonts w:ascii="Angsana New" w:hAnsi="Angsana New" w:cs="Angsana New"/>
          <w:sz w:val="30"/>
          <w:szCs w:val="30"/>
          <w:cs/>
        </w:rPr>
        <w:t>ิตอาจเกี่ยวกับการสมรู้ร่วมคิด</w:t>
      </w:r>
      <w:r w:rsidR="00824BF0" w:rsidRPr="00D31193">
        <w:rPr>
          <w:rFonts w:ascii="Angsana New" w:hAnsi="Angsana New" w:cs="Angsana New"/>
          <w:sz w:val="30"/>
          <w:szCs w:val="30"/>
        </w:rPr>
        <w:br/>
      </w:r>
      <w:r w:rsidR="00F67358" w:rsidRPr="00D31193">
        <w:rPr>
          <w:rFonts w:ascii="Angsana New" w:hAnsi="Angsana New" w:cs="Angsana New"/>
          <w:sz w:val="30"/>
          <w:szCs w:val="30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  <w:r w:rsidR="00F67358" w:rsidRPr="00D31193">
        <w:rPr>
          <w:rFonts w:ascii="Angsana New" w:hAnsi="Angsana New" w:cs="Angsana New"/>
          <w:sz w:val="30"/>
          <w:szCs w:val="30"/>
        </w:rPr>
        <w:t xml:space="preserve"> </w:t>
      </w:r>
    </w:p>
    <w:p w14:paraId="2A24AA34" w14:textId="77777777" w:rsidR="00F67358" w:rsidRPr="00D31193" w:rsidRDefault="00E52D55" w:rsidP="007E08B1">
      <w:pPr>
        <w:pStyle w:val="Default"/>
        <w:numPr>
          <w:ilvl w:val="0"/>
          <w:numId w:val="16"/>
        </w:numPr>
        <w:tabs>
          <w:tab w:val="left" w:pos="720"/>
          <w:tab w:val="left" w:pos="900"/>
        </w:tabs>
        <w:ind w:left="810" w:hanging="450"/>
        <w:jc w:val="thaiDistribute"/>
        <w:rPr>
          <w:rFonts w:ascii="Angsana New" w:hAnsi="Angsana New" w:cs="Angsana New"/>
          <w:sz w:val="30"/>
          <w:szCs w:val="30"/>
        </w:rPr>
      </w:pPr>
      <w:r w:rsidRPr="00D31193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824BF0" w:rsidRPr="00D31193">
        <w:rPr>
          <w:rFonts w:ascii="Angsana New" w:hAnsi="Angsana New" w:cs="Angsana New"/>
          <w:sz w:val="30"/>
          <w:szCs w:val="30"/>
        </w:rPr>
        <w:br/>
      </w:r>
      <w:r w:rsidR="00F67358" w:rsidRPr="00D31193">
        <w:rPr>
          <w:rFonts w:ascii="Angsana New" w:hAnsi="Angsana New" w:cs="Angsana New"/>
          <w:sz w:val="30"/>
          <w:szCs w:val="30"/>
          <w:cs/>
        </w:rPr>
        <w:t>การควบคุมภายในของ</w:t>
      </w:r>
      <w:r w:rsidR="00F67358" w:rsidRPr="00D31193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บริษัท</w:t>
      </w:r>
      <w:r w:rsidR="00F67358" w:rsidRPr="00D31193">
        <w:rPr>
          <w:rFonts w:ascii="Angsana New" w:hAnsi="Angsana New" w:cs="Angsana New"/>
          <w:sz w:val="30"/>
          <w:szCs w:val="30"/>
        </w:rPr>
        <w:t xml:space="preserve"> </w:t>
      </w:r>
    </w:p>
    <w:p w14:paraId="7E017FFC" w14:textId="77777777" w:rsidR="00F67358" w:rsidRPr="00D31193" w:rsidRDefault="00482FB4" w:rsidP="007E08B1">
      <w:pPr>
        <w:pStyle w:val="Default"/>
        <w:numPr>
          <w:ilvl w:val="0"/>
          <w:numId w:val="16"/>
        </w:numPr>
        <w:tabs>
          <w:tab w:val="left" w:pos="720"/>
        </w:tabs>
        <w:ind w:left="810" w:hanging="450"/>
        <w:jc w:val="thaiDistribute"/>
        <w:rPr>
          <w:rFonts w:ascii="Angsana New" w:hAnsi="Angsana New" w:cs="Angsana New"/>
          <w:sz w:val="30"/>
          <w:szCs w:val="30"/>
        </w:rPr>
      </w:pPr>
      <w:r w:rsidRPr="00D31193">
        <w:rPr>
          <w:rFonts w:ascii="Angsana New" w:hAnsi="Angsana New" w:cs="Angsana New"/>
          <w:sz w:val="30"/>
          <w:szCs w:val="30"/>
        </w:rPr>
        <w:t xml:space="preserve">  </w:t>
      </w:r>
      <w:r w:rsidRPr="00D31193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1A97E301" w14:textId="69B33ADF" w:rsidR="004749DA" w:rsidRDefault="00122512" w:rsidP="007E08B1">
      <w:pPr>
        <w:pStyle w:val="Default"/>
        <w:numPr>
          <w:ilvl w:val="0"/>
          <w:numId w:val="16"/>
        </w:numPr>
        <w:tabs>
          <w:tab w:val="left" w:pos="720"/>
        </w:tabs>
        <w:ind w:left="810" w:hanging="450"/>
        <w:jc w:val="thaiDistribute"/>
        <w:rPr>
          <w:rFonts w:ascii="Angsana New" w:hAnsi="Angsana New" w:cs="Angsana New"/>
          <w:sz w:val="30"/>
          <w:szCs w:val="30"/>
        </w:rPr>
      </w:pPr>
      <w:r w:rsidRPr="00D31193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</w:t>
      </w:r>
      <w:r w:rsidR="00D93BB5" w:rsidRPr="00D31193">
        <w:rPr>
          <w:rFonts w:ascii="Angsana New" w:hAnsi="Angsana New" w:cs="Angsana New"/>
          <w:sz w:val="30"/>
          <w:szCs w:val="30"/>
        </w:rPr>
        <w:br/>
      </w:r>
      <w:r w:rsidR="00F67358" w:rsidRPr="00D31193">
        <w:rPr>
          <w:rFonts w:ascii="Angsana New" w:hAnsi="Angsana New" w:cs="Angsana New"/>
          <w:sz w:val="30"/>
          <w:szCs w:val="30"/>
          <w:cs/>
        </w:rPr>
        <w:t>ที่อาจเป็นเหตุให้เกิดข้อสงสัยอย่างมีนัยสำคัญต่อความสามารถของ</w:t>
      </w:r>
      <w:r w:rsidR="00F67358" w:rsidRPr="00D31193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="00F67358" w:rsidRPr="00D3119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D31193">
        <w:rPr>
          <w:rFonts w:ascii="Angsana New" w:hAnsi="Angsana New" w:cs="Angsana New" w:hint="cs"/>
          <w:sz w:val="30"/>
          <w:szCs w:val="30"/>
          <w:cs/>
        </w:rPr>
        <w:t>โดยให้ข้อสังเกต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ถึงการเปิดเผย</w:t>
      </w:r>
      <w:r w:rsidRPr="00D31193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ในงบการเงินรวมและงบการเงินเฉพาะกิจการ</w:t>
      </w:r>
      <w:r w:rsidR="00D93BB5" w:rsidRPr="00D31193">
        <w:rPr>
          <w:rFonts w:ascii="Angsana New" w:hAnsi="Angsana New" w:cs="Angsana New"/>
          <w:sz w:val="30"/>
          <w:szCs w:val="30"/>
        </w:rPr>
        <w:br/>
      </w:r>
      <w:r w:rsidRPr="00D31193">
        <w:rPr>
          <w:rFonts w:ascii="Angsana New" w:hAnsi="Angsana New" w:cs="Angsana New" w:hint="cs"/>
          <w:sz w:val="30"/>
          <w:szCs w:val="30"/>
          <w:cs/>
        </w:rPr>
        <w:t>ที่เกี่ยวข้อง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 xml:space="preserve"> หรือถ้าการเปิดเผย</w:t>
      </w:r>
      <w:r w:rsidRPr="00D31193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F67358" w:rsidRPr="00D31193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บริษัทต้องหยุดการดำเนินงานต่อเนื่อง</w:t>
      </w:r>
      <w:r w:rsidR="00F67358" w:rsidRPr="00D31193">
        <w:rPr>
          <w:rFonts w:ascii="Angsana New" w:hAnsi="Angsana New" w:cs="Angsana New"/>
          <w:sz w:val="30"/>
          <w:szCs w:val="30"/>
        </w:rPr>
        <w:t xml:space="preserve"> </w:t>
      </w:r>
    </w:p>
    <w:p w14:paraId="4FEC6BF6" w14:textId="77777777" w:rsidR="00F67358" w:rsidRPr="00D31193" w:rsidRDefault="00122512" w:rsidP="007E08B1">
      <w:pPr>
        <w:pStyle w:val="Default"/>
        <w:numPr>
          <w:ilvl w:val="0"/>
          <w:numId w:val="16"/>
        </w:numPr>
        <w:tabs>
          <w:tab w:val="left" w:pos="720"/>
        </w:tabs>
        <w:ind w:left="810" w:hanging="450"/>
        <w:jc w:val="thaiDistribute"/>
        <w:rPr>
          <w:rFonts w:ascii="Angsana New" w:hAnsi="Angsana New" w:cs="Angsana New"/>
          <w:sz w:val="30"/>
          <w:szCs w:val="30"/>
        </w:rPr>
      </w:pPr>
      <w:r w:rsidRPr="00D31193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  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D31193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D31193">
        <w:rPr>
          <w:rFonts w:ascii="Angsana New" w:hAnsi="Angsana New" w:cs="Angsana New" w:hint="cs"/>
          <w:sz w:val="30"/>
          <w:szCs w:val="30"/>
          <w:cs/>
        </w:rPr>
        <w:t>หรือไม่</w:t>
      </w:r>
      <w:r w:rsidR="00F67358" w:rsidRPr="00D31193">
        <w:rPr>
          <w:rFonts w:ascii="Angsana New" w:hAnsi="Angsana New" w:cs="Angsana New"/>
          <w:sz w:val="30"/>
          <w:szCs w:val="30"/>
        </w:rPr>
        <w:t xml:space="preserve"> </w:t>
      </w:r>
    </w:p>
    <w:p w14:paraId="3BF6AAF6" w14:textId="77777777" w:rsidR="00F67358" w:rsidRPr="00D31193" w:rsidRDefault="00122512" w:rsidP="007E08B1">
      <w:pPr>
        <w:pStyle w:val="Default"/>
        <w:numPr>
          <w:ilvl w:val="0"/>
          <w:numId w:val="16"/>
        </w:numPr>
        <w:tabs>
          <w:tab w:val="left" w:pos="720"/>
        </w:tabs>
        <w:ind w:left="810" w:hanging="450"/>
        <w:jc w:val="thaiDistribute"/>
        <w:rPr>
          <w:rFonts w:ascii="Angsana New" w:hAnsi="Angsana New" w:cs="Angsana New"/>
          <w:sz w:val="30"/>
          <w:szCs w:val="30"/>
        </w:rPr>
      </w:pPr>
      <w:r w:rsidRPr="00D31193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ได้</w:t>
      </w:r>
      <w:r w:rsidR="00F67358" w:rsidRPr="00D31193">
        <w:rPr>
          <w:rFonts w:ascii="Angsana New" w:hAnsi="Angsana New" w:cs="Angsana New" w:hint="cs"/>
          <w:sz w:val="30"/>
          <w:szCs w:val="30"/>
          <w:cs/>
        </w:rPr>
        <w:t>รับ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="00F67358" w:rsidRPr="00D31193">
        <w:rPr>
          <w:rFonts w:ascii="Angsana New" w:hAnsi="Angsana New" w:cs="Angsana New"/>
          <w:sz w:val="30"/>
          <w:szCs w:val="30"/>
        </w:rPr>
        <w:t xml:space="preserve"> 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ข้าพเจ้ารับผิดชอบต่อ</w:t>
      </w:r>
      <w:r w:rsidR="00F67358" w:rsidRPr="00D31193">
        <w:rPr>
          <w:rFonts w:ascii="Angsana New" w:hAnsi="Angsana New" w:cs="Angsana New" w:hint="cs"/>
          <w:sz w:val="30"/>
          <w:szCs w:val="30"/>
          <w:cs/>
        </w:rPr>
        <w:t xml:space="preserve">การกำหนดแนวทาง การควบคุมดูแล 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และการปฏิบัติงานตรวจสอบกลุ่มบริษัท</w:t>
      </w:r>
      <w:r w:rsidR="00F67358" w:rsidRPr="00D31193">
        <w:rPr>
          <w:rFonts w:ascii="Angsana New" w:hAnsi="Angsana New" w:cs="Angsana New"/>
          <w:sz w:val="30"/>
          <w:szCs w:val="30"/>
        </w:rPr>
        <w:t xml:space="preserve"> 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ข้าพเจ้าเป็นผู้รับผิดชอบแต่เพียงผู้เดียว</w:t>
      </w:r>
      <w:r w:rsidR="00D93BB5" w:rsidRPr="00D31193">
        <w:rPr>
          <w:rFonts w:ascii="Angsana New" w:hAnsi="Angsana New" w:cs="Angsana New"/>
          <w:sz w:val="30"/>
          <w:szCs w:val="30"/>
        </w:rPr>
        <w:br/>
      </w:r>
      <w:r w:rsidR="00F67358" w:rsidRPr="00D31193">
        <w:rPr>
          <w:rFonts w:ascii="Angsana New" w:hAnsi="Angsana New" w:cs="Angsana New"/>
          <w:sz w:val="30"/>
          <w:szCs w:val="30"/>
          <w:cs/>
        </w:rPr>
        <w:t>ต่อความเห็นของข้าพเจ้า</w:t>
      </w:r>
      <w:r w:rsidR="00F67358" w:rsidRPr="00D31193">
        <w:rPr>
          <w:rFonts w:ascii="Angsana New" w:hAnsi="Angsana New" w:cs="Angsana New"/>
          <w:sz w:val="30"/>
          <w:szCs w:val="30"/>
        </w:rPr>
        <w:t xml:space="preserve"> </w:t>
      </w:r>
    </w:p>
    <w:p w14:paraId="01097D1B" w14:textId="77777777" w:rsidR="00F67358" w:rsidRPr="00770934" w:rsidRDefault="00F67358" w:rsidP="00F67358">
      <w:pPr>
        <w:pStyle w:val="Default"/>
        <w:jc w:val="thaiDistribute"/>
        <w:rPr>
          <w:rFonts w:ascii="Angsana New" w:hAnsi="Angsana New" w:cs="Angsana New"/>
          <w:color w:val="auto"/>
          <w:sz w:val="22"/>
          <w:szCs w:val="22"/>
        </w:rPr>
      </w:pPr>
    </w:p>
    <w:p w14:paraId="64113133" w14:textId="77777777" w:rsidR="00F67358" w:rsidRPr="00D31193" w:rsidRDefault="00F67358" w:rsidP="00F67358">
      <w:pPr>
        <w:jc w:val="thaiDistribute"/>
        <w:rPr>
          <w:rFonts w:ascii="Angsana New" w:hAnsi="Angsana New"/>
          <w:sz w:val="30"/>
          <w:szCs w:val="30"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FC7D39" w:rsidRPr="00D31193">
        <w:rPr>
          <w:rFonts w:ascii="Angsana New" w:eastAsia="Calibri" w:hAnsi="Angsana New" w:hint="cs"/>
          <w:sz w:val="30"/>
          <w:szCs w:val="30"/>
          <w:cs/>
        </w:rPr>
        <w:t>ในเรื่องต่าง</w:t>
      </w:r>
      <w:r w:rsidR="003D2F36" w:rsidRPr="00D31193">
        <w:rPr>
          <w:rFonts w:ascii="Angsana New" w:eastAsia="Calibri" w:hAnsi="Angsana New"/>
          <w:sz w:val="30"/>
          <w:szCs w:val="30"/>
        </w:rPr>
        <w:t xml:space="preserve"> </w:t>
      </w:r>
      <w:r w:rsidR="00FC7D39" w:rsidRPr="00D31193">
        <w:rPr>
          <w:rFonts w:ascii="Angsana New" w:eastAsia="Calibri" w:hAnsi="Angsana New" w:hint="cs"/>
          <w:sz w:val="30"/>
          <w:szCs w:val="30"/>
          <w:cs/>
        </w:rPr>
        <w:t>ๆ ที่สำคัญ</w:t>
      </w:r>
      <w:r w:rsidR="003D2F36" w:rsidRPr="00D31193">
        <w:rPr>
          <w:rFonts w:ascii="Angsana New" w:eastAsia="Calibri" w:hAnsi="Angsana New"/>
          <w:sz w:val="30"/>
          <w:szCs w:val="30"/>
        </w:rPr>
        <w:t xml:space="preserve"> </w:t>
      </w:r>
      <w:r w:rsidR="00FC7D39" w:rsidRPr="00D31193">
        <w:rPr>
          <w:rFonts w:ascii="Angsana New" w:eastAsia="Calibri" w:hAnsi="Angsana New" w:hint="cs"/>
          <w:sz w:val="30"/>
          <w:szCs w:val="30"/>
          <w:cs/>
        </w:rPr>
        <w:t>ซึ่งรวมถึง</w:t>
      </w:r>
      <w:r w:rsidRPr="00D31193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FC7D39" w:rsidRPr="00D31193">
        <w:rPr>
          <w:rFonts w:ascii="Angsana New" w:eastAsia="Calibri" w:hAnsi="Angsana New"/>
          <w:sz w:val="30"/>
          <w:szCs w:val="30"/>
          <w:cs/>
        </w:rPr>
        <w:t>นัยสำคัญในระบบการควบคุมภายในหาก</w:t>
      </w:r>
      <w:r w:rsidRPr="00D31193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D31193">
        <w:rPr>
          <w:rFonts w:ascii="Angsana New" w:hAnsi="Angsana New"/>
          <w:sz w:val="30"/>
          <w:szCs w:val="30"/>
          <w:cs/>
        </w:rPr>
        <w:t>งข้าพเจ้า</w:t>
      </w:r>
    </w:p>
    <w:p w14:paraId="02995ACF" w14:textId="77777777" w:rsidR="00F67358" w:rsidRPr="00770934" w:rsidRDefault="00F67358" w:rsidP="00F67358">
      <w:pPr>
        <w:pStyle w:val="Default"/>
        <w:jc w:val="thaiDistribute"/>
        <w:rPr>
          <w:rFonts w:ascii="Angsana New" w:hAnsi="Angsana New" w:cs="Angsana New"/>
          <w:color w:val="auto"/>
          <w:sz w:val="22"/>
          <w:szCs w:val="22"/>
        </w:rPr>
      </w:pPr>
    </w:p>
    <w:p w14:paraId="7DE89BEE" w14:textId="2192E0DA" w:rsidR="00337744" w:rsidRDefault="00F67358" w:rsidP="004749DA">
      <w:pPr>
        <w:jc w:val="thaiDistribute"/>
        <w:rPr>
          <w:rFonts w:ascii="Angsana New" w:eastAsia="Calibri" w:hAnsi="Angsana New"/>
          <w:sz w:val="30"/>
          <w:szCs w:val="30"/>
          <w:cs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851D65" w:rsidRPr="00D31193">
        <w:rPr>
          <w:rFonts w:ascii="Angsana New" w:eastAsia="Calibri" w:hAnsi="Angsana New"/>
          <w:sz w:val="30"/>
          <w:szCs w:val="30"/>
        </w:rPr>
        <w:br/>
      </w:r>
      <w:r w:rsidRPr="00D31193">
        <w:rPr>
          <w:rFonts w:ascii="Angsana New" w:eastAsia="Calibri" w:hAnsi="Angsana New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="00851D65" w:rsidRPr="00D31193">
        <w:rPr>
          <w:rFonts w:ascii="Angsana New" w:eastAsia="Calibri" w:hAnsi="Angsana New"/>
          <w:sz w:val="30"/>
          <w:szCs w:val="30"/>
        </w:rPr>
        <w:br/>
      </w:r>
      <w:r w:rsidR="004749DA" w:rsidRPr="0017475F">
        <w:rPr>
          <w:rFonts w:ascii="Angsana New" w:eastAsia="Calibri" w:hAnsi="Angsana New"/>
          <w:sz w:val="30"/>
          <w:szCs w:val="30"/>
          <w:cs/>
        </w:rPr>
        <w:t>เชื่อว่ามีเหตุผลที่บุคคลภายนอกอาจพิจา</w:t>
      </w:r>
      <w:r w:rsidR="004749DA" w:rsidRPr="008B789C">
        <w:rPr>
          <w:rFonts w:ascii="Angsana New" w:eastAsia="Calibri" w:hAnsi="Angsana New"/>
          <w:sz w:val="30"/>
          <w:szCs w:val="30"/>
          <w:cs/>
        </w:rPr>
        <w:t>รณาว่ากระทบต่อความเป็นอิสระ</w:t>
      </w:r>
      <w:r w:rsidR="004749DA" w:rsidRPr="004749DA">
        <w:rPr>
          <w:rFonts w:ascii="Angsana New" w:eastAsia="Calibri" w:hAnsi="Angsana New" w:hint="cs"/>
          <w:sz w:val="30"/>
          <w:szCs w:val="30"/>
          <w:cs/>
        </w:rPr>
        <w:t>และ</w:t>
      </w:r>
      <w:r w:rsidR="004749DA" w:rsidRPr="004749DA">
        <w:rPr>
          <w:rFonts w:ascii="Angsana New" w:eastAsia="Calibri" w:hAnsi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7597EB2C" w14:textId="77777777" w:rsidR="00770934" w:rsidRPr="00770934" w:rsidRDefault="00770934" w:rsidP="00F67358">
      <w:pPr>
        <w:jc w:val="thaiDistribute"/>
        <w:rPr>
          <w:rFonts w:ascii="Angsana New" w:eastAsia="Calibri" w:hAnsi="Angsana New"/>
          <w:sz w:val="22"/>
          <w:szCs w:val="22"/>
        </w:rPr>
      </w:pPr>
    </w:p>
    <w:p w14:paraId="4E328F2D" w14:textId="31A72DE1" w:rsidR="00F67358" w:rsidRPr="00D31193" w:rsidRDefault="00F67358" w:rsidP="00F67358">
      <w:pPr>
        <w:jc w:val="thaiDistribute"/>
        <w:rPr>
          <w:rFonts w:ascii="Angsana New" w:hAnsi="Angsana New"/>
          <w:sz w:val="30"/>
          <w:szCs w:val="30"/>
        </w:rPr>
      </w:pPr>
      <w:r w:rsidRPr="00D31193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D31193">
        <w:rPr>
          <w:rFonts w:ascii="Angsana New" w:hAnsi="Angsana New"/>
          <w:sz w:val="30"/>
          <w:szCs w:val="30"/>
        </w:rPr>
        <w:br/>
      </w:r>
      <w:r w:rsidRPr="00D31193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 w:rsidR="00851D65" w:rsidRPr="00D31193">
        <w:rPr>
          <w:rFonts w:ascii="Angsana New" w:hAnsi="Angsana New"/>
          <w:sz w:val="30"/>
          <w:szCs w:val="30"/>
        </w:rPr>
        <w:br/>
      </w:r>
      <w:r w:rsidRPr="00D31193">
        <w:rPr>
          <w:rFonts w:ascii="Angsana New" w:hAnsi="Angsana New"/>
          <w:sz w:val="30"/>
          <w:szCs w:val="30"/>
          <w:cs/>
        </w:rPr>
        <w:t xml:space="preserve">จากการสื่อสารดังกล่าว </w:t>
      </w:r>
    </w:p>
    <w:p w14:paraId="4779FA68" w14:textId="77777777" w:rsidR="00F67358" w:rsidRPr="00D31193" w:rsidRDefault="00F67358" w:rsidP="00F67358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lang w:val="en-US"/>
        </w:rPr>
      </w:pPr>
    </w:p>
    <w:p w14:paraId="2D8841FF" w14:textId="42D43547" w:rsidR="00E8771C" w:rsidRDefault="00E8771C" w:rsidP="00F67358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lang w:val="en-US"/>
        </w:rPr>
      </w:pPr>
    </w:p>
    <w:p w14:paraId="620CC41A" w14:textId="77777777" w:rsidR="004749DA" w:rsidRDefault="004749DA" w:rsidP="00F67358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lang w:val="en-US"/>
        </w:rPr>
      </w:pPr>
    </w:p>
    <w:p w14:paraId="34807CCE" w14:textId="77777777" w:rsidR="00770934" w:rsidRPr="00D31193" w:rsidRDefault="00770934" w:rsidP="00F67358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lang w:val="en-US"/>
        </w:rPr>
      </w:pPr>
    </w:p>
    <w:p w14:paraId="5F58A1C9" w14:textId="03A7A118" w:rsidR="00F67358" w:rsidRPr="004749DA" w:rsidRDefault="00F67358" w:rsidP="00F67358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4749DA">
        <w:rPr>
          <w:rFonts w:ascii="Angsana New" w:hAnsi="Angsana New" w:cs="Angsana New"/>
          <w:cs/>
        </w:rPr>
        <w:t>(</w:t>
      </w:r>
      <w:r w:rsidR="004749DA">
        <w:rPr>
          <w:rFonts w:ascii="Angsana New" w:hAnsi="Angsana New" w:cs="Angsana New" w:hint="cs"/>
          <w:cs/>
          <w:lang w:val="en-US"/>
        </w:rPr>
        <w:t>สุเมธ แจ้งสามสี</w:t>
      </w:r>
      <w:r w:rsidRPr="004749DA">
        <w:rPr>
          <w:rFonts w:ascii="Angsana New" w:hAnsi="Angsana New" w:cs="Angsana New"/>
          <w:cs/>
        </w:rPr>
        <w:t>)</w:t>
      </w:r>
    </w:p>
    <w:p w14:paraId="6643872A" w14:textId="77777777" w:rsidR="00F67358" w:rsidRPr="004749DA" w:rsidRDefault="00F67358" w:rsidP="00F67358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4749DA">
        <w:rPr>
          <w:rFonts w:ascii="Angsana New" w:hAnsi="Angsana New" w:cs="Angsana New"/>
          <w:cs/>
        </w:rPr>
        <w:t>ผู้สอบบัญชีรับอนุญาต</w:t>
      </w:r>
    </w:p>
    <w:p w14:paraId="47A54CB8" w14:textId="6560B6EC" w:rsidR="00F67358" w:rsidRPr="004749DA" w:rsidRDefault="00F67358" w:rsidP="00F67358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4749DA">
        <w:rPr>
          <w:rFonts w:ascii="Angsana New" w:hAnsi="Angsana New" w:cs="Angsana New"/>
          <w:cs/>
        </w:rPr>
        <w:t xml:space="preserve">เลขทะเบียน </w:t>
      </w:r>
      <w:r w:rsidR="00D6443C" w:rsidRPr="004749DA">
        <w:rPr>
          <w:rFonts w:ascii="Angsana New" w:hAnsi="Angsana New" w:cs="Angsana New"/>
          <w:lang w:val="en-US"/>
        </w:rPr>
        <w:t>9</w:t>
      </w:r>
      <w:r w:rsidR="004749DA">
        <w:rPr>
          <w:rFonts w:ascii="Angsana New" w:hAnsi="Angsana New" w:cs="Angsana New"/>
          <w:lang w:val="en-US"/>
        </w:rPr>
        <w:t>36</w:t>
      </w:r>
      <w:r w:rsidR="00D6443C" w:rsidRPr="004749DA">
        <w:rPr>
          <w:rFonts w:ascii="Angsana New" w:hAnsi="Angsana New" w:cs="Angsana New"/>
          <w:lang w:val="en-US"/>
        </w:rPr>
        <w:t>2</w:t>
      </w:r>
    </w:p>
    <w:p w14:paraId="2B7D0F5A" w14:textId="77777777" w:rsidR="00F67358" w:rsidRPr="00770934" w:rsidRDefault="00F67358" w:rsidP="00F67358">
      <w:pPr>
        <w:pStyle w:val="a"/>
        <w:tabs>
          <w:tab w:val="clear" w:pos="1080"/>
        </w:tabs>
        <w:rPr>
          <w:rFonts w:ascii="Angsana New" w:hAnsi="Angsana New" w:cs="Angsana New"/>
          <w:sz w:val="22"/>
          <w:szCs w:val="22"/>
          <w:lang w:val="en-US"/>
        </w:rPr>
      </w:pPr>
    </w:p>
    <w:p w14:paraId="77C2C7BC" w14:textId="77777777" w:rsidR="00F67358" w:rsidRPr="004749DA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4749DA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675618D" w14:textId="77777777" w:rsidR="00F67358" w:rsidRPr="004749DA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4749DA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D5E9590" w14:textId="14821DBD" w:rsidR="00E008B5" w:rsidRPr="006246AD" w:rsidRDefault="00801E34" w:rsidP="00EC47E2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jc w:val="thaiDistribute"/>
        <w:rPr>
          <w:rFonts w:ascii="Angsana New" w:hAnsi="Angsana New"/>
          <w:spacing w:val="2"/>
          <w:sz w:val="30"/>
          <w:szCs w:val="30"/>
          <w:cs/>
        </w:rPr>
      </w:pPr>
      <w:r>
        <w:rPr>
          <w:rFonts w:ascii="Angsana New" w:hAnsi="Angsana New" w:cs="Angsana New"/>
          <w:b w:val="0"/>
          <w:bCs w:val="0"/>
          <w:sz w:val="30"/>
          <w:szCs w:val="30"/>
        </w:rPr>
        <w:t>7</w:t>
      </w:r>
      <w:r w:rsidR="0030465A" w:rsidRPr="004749DA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F26032" w:rsidRPr="004749DA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กุมภาพันธ์ </w:t>
      </w:r>
      <w:r w:rsidR="00D6443C" w:rsidRPr="004749DA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F313B9">
        <w:rPr>
          <w:rFonts w:ascii="Angsana New" w:hAnsi="Angsana New" w:cs="Angsana New"/>
          <w:b w:val="0"/>
          <w:bCs w:val="0"/>
          <w:sz w:val="30"/>
          <w:szCs w:val="30"/>
        </w:rPr>
        <w:t>8</w:t>
      </w:r>
    </w:p>
    <w:sectPr w:rsidR="00E008B5" w:rsidRPr="006246AD" w:rsidSect="00C207A7">
      <w:headerReference w:type="default" r:id="rId14"/>
      <w:footerReference w:type="default" r:id="rId15"/>
      <w:pgSz w:w="11909" w:h="16834" w:code="9"/>
      <w:pgMar w:top="691" w:right="1152" w:bottom="576" w:left="1152" w:header="720" w:footer="59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CC5C1" w14:textId="77777777" w:rsidR="00F972E0" w:rsidRDefault="00F972E0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1681834A" w14:textId="77777777" w:rsidR="00F972E0" w:rsidRDefault="00F972E0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35ED4" w14:textId="77777777" w:rsidR="00C24DB7" w:rsidRPr="00F67358" w:rsidRDefault="00C24DB7" w:rsidP="001248D8">
    <w:pPr>
      <w:pStyle w:val="Footer"/>
      <w:tabs>
        <w:tab w:val="clear" w:pos="4536"/>
        <w:tab w:val="left" w:pos="4380"/>
        <w:tab w:val="center" w:pos="4513"/>
      </w:tabs>
      <w:rPr>
        <w:rFonts w:ascii="Angsana New" w:hAnsi="Angsana New"/>
        <w:sz w:val="30"/>
        <w:szCs w:val="30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218F5" w14:textId="77777777" w:rsidR="00EC47E2" w:rsidRPr="00CA7BFC" w:rsidRDefault="00EC47E2">
    <w:pPr>
      <w:pStyle w:val="Footer"/>
      <w:jc w:val="center"/>
      <w:rPr>
        <w:rFonts w:ascii="Angsana New" w:hAnsi="Angsana New"/>
        <w:sz w:val="30"/>
        <w:szCs w:val="30"/>
      </w:rPr>
    </w:pPr>
    <w:r w:rsidRPr="00CA7BFC">
      <w:rPr>
        <w:rFonts w:ascii="Angsana New" w:hAnsi="Angsana New"/>
        <w:sz w:val="30"/>
        <w:szCs w:val="30"/>
      </w:rPr>
      <w:fldChar w:fldCharType="begin"/>
    </w:r>
    <w:r w:rsidRPr="00CA7BFC">
      <w:rPr>
        <w:rFonts w:ascii="Angsana New" w:hAnsi="Angsana New"/>
        <w:sz w:val="30"/>
        <w:szCs w:val="30"/>
      </w:rPr>
      <w:instrText xml:space="preserve"> PAGE   \* MERGEFORMAT </w:instrText>
    </w:r>
    <w:r w:rsidRPr="00CA7BFC">
      <w:rPr>
        <w:rFonts w:ascii="Angsana New" w:hAnsi="Angsana New"/>
        <w:sz w:val="30"/>
        <w:szCs w:val="30"/>
      </w:rPr>
      <w:fldChar w:fldCharType="separate"/>
    </w:r>
    <w:r w:rsidRPr="00D6443C">
      <w:rPr>
        <w:rFonts w:ascii="Angsana New" w:hAnsi="Angsana New"/>
        <w:noProof/>
        <w:sz w:val="30"/>
        <w:szCs w:val="30"/>
      </w:rPr>
      <w:t>7</w:t>
    </w:r>
    <w:r w:rsidRPr="00CA7BFC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B8237C" w14:textId="77777777" w:rsidR="00F972E0" w:rsidRDefault="00F972E0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7FB74E60" w14:textId="77777777" w:rsidR="00F972E0" w:rsidRDefault="00F972E0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94D9B" w14:textId="28589172" w:rsidR="001A4C16" w:rsidRPr="00E33638" w:rsidRDefault="001A4C16" w:rsidP="00E3363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8D09761" w14:textId="254C63B1" w:rsidR="00E33638" w:rsidRPr="00E33638" w:rsidRDefault="00E33638" w:rsidP="00E3363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E995603" w14:textId="5B85B3B0" w:rsidR="00E33638" w:rsidRPr="00E33638" w:rsidRDefault="00E33638" w:rsidP="00E3363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34B57DB" w14:textId="6C763C21" w:rsidR="00E33638" w:rsidRPr="00E33638" w:rsidRDefault="00E33638" w:rsidP="00E3363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EEDBA73" w14:textId="51167603" w:rsidR="00E33638" w:rsidRPr="00E33638" w:rsidRDefault="00E33638" w:rsidP="00E3363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5BA3FAF" w14:textId="77777777" w:rsidR="00E33638" w:rsidRPr="00E33638" w:rsidRDefault="00E33638" w:rsidP="00E33638">
    <w:pPr>
      <w:pStyle w:val="Header"/>
      <w:spacing w:line="240" w:lineRule="auto"/>
      <w:rPr>
        <w:rFonts w:asciiTheme="majorBidi" w:hAnsiTheme="majorBidi" w:cstheme="majorBidi"/>
        <w:sz w:val="52"/>
        <w:szCs w:val="5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AD1E7" w14:textId="77777777" w:rsidR="00C24DB7" w:rsidRPr="005F17CF" w:rsidRDefault="00C24DB7" w:rsidP="0092713E">
    <w:pPr>
      <w:pStyle w:val="Header"/>
      <w:rPr>
        <w:rFonts w:ascii="Angsana New" w:hAnsi="Angsana New"/>
        <w:sz w:val="32"/>
        <w:szCs w:val="32"/>
      </w:rPr>
    </w:pPr>
  </w:p>
  <w:p w14:paraId="7FB3863F" w14:textId="77777777" w:rsidR="00C24DB7" w:rsidRPr="005F17CF" w:rsidRDefault="00C24DB7" w:rsidP="0092713E">
    <w:pPr>
      <w:pStyle w:val="Header"/>
      <w:rPr>
        <w:rFonts w:ascii="Angsana New" w:hAnsi="Angsana New"/>
        <w:sz w:val="32"/>
        <w:szCs w:val="32"/>
      </w:rPr>
    </w:pPr>
  </w:p>
  <w:p w14:paraId="25321E57" w14:textId="77777777" w:rsidR="00C24DB7" w:rsidRPr="005F17CF" w:rsidRDefault="00C24DB7" w:rsidP="0092713E">
    <w:pPr>
      <w:pStyle w:val="Header"/>
      <w:rPr>
        <w:rFonts w:ascii="Angsana New" w:hAnsi="Angsana New"/>
        <w:sz w:val="32"/>
        <w:szCs w:val="32"/>
      </w:rPr>
    </w:pPr>
  </w:p>
  <w:p w14:paraId="0EC2C866" w14:textId="77777777" w:rsidR="00C24DB7" w:rsidRPr="005F17CF" w:rsidRDefault="00C24DB7" w:rsidP="0092713E">
    <w:pPr>
      <w:pStyle w:val="Header"/>
      <w:rPr>
        <w:rFonts w:ascii="Angsana New" w:hAnsi="Angsana New"/>
        <w:sz w:val="32"/>
        <w:szCs w:val="32"/>
      </w:rPr>
    </w:pPr>
  </w:p>
  <w:p w14:paraId="618EADE5" w14:textId="77777777" w:rsidR="00C24DB7" w:rsidRPr="005F17CF" w:rsidRDefault="00C24DB7" w:rsidP="0092713E">
    <w:pPr>
      <w:pStyle w:val="Header"/>
      <w:rPr>
        <w:rFonts w:ascii="Angsana New" w:hAnsi="Angsana New"/>
        <w:sz w:val="32"/>
        <w:szCs w:val="32"/>
      </w:rPr>
    </w:pPr>
  </w:p>
  <w:p w14:paraId="39B216EA" w14:textId="77777777" w:rsidR="00C24DB7" w:rsidRPr="005F17CF" w:rsidRDefault="00C24DB7" w:rsidP="0092713E">
    <w:pPr>
      <w:pStyle w:val="Header"/>
      <w:rPr>
        <w:rFonts w:ascii="Angsana New" w:hAnsi="Angsana New"/>
        <w:sz w:val="32"/>
        <w:szCs w:val="32"/>
      </w:rPr>
    </w:pPr>
  </w:p>
  <w:p w14:paraId="0025D7FE" w14:textId="77777777" w:rsidR="00C24DB7" w:rsidRPr="005F17CF" w:rsidRDefault="00C24DB7" w:rsidP="0092713E">
    <w:pPr>
      <w:pStyle w:val="Header"/>
      <w:rPr>
        <w:rFonts w:ascii="Angsana New" w:hAnsi="Angsana New"/>
        <w:sz w:val="32"/>
        <w:szCs w:val="32"/>
      </w:rPr>
    </w:pPr>
  </w:p>
  <w:p w14:paraId="46DBDB9A" w14:textId="77777777" w:rsidR="00C24DB7" w:rsidRPr="005F17CF" w:rsidRDefault="00C24DB7" w:rsidP="0092713E">
    <w:pPr>
      <w:pStyle w:val="Header"/>
      <w:rPr>
        <w:rFonts w:ascii="Angsana New" w:hAnsi="Angsana New"/>
        <w:sz w:val="32"/>
        <w:szCs w:val="32"/>
      </w:rPr>
    </w:pPr>
  </w:p>
  <w:p w14:paraId="7B8482DA" w14:textId="77777777" w:rsidR="00C24DB7" w:rsidRPr="005F17CF" w:rsidRDefault="00C24DB7" w:rsidP="0092713E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46D50" w14:textId="42070EA0" w:rsidR="00EC47E2" w:rsidRPr="00E33638" w:rsidRDefault="00EC47E2" w:rsidP="00E33638">
    <w:pPr>
      <w:pStyle w:val="Header"/>
      <w:rPr>
        <w:rFonts w:asciiTheme="majorBidi" w:hAnsiTheme="majorBidi" w:cstheme="majorBidi"/>
        <w:sz w:val="32"/>
        <w:szCs w:val="32"/>
      </w:rPr>
    </w:pPr>
  </w:p>
  <w:p w14:paraId="23C8D8CF" w14:textId="6B323804" w:rsidR="00E33638" w:rsidRPr="00E33638" w:rsidRDefault="00E33638" w:rsidP="00E33638">
    <w:pPr>
      <w:pStyle w:val="Header"/>
      <w:rPr>
        <w:rFonts w:asciiTheme="majorBidi" w:hAnsiTheme="majorBidi" w:cstheme="majorBidi"/>
        <w:sz w:val="32"/>
        <w:szCs w:val="32"/>
      </w:rPr>
    </w:pPr>
  </w:p>
  <w:p w14:paraId="009BE1DA" w14:textId="773406FD" w:rsidR="00E33638" w:rsidRPr="00E33638" w:rsidRDefault="00E33638" w:rsidP="00E33638">
    <w:pPr>
      <w:pStyle w:val="Header"/>
      <w:rPr>
        <w:rFonts w:asciiTheme="majorBidi" w:hAnsiTheme="majorBidi" w:cstheme="majorBidi"/>
        <w:sz w:val="32"/>
        <w:szCs w:val="32"/>
      </w:rPr>
    </w:pPr>
  </w:p>
  <w:p w14:paraId="21FD0ADA" w14:textId="77777777" w:rsidR="00E33638" w:rsidRPr="00E33638" w:rsidRDefault="00E33638" w:rsidP="00E33638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4F4B36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1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0FFB446C"/>
    <w:multiLevelType w:val="hybridMultilevel"/>
    <w:tmpl w:val="930E2B72"/>
    <w:lvl w:ilvl="0" w:tplc="FFFFFFFF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thaiLetters"/>
      <w:lvlText w:val="(%2)"/>
      <w:lvlJc w:val="left"/>
      <w:pPr>
        <w:ind w:left="1440" w:hanging="360"/>
      </w:pPr>
      <w:rPr>
        <w:rFonts w:hint="default"/>
      </w:rPr>
    </w:lvl>
    <w:lvl w:ilvl="2" w:tplc="38C09810">
      <w:start w:val="15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8DC33A2"/>
    <w:multiLevelType w:val="hybridMultilevel"/>
    <w:tmpl w:val="3EBE8742"/>
    <w:lvl w:ilvl="0" w:tplc="DA185584">
      <w:start w:val="1"/>
      <w:numFmt w:val="decimal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8460220"/>
    <w:multiLevelType w:val="hybridMultilevel"/>
    <w:tmpl w:val="D8142346"/>
    <w:lvl w:ilvl="0" w:tplc="861661B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lang w:bidi="th-TH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4A4F8B"/>
    <w:multiLevelType w:val="hybridMultilevel"/>
    <w:tmpl w:val="E910C0FA"/>
    <w:lvl w:ilvl="0" w:tplc="91BC82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957ECA"/>
    <w:multiLevelType w:val="hybridMultilevel"/>
    <w:tmpl w:val="12D26994"/>
    <w:lvl w:ilvl="0" w:tplc="DB3AE802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8" w15:restartNumberingAfterBreak="0">
    <w:nsid w:val="5A1C3FB9"/>
    <w:multiLevelType w:val="hybridMultilevel"/>
    <w:tmpl w:val="8C506646"/>
    <w:lvl w:ilvl="0" w:tplc="C9DC7298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F4A63650">
      <w:start w:val="1"/>
      <w:numFmt w:val="thaiLetters"/>
      <w:lvlText w:val="(%2)"/>
      <w:lvlJc w:val="left"/>
      <w:pPr>
        <w:ind w:left="144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9" w15:restartNumberingAfterBreak="0">
    <w:nsid w:val="5F1154F7"/>
    <w:multiLevelType w:val="hybridMultilevel"/>
    <w:tmpl w:val="3BC2D29C"/>
    <w:lvl w:ilvl="0" w:tplc="1BE8D26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54C5168"/>
    <w:multiLevelType w:val="hybridMultilevel"/>
    <w:tmpl w:val="7EE0D7C6"/>
    <w:lvl w:ilvl="0" w:tplc="6A6E8BB0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 w15:restartNumberingAfterBreak="0">
    <w:nsid w:val="6AEA6DDF"/>
    <w:multiLevelType w:val="hybridMultilevel"/>
    <w:tmpl w:val="6BD65EDA"/>
    <w:lvl w:ilvl="0" w:tplc="7BAAB648">
      <w:start w:val="4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737352FC"/>
    <w:multiLevelType w:val="multilevel"/>
    <w:tmpl w:val="6B064ABC"/>
    <w:lvl w:ilvl="0">
      <w:start w:val="5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4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7" w15:restartNumberingAfterBreak="0">
    <w:nsid w:val="78D8379B"/>
    <w:multiLevelType w:val="hybridMultilevel"/>
    <w:tmpl w:val="41F01678"/>
    <w:lvl w:ilvl="0" w:tplc="EAE63D90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F548CE"/>
    <w:multiLevelType w:val="hybridMultilevel"/>
    <w:tmpl w:val="79C29B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84251251">
    <w:abstractNumId w:val="6"/>
  </w:num>
  <w:num w:numId="2" w16cid:durableId="760839708">
    <w:abstractNumId w:val="5"/>
  </w:num>
  <w:num w:numId="3" w16cid:durableId="1652519741">
    <w:abstractNumId w:val="9"/>
  </w:num>
  <w:num w:numId="4" w16cid:durableId="1083792510">
    <w:abstractNumId w:val="7"/>
  </w:num>
  <w:num w:numId="5" w16cid:durableId="1331448113">
    <w:abstractNumId w:val="8"/>
  </w:num>
  <w:num w:numId="6" w16cid:durableId="328288293">
    <w:abstractNumId w:val="3"/>
  </w:num>
  <w:num w:numId="7" w16cid:durableId="1046413687">
    <w:abstractNumId w:val="2"/>
  </w:num>
  <w:num w:numId="8" w16cid:durableId="1090859369">
    <w:abstractNumId w:val="0"/>
  </w:num>
  <w:num w:numId="9" w16cid:durableId="939685446">
    <w:abstractNumId w:val="1"/>
  </w:num>
  <w:num w:numId="10" w16cid:durableId="1190338798">
    <w:abstractNumId w:val="4"/>
  </w:num>
  <w:num w:numId="11" w16cid:durableId="458958371">
    <w:abstractNumId w:val="20"/>
  </w:num>
  <w:num w:numId="12" w16cid:durableId="848567661">
    <w:abstractNumId w:val="14"/>
  </w:num>
  <w:num w:numId="13" w16cid:durableId="1725177485">
    <w:abstractNumId w:val="32"/>
  </w:num>
  <w:num w:numId="14" w16cid:durableId="1249999052">
    <w:abstractNumId w:val="17"/>
  </w:num>
  <w:num w:numId="15" w16cid:durableId="1720664957">
    <w:abstractNumId w:val="21"/>
  </w:num>
  <w:num w:numId="16" w16cid:durableId="2105953314">
    <w:abstractNumId w:val="10"/>
  </w:num>
  <w:num w:numId="17" w16cid:durableId="2146004040">
    <w:abstractNumId w:val="26"/>
  </w:num>
  <w:num w:numId="18" w16cid:durableId="1299263556">
    <w:abstractNumId w:val="28"/>
  </w:num>
  <w:num w:numId="19" w16cid:durableId="1057122935">
    <w:abstractNumId w:val="12"/>
  </w:num>
  <w:num w:numId="20" w16cid:durableId="859972574">
    <w:abstractNumId w:val="30"/>
  </w:num>
  <w:num w:numId="21" w16cid:durableId="316303649">
    <w:abstractNumId w:val="23"/>
  </w:num>
  <w:num w:numId="22" w16cid:durableId="1713722149">
    <w:abstractNumId w:val="25"/>
  </w:num>
  <w:num w:numId="23" w16cid:durableId="622807047">
    <w:abstractNumId w:val="24"/>
  </w:num>
  <w:num w:numId="24" w16cid:durableId="1795320703">
    <w:abstractNumId w:val="11"/>
  </w:num>
  <w:num w:numId="25" w16cid:durableId="1876191231">
    <w:abstractNumId w:val="34"/>
  </w:num>
  <w:num w:numId="26" w16cid:durableId="1477994242">
    <w:abstractNumId w:val="15"/>
  </w:num>
  <w:num w:numId="27" w16cid:durableId="348721473">
    <w:abstractNumId w:val="22"/>
  </w:num>
  <w:num w:numId="28" w16cid:durableId="1597669303">
    <w:abstractNumId w:val="38"/>
  </w:num>
  <w:num w:numId="29" w16cid:durableId="417531181">
    <w:abstractNumId w:val="39"/>
  </w:num>
  <w:num w:numId="30" w16cid:durableId="23217924">
    <w:abstractNumId w:val="27"/>
  </w:num>
  <w:num w:numId="31" w16cid:durableId="1292321651">
    <w:abstractNumId w:val="37"/>
  </w:num>
  <w:num w:numId="32" w16cid:durableId="1427924331">
    <w:abstractNumId w:val="18"/>
  </w:num>
  <w:num w:numId="33" w16cid:durableId="678625409">
    <w:abstractNumId w:val="36"/>
  </w:num>
  <w:num w:numId="34" w16cid:durableId="1668166511">
    <w:abstractNumId w:val="13"/>
  </w:num>
  <w:num w:numId="35" w16cid:durableId="160656580">
    <w:abstractNumId w:val="19"/>
  </w:num>
  <w:num w:numId="36" w16cid:durableId="864513358">
    <w:abstractNumId w:val="33"/>
  </w:num>
  <w:num w:numId="37" w16cid:durableId="550113240">
    <w:abstractNumId w:val="35"/>
  </w:num>
  <w:num w:numId="38" w16cid:durableId="1015114774">
    <w:abstractNumId w:val="31"/>
  </w:num>
  <w:num w:numId="39" w16cid:durableId="1730499991">
    <w:abstractNumId w:val="29"/>
  </w:num>
  <w:num w:numId="40" w16cid:durableId="374735699">
    <w:abstractNumId w:val="1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114"/>
    <w:rsid w:val="0000041E"/>
    <w:rsid w:val="000009B3"/>
    <w:rsid w:val="00000AC0"/>
    <w:rsid w:val="00000AF2"/>
    <w:rsid w:val="00001C79"/>
    <w:rsid w:val="0000200F"/>
    <w:rsid w:val="000020B4"/>
    <w:rsid w:val="00002C9A"/>
    <w:rsid w:val="00002DAC"/>
    <w:rsid w:val="00002EF9"/>
    <w:rsid w:val="0000332D"/>
    <w:rsid w:val="00003765"/>
    <w:rsid w:val="00003FEC"/>
    <w:rsid w:val="000040C2"/>
    <w:rsid w:val="000044D5"/>
    <w:rsid w:val="00004617"/>
    <w:rsid w:val="00004C81"/>
    <w:rsid w:val="00004FDC"/>
    <w:rsid w:val="00005277"/>
    <w:rsid w:val="0000581A"/>
    <w:rsid w:val="000059D3"/>
    <w:rsid w:val="00005F73"/>
    <w:rsid w:val="0000701F"/>
    <w:rsid w:val="00007660"/>
    <w:rsid w:val="000101B0"/>
    <w:rsid w:val="00010238"/>
    <w:rsid w:val="000106DB"/>
    <w:rsid w:val="00010B8E"/>
    <w:rsid w:val="00011046"/>
    <w:rsid w:val="0001137C"/>
    <w:rsid w:val="000114F4"/>
    <w:rsid w:val="00011950"/>
    <w:rsid w:val="00012042"/>
    <w:rsid w:val="00012046"/>
    <w:rsid w:val="00013297"/>
    <w:rsid w:val="000133A0"/>
    <w:rsid w:val="0001358A"/>
    <w:rsid w:val="00013735"/>
    <w:rsid w:val="00013C44"/>
    <w:rsid w:val="00013F44"/>
    <w:rsid w:val="00013F87"/>
    <w:rsid w:val="000143BB"/>
    <w:rsid w:val="0001441F"/>
    <w:rsid w:val="00014750"/>
    <w:rsid w:val="00015624"/>
    <w:rsid w:val="000158EA"/>
    <w:rsid w:val="00016080"/>
    <w:rsid w:val="0001636E"/>
    <w:rsid w:val="00017128"/>
    <w:rsid w:val="0001725A"/>
    <w:rsid w:val="000177C6"/>
    <w:rsid w:val="00017BBE"/>
    <w:rsid w:val="0002098C"/>
    <w:rsid w:val="00020AE7"/>
    <w:rsid w:val="00020D02"/>
    <w:rsid w:val="00021635"/>
    <w:rsid w:val="00021AB1"/>
    <w:rsid w:val="00022081"/>
    <w:rsid w:val="00022692"/>
    <w:rsid w:val="000229A6"/>
    <w:rsid w:val="00023C76"/>
    <w:rsid w:val="00024401"/>
    <w:rsid w:val="00024599"/>
    <w:rsid w:val="00024781"/>
    <w:rsid w:val="00025ADF"/>
    <w:rsid w:val="00025BB2"/>
    <w:rsid w:val="0002619D"/>
    <w:rsid w:val="000263F6"/>
    <w:rsid w:val="00026402"/>
    <w:rsid w:val="00026A4D"/>
    <w:rsid w:val="00027104"/>
    <w:rsid w:val="000271E8"/>
    <w:rsid w:val="0002778A"/>
    <w:rsid w:val="00027E91"/>
    <w:rsid w:val="00030689"/>
    <w:rsid w:val="00030DD8"/>
    <w:rsid w:val="0003164D"/>
    <w:rsid w:val="00031F52"/>
    <w:rsid w:val="00032BAA"/>
    <w:rsid w:val="000333C7"/>
    <w:rsid w:val="00033630"/>
    <w:rsid w:val="0003389B"/>
    <w:rsid w:val="000340A9"/>
    <w:rsid w:val="00034572"/>
    <w:rsid w:val="00034B89"/>
    <w:rsid w:val="000356E9"/>
    <w:rsid w:val="00035829"/>
    <w:rsid w:val="000361FC"/>
    <w:rsid w:val="000362D7"/>
    <w:rsid w:val="000363B0"/>
    <w:rsid w:val="00036457"/>
    <w:rsid w:val="000367CB"/>
    <w:rsid w:val="00036F6E"/>
    <w:rsid w:val="00037015"/>
    <w:rsid w:val="0003708E"/>
    <w:rsid w:val="000375EF"/>
    <w:rsid w:val="0003780A"/>
    <w:rsid w:val="00040238"/>
    <w:rsid w:val="00040756"/>
    <w:rsid w:val="00040C80"/>
    <w:rsid w:val="00040FD7"/>
    <w:rsid w:val="0004129E"/>
    <w:rsid w:val="0004179A"/>
    <w:rsid w:val="000417F2"/>
    <w:rsid w:val="000423A8"/>
    <w:rsid w:val="00042733"/>
    <w:rsid w:val="00042787"/>
    <w:rsid w:val="000427B9"/>
    <w:rsid w:val="00042D60"/>
    <w:rsid w:val="000431EA"/>
    <w:rsid w:val="0004349E"/>
    <w:rsid w:val="00043799"/>
    <w:rsid w:val="0004457A"/>
    <w:rsid w:val="00044BA8"/>
    <w:rsid w:val="00044E4B"/>
    <w:rsid w:val="0004528E"/>
    <w:rsid w:val="00045813"/>
    <w:rsid w:val="00046AE4"/>
    <w:rsid w:val="00046F24"/>
    <w:rsid w:val="000470A3"/>
    <w:rsid w:val="00047852"/>
    <w:rsid w:val="00047B5C"/>
    <w:rsid w:val="00050AB9"/>
    <w:rsid w:val="00050BB3"/>
    <w:rsid w:val="00050EA2"/>
    <w:rsid w:val="00051240"/>
    <w:rsid w:val="0005180D"/>
    <w:rsid w:val="00051BE5"/>
    <w:rsid w:val="00051D28"/>
    <w:rsid w:val="00051E38"/>
    <w:rsid w:val="00051EEE"/>
    <w:rsid w:val="00052973"/>
    <w:rsid w:val="00052B49"/>
    <w:rsid w:val="00052B59"/>
    <w:rsid w:val="00052BD4"/>
    <w:rsid w:val="00052CAD"/>
    <w:rsid w:val="00052CB5"/>
    <w:rsid w:val="00052D14"/>
    <w:rsid w:val="000532B7"/>
    <w:rsid w:val="0005373B"/>
    <w:rsid w:val="00054000"/>
    <w:rsid w:val="00055294"/>
    <w:rsid w:val="00055492"/>
    <w:rsid w:val="00055562"/>
    <w:rsid w:val="000555F6"/>
    <w:rsid w:val="000559EC"/>
    <w:rsid w:val="00055F1B"/>
    <w:rsid w:val="00055FF1"/>
    <w:rsid w:val="000561ED"/>
    <w:rsid w:val="00056346"/>
    <w:rsid w:val="0005635E"/>
    <w:rsid w:val="000567BA"/>
    <w:rsid w:val="000570BF"/>
    <w:rsid w:val="00057333"/>
    <w:rsid w:val="00057754"/>
    <w:rsid w:val="00057893"/>
    <w:rsid w:val="000579C8"/>
    <w:rsid w:val="00057D2B"/>
    <w:rsid w:val="00057E7B"/>
    <w:rsid w:val="00060157"/>
    <w:rsid w:val="00060252"/>
    <w:rsid w:val="00060817"/>
    <w:rsid w:val="0006094F"/>
    <w:rsid w:val="000609AB"/>
    <w:rsid w:val="00060E2D"/>
    <w:rsid w:val="00060EF0"/>
    <w:rsid w:val="00062018"/>
    <w:rsid w:val="0006230D"/>
    <w:rsid w:val="00062599"/>
    <w:rsid w:val="00062C9F"/>
    <w:rsid w:val="00062DDA"/>
    <w:rsid w:val="00062DE4"/>
    <w:rsid w:val="0006301C"/>
    <w:rsid w:val="000635AA"/>
    <w:rsid w:val="0006373D"/>
    <w:rsid w:val="00063B2C"/>
    <w:rsid w:val="0006429B"/>
    <w:rsid w:val="0006459F"/>
    <w:rsid w:val="000645CD"/>
    <w:rsid w:val="00064CB4"/>
    <w:rsid w:val="00064D05"/>
    <w:rsid w:val="00064E36"/>
    <w:rsid w:val="00065857"/>
    <w:rsid w:val="00065E8F"/>
    <w:rsid w:val="000666FB"/>
    <w:rsid w:val="000669EA"/>
    <w:rsid w:val="00066B95"/>
    <w:rsid w:val="00066C83"/>
    <w:rsid w:val="00066F27"/>
    <w:rsid w:val="000674DE"/>
    <w:rsid w:val="0006780A"/>
    <w:rsid w:val="000678D5"/>
    <w:rsid w:val="00067F9C"/>
    <w:rsid w:val="00070180"/>
    <w:rsid w:val="0007038B"/>
    <w:rsid w:val="00070513"/>
    <w:rsid w:val="000713C6"/>
    <w:rsid w:val="000714E3"/>
    <w:rsid w:val="000724F7"/>
    <w:rsid w:val="0007288B"/>
    <w:rsid w:val="00073135"/>
    <w:rsid w:val="00074421"/>
    <w:rsid w:val="000746C7"/>
    <w:rsid w:val="00074735"/>
    <w:rsid w:val="00074E48"/>
    <w:rsid w:val="00075CD0"/>
    <w:rsid w:val="0007601D"/>
    <w:rsid w:val="000762FB"/>
    <w:rsid w:val="000768B7"/>
    <w:rsid w:val="0007690A"/>
    <w:rsid w:val="00076C65"/>
    <w:rsid w:val="00076DD3"/>
    <w:rsid w:val="00076EA0"/>
    <w:rsid w:val="00077839"/>
    <w:rsid w:val="000779E1"/>
    <w:rsid w:val="00077B12"/>
    <w:rsid w:val="00077C07"/>
    <w:rsid w:val="00077CEA"/>
    <w:rsid w:val="00080EA3"/>
    <w:rsid w:val="00081054"/>
    <w:rsid w:val="00081087"/>
    <w:rsid w:val="0008166F"/>
    <w:rsid w:val="0008174B"/>
    <w:rsid w:val="000820AA"/>
    <w:rsid w:val="00082352"/>
    <w:rsid w:val="00082942"/>
    <w:rsid w:val="00082B89"/>
    <w:rsid w:val="00082C3A"/>
    <w:rsid w:val="0008330D"/>
    <w:rsid w:val="0008334C"/>
    <w:rsid w:val="000833C8"/>
    <w:rsid w:val="000835A7"/>
    <w:rsid w:val="00084435"/>
    <w:rsid w:val="00084798"/>
    <w:rsid w:val="00085216"/>
    <w:rsid w:val="000858A0"/>
    <w:rsid w:val="00085E2A"/>
    <w:rsid w:val="000861ED"/>
    <w:rsid w:val="000861F1"/>
    <w:rsid w:val="00086404"/>
    <w:rsid w:val="000867CA"/>
    <w:rsid w:val="000868B1"/>
    <w:rsid w:val="000868B6"/>
    <w:rsid w:val="000868DD"/>
    <w:rsid w:val="0008758B"/>
    <w:rsid w:val="00087712"/>
    <w:rsid w:val="00087811"/>
    <w:rsid w:val="0008787A"/>
    <w:rsid w:val="00087BED"/>
    <w:rsid w:val="000902ED"/>
    <w:rsid w:val="00090C20"/>
    <w:rsid w:val="0009101F"/>
    <w:rsid w:val="0009129B"/>
    <w:rsid w:val="00091C22"/>
    <w:rsid w:val="00091E31"/>
    <w:rsid w:val="0009200E"/>
    <w:rsid w:val="00092CF3"/>
    <w:rsid w:val="0009319A"/>
    <w:rsid w:val="00093405"/>
    <w:rsid w:val="00094013"/>
    <w:rsid w:val="000946D6"/>
    <w:rsid w:val="00094723"/>
    <w:rsid w:val="000949F5"/>
    <w:rsid w:val="0009511E"/>
    <w:rsid w:val="0009525F"/>
    <w:rsid w:val="00095DD9"/>
    <w:rsid w:val="00095E98"/>
    <w:rsid w:val="00096381"/>
    <w:rsid w:val="00096C63"/>
    <w:rsid w:val="0009702B"/>
    <w:rsid w:val="000972F5"/>
    <w:rsid w:val="00097DAD"/>
    <w:rsid w:val="00097E9B"/>
    <w:rsid w:val="000A0288"/>
    <w:rsid w:val="000A08CE"/>
    <w:rsid w:val="000A0E52"/>
    <w:rsid w:val="000A0EF9"/>
    <w:rsid w:val="000A13D8"/>
    <w:rsid w:val="000A14FC"/>
    <w:rsid w:val="000A16BF"/>
    <w:rsid w:val="000A1CA2"/>
    <w:rsid w:val="000A1CF8"/>
    <w:rsid w:val="000A1F31"/>
    <w:rsid w:val="000A216A"/>
    <w:rsid w:val="000A251A"/>
    <w:rsid w:val="000A27A0"/>
    <w:rsid w:val="000A2E33"/>
    <w:rsid w:val="000A3118"/>
    <w:rsid w:val="000A32B1"/>
    <w:rsid w:val="000A37C1"/>
    <w:rsid w:val="000A38C1"/>
    <w:rsid w:val="000A411D"/>
    <w:rsid w:val="000A4A73"/>
    <w:rsid w:val="000A5925"/>
    <w:rsid w:val="000A6342"/>
    <w:rsid w:val="000A6740"/>
    <w:rsid w:val="000A6FC1"/>
    <w:rsid w:val="000A70AD"/>
    <w:rsid w:val="000A7219"/>
    <w:rsid w:val="000A739D"/>
    <w:rsid w:val="000A754A"/>
    <w:rsid w:val="000A76BD"/>
    <w:rsid w:val="000A7A21"/>
    <w:rsid w:val="000B01BA"/>
    <w:rsid w:val="000B02BF"/>
    <w:rsid w:val="000B02F7"/>
    <w:rsid w:val="000B081A"/>
    <w:rsid w:val="000B0DFD"/>
    <w:rsid w:val="000B106C"/>
    <w:rsid w:val="000B10DA"/>
    <w:rsid w:val="000B13B8"/>
    <w:rsid w:val="000B3104"/>
    <w:rsid w:val="000B3148"/>
    <w:rsid w:val="000B3861"/>
    <w:rsid w:val="000B38AA"/>
    <w:rsid w:val="000B3A47"/>
    <w:rsid w:val="000B439E"/>
    <w:rsid w:val="000B4880"/>
    <w:rsid w:val="000B4889"/>
    <w:rsid w:val="000B4903"/>
    <w:rsid w:val="000B4C87"/>
    <w:rsid w:val="000B4F47"/>
    <w:rsid w:val="000B4FF2"/>
    <w:rsid w:val="000B56E3"/>
    <w:rsid w:val="000B5C13"/>
    <w:rsid w:val="000B5EDC"/>
    <w:rsid w:val="000B60CA"/>
    <w:rsid w:val="000B7601"/>
    <w:rsid w:val="000B7852"/>
    <w:rsid w:val="000B7CA7"/>
    <w:rsid w:val="000B7F92"/>
    <w:rsid w:val="000C0416"/>
    <w:rsid w:val="000C0C80"/>
    <w:rsid w:val="000C1002"/>
    <w:rsid w:val="000C1561"/>
    <w:rsid w:val="000C15F7"/>
    <w:rsid w:val="000C19F6"/>
    <w:rsid w:val="000C1A03"/>
    <w:rsid w:val="000C1B3D"/>
    <w:rsid w:val="000C33A7"/>
    <w:rsid w:val="000C3AAB"/>
    <w:rsid w:val="000C3B29"/>
    <w:rsid w:val="000C3FCA"/>
    <w:rsid w:val="000C4168"/>
    <w:rsid w:val="000C4A94"/>
    <w:rsid w:val="000C4B28"/>
    <w:rsid w:val="000C4EDF"/>
    <w:rsid w:val="000C55DA"/>
    <w:rsid w:val="000C5709"/>
    <w:rsid w:val="000C585B"/>
    <w:rsid w:val="000C6160"/>
    <w:rsid w:val="000C65A9"/>
    <w:rsid w:val="000C6B46"/>
    <w:rsid w:val="000C6EB8"/>
    <w:rsid w:val="000C7041"/>
    <w:rsid w:val="000C77A0"/>
    <w:rsid w:val="000C7BF0"/>
    <w:rsid w:val="000D004C"/>
    <w:rsid w:val="000D0850"/>
    <w:rsid w:val="000D1A53"/>
    <w:rsid w:val="000D2391"/>
    <w:rsid w:val="000D2C4F"/>
    <w:rsid w:val="000D2F89"/>
    <w:rsid w:val="000D3EDB"/>
    <w:rsid w:val="000D3FCD"/>
    <w:rsid w:val="000D4250"/>
    <w:rsid w:val="000D4760"/>
    <w:rsid w:val="000D5590"/>
    <w:rsid w:val="000D58C6"/>
    <w:rsid w:val="000D5990"/>
    <w:rsid w:val="000D5BE0"/>
    <w:rsid w:val="000D6594"/>
    <w:rsid w:val="000D6CFD"/>
    <w:rsid w:val="000D749E"/>
    <w:rsid w:val="000D74B4"/>
    <w:rsid w:val="000D7B14"/>
    <w:rsid w:val="000D7EAD"/>
    <w:rsid w:val="000D7EB8"/>
    <w:rsid w:val="000E028F"/>
    <w:rsid w:val="000E0442"/>
    <w:rsid w:val="000E0E81"/>
    <w:rsid w:val="000E12B6"/>
    <w:rsid w:val="000E14CF"/>
    <w:rsid w:val="000E1748"/>
    <w:rsid w:val="000E179E"/>
    <w:rsid w:val="000E1B7D"/>
    <w:rsid w:val="000E1BA7"/>
    <w:rsid w:val="000E2187"/>
    <w:rsid w:val="000E28CF"/>
    <w:rsid w:val="000E2AC9"/>
    <w:rsid w:val="000E3076"/>
    <w:rsid w:val="000E3DAE"/>
    <w:rsid w:val="000E3F7A"/>
    <w:rsid w:val="000E434E"/>
    <w:rsid w:val="000E4389"/>
    <w:rsid w:val="000E4B14"/>
    <w:rsid w:val="000E4E80"/>
    <w:rsid w:val="000E519C"/>
    <w:rsid w:val="000E528B"/>
    <w:rsid w:val="000E5F2B"/>
    <w:rsid w:val="000E61E9"/>
    <w:rsid w:val="000E6288"/>
    <w:rsid w:val="000E630E"/>
    <w:rsid w:val="000E6410"/>
    <w:rsid w:val="000E67A1"/>
    <w:rsid w:val="000E6C88"/>
    <w:rsid w:val="000E7AB7"/>
    <w:rsid w:val="000F00F6"/>
    <w:rsid w:val="000F029D"/>
    <w:rsid w:val="000F0334"/>
    <w:rsid w:val="000F077D"/>
    <w:rsid w:val="000F08CA"/>
    <w:rsid w:val="000F0BE7"/>
    <w:rsid w:val="000F1035"/>
    <w:rsid w:val="000F122A"/>
    <w:rsid w:val="000F122E"/>
    <w:rsid w:val="000F1668"/>
    <w:rsid w:val="000F196A"/>
    <w:rsid w:val="000F1FFD"/>
    <w:rsid w:val="000F223A"/>
    <w:rsid w:val="000F2368"/>
    <w:rsid w:val="000F2486"/>
    <w:rsid w:val="000F2AB8"/>
    <w:rsid w:val="000F3197"/>
    <w:rsid w:val="000F362A"/>
    <w:rsid w:val="000F3896"/>
    <w:rsid w:val="000F3F01"/>
    <w:rsid w:val="000F4328"/>
    <w:rsid w:val="000F58D8"/>
    <w:rsid w:val="000F58E1"/>
    <w:rsid w:val="000F60F2"/>
    <w:rsid w:val="000F6B24"/>
    <w:rsid w:val="000F6C93"/>
    <w:rsid w:val="000F6CAD"/>
    <w:rsid w:val="000F6FD7"/>
    <w:rsid w:val="000F7143"/>
    <w:rsid w:val="000F788B"/>
    <w:rsid w:val="0010011A"/>
    <w:rsid w:val="001011B0"/>
    <w:rsid w:val="00101868"/>
    <w:rsid w:val="0010186F"/>
    <w:rsid w:val="00102074"/>
    <w:rsid w:val="00103246"/>
    <w:rsid w:val="0010335C"/>
    <w:rsid w:val="00103510"/>
    <w:rsid w:val="001035C6"/>
    <w:rsid w:val="00103F50"/>
    <w:rsid w:val="00104D39"/>
    <w:rsid w:val="001050C8"/>
    <w:rsid w:val="0010552E"/>
    <w:rsid w:val="0010555F"/>
    <w:rsid w:val="0010593C"/>
    <w:rsid w:val="00105EFF"/>
    <w:rsid w:val="00106119"/>
    <w:rsid w:val="00106866"/>
    <w:rsid w:val="001069D8"/>
    <w:rsid w:val="00107AA3"/>
    <w:rsid w:val="00107C2D"/>
    <w:rsid w:val="00107DB0"/>
    <w:rsid w:val="00110851"/>
    <w:rsid w:val="00110857"/>
    <w:rsid w:val="00110A62"/>
    <w:rsid w:val="001118D5"/>
    <w:rsid w:val="00111ADF"/>
    <w:rsid w:val="00112321"/>
    <w:rsid w:val="00112699"/>
    <w:rsid w:val="001129FC"/>
    <w:rsid w:val="00113118"/>
    <w:rsid w:val="00113A0D"/>
    <w:rsid w:val="00113A7B"/>
    <w:rsid w:val="00114280"/>
    <w:rsid w:val="001143BF"/>
    <w:rsid w:val="00115650"/>
    <w:rsid w:val="00115763"/>
    <w:rsid w:val="00115E76"/>
    <w:rsid w:val="00116342"/>
    <w:rsid w:val="00116F42"/>
    <w:rsid w:val="001177B6"/>
    <w:rsid w:val="00117939"/>
    <w:rsid w:val="00120399"/>
    <w:rsid w:val="0012041B"/>
    <w:rsid w:val="001207CA"/>
    <w:rsid w:val="00121A77"/>
    <w:rsid w:val="00121C37"/>
    <w:rsid w:val="00121D7D"/>
    <w:rsid w:val="00121E83"/>
    <w:rsid w:val="00121F6D"/>
    <w:rsid w:val="001221C2"/>
    <w:rsid w:val="00122512"/>
    <w:rsid w:val="0012270D"/>
    <w:rsid w:val="00122713"/>
    <w:rsid w:val="00123180"/>
    <w:rsid w:val="0012321F"/>
    <w:rsid w:val="00123373"/>
    <w:rsid w:val="001248D8"/>
    <w:rsid w:val="001249E4"/>
    <w:rsid w:val="00124F4C"/>
    <w:rsid w:val="001251FF"/>
    <w:rsid w:val="00125FDD"/>
    <w:rsid w:val="00126108"/>
    <w:rsid w:val="00126219"/>
    <w:rsid w:val="00126477"/>
    <w:rsid w:val="00126C06"/>
    <w:rsid w:val="00126D32"/>
    <w:rsid w:val="0012760C"/>
    <w:rsid w:val="00127836"/>
    <w:rsid w:val="001301D7"/>
    <w:rsid w:val="00130AEB"/>
    <w:rsid w:val="00130DED"/>
    <w:rsid w:val="00131489"/>
    <w:rsid w:val="001317DE"/>
    <w:rsid w:val="0013193F"/>
    <w:rsid w:val="001320E3"/>
    <w:rsid w:val="00132E42"/>
    <w:rsid w:val="001331A8"/>
    <w:rsid w:val="00134157"/>
    <w:rsid w:val="0013534D"/>
    <w:rsid w:val="00135763"/>
    <w:rsid w:val="00135ACC"/>
    <w:rsid w:val="00135F9A"/>
    <w:rsid w:val="001361D6"/>
    <w:rsid w:val="0013645F"/>
    <w:rsid w:val="00136C18"/>
    <w:rsid w:val="0013732E"/>
    <w:rsid w:val="001375A7"/>
    <w:rsid w:val="001377EF"/>
    <w:rsid w:val="00137DC0"/>
    <w:rsid w:val="00140D25"/>
    <w:rsid w:val="00140FD2"/>
    <w:rsid w:val="001411B1"/>
    <w:rsid w:val="001414D6"/>
    <w:rsid w:val="001417FE"/>
    <w:rsid w:val="0014226F"/>
    <w:rsid w:val="0014285E"/>
    <w:rsid w:val="00142A8C"/>
    <w:rsid w:val="00142AB8"/>
    <w:rsid w:val="00142F9C"/>
    <w:rsid w:val="0014301E"/>
    <w:rsid w:val="001431F0"/>
    <w:rsid w:val="001438B1"/>
    <w:rsid w:val="001438E1"/>
    <w:rsid w:val="00144670"/>
    <w:rsid w:val="00144707"/>
    <w:rsid w:val="001455FA"/>
    <w:rsid w:val="00145C36"/>
    <w:rsid w:val="00146032"/>
    <w:rsid w:val="0014605D"/>
    <w:rsid w:val="0014641B"/>
    <w:rsid w:val="00146DB1"/>
    <w:rsid w:val="00146FBA"/>
    <w:rsid w:val="00147019"/>
    <w:rsid w:val="0014777B"/>
    <w:rsid w:val="00147912"/>
    <w:rsid w:val="00147D1D"/>
    <w:rsid w:val="001504C5"/>
    <w:rsid w:val="001506B4"/>
    <w:rsid w:val="001508DF"/>
    <w:rsid w:val="00150BD5"/>
    <w:rsid w:val="00150F17"/>
    <w:rsid w:val="00151370"/>
    <w:rsid w:val="001517A3"/>
    <w:rsid w:val="0015194F"/>
    <w:rsid w:val="00152442"/>
    <w:rsid w:val="001524DD"/>
    <w:rsid w:val="00152EF4"/>
    <w:rsid w:val="001534B8"/>
    <w:rsid w:val="00153690"/>
    <w:rsid w:val="001538FE"/>
    <w:rsid w:val="00153965"/>
    <w:rsid w:val="001548C9"/>
    <w:rsid w:val="00154A07"/>
    <w:rsid w:val="00154AE0"/>
    <w:rsid w:val="00155829"/>
    <w:rsid w:val="00155BD0"/>
    <w:rsid w:val="00155DD5"/>
    <w:rsid w:val="00156D95"/>
    <w:rsid w:val="00157054"/>
    <w:rsid w:val="00157647"/>
    <w:rsid w:val="001577AD"/>
    <w:rsid w:val="00157D6C"/>
    <w:rsid w:val="00160010"/>
    <w:rsid w:val="00160927"/>
    <w:rsid w:val="00160AAA"/>
    <w:rsid w:val="00160FF1"/>
    <w:rsid w:val="00161120"/>
    <w:rsid w:val="00161184"/>
    <w:rsid w:val="001612B9"/>
    <w:rsid w:val="00161B96"/>
    <w:rsid w:val="00161C58"/>
    <w:rsid w:val="001620CC"/>
    <w:rsid w:val="001622F6"/>
    <w:rsid w:val="001625FB"/>
    <w:rsid w:val="00162701"/>
    <w:rsid w:val="0016323E"/>
    <w:rsid w:val="001632B6"/>
    <w:rsid w:val="00163953"/>
    <w:rsid w:val="001639A6"/>
    <w:rsid w:val="001643B6"/>
    <w:rsid w:val="00164488"/>
    <w:rsid w:val="001645A3"/>
    <w:rsid w:val="00164AFB"/>
    <w:rsid w:val="0016539C"/>
    <w:rsid w:val="001658F5"/>
    <w:rsid w:val="00165944"/>
    <w:rsid w:val="0016595E"/>
    <w:rsid w:val="00165AB0"/>
    <w:rsid w:val="00166F4A"/>
    <w:rsid w:val="001706D8"/>
    <w:rsid w:val="00170B4E"/>
    <w:rsid w:val="00170D7B"/>
    <w:rsid w:val="00170F42"/>
    <w:rsid w:val="00170FBB"/>
    <w:rsid w:val="00171028"/>
    <w:rsid w:val="001722B3"/>
    <w:rsid w:val="001724D5"/>
    <w:rsid w:val="001725AD"/>
    <w:rsid w:val="00172703"/>
    <w:rsid w:val="001728E1"/>
    <w:rsid w:val="00172E89"/>
    <w:rsid w:val="001730B1"/>
    <w:rsid w:val="00173682"/>
    <w:rsid w:val="00173A12"/>
    <w:rsid w:val="00173E43"/>
    <w:rsid w:val="00173F55"/>
    <w:rsid w:val="00174106"/>
    <w:rsid w:val="00174A7A"/>
    <w:rsid w:val="00174E1A"/>
    <w:rsid w:val="00175742"/>
    <w:rsid w:val="00175A07"/>
    <w:rsid w:val="00175CB8"/>
    <w:rsid w:val="00176F38"/>
    <w:rsid w:val="0018072E"/>
    <w:rsid w:val="0018097E"/>
    <w:rsid w:val="00180FC7"/>
    <w:rsid w:val="00181214"/>
    <w:rsid w:val="00181A68"/>
    <w:rsid w:val="00181ABA"/>
    <w:rsid w:val="00181EC4"/>
    <w:rsid w:val="001821CB"/>
    <w:rsid w:val="00182763"/>
    <w:rsid w:val="00183103"/>
    <w:rsid w:val="001833C6"/>
    <w:rsid w:val="00183938"/>
    <w:rsid w:val="00183E74"/>
    <w:rsid w:val="00183F18"/>
    <w:rsid w:val="001848F9"/>
    <w:rsid w:val="00184FBF"/>
    <w:rsid w:val="00185266"/>
    <w:rsid w:val="001857EB"/>
    <w:rsid w:val="00185DC4"/>
    <w:rsid w:val="0018665C"/>
    <w:rsid w:val="00186D2C"/>
    <w:rsid w:val="0018718B"/>
    <w:rsid w:val="00187265"/>
    <w:rsid w:val="00187D12"/>
    <w:rsid w:val="0019035A"/>
    <w:rsid w:val="00191113"/>
    <w:rsid w:val="001912D7"/>
    <w:rsid w:val="00191BF3"/>
    <w:rsid w:val="00191FCD"/>
    <w:rsid w:val="00192179"/>
    <w:rsid w:val="00192617"/>
    <w:rsid w:val="00192B7F"/>
    <w:rsid w:val="00192C94"/>
    <w:rsid w:val="0019329C"/>
    <w:rsid w:val="00193F35"/>
    <w:rsid w:val="00194C78"/>
    <w:rsid w:val="00194CDC"/>
    <w:rsid w:val="00195680"/>
    <w:rsid w:val="001957CF"/>
    <w:rsid w:val="001957E1"/>
    <w:rsid w:val="00195C71"/>
    <w:rsid w:val="00195CA0"/>
    <w:rsid w:val="00196944"/>
    <w:rsid w:val="00196B17"/>
    <w:rsid w:val="001978F6"/>
    <w:rsid w:val="00197967"/>
    <w:rsid w:val="00197DE7"/>
    <w:rsid w:val="001A00F2"/>
    <w:rsid w:val="001A085D"/>
    <w:rsid w:val="001A0B80"/>
    <w:rsid w:val="001A0DC7"/>
    <w:rsid w:val="001A13B6"/>
    <w:rsid w:val="001A1456"/>
    <w:rsid w:val="001A1949"/>
    <w:rsid w:val="001A1ABA"/>
    <w:rsid w:val="001A257C"/>
    <w:rsid w:val="001A2B91"/>
    <w:rsid w:val="001A3F28"/>
    <w:rsid w:val="001A44E7"/>
    <w:rsid w:val="001A4610"/>
    <w:rsid w:val="001A473A"/>
    <w:rsid w:val="001A4810"/>
    <w:rsid w:val="001A4C16"/>
    <w:rsid w:val="001A567E"/>
    <w:rsid w:val="001A5AFF"/>
    <w:rsid w:val="001A5D1C"/>
    <w:rsid w:val="001A62DC"/>
    <w:rsid w:val="001A67A0"/>
    <w:rsid w:val="001A67D3"/>
    <w:rsid w:val="001A67DB"/>
    <w:rsid w:val="001A68D3"/>
    <w:rsid w:val="001A712A"/>
    <w:rsid w:val="001A730E"/>
    <w:rsid w:val="001A7448"/>
    <w:rsid w:val="001B03E5"/>
    <w:rsid w:val="001B058B"/>
    <w:rsid w:val="001B177D"/>
    <w:rsid w:val="001B178C"/>
    <w:rsid w:val="001B1B90"/>
    <w:rsid w:val="001B2515"/>
    <w:rsid w:val="001B302F"/>
    <w:rsid w:val="001B3236"/>
    <w:rsid w:val="001B33DF"/>
    <w:rsid w:val="001B362B"/>
    <w:rsid w:val="001B3C38"/>
    <w:rsid w:val="001B3F8B"/>
    <w:rsid w:val="001B41E2"/>
    <w:rsid w:val="001B4450"/>
    <w:rsid w:val="001B4D43"/>
    <w:rsid w:val="001B50E4"/>
    <w:rsid w:val="001B5213"/>
    <w:rsid w:val="001B529D"/>
    <w:rsid w:val="001B53F0"/>
    <w:rsid w:val="001B5614"/>
    <w:rsid w:val="001B563C"/>
    <w:rsid w:val="001B599C"/>
    <w:rsid w:val="001B5A60"/>
    <w:rsid w:val="001B5BB8"/>
    <w:rsid w:val="001B65B5"/>
    <w:rsid w:val="001B65E2"/>
    <w:rsid w:val="001B65F8"/>
    <w:rsid w:val="001B6672"/>
    <w:rsid w:val="001B66A5"/>
    <w:rsid w:val="001B7BA0"/>
    <w:rsid w:val="001C0014"/>
    <w:rsid w:val="001C00A3"/>
    <w:rsid w:val="001C02BF"/>
    <w:rsid w:val="001C07E9"/>
    <w:rsid w:val="001C1CA1"/>
    <w:rsid w:val="001C22B6"/>
    <w:rsid w:val="001C2586"/>
    <w:rsid w:val="001C2934"/>
    <w:rsid w:val="001C2C5B"/>
    <w:rsid w:val="001C30F7"/>
    <w:rsid w:val="001C3896"/>
    <w:rsid w:val="001C3914"/>
    <w:rsid w:val="001C3CF0"/>
    <w:rsid w:val="001C3EB9"/>
    <w:rsid w:val="001C422C"/>
    <w:rsid w:val="001C43C1"/>
    <w:rsid w:val="001C489C"/>
    <w:rsid w:val="001C4A30"/>
    <w:rsid w:val="001C4F35"/>
    <w:rsid w:val="001C532F"/>
    <w:rsid w:val="001C5B88"/>
    <w:rsid w:val="001C5C5C"/>
    <w:rsid w:val="001C5D07"/>
    <w:rsid w:val="001C69C1"/>
    <w:rsid w:val="001C6C1D"/>
    <w:rsid w:val="001C7793"/>
    <w:rsid w:val="001C7A26"/>
    <w:rsid w:val="001C7E31"/>
    <w:rsid w:val="001C7FB4"/>
    <w:rsid w:val="001D00B0"/>
    <w:rsid w:val="001D0930"/>
    <w:rsid w:val="001D0AED"/>
    <w:rsid w:val="001D0E6E"/>
    <w:rsid w:val="001D1653"/>
    <w:rsid w:val="001D18CF"/>
    <w:rsid w:val="001D1A0C"/>
    <w:rsid w:val="001D22EA"/>
    <w:rsid w:val="001D2465"/>
    <w:rsid w:val="001D2571"/>
    <w:rsid w:val="001D261C"/>
    <w:rsid w:val="001D268F"/>
    <w:rsid w:val="001D27AE"/>
    <w:rsid w:val="001D2A7E"/>
    <w:rsid w:val="001D2A85"/>
    <w:rsid w:val="001D2AE1"/>
    <w:rsid w:val="001D2AED"/>
    <w:rsid w:val="001D319A"/>
    <w:rsid w:val="001D3BE8"/>
    <w:rsid w:val="001D3E22"/>
    <w:rsid w:val="001D471C"/>
    <w:rsid w:val="001D4977"/>
    <w:rsid w:val="001D5BC7"/>
    <w:rsid w:val="001D6A07"/>
    <w:rsid w:val="001D6B6B"/>
    <w:rsid w:val="001D6FA1"/>
    <w:rsid w:val="001D7500"/>
    <w:rsid w:val="001D7924"/>
    <w:rsid w:val="001D7ABA"/>
    <w:rsid w:val="001D7E6D"/>
    <w:rsid w:val="001E01D2"/>
    <w:rsid w:val="001E0248"/>
    <w:rsid w:val="001E10D9"/>
    <w:rsid w:val="001E1215"/>
    <w:rsid w:val="001E25B3"/>
    <w:rsid w:val="001E38AC"/>
    <w:rsid w:val="001E4AFB"/>
    <w:rsid w:val="001E66A3"/>
    <w:rsid w:val="001E671D"/>
    <w:rsid w:val="001E6803"/>
    <w:rsid w:val="001E6FC0"/>
    <w:rsid w:val="001E7327"/>
    <w:rsid w:val="001E73A6"/>
    <w:rsid w:val="001E766E"/>
    <w:rsid w:val="001E77EF"/>
    <w:rsid w:val="001E7C1C"/>
    <w:rsid w:val="001F0B97"/>
    <w:rsid w:val="001F1540"/>
    <w:rsid w:val="001F159F"/>
    <w:rsid w:val="001F181F"/>
    <w:rsid w:val="001F1847"/>
    <w:rsid w:val="001F1854"/>
    <w:rsid w:val="001F1980"/>
    <w:rsid w:val="001F1DB3"/>
    <w:rsid w:val="001F2302"/>
    <w:rsid w:val="001F2365"/>
    <w:rsid w:val="001F24E6"/>
    <w:rsid w:val="001F336D"/>
    <w:rsid w:val="001F3565"/>
    <w:rsid w:val="001F3590"/>
    <w:rsid w:val="001F3B34"/>
    <w:rsid w:val="001F3DE6"/>
    <w:rsid w:val="001F3E59"/>
    <w:rsid w:val="001F4446"/>
    <w:rsid w:val="001F5BF8"/>
    <w:rsid w:val="001F5D4E"/>
    <w:rsid w:val="001F5F60"/>
    <w:rsid w:val="001F7451"/>
    <w:rsid w:val="001F7493"/>
    <w:rsid w:val="001F749F"/>
    <w:rsid w:val="001F7AB0"/>
    <w:rsid w:val="001F7DD3"/>
    <w:rsid w:val="00200453"/>
    <w:rsid w:val="002006D2"/>
    <w:rsid w:val="00200AD3"/>
    <w:rsid w:val="0020144D"/>
    <w:rsid w:val="002014E6"/>
    <w:rsid w:val="00201E1B"/>
    <w:rsid w:val="00202069"/>
    <w:rsid w:val="002031DA"/>
    <w:rsid w:val="002034C3"/>
    <w:rsid w:val="002037AF"/>
    <w:rsid w:val="0020382B"/>
    <w:rsid w:val="00203849"/>
    <w:rsid w:val="00203F93"/>
    <w:rsid w:val="00204AEE"/>
    <w:rsid w:val="002051A2"/>
    <w:rsid w:val="00205646"/>
    <w:rsid w:val="00205796"/>
    <w:rsid w:val="002058D8"/>
    <w:rsid w:val="0020597F"/>
    <w:rsid w:val="00206D0F"/>
    <w:rsid w:val="00206E36"/>
    <w:rsid w:val="00207183"/>
    <w:rsid w:val="002071DC"/>
    <w:rsid w:val="00207ADE"/>
    <w:rsid w:val="00207B2F"/>
    <w:rsid w:val="00207B9F"/>
    <w:rsid w:val="0021119C"/>
    <w:rsid w:val="0021143B"/>
    <w:rsid w:val="002118D6"/>
    <w:rsid w:val="00211E35"/>
    <w:rsid w:val="00212068"/>
    <w:rsid w:val="002120AB"/>
    <w:rsid w:val="00213283"/>
    <w:rsid w:val="00213353"/>
    <w:rsid w:val="00213822"/>
    <w:rsid w:val="002143C7"/>
    <w:rsid w:val="00214420"/>
    <w:rsid w:val="002145B3"/>
    <w:rsid w:val="002149E5"/>
    <w:rsid w:val="00214A58"/>
    <w:rsid w:val="00214F09"/>
    <w:rsid w:val="00214F1F"/>
    <w:rsid w:val="0021537D"/>
    <w:rsid w:val="002155CC"/>
    <w:rsid w:val="002162F6"/>
    <w:rsid w:val="00216460"/>
    <w:rsid w:val="0021668F"/>
    <w:rsid w:val="00216EB4"/>
    <w:rsid w:val="00217418"/>
    <w:rsid w:val="00217512"/>
    <w:rsid w:val="0021782B"/>
    <w:rsid w:val="002179F7"/>
    <w:rsid w:val="00217B69"/>
    <w:rsid w:val="00217CE0"/>
    <w:rsid w:val="0022097F"/>
    <w:rsid w:val="00220A16"/>
    <w:rsid w:val="00222209"/>
    <w:rsid w:val="00222727"/>
    <w:rsid w:val="0022294B"/>
    <w:rsid w:val="00222B55"/>
    <w:rsid w:val="00223778"/>
    <w:rsid w:val="00223C4E"/>
    <w:rsid w:val="00224118"/>
    <w:rsid w:val="0022429C"/>
    <w:rsid w:val="002249E2"/>
    <w:rsid w:val="00224BA5"/>
    <w:rsid w:val="00224D7E"/>
    <w:rsid w:val="002251F7"/>
    <w:rsid w:val="002256DC"/>
    <w:rsid w:val="00225BE8"/>
    <w:rsid w:val="00225E5F"/>
    <w:rsid w:val="0022663F"/>
    <w:rsid w:val="002267E4"/>
    <w:rsid w:val="0022753D"/>
    <w:rsid w:val="00227E42"/>
    <w:rsid w:val="0023068C"/>
    <w:rsid w:val="002308C6"/>
    <w:rsid w:val="002309E8"/>
    <w:rsid w:val="00231394"/>
    <w:rsid w:val="00231573"/>
    <w:rsid w:val="0023159A"/>
    <w:rsid w:val="00231678"/>
    <w:rsid w:val="00232A7B"/>
    <w:rsid w:val="00232D51"/>
    <w:rsid w:val="002335EE"/>
    <w:rsid w:val="0023374D"/>
    <w:rsid w:val="00233BFA"/>
    <w:rsid w:val="00234169"/>
    <w:rsid w:val="00234399"/>
    <w:rsid w:val="002344F3"/>
    <w:rsid w:val="0023474D"/>
    <w:rsid w:val="0023482A"/>
    <w:rsid w:val="00234A52"/>
    <w:rsid w:val="00234BC4"/>
    <w:rsid w:val="00234CD2"/>
    <w:rsid w:val="00234E11"/>
    <w:rsid w:val="00235539"/>
    <w:rsid w:val="0023559F"/>
    <w:rsid w:val="00236EC7"/>
    <w:rsid w:val="00237589"/>
    <w:rsid w:val="00237DE7"/>
    <w:rsid w:val="00240BDC"/>
    <w:rsid w:val="0024137E"/>
    <w:rsid w:val="00241407"/>
    <w:rsid w:val="0024185B"/>
    <w:rsid w:val="00241A2B"/>
    <w:rsid w:val="00241E06"/>
    <w:rsid w:val="0024305D"/>
    <w:rsid w:val="00243692"/>
    <w:rsid w:val="002439ED"/>
    <w:rsid w:val="00243AB3"/>
    <w:rsid w:val="00243F2D"/>
    <w:rsid w:val="002443C8"/>
    <w:rsid w:val="00244491"/>
    <w:rsid w:val="0024451F"/>
    <w:rsid w:val="00245DCD"/>
    <w:rsid w:val="00245F53"/>
    <w:rsid w:val="0024602E"/>
    <w:rsid w:val="0024732D"/>
    <w:rsid w:val="00247623"/>
    <w:rsid w:val="00247912"/>
    <w:rsid w:val="002479A1"/>
    <w:rsid w:val="00247AA6"/>
    <w:rsid w:val="00247DE2"/>
    <w:rsid w:val="00247DEB"/>
    <w:rsid w:val="00247ECB"/>
    <w:rsid w:val="00247ECF"/>
    <w:rsid w:val="00247FD4"/>
    <w:rsid w:val="002502FE"/>
    <w:rsid w:val="00250318"/>
    <w:rsid w:val="00250A52"/>
    <w:rsid w:val="00250FE0"/>
    <w:rsid w:val="002515EC"/>
    <w:rsid w:val="002518FC"/>
    <w:rsid w:val="00251BB7"/>
    <w:rsid w:val="00251C3D"/>
    <w:rsid w:val="0025234C"/>
    <w:rsid w:val="00252723"/>
    <w:rsid w:val="00252967"/>
    <w:rsid w:val="00252B3E"/>
    <w:rsid w:val="00252C5E"/>
    <w:rsid w:val="0025401E"/>
    <w:rsid w:val="002543C9"/>
    <w:rsid w:val="00254CD1"/>
    <w:rsid w:val="00255753"/>
    <w:rsid w:val="002559E9"/>
    <w:rsid w:val="002560B8"/>
    <w:rsid w:val="0025759F"/>
    <w:rsid w:val="00257655"/>
    <w:rsid w:val="002601AD"/>
    <w:rsid w:val="00260293"/>
    <w:rsid w:val="00261198"/>
    <w:rsid w:val="00261BEE"/>
    <w:rsid w:val="00262079"/>
    <w:rsid w:val="002620E1"/>
    <w:rsid w:val="0026239E"/>
    <w:rsid w:val="00262DFC"/>
    <w:rsid w:val="002634AD"/>
    <w:rsid w:val="002638A1"/>
    <w:rsid w:val="00263B95"/>
    <w:rsid w:val="002644CD"/>
    <w:rsid w:val="0026461C"/>
    <w:rsid w:val="00264997"/>
    <w:rsid w:val="00264D2F"/>
    <w:rsid w:val="00264ED0"/>
    <w:rsid w:val="00265762"/>
    <w:rsid w:val="00265D75"/>
    <w:rsid w:val="00266075"/>
    <w:rsid w:val="002661AF"/>
    <w:rsid w:val="0026782E"/>
    <w:rsid w:val="002678A3"/>
    <w:rsid w:val="00267CF3"/>
    <w:rsid w:val="00270414"/>
    <w:rsid w:val="00270675"/>
    <w:rsid w:val="002709B1"/>
    <w:rsid w:val="00270A57"/>
    <w:rsid w:val="00270D06"/>
    <w:rsid w:val="00270EF3"/>
    <w:rsid w:val="00271025"/>
    <w:rsid w:val="00272504"/>
    <w:rsid w:val="00272682"/>
    <w:rsid w:val="002727DE"/>
    <w:rsid w:val="00272D85"/>
    <w:rsid w:val="00272E27"/>
    <w:rsid w:val="002736C4"/>
    <w:rsid w:val="0027370B"/>
    <w:rsid w:val="00273C63"/>
    <w:rsid w:val="00273F13"/>
    <w:rsid w:val="00274004"/>
    <w:rsid w:val="00274DE7"/>
    <w:rsid w:val="00274E6B"/>
    <w:rsid w:val="00274F91"/>
    <w:rsid w:val="00275350"/>
    <w:rsid w:val="00275759"/>
    <w:rsid w:val="00275D6A"/>
    <w:rsid w:val="00276BE0"/>
    <w:rsid w:val="00276EBA"/>
    <w:rsid w:val="0027742A"/>
    <w:rsid w:val="00277442"/>
    <w:rsid w:val="00277B50"/>
    <w:rsid w:val="00277C32"/>
    <w:rsid w:val="00277C7C"/>
    <w:rsid w:val="0028002B"/>
    <w:rsid w:val="00280170"/>
    <w:rsid w:val="00280348"/>
    <w:rsid w:val="002804AC"/>
    <w:rsid w:val="002811B7"/>
    <w:rsid w:val="00281C88"/>
    <w:rsid w:val="0028299D"/>
    <w:rsid w:val="002829A5"/>
    <w:rsid w:val="00282C71"/>
    <w:rsid w:val="0028398E"/>
    <w:rsid w:val="00283A04"/>
    <w:rsid w:val="00283A2A"/>
    <w:rsid w:val="00283D02"/>
    <w:rsid w:val="00283E95"/>
    <w:rsid w:val="00283F3D"/>
    <w:rsid w:val="0028488D"/>
    <w:rsid w:val="0028526C"/>
    <w:rsid w:val="002853B9"/>
    <w:rsid w:val="00285E21"/>
    <w:rsid w:val="0028646A"/>
    <w:rsid w:val="00286AE1"/>
    <w:rsid w:val="0028704D"/>
    <w:rsid w:val="00287417"/>
    <w:rsid w:val="002874C3"/>
    <w:rsid w:val="00287825"/>
    <w:rsid w:val="00287A91"/>
    <w:rsid w:val="00287C40"/>
    <w:rsid w:val="00287CA8"/>
    <w:rsid w:val="002901BE"/>
    <w:rsid w:val="002902CC"/>
    <w:rsid w:val="00290C13"/>
    <w:rsid w:val="00290CF4"/>
    <w:rsid w:val="00291155"/>
    <w:rsid w:val="002917D2"/>
    <w:rsid w:val="00291878"/>
    <w:rsid w:val="0029196B"/>
    <w:rsid w:val="00291A74"/>
    <w:rsid w:val="002921DC"/>
    <w:rsid w:val="00292FA7"/>
    <w:rsid w:val="00293179"/>
    <w:rsid w:val="002931C8"/>
    <w:rsid w:val="002934ED"/>
    <w:rsid w:val="0029356C"/>
    <w:rsid w:val="00293CAE"/>
    <w:rsid w:val="002940EA"/>
    <w:rsid w:val="00294123"/>
    <w:rsid w:val="00294513"/>
    <w:rsid w:val="00294C3E"/>
    <w:rsid w:val="00294F40"/>
    <w:rsid w:val="00295C93"/>
    <w:rsid w:val="002962C6"/>
    <w:rsid w:val="002965A0"/>
    <w:rsid w:val="00296B6C"/>
    <w:rsid w:val="00296BBC"/>
    <w:rsid w:val="0029702E"/>
    <w:rsid w:val="002972AE"/>
    <w:rsid w:val="00297C74"/>
    <w:rsid w:val="002A0947"/>
    <w:rsid w:val="002A0E77"/>
    <w:rsid w:val="002A11C6"/>
    <w:rsid w:val="002A125D"/>
    <w:rsid w:val="002A233B"/>
    <w:rsid w:val="002A27DE"/>
    <w:rsid w:val="002A3B07"/>
    <w:rsid w:val="002A3BB5"/>
    <w:rsid w:val="002A3F26"/>
    <w:rsid w:val="002A43FA"/>
    <w:rsid w:val="002A45F0"/>
    <w:rsid w:val="002A465E"/>
    <w:rsid w:val="002A4AD2"/>
    <w:rsid w:val="002A5419"/>
    <w:rsid w:val="002A5783"/>
    <w:rsid w:val="002A5F07"/>
    <w:rsid w:val="002A643F"/>
    <w:rsid w:val="002A76A2"/>
    <w:rsid w:val="002A7908"/>
    <w:rsid w:val="002A7A62"/>
    <w:rsid w:val="002A7F11"/>
    <w:rsid w:val="002A7F6C"/>
    <w:rsid w:val="002B0712"/>
    <w:rsid w:val="002B0BA0"/>
    <w:rsid w:val="002B15EA"/>
    <w:rsid w:val="002B16CD"/>
    <w:rsid w:val="002B1842"/>
    <w:rsid w:val="002B194A"/>
    <w:rsid w:val="002B20F3"/>
    <w:rsid w:val="002B2237"/>
    <w:rsid w:val="002B255A"/>
    <w:rsid w:val="002B28FF"/>
    <w:rsid w:val="002B2AE6"/>
    <w:rsid w:val="002B2F3A"/>
    <w:rsid w:val="002B2F5E"/>
    <w:rsid w:val="002B3022"/>
    <w:rsid w:val="002B326C"/>
    <w:rsid w:val="002B32AA"/>
    <w:rsid w:val="002B3786"/>
    <w:rsid w:val="002B37BF"/>
    <w:rsid w:val="002B398D"/>
    <w:rsid w:val="002B4239"/>
    <w:rsid w:val="002B42FB"/>
    <w:rsid w:val="002B43FD"/>
    <w:rsid w:val="002B4721"/>
    <w:rsid w:val="002B58D0"/>
    <w:rsid w:val="002B59F3"/>
    <w:rsid w:val="002B65B4"/>
    <w:rsid w:val="002B72C8"/>
    <w:rsid w:val="002B76B4"/>
    <w:rsid w:val="002B78D0"/>
    <w:rsid w:val="002C0338"/>
    <w:rsid w:val="002C044C"/>
    <w:rsid w:val="002C0471"/>
    <w:rsid w:val="002C088F"/>
    <w:rsid w:val="002C0B19"/>
    <w:rsid w:val="002C1028"/>
    <w:rsid w:val="002C1678"/>
    <w:rsid w:val="002C1929"/>
    <w:rsid w:val="002C1E63"/>
    <w:rsid w:val="002C23C4"/>
    <w:rsid w:val="002C2544"/>
    <w:rsid w:val="002C2919"/>
    <w:rsid w:val="002C2CDA"/>
    <w:rsid w:val="002C2CF6"/>
    <w:rsid w:val="002C34C1"/>
    <w:rsid w:val="002C35D8"/>
    <w:rsid w:val="002C374D"/>
    <w:rsid w:val="002C3A6E"/>
    <w:rsid w:val="002C4152"/>
    <w:rsid w:val="002C447F"/>
    <w:rsid w:val="002C44E0"/>
    <w:rsid w:val="002C47D5"/>
    <w:rsid w:val="002C4992"/>
    <w:rsid w:val="002C49BB"/>
    <w:rsid w:val="002C4E5A"/>
    <w:rsid w:val="002C5074"/>
    <w:rsid w:val="002C516B"/>
    <w:rsid w:val="002C5651"/>
    <w:rsid w:val="002C59ED"/>
    <w:rsid w:val="002C6269"/>
    <w:rsid w:val="002C68AE"/>
    <w:rsid w:val="002C6994"/>
    <w:rsid w:val="002C6E6E"/>
    <w:rsid w:val="002C71DC"/>
    <w:rsid w:val="002C7310"/>
    <w:rsid w:val="002C7967"/>
    <w:rsid w:val="002C798D"/>
    <w:rsid w:val="002C7E4A"/>
    <w:rsid w:val="002C7E76"/>
    <w:rsid w:val="002C7F31"/>
    <w:rsid w:val="002D01F3"/>
    <w:rsid w:val="002D0B62"/>
    <w:rsid w:val="002D0E0F"/>
    <w:rsid w:val="002D1281"/>
    <w:rsid w:val="002D195C"/>
    <w:rsid w:val="002D1A83"/>
    <w:rsid w:val="002D202C"/>
    <w:rsid w:val="002D21C1"/>
    <w:rsid w:val="002D268D"/>
    <w:rsid w:val="002D2A59"/>
    <w:rsid w:val="002D31C9"/>
    <w:rsid w:val="002D351D"/>
    <w:rsid w:val="002D35B7"/>
    <w:rsid w:val="002D409F"/>
    <w:rsid w:val="002D4157"/>
    <w:rsid w:val="002D465F"/>
    <w:rsid w:val="002D4D44"/>
    <w:rsid w:val="002D50E2"/>
    <w:rsid w:val="002D54D4"/>
    <w:rsid w:val="002D55FF"/>
    <w:rsid w:val="002D578A"/>
    <w:rsid w:val="002D5F6A"/>
    <w:rsid w:val="002D6CEB"/>
    <w:rsid w:val="002D6F36"/>
    <w:rsid w:val="002D7367"/>
    <w:rsid w:val="002D75BB"/>
    <w:rsid w:val="002D787C"/>
    <w:rsid w:val="002D7EBE"/>
    <w:rsid w:val="002E061A"/>
    <w:rsid w:val="002E0B1C"/>
    <w:rsid w:val="002E112B"/>
    <w:rsid w:val="002E15D7"/>
    <w:rsid w:val="002E1F4B"/>
    <w:rsid w:val="002E1F6D"/>
    <w:rsid w:val="002E22CF"/>
    <w:rsid w:val="002E2682"/>
    <w:rsid w:val="002E2712"/>
    <w:rsid w:val="002E29AB"/>
    <w:rsid w:val="002E2A11"/>
    <w:rsid w:val="002E2D04"/>
    <w:rsid w:val="002E338C"/>
    <w:rsid w:val="002E362E"/>
    <w:rsid w:val="002E387C"/>
    <w:rsid w:val="002E3925"/>
    <w:rsid w:val="002E3A9C"/>
    <w:rsid w:val="002E3AFB"/>
    <w:rsid w:val="002E3B8B"/>
    <w:rsid w:val="002E43D9"/>
    <w:rsid w:val="002E460F"/>
    <w:rsid w:val="002E51BA"/>
    <w:rsid w:val="002E51E4"/>
    <w:rsid w:val="002E53E2"/>
    <w:rsid w:val="002E585E"/>
    <w:rsid w:val="002E59C0"/>
    <w:rsid w:val="002E5B6A"/>
    <w:rsid w:val="002E5FD8"/>
    <w:rsid w:val="002E676C"/>
    <w:rsid w:val="002E692E"/>
    <w:rsid w:val="002E6E20"/>
    <w:rsid w:val="002E7326"/>
    <w:rsid w:val="002E7413"/>
    <w:rsid w:val="002E745C"/>
    <w:rsid w:val="002E7FD7"/>
    <w:rsid w:val="002F003E"/>
    <w:rsid w:val="002F0218"/>
    <w:rsid w:val="002F033D"/>
    <w:rsid w:val="002F060F"/>
    <w:rsid w:val="002F0742"/>
    <w:rsid w:val="002F0BEE"/>
    <w:rsid w:val="002F0FC8"/>
    <w:rsid w:val="002F11BA"/>
    <w:rsid w:val="002F1759"/>
    <w:rsid w:val="002F1F88"/>
    <w:rsid w:val="002F22E7"/>
    <w:rsid w:val="002F2D8B"/>
    <w:rsid w:val="002F3193"/>
    <w:rsid w:val="002F3424"/>
    <w:rsid w:val="002F3DE5"/>
    <w:rsid w:val="002F4A86"/>
    <w:rsid w:val="002F61E7"/>
    <w:rsid w:val="002F64CA"/>
    <w:rsid w:val="002F65F8"/>
    <w:rsid w:val="002F6704"/>
    <w:rsid w:val="002F6F84"/>
    <w:rsid w:val="002F7ED6"/>
    <w:rsid w:val="002F7EE7"/>
    <w:rsid w:val="00300902"/>
    <w:rsid w:val="00300B44"/>
    <w:rsid w:val="00300E69"/>
    <w:rsid w:val="00301099"/>
    <w:rsid w:val="0030141B"/>
    <w:rsid w:val="00301853"/>
    <w:rsid w:val="00301D72"/>
    <w:rsid w:val="00301F00"/>
    <w:rsid w:val="00301F4E"/>
    <w:rsid w:val="003024E9"/>
    <w:rsid w:val="00302C99"/>
    <w:rsid w:val="00302E9E"/>
    <w:rsid w:val="00303606"/>
    <w:rsid w:val="00304600"/>
    <w:rsid w:val="0030465A"/>
    <w:rsid w:val="003054A4"/>
    <w:rsid w:val="003058AA"/>
    <w:rsid w:val="00305FDD"/>
    <w:rsid w:val="003060E1"/>
    <w:rsid w:val="00306178"/>
    <w:rsid w:val="00306213"/>
    <w:rsid w:val="003062F8"/>
    <w:rsid w:val="00306331"/>
    <w:rsid w:val="00306858"/>
    <w:rsid w:val="0030780B"/>
    <w:rsid w:val="0030780C"/>
    <w:rsid w:val="00307849"/>
    <w:rsid w:val="003079A5"/>
    <w:rsid w:val="00307FF7"/>
    <w:rsid w:val="003100C5"/>
    <w:rsid w:val="00310508"/>
    <w:rsid w:val="003109E2"/>
    <w:rsid w:val="003116FB"/>
    <w:rsid w:val="003119DE"/>
    <w:rsid w:val="00312621"/>
    <w:rsid w:val="003127E9"/>
    <w:rsid w:val="00312C0A"/>
    <w:rsid w:val="00312D52"/>
    <w:rsid w:val="00312E76"/>
    <w:rsid w:val="00313196"/>
    <w:rsid w:val="003136E2"/>
    <w:rsid w:val="003139F6"/>
    <w:rsid w:val="00313A0E"/>
    <w:rsid w:val="00313F6F"/>
    <w:rsid w:val="00314002"/>
    <w:rsid w:val="003140FD"/>
    <w:rsid w:val="0031416D"/>
    <w:rsid w:val="003144FA"/>
    <w:rsid w:val="00314A1F"/>
    <w:rsid w:val="00315644"/>
    <w:rsid w:val="00315A34"/>
    <w:rsid w:val="00315F58"/>
    <w:rsid w:val="003161F1"/>
    <w:rsid w:val="003163DC"/>
    <w:rsid w:val="00316BE6"/>
    <w:rsid w:val="00316E3C"/>
    <w:rsid w:val="00316E7F"/>
    <w:rsid w:val="00317076"/>
    <w:rsid w:val="00317C9D"/>
    <w:rsid w:val="00320317"/>
    <w:rsid w:val="00320571"/>
    <w:rsid w:val="003206F5"/>
    <w:rsid w:val="00320884"/>
    <w:rsid w:val="00320B50"/>
    <w:rsid w:val="00321113"/>
    <w:rsid w:val="00321354"/>
    <w:rsid w:val="003214AE"/>
    <w:rsid w:val="0032181B"/>
    <w:rsid w:val="003218D1"/>
    <w:rsid w:val="00321EDB"/>
    <w:rsid w:val="0032212E"/>
    <w:rsid w:val="003223E7"/>
    <w:rsid w:val="003232A0"/>
    <w:rsid w:val="00323886"/>
    <w:rsid w:val="003240E0"/>
    <w:rsid w:val="0032412F"/>
    <w:rsid w:val="003243DC"/>
    <w:rsid w:val="00324BD5"/>
    <w:rsid w:val="00324C33"/>
    <w:rsid w:val="00324F28"/>
    <w:rsid w:val="00325861"/>
    <w:rsid w:val="003264DC"/>
    <w:rsid w:val="00326880"/>
    <w:rsid w:val="00326C4F"/>
    <w:rsid w:val="00327200"/>
    <w:rsid w:val="003272C0"/>
    <w:rsid w:val="00327CDF"/>
    <w:rsid w:val="00327FB8"/>
    <w:rsid w:val="003301C6"/>
    <w:rsid w:val="00330617"/>
    <w:rsid w:val="00330A27"/>
    <w:rsid w:val="00330D3B"/>
    <w:rsid w:val="003310C6"/>
    <w:rsid w:val="0033148B"/>
    <w:rsid w:val="00331541"/>
    <w:rsid w:val="0033174D"/>
    <w:rsid w:val="00332084"/>
    <w:rsid w:val="003321E3"/>
    <w:rsid w:val="00332521"/>
    <w:rsid w:val="00332881"/>
    <w:rsid w:val="00332EEA"/>
    <w:rsid w:val="00333675"/>
    <w:rsid w:val="00333686"/>
    <w:rsid w:val="003336B2"/>
    <w:rsid w:val="003338E3"/>
    <w:rsid w:val="00333AA9"/>
    <w:rsid w:val="003349BA"/>
    <w:rsid w:val="00334D96"/>
    <w:rsid w:val="00334FDE"/>
    <w:rsid w:val="00335437"/>
    <w:rsid w:val="003364E8"/>
    <w:rsid w:val="0033675F"/>
    <w:rsid w:val="00336768"/>
    <w:rsid w:val="00336DEB"/>
    <w:rsid w:val="00337056"/>
    <w:rsid w:val="00337367"/>
    <w:rsid w:val="00337744"/>
    <w:rsid w:val="00337CD2"/>
    <w:rsid w:val="003402CC"/>
    <w:rsid w:val="003403F7"/>
    <w:rsid w:val="0034115E"/>
    <w:rsid w:val="0034214F"/>
    <w:rsid w:val="003421B9"/>
    <w:rsid w:val="00342222"/>
    <w:rsid w:val="00342337"/>
    <w:rsid w:val="00342731"/>
    <w:rsid w:val="00342812"/>
    <w:rsid w:val="00342CF7"/>
    <w:rsid w:val="00343094"/>
    <w:rsid w:val="00343CEC"/>
    <w:rsid w:val="00343DAB"/>
    <w:rsid w:val="00344637"/>
    <w:rsid w:val="00344A26"/>
    <w:rsid w:val="00344BAF"/>
    <w:rsid w:val="00344E3E"/>
    <w:rsid w:val="00344F3B"/>
    <w:rsid w:val="00345636"/>
    <w:rsid w:val="00345869"/>
    <w:rsid w:val="00345A98"/>
    <w:rsid w:val="00345B7D"/>
    <w:rsid w:val="00345D37"/>
    <w:rsid w:val="00346C18"/>
    <w:rsid w:val="00347055"/>
    <w:rsid w:val="003474C7"/>
    <w:rsid w:val="003476E9"/>
    <w:rsid w:val="003477D9"/>
    <w:rsid w:val="00347A37"/>
    <w:rsid w:val="00347CC6"/>
    <w:rsid w:val="00347E9A"/>
    <w:rsid w:val="00350135"/>
    <w:rsid w:val="0035092F"/>
    <w:rsid w:val="00350DBE"/>
    <w:rsid w:val="00350DEE"/>
    <w:rsid w:val="003512E5"/>
    <w:rsid w:val="00351322"/>
    <w:rsid w:val="003516AB"/>
    <w:rsid w:val="0035177C"/>
    <w:rsid w:val="00351C5B"/>
    <w:rsid w:val="00351EA2"/>
    <w:rsid w:val="00351F02"/>
    <w:rsid w:val="00352A04"/>
    <w:rsid w:val="00352AC9"/>
    <w:rsid w:val="00352F1F"/>
    <w:rsid w:val="003531E0"/>
    <w:rsid w:val="00353D6B"/>
    <w:rsid w:val="00353E57"/>
    <w:rsid w:val="00354009"/>
    <w:rsid w:val="003542A8"/>
    <w:rsid w:val="00354759"/>
    <w:rsid w:val="00354782"/>
    <w:rsid w:val="00354D75"/>
    <w:rsid w:val="00354DD8"/>
    <w:rsid w:val="00355195"/>
    <w:rsid w:val="003554F6"/>
    <w:rsid w:val="003558BB"/>
    <w:rsid w:val="003569B9"/>
    <w:rsid w:val="00356DA1"/>
    <w:rsid w:val="00356E85"/>
    <w:rsid w:val="0035766F"/>
    <w:rsid w:val="003576DE"/>
    <w:rsid w:val="00357ACB"/>
    <w:rsid w:val="00357F66"/>
    <w:rsid w:val="00360328"/>
    <w:rsid w:val="00360530"/>
    <w:rsid w:val="003605BC"/>
    <w:rsid w:val="003607DF"/>
    <w:rsid w:val="00360952"/>
    <w:rsid w:val="00360BE6"/>
    <w:rsid w:val="00360EA5"/>
    <w:rsid w:val="00360F1F"/>
    <w:rsid w:val="00361969"/>
    <w:rsid w:val="00361D4F"/>
    <w:rsid w:val="0036239B"/>
    <w:rsid w:val="0036284F"/>
    <w:rsid w:val="00362937"/>
    <w:rsid w:val="00363523"/>
    <w:rsid w:val="0036368A"/>
    <w:rsid w:val="00363AF9"/>
    <w:rsid w:val="00363B20"/>
    <w:rsid w:val="00363C14"/>
    <w:rsid w:val="00363C51"/>
    <w:rsid w:val="003648D8"/>
    <w:rsid w:val="00364D93"/>
    <w:rsid w:val="0036502B"/>
    <w:rsid w:val="003654CE"/>
    <w:rsid w:val="00365757"/>
    <w:rsid w:val="00365A5E"/>
    <w:rsid w:val="00365A95"/>
    <w:rsid w:val="00365C82"/>
    <w:rsid w:val="00366204"/>
    <w:rsid w:val="00366828"/>
    <w:rsid w:val="00366B16"/>
    <w:rsid w:val="00366C2D"/>
    <w:rsid w:val="00366CC9"/>
    <w:rsid w:val="00366D0B"/>
    <w:rsid w:val="00367156"/>
    <w:rsid w:val="00367947"/>
    <w:rsid w:val="00367DA7"/>
    <w:rsid w:val="00370C5E"/>
    <w:rsid w:val="00370EA8"/>
    <w:rsid w:val="003710E8"/>
    <w:rsid w:val="00371114"/>
    <w:rsid w:val="0037199A"/>
    <w:rsid w:val="00371ECE"/>
    <w:rsid w:val="00372022"/>
    <w:rsid w:val="00372534"/>
    <w:rsid w:val="003727B1"/>
    <w:rsid w:val="00372976"/>
    <w:rsid w:val="00373194"/>
    <w:rsid w:val="003733A8"/>
    <w:rsid w:val="003736DD"/>
    <w:rsid w:val="0037398C"/>
    <w:rsid w:val="00373D1D"/>
    <w:rsid w:val="00374394"/>
    <w:rsid w:val="0037455F"/>
    <w:rsid w:val="0037491C"/>
    <w:rsid w:val="0037526B"/>
    <w:rsid w:val="003757A5"/>
    <w:rsid w:val="003762A9"/>
    <w:rsid w:val="0037659B"/>
    <w:rsid w:val="00376CC2"/>
    <w:rsid w:val="00377752"/>
    <w:rsid w:val="00377C44"/>
    <w:rsid w:val="00377E97"/>
    <w:rsid w:val="0038023A"/>
    <w:rsid w:val="00380483"/>
    <w:rsid w:val="003806D5"/>
    <w:rsid w:val="00381245"/>
    <w:rsid w:val="0038151A"/>
    <w:rsid w:val="00381C3F"/>
    <w:rsid w:val="00381C64"/>
    <w:rsid w:val="00383198"/>
    <w:rsid w:val="00384003"/>
    <w:rsid w:val="00384394"/>
    <w:rsid w:val="00384486"/>
    <w:rsid w:val="00384B7F"/>
    <w:rsid w:val="00385613"/>
    <w:rsid w:val="00386158"/>
    <w:rsid w:val="0038632E"/>
    <w:rsid w:val="0038658D"/>
    <w:rsid w:val="00386736"/>
    <w:rsid w:val="003869D2"/>
    <w:rsid w:val="00386FEE"/>
    <w:rsid w:val="00387123"/>
    <w:rsid w:val="00387B63"/>
    <w:rsid w:val="00390024"/>
    <w:rsid w:val="0039034E"/>
    <w:rsid w:val="00390C72"/>
    <w:rsid w:val="00390D4A"/>
    <w:rsid w:val="003911EF"/>
    <w:rsid w:val="00391280"/>
    <w:rsid w:val="003918AD"/>
    <w:rsid w:val="0039193A"/>
    <w:rsid w:val="0039221F"/>
    <w:rsid w:val="0039226C"/>
    <w:rsid w:val="00392455"/>
    <w:rsid w:val="003926E9"/>
    <w:rsid w:val="00392894"/>
    <w:rsid w:val="003930DD"/>
    <w:rsid w:val="00393460"/>
    <w:rsid w:val="00393939"/>
    <w:rsid w:val="00393CD7"/>
    <w:rsid w:val="00394568"/>
    <w:rsid w:val="00394A5A"/>
    <w:rsid w:val="00394A7E"/>
    <w:rsid w:val="0039549D"/>
    <w:rsid w:val="003959DD"/>
    <w:rsid w:val="00395A20"/>
    <w:rsid w:val="00395AD4"/>
    <w:rsid w:val="00395F91"/>
    <w:rsid w:val="00396551"/>
    <w:rsid w:val="00397446"/>
    <w:rsid w:val="0039748F"/>
    <w:rsid w:val="003978B7"/>
    <w:rsid w:val="00397F4D"/>
    <w:rsid w:val="003A08DB"/>
    <w:rsid w:val="003A0AC8"/>
    <w:rsid w:val="003A1690"/>
    <w:rsid w:val="003A2831"/>
    <w:rsid w:val="003A30F3"/>
    <w:rsid w:val="003A3294"/>
    <w:rsid w:val="003A3AE5"/>
    <w:rsid w:val="003A4874"/>
    <w:rsid w:val="003A4B05"/>
    <w:rsid w:val="003A4FAD"/>
    <w:rsid w:val="003A51A8"/>
    <w:rsid w:val="003A5385"/>
    <w:rsid w:val="003A7CD3"/>
    <w:rsid w:val="003A7CFA"/>
    <w:rsid w:val="003A7E69"/>
    <w:rsid w:val="003B0008"/>
    <w:rsid w:val="003B0A58"/>
    <w:rsid w:val="003B0BC3"/>
    <w:rsid w:val="003B0FA5"/>
    <w:rsid w:val="003B13AE"/>
    <w:rsid w:val="003B2481"/>
    <w:rsid w:val="003B31B6"/>
    <w:rsid w:val="003B32C3"/>
    <w:rsid w:val="003B37CA"/>
    <w:rsid w:val="003B3CF0"/>
    <w:rsid w:val="003B3D1F"/>
    <w:rsid w:val="003B5693"/>
    <w:rsid w:val="003B591D"/>
    <w:rsid w:val="003B5B16"/>
    <w:rsid w:val="003B5C81"/>
    <w:rsid w:val="003B5EEA"/>
    <w:rsid w:val="003B5F97"/>
    <w:rsid w:val="003B60C5"/>
    <w:rsid w:val="003B61CD"/>
    <w:rsid w:val="003B656A"/>
    <w:rsid w:val="003B65BA"/>
    <w:rsid w:val="003B6956"/>
    <w:rsid w:val="003B6BCA"/>
    <w:rsid w:val="003B7400"/>
    <w:rsid w:val="003B7518"/>
    <w:rsid w:val="003B75BB"/>
    <w:rsid w:val="003B7A53"/>
    <w:rsid w:val="003C09A7"/>
    <w:rsid w:val="003C170E"/>
    <w:rsid w:val="003C1841"/>
    <w:rsid w:val="003C1E5E"/>
    <w:rsid w:val="003C2491"/>
    <w:rsid w:val="003C3066"/>
    <w:rsid w:val="003C34E0"/>
    <w:rsid w:val="003C38AF"/>
    <w:rsid w:val="003C4A68"/>
    <w:rsid w:val="003C4C22"/>
    <w:rsid w:val="003C546A"/>
    <w:rsid w:val="003C5704"/>
    <w:rsid w:val="003C6401"/>
    <w:rsid w:val="003C65E3"/>
    <w:rsid w:val="003C66C3"/>
    <w:rsid w:val="003C6E10"/>
    <w:rsid w:val="003C70C0"/>
    <w:rsid w:val="003C740B"/>
    <w:rsid w:val="003C7AD5"/>
    <w:rsid w:val="003D01F1"/>
    <w:rsid w:val="003D0230"/>
    <w:rsid w:val="003D07E4"/>
    <w:rsid w:val="003D0A62"/>
    <w:rsid w:val="003D0C4F"/>
    <w:rsid w:val="003D11B7"/>
    <w:rsid w:val="003D17EB"/>
    <w:rsid w:val="003D1BF6"/>
    <w:rsid w:val="003D1D97"/>
    <w:rsid w:val="003D1E67"/>
    <w:rsid w:val="003D1EFE"/>
    <w:rsid w:val="003D20BF"/>
    <w:rsid w:val="003D2240"/>
    <w:rsid w:val="003D2F36"/>
    <w:rsid w:val="003D2FD2"/>
    <w:rsid w:val="003D3198"/>
    <w:rsid w:val="003D37DC"/>
    <w:rsid w:val="003D39E0"/>
    <w:rsid w:val="003D55A9"/>
    <w:rsid w:val="003D59DA"/>
    <w:rsid w:val="003D5E74"/>
    <w:rsid w:val="003D6485"/>
    <w:rsid w:val="003D6564"/>
    <w:rsid w:val="003D69C8"/>
    <w:rsid w:val="003D6AA6"/>
    <w:rsid w:val="003D6C7A"/>
    <w:rsid w:val="003D6CA1"/>
    <w:rsid w:val="003D7469"/>
    <w:rsid w:val="003D7FC0"/>
    <w:rsid w:val="003E07E3"/>
    <w:rsid w:val="003E0B47"/>
    <w:rsid w:val="003E16CC"/>
    <w:rsid w:val="003E17FA"/>
    <w:rsid w:val="003E1DB2"/>
    <w:rsid w:val="003E200E"/>
    <w:rsid w:val="003E2134"/>
    <w:rsid w:val="003E242F"/>
    <w:rsid w:val="003E24AA"/>
    <w:rsid w:val="003E290D"/>
    <w:rsid w:val="003E3B91"/>
    <w:rsid w:val="003E408B"/>
    <w:rsid w:val="003E433E"/>
    <w:rsid w:val="003E485A"/>
    <w:rsid w:val="003E4AA7"/>
    <w:rsid w:val="003E4BDE"/>
    <w:rsid w:val="003E4E5B"/>
    <w:rsid w:val="003E50D4"/>
    <w:rsid w:val="003E5852"/>
    <w:rsid w:val="003E604C"/>
    <w:rsid w:val="003E6119"/>
    <w:rsid w:val="003E6297"/>
    <w:rsid w:val="003E62D2"/>
    <w:rsid w:val="003E666D"/>
    <w:rsid w:val="003E6B78"/>
    <w:rsid w:val="003E6DD4"/>
    <w:rsid w:val="003E728D"/>
    <w:rsid w:val="003E730B"/>
    <w:rsid w:val="003E7A2E"/>
    <w:rsid w:val="003E7B72"/>
    <w:rsid w:val="003E7D01"/>
    <w:rsid w:val="003F069A"/>
    <w:rsid w:val="003F119C"/>
    <w:rsid w:val="003F13E6"/>
    <w:rsid w:val="003F1691"/>
    <w:rsid w:val="003F1820"/>
    <w:rsid w:val="003F1CB5"/>
    <w:rsid w:val="003F2190"/>
    <w:rsid w:val="003F2485"/>
    <w:rsid w:val="003F2FD5"/>
    <w:rsid w:val="003F320C"/>
    <w:rsid w:val="003F323C"/>
    <w:rsid w:val="003F368F"/>
    <w:rsid w:val="003F38F5"/>
    <w:rsid w:val="003F3C25"/>
    <w:rsid w:val="003F44EF"/>
    <w:rsid w:val="003F4FCC"/>
    <w:rsid w:val="003F5896"/>
    <w:rsid w:val="003F5D4E"/>
    <w:rsid w:val="003F5D6B"/>
    <w:rsid w:val="003F60ED"/>
    <w:rsid w:val="003F6328"/>
    <w:rsid w:val="003F6911"/>
    <w:rsid w:val="003F6DCA"/>
    <w:rsid w:val="003F7047"/>
    <w:rsid w:val="003F7AA5"/>
    <w:rsid w:val="003F7C3B"/>
    <w:rsid w:val="003F7EFB"/>
    <w:rsid w:val="00400373"/>
    <w:rsid w:val="00400616"/>
    <w:rsid w:val="00401390"/>
    <w:rsid w:val="00402C41"/>
    <w:rsid w:val="00402CFA"/>
    <w:rsid w:val="004031D6"/>
    <w:rsid w:val="00403412"/>
    <w:rsid w:val="0040360B"/>
    <w:rsid w:val="00403769"/>
    <w:rsid w:val="00403B78"/>
    <w:rsid w:val="00404742"/>
    <w:rsid w:val="00404BBD"/>
    <w:rsid w:val="00404CB2"/>
    <w:rsid w:val="00405298"/>
    <w:rsid w:val="004054A2"/>
    <w:rsid w:val="004054B1"/>
    <w:rsid w:val="0040594F"/>
    <w:rsid w:val="00405C4D"/>
    <w:rsid w:val="004068D6"/>
    <w:rsid w:val="00406A74"/>
    <w:rsid w:val="0040704E"/>
    <w:rsid w:val="00407214"/>
    <w:rsid w:val="00407D0B"/>
    <w:rsid w:val="00410305"/>
    <w:rsid w:val="00410AC0"/>
    <w:rsid w:val="004110CF"/>
    <w:rsid w:val="00411412"/>
    <w:rsid w:val="00412F18"/>
    <w:rsid w:val="00412F54"/>
    <w:rsid w:val="00413A88"/>
    <w:rsid w:val="00414056"/>
    <w:rsid w:val="004140C0"/>
    <w:rsid w:val="00414607"/>
    <w:rsid w:val="004151C3"/>
    <w:rsid w:val="00415751"/>
    <w:rsid w:val="00415CFF"/>
    <w:rsid w:val="00415F77"/>
    <w:rsid w:val="00416DF1"/>
    <w:rsid w:val="0041764E"/>
    <w:rsid w:val="004178FE"/>
    <w:rsid w:val="00417AE0"/>
    <w:rsid w:val="00417C0C"/>
    <w:rsid w:val="00417CCA"/>
    <w:rsid w:val="00417D7E"/>
    <w:rsid w:val="00417D9E"/>
    <w:rsid w:val="00420174"/>
    <w:rsid w:val="004205C4"/>
    <w:rsid w:val="0042072A"/>
    <w:rsid w:val="00420C8C"/>
    <w:rsid w:val="00421066"/>
    <w:rsid w:val="00421547"/>
    <w:rsid w:val="00421BA6"/>
    <w:rsid w:val="00421BAB"/>
    <w:rsid w:val="00421F44"/>
    <w:rsid w:val="00421F65"/>
    <w:rsid w:val="004226D7"/>
    <w:rsid w:val="00422844"/>
    <w:rsid w:val="00422CB3"/>
    <w:rsid w:val="00422D12"/>
    <w:rsid w:val="00422F3F"/>
    <w:rsid w:val="004237BF"/>
    <w:rsid w:val="004239BA"/>
    <w:rsid w:val="00423DEB"/>
    <w:rsid w:val="004244FC"/>
    <w:rsid w:val="00424A7F"/>
    <w:rsid w:val="00424CF5"/>
    <w:rsid w:val="00424D83"/>
    <w:rsid w:val="0042585F"/>
    <w:rsid w:val="0042594D"/>
    <w:rsid w:val="00425B5A"/>
    <w:rsid w:val="00425D03"/>
    <w:rsid w:val="00425EC6"/>
    <w:rsid w:val="00425F88"/>
    <w:rsid w:val="00426467"/>
    <w:rsid w:val="004264C5"/>
    <w:rsid w:val="0042739C"/>
    <w:rsid w:val="0042754F"/>
    <w:rsid w:val="0043089D"/>
    <w:rsid w:val="00432109"/>
    <w:rsid w:val="00432581"/>
    <w:rsid w:val="00432DE6"/>
    <w:rsid w:val="00433860"/>
    <w:rsid w:val="00433AC6"/>
    <w:rsid w:val="00433E30"/>
    <w:rsid w:val="00433FE7"/>
    <w:rsid w:val="0043422F"/>
    <w:rsid w:val="00434D9A"/>
    <w:rsid w:val="004352D0"/>
    <w:rsid w:val="00435688"/>
    <w:rsid w:val="004358AD"/>
    <w:rsid w:val="004366A9"/>
    <w:rsid w:val="004368DE"/>
    <w:rsid w:val="00436B67"/>
    <w:rsid w:val="00436E15"/>
    <w:rsid w:val="00436FC2"/>
    <w:rsid w:val="004371C0"/>
    <w:rsid w:val="004377B3"/>
    <w:rsid w:val="0043788B"/>
    <w:rsid w:val="00437E06"/>
    <w:rsid w:val="00437F2A"/>
    <w:rsid w:val="00440349"/>
    <w:rsid w:val="0044073E"/>
    <w:rsid w:val="00440926"/>
    <w:rsid w:val="0044156D"/>
    <w:rsid w:val="00441F16"/>
    <w:rsid w:val="0044202E"/>
    <w:rsid w:val="00442A31"/>
    <w:rsid w:val="004432DB"/>
    <w:rsid w:val="00443320"/>
    <w:rsid w:val="00443D02"/>
    <w:rsid w:val="00443D1B"/>
    <w:rsid w:val="00443F71"/>
    <w:rsid w:val="004442F2"/>
    <w:rsid w:val="004444A3"/>
    <w:rsid w:val="00444DFB"/>
    <w:rsid w:val="0044513E"/>
    <w:rsid w:val="00445597"/>
    <w:rsid w:val="0044570A"/>
    <w:rsid w:val="00445A0A"/>
    <w:rsid w:val="00445CB8"/>
    <w:rsid w:val="00445F7E"/>
    <w:rsid w:val="0044634C"/>
    <w:rsid w:val="00446690"/>
    <w:rsid w:val="00446D4C"/>
    <w:rsid w:val="00446DC3"/>
    <w:rsid w:val="0044705A"/>
    <w:rsid w:val="0044725D"/>
    <w:rsid w:val="00447F1D"/>
    <w:rsid w:val="0045012E"/>
    <w:rsid w:val="0045013B"/>
    <w:rsid w:val="0045088A"/>
    <w:rsid w:val="00450E15"/>
    <w:rsid w:val="00451288"/>
    <w:rsid w:val="004519EF"/>
    <w:rsid w:val="004523C8"/>
    <w:rsid w:val="00452C4D"/>
    <w:rsid w:val="00452C6A"/>
    <w:rsid w:val="0045328A"/>
    <w:rsid w:val="0045379C"/>
    <w:rsid w:val="00453F63"/>
    <w:rsid w:val="00454538"/>
    <w:rsid w:val="00454ABF"/>
    <w:rsid w:val="00455193"/>
    <w:rsid w:val="00455C98"/>
    <w:rsid w:val="004564FE"/>
    <w:rsid w:val="004567D5"/>
    <w:rsid w:val="00456D05"/>
    <w:rsid w:val="004572B4"/>
    <w:rsid w:val="00457642"/>
    <w:rsid w:val="00457E94"/>
    <w:rsid w:val="00460507"/>
    <w:rsid w:val="00460949"/>
    <w:rsid w:val="00460BDC"/>
    <w:rsid w:val="00460D2F"/>
    <w:rsid w:val="004616A1"/>
    <w:rsid w:val="0046254E"/>
    <w:rsid w:val="00462630"/>
    <w:rsid w:val="00462789"/>
    <w:rsid w:val="00462B6A"/>
    <w:rsid w:val="00462FE5"/>
    <w:rsid w:val="004640FF"/>
    <w:rsid w:val="00464232"/>
    <w:rsid w:val="00464394"/>
    <w:rsid w:val="004645DC"/>
    <w:rsid w:val="00464714"/>
    <w:rsid w:val="0046589D"/>
    <w:rsid w:val="0046689A"/>
    <w:rsid w:val="00466E1A"/>
    <w:rsid w:val="00467292"/>
    <w:rsid w:val="004674E1"/>
    <w:rsid w:val="004677DE"/>
    <w:rsid w:val="0047048B"/>
    <w:rsid w:val="004708B8"/>
    <w:rsid w:val="00470CED"/>
    <w:rsid w:val="004710F3"/>
    <w:rsid w:val="0047131A"/>
    <w:rsid w:val="004714CC"/>
    <w:rsid w:val="0047196C"/>
    <w:rsid w:val="00471B49"/>
    <w:rsid w:val="004730E1"/>
    <w:rsid w:val="004734A4"/>
    <w:rsid w:val="0047471E"/>
    <w:rsid w:val="0047482F"/>
    <w:rsid w:val="00474873"/>
    <w:rsid w:val="004749DA"/>
    <w:rsid w:val="00474B3B"/>
    <w:rsid w:val="0047545F"/>
    <w:rsid w:val="004757DB"/>
    <w:rsid w:val="00475B9C"/>
    <w:rsid w:val="00475CE8"/>
    <w:rsid w:val="004766BC"/>
    <w:rsid w:val="00476930"/>
    <w:rsid w:val="00476DC4"/>
    <w:rsid w:val="00477601"/>
    <w:rsid w:val="004776C3"/>
    <w:rsid w:val="00477CAE"/>
    <w:rsid w:val="00477D54"/>
    <w:rsid w:val="0048003B"/>
    <w:rsid w:val="004804E7"/>
    <w:rsid w:val="00480946"/>
    <w:rsid w:val="0048096C"/>
    <w:rsid w:val="004809B7"/>
    <w:rsid w:val="00481037"/>
    <w:rsid w:val="0048117A"/>
    <w:rsid w:val="00481547"/>
    <w:rsid w:val="0048200E"/>
    <w:rsid w:val="004820EC"/>
    <w:rsid w:val="004829F6"/>
    <w:rsid w:val="00482E02"/>
    <w:rsid w:val="00482FB4"/>
    <w:rsid w:val="00483519"/>
    <w:rsid w:val="00483990"/>
    <w:rsid w:val="00483D22"/>
    <w:rsid w:val="00484126"/>
    <w:rsid w:val="00484310"/>
    <w:rsid w:val="0048456B"/>
    <w:rsid w:val="004845D9"/>
    <w:rsid w:val="0048509C"/>
    <w:rsid w:val="004850CD"/>
    <w:rsid w:val="00485451"/>
    <w:rsid w:val="00485978"/>
    <w:rsid w:val="00485AA9"/>
    <w:rsid w:val="004863DD"/>
    <w:rsid w:val="0048689C"/>
    <w:rsid w:val="00486A86"/>
    <w:rsid w:val="00486BF2"/>
    <w:rsid w:val="00487C03"/>
    <w:rsid w:val="00490141"/>
    <w:rsid w:val="004902DC"/>
    <w:rsid w:val="0049043D"/>
    <w:rsid w:val="0049044F"/>
    <w:rsid w:val="00490731"/>
    <w:rsid w:val="0049088C"/>
    <w:rsid w:val="00491474"/>
    <w:rsid w:val="00491A73"/>
    <w:rsid w:val="00492227"/>
    <w:rsid w:val="00492521"/>
    <w:rsid w:val="00492A83"/>
    <w:rsid w:val="00492E4B"/>
    <w:rsid w:val="00493DC9"/>
    <w:rsid w:val="00493ED1"/>
    <w:rsid w:val="00494350"/>
    <w:rsid w:val="00494413"/>
    <w:rsid w:val="00494622"/>
    <w:rsid w:val="00495494"/>
    <w:rsid w:val="004958BB"/>
    <w:rsid w:val="0049634F"/>
    <w:rsid w:val="00496B5A"/>
    <w:rsid w:val="004970A8"/>
    <w:rsid w:val="00497252"/>
    <w:rsid w:val="00497285"/>
    <w:rsid w:val="004977DE"/>
    <w:rsid w:val="00497970"/>
    <w:rsid w:val="00497D7C"/>
    <w:rsid w:val="004A08F9"/>
    <w:rsid w:val="004A0DFA"/>
    <w:rsid w:val="004A122C"/>
    <w:rsid w:val="004A1285"/>
    <w:rsid w:val="004A149B"/>
    <w:rsid w:val="004A1A51"/>
    <w:rsid w:val="004A1BFA"/>
    <w:rsid w:val="004A2613"/>
    <w:rsid w:val="004A2F56"/>
    <w:rsid w:val="004A3865"/>
    <w:rsid w:val="004A3B74"/>
    <w:rsid w:val="004A3D82"/>
    <w:rsid w:val="004A40E2"/>
    <w:rsid w:val="004A418D"/>
    <w:rsid w:val="004A4666"/>
    <w:rsid w:val="004A55B2"/>
    <w:rsid w:val="004A5796"/>
    <w:rsid w:val="004A5A02"/>
    <w:rsid w:val="004A5C05"/>
    <w:rsid w:val="004A61FF"/>
    <w:rsid w:val="004A620E"/>
    <w:rsid w:val="004A635A"/>
    <w:rsid w:val="004A648E"/>
    <w:rsid w:val="004A65D2"/>
    <w:rsid w:val="004A69EA"/>
    <w:rsid w:val="004A6AE8"/>
    <w:rsid w:val="004A6F0E"/>
    <w:rsid w:val="004A774F"/>
    <w:rsid w:val="004A77CE"/>
    <w:rsid w:val="004A7D49"/>
    <w:rsid w:val="004A7F22"/>
    <w:rsid w:val="004B02B0"/>
    <w:rsid w:val="004B05A9"/>
    <w:rsid w:val="004B0B1B"/>
    <w:rsid w:val="004B0DB4"/>
    <w:rsid w:val="004B0F26"/>
    <w:rsid w:val="004B0F5E"/>
    <w:rsid w:val="004B15A0"/>
    <w:rsid w:val="004B15E6"/>
    <w:rsid w:val="004B2177"/>
    <w:rsid w:val="004B2A30"/>
    <w:rsid w:val="004B2F68"/>
    <w:rsid w:val="004B3373"/>
    <w:rsid w:val="004B3453"/>
    <w:rsid w:val="004B3661"/>
    <w:rsid w:val="004B41A0"/>
    <w:rsid w:val="004B46BF"/>
    <w:rsid w:val="004B494A"/>
    <w:rsid w:val="004B4DCC"/>
    <w:rsid w:val="004B4F2A"/>
    <w:rsid w:val="004B5246"/>
    <w:rsid w:val="004B538F"/>
    <w:rsid w:val="004B56D4"/>
    <w:rsid w:val="004B57A7"/>
    <w:rsid w:val="004B5B70"/>
    <w:rsid w:val="004B6F1E"/>
    <w:rsid w:val="004B75E6"/>
    <w:rsid w:val="004B7C00"/>
    <w:rsid w:val="004C091E"/>
    <w:rsid w:val="004C0AD0"/>
    <w:rsid w:val="004C0CDD"/>
    <w:rsid w:val="004C19CE"/>
    <w:rsid w:val="004C1BE2"/>
    <w:rsid w:val="004C1C12"/>
    <w:rsid w:val="004C1C51"/>
    <w:rsid w:val="004C1FD0"/>
    <w:rsid w:val="004C20FF"/>
    <w:rsid w:val="004C2200"/>
    <w:rsid w:val="004C2387"/>
    <w:rsid w:val="004C23A5"/>
    <w:rsid w:val="004C25E5"/>
    <w:rsid w:val="004C29A5"/>
    <w:rsid w:val="004C3643"/>
    <w:rsid w:val="004C387A"/>
    <w:rsid w:val="004C43C7"/>
    <w:rsid w:val="004C43DE"/>
    <w:rsid w:val="004C4809"/>
    <w:rsid w:val="004C4BC1"/>
    <w:rsid w:val="004C4C38"/>
    <w:rsid w:val="004C55AC"/>
    <w:rsid w:val="004C595C"/>
    <w:rsid w:val="004C614E"/>
    <w:rsid w:val="004C626D"/>
    <w:rsid w:val="004C67EA"/>
    <w:rsid w:val="004C6A95"/>
    <w:rsid w:val="004C6F08"/>
    <w:rsid w:val="004C78A5"/>
    <w:rsid w:val="004C7E29"/>
    <w:rsid w:val="004D0703"/>
    <w:rsid w:val="004D0F75"/>
    <w:rsid w:val="004D12B1"/>
    <w:rsid w:val="004D14B4"/>
    <w:rsid w:val="004D17CA"/>
    <w:rsid w:val="004D185D"/>
    <w:rsid w:val="004D19CB"/>
    <w:rsid w:val="004D237D"/>
    <w:rsid w:val="004D2516"/>
    <w:rsid w:val="004D2864"/>
    <w:rsid w:val="004D2B09"/>
    <w:rsid w:val="004D2E16"/>
    <w:rsid w:val="004D3B89"/>
    <w:rsid w:val="004D4E8A"/>
    <w:rsid w:val="004D4EF6"/>
    <w:rsid w:val="004D52D5"/>
    <w:rsid w:val="004D56AF"/>
    <w:rsid w:val="004D5CDB"/>
    <w:rsid w:val="004D6A22"/>
    <w:rsid w:val="004D6C66"/>
    <w:rsid w:val="004D6DC8"/>
    <w:rsid w:val="004D714A"/>
    <w:rsid w:val="004D7ED5"/>
    <w:rsid w:val="004E03C7"/>
    <w:rsid w:val="004E0766"/>
    <w:rsid w:val="004E0E06"/>
    <w:rsid w:val="004E13F9"/>
    <w:rsid w:val="004E170A"/>
    <w:rsid w:val="004E18A9"/>
    <w:rsid w:val="004E23E2"/>
    <w:rsid w:val="004E249A"/>
    <w:rsid w:val="004E34C0"/>
    <w:rsid w:val="004E3623"/>
    <w:rsid w:val="004E3A59"/>
    <w:rsid w:val="004E5280"/>
    <w:rsid w:val="004E53C4"/>
    <w:rsid w:val="004E5AD6"/>
    <w:rsid w:val="004E5EF3"/>
    <w:rsid w:val="004E6764"/>
    <w:rsid w:val="004E6BD2"/>
    <w:rsid w:val="004E6C15"/>
    <w:rsid w:val="004E6D01"/>
    <w:rsid w:val="004E70EF"/>
    <w:rsid w:val="004E74B7"/>
    <w:rsid w:val="004E757C"/>
    <w:rsid w:val="004E79B6"/>
    <w:rsid w:val="004E79C0"/>
    <w:rsid w:val="004E7D33"/>
    <w:rsid w:val="004F05A4"/>
    <w:rsid w:val="004F128D"/>
    <w:rsid w:val="004F195E"/>
    <w:rsid w:val="004F1B6F"/>
    <w:rsid w:val="004F1B89"/>
    <w:rsid w:val="004F1F59"/>
    <w:rsid w:val="004F209F"/>
    <w:rsid w:val="004F258B"/>
    <w:rsid w:val="004F25A9"/>
    <w:rsid w:val="004F2723"/>
    <w:rsid w:val="004F2A50"/>
    <w:rsid w:val="004F2C0E"/>
    <w:rsid w:val="004F2E6F"/>
    <w:rsid w:val="004F31BB"/>
    <w:rsid w:val="004F36AB"/>
    <w:rsid w:val="004F3B61"/>
    <w:rsid w:val="004F41A8"/>
    <w:rsid w:val="004F44B0"/>
    <w:rsid w:val="004F44FF"/>
    <w:rsid w:val="004F45EE"/>
    <w:rsid w:val="004F4665"/>
    <w:rsid w:val="004F4A86"/>
    <w:rsid w:val="004F5161"/>
    <w:rsid w:val="004F52E3"/>
    <w:rsid w:val="004F5BAC"/>
    <w:rsid w:val="004F62E6"/>
    <w:rsid w:val="004F6611"/>
    <w:rsid w:val="004F6E2B"/>
    <w:rsid w:val="004F75CC"/>
    <w:rsid w:val="004F7C4E"/>
    <w:rsid w:val="00500248"/>
    <w:rsid w:val="00500534"/>
    <w:rsid w:val="0050082D"/>
    <w:rsid w:val="00500E9A"/>
    <w:rsid w:val="00500FEB"/>
    <w:rsid w:val="0050109A"/>
    <w:rsid w:val="0050169C"/>
    <w:rsid w:val="00501BBB"/>
    <w:rsid w:val="00501C31"/>
    <w:rsid w:val="00502610"/>
    <w:rsid w:val="005028DE"/>
    <w:rsid w:val="00503A9B"/>
    <w:rsid w:val="00504148"/>
    <w:rsid w:val="0050495E"/>
    <w:rsid w:val="00504BB8"/>
    <w:rsid w:val="0050505C"/>
    <w:rsid w:val="00505AC5"/>
    <w:rsid w:val="00505FC0"/>
    <w:rsid w:val="005060D1"/>
    <w:rsid w:val="0050619E"/>
    <w:rsid w:val="0050623C"/>
    <w:rsid w:val="00506488"/>
    <w:rsid w:val="00506B65"/>
    <w:rsid w:val="00506DC3"/>
    <w:rsid w:val="00507B3A"/>
    <w:rsid w:val="00507D6B"/>
    <w:rsid w:val="00510BED"/>
    <w:rsid w:val="00510CA6"/>
    <w:rsid w:val="00511265"/>
    <w:rsid w:val="0051132E"/>
    <w:rsid w:val="00511437"/>
    <w:rsid w:val="005115AB"/>
    <w:rsid w:val="00511A8E"/>
    <w:rsid w:val="00512049"/>
    <w:rsid w:val="0051298A"/>
    <w:rsid w:val="00512F8C"/>
    <w:rsid w:val="00513302"/>
    <w:rsid w:val="00513511"/>
    <w:rsid w:val="005137AB"/>
    <w:rsid w:val="00513A54"/>
    <w:rsid w:val="00513DDF"/>
    <w:rsid w:val="00513FBD"/>
    <w:rsid w:val="0051403A"/>
    <w:rsid w:val="005141BF"/>
    <w:rsid w:val="0051459A"/>
    <w:rsid w:val="00514BF4"/>
    <w:rsid w:val="00515A51"/>
    <w:rsid w:val="00515BE4"/>
    <w:rsid w:val="00515D76"/>
    <w:rsid w:val="00516103"/>
    <w:rsid w:val="005165A5"/>
    <w:rsid w:val="005176F4"/>
    <w:rsid w:val="00517BBC"/>
    <w:rsid w:val="00517F60"/>
    <w:rsid w:val="00520543"/>
    <w:rsid w:val="005209B6"/>
    <w:rsid w:val="00522F17"/>
    <w:rsid w:val="00522F45"/>
    <w:rsid w:val="005230CB"/>
    <w:rsid w:val="005235E2"/>
    <w:rsid w:val="00523CFC"/>
    <w:rsid w:val="00524259"/>
    <w:rsid w:val="005246C4"/>
    <w:rsid w:val="005247C8"/>
    <w:rsid w:val="00524B20"/>
    <w:rsid w:val="005252FD"/>
    <w:rsid w:val="00525434"/>
    <w:rsid w:val="00525633"/>
    <w:rsid w:val="00525CA2"/>
    <w:rsid w:val="00526007"/>
    <w:rsid w:val="00526B11"/>
    <w:rsid w:val="00526B9F"/>
    <w:rsid w:val="00526CED"/>
    <w:rsid w:val="005271EC"/>
    <w:rsid w:val="005278CC"/>
    <w:rsid w:val="00527DA2"/>
    <w:rsid w:val="005300A8"/>
    <w:rsid w:val="005301F6"/>
    <w:rsid w:val="00530316"/>
    <w:rsid w:val="005306FE"/>
    <w:rsid w:val="00530815"/>
    <w:rsid w:val="0053089E"/>
    <w:rsid w:val="00530F08"/>
    <w:rsid w:val="005312A6"/>
    <w:rsid w:val="005316FF"/>
    <w:rsid w:val="00531B22"/>
    <w:rsid w:val="00531F86"/>
    <w:rsid w:val="00532B60"/>
    <w:rsid w:val="00533561"/>
    <w:rsid w:val="005338FC"/>
    <w:rsid w:val="00534008"/>
    <w:rsid w:val="00534295"/>
    <w:rsid w:val="00535436"/>
    <w:rsid w:val="0053552F"/>
    <w:rsid w:val="00535AF5"/>
    <w:rsid w:val="00536D12"/>
    <w:rsid w:val="00537780"/>
    <w:rsid w:val="00537DBE"/>
    <w:rsid w:val="0054001E"/>
    <w:rsid w:val="0054031F"/>
    <w:rsid w:val="00540EC6"/>
    <w:rsid w:val="00540FB3"/>
    <w:rsid w:val="005411E8"/>
    <w:rsid w:val="005412D8"/>
    <w:rsid w:val="005419C3"/>
    <w:rsid w:val="00541B69"/>
    <w:rsid w:val="00541C85"/>
    <w:rsid w:val="00541CDD"/>
    <w:rsid w:val="0054245A"/>
    <w:rsid w:val="005424D1"/>
    <w:rsid w:val="0054279C"/>
    <w:rsid w:val="005427EF"/>
    <w:rsid w:val="00542A58"/>
    <w:rsid w:val="0054364F"/>
    <w:rsid w:val="00543677"/>
    <w:rsid w:val="005437F2"/>
    <w:rsid w:val="00543BE7"/>
    <w:rsid w:val="005441D5"/>
    <w:rsid w:val="00544426"/>
    <w:rsid w:val="00544823"/>
    <w:rsid w:val="0054511D"/>
    <w:rsid w:val="00545338"/>
    <w:rsid w:val="005459B2"/>
    <w:rsid w:val="00545AB2"/>
    <w:rsid w:val="0054677D"/>
    <w:rsid w:val="005467CB"/>
    <w:rsid w:val="00546CE0"/>
    <w:rsid w:val="00546E28"/>
    <w:rsid w:val="005475C6"/>
    <w:rsid w:val="00547822"/>
    <w:rsid w:val="00547B5C"/>
    <w:rsid w:val="00550C9A"/>
    <w:rsid w:val="00550F9A"/>
    <w:rsid w:val="00551BE4"/>
    <w:rsid w:val="00551C87"/>
    <w:rsid w:val="00551C93"/>
    <w:rsid w:val="00551CF3"/>
    <w:rsid w:val="00552B18"/>
    <w:rsid w:val="00552F6E"/>
    <w:rsid w:val="00553050"/>
    <w:rsid w:val="00553F28"/>
    <w:rsid w:val="00554CE1"/>
    <w:rsid w:val="00554D5F"/>
    <w:rsid w:val="00554D77"/>
    <w:rsid w:val="005551B6"/>
    <w:rsid w:val="00555E25"/>
    <w:rsid w:val="00556C9D"/>
    <w:rsid w:val="00556E0F"/>
    <w:rsid w:val="00557301"/>
    <w:rsid w:val="0055734C"/>
    <w:rsid w:val="00557E1F"/>
    <w:rsid w:val="00560031"/>
    <w:rsid w:val="00560D2A"/>
    <w:rsid w:val="00560EEF"/>
    <w:rsid w:val="00560F4D"/>
    <w:rsid w:val="00561AE9"/>
    <w:rsid w:val="00562738"/>
    <w:rsid w:val="0056279F"/>
    <w:rsid w:val="00562BB1"/>
    <w:rsid w:val="00562D1F"/>
    <w:rsid w:val="00562F89"/>
    <w:rsid w:val="0056367A"/>
    <w:rsid w:val="005636CF"/>
    <w:rsid w:val="00563869"/>
    <w:rsid w:val="0056464F"/>
    <w:rsid w:val="00564716"/>
    <w:rsid w:val="00564829"/>
    <w:rsid w:val="00564BE6"/>
    <w:rsid w:val="00564E34"/>
    <w:rsid w:val="005654C8"/>
    <w:rsid w:val="005658AA"/>
    <w:rsid w:val="00565A25"/>
    <w:rsid w:val="0056667D"/>
    <w:rsid w:val="00566EE2"/>
    <w:rsid w:val="00566F3D"/>
    <w:rsid w:val="005672E1"/>
    <w:rsid w:val="00570161"/>
    <w:rsid w:val="005701EA"/>
    <w:rsid w:val="00570AD4"/>
    <w:rsid w:val="00570D7A"/>
    <w:rsid w:val="00570E92"/>
    <w:rsid w:val="0057100A"/>
    <w:rsid w:val="005711B1"/>
    <w:rsid w:val="00571474"/>
    <w:rsid w:val="00571541"/>
    <w:rsid w:val="0057192B"/>
    <w:rsid w:val="00571EB1"/>
    <w:rsid w:val="005723A2"/>
    <w:rsid w:val="00572F29"/>
    <w:rsid w:val="00573042"/>
    <w:rsid w:val="00573408"/>
    <w:rsid w:val="00573AC1"/>
    <w:rsid w:val="00573E93"/>
    <w:rsid w:val="005742C8"/>
    <w:rsid w:val="00574E90"/>
    <w:rsid w:val="0057546B"/>
    <w:rsid w:val="00575F60"/>
    <w:rsid w:val="005760A8"/>
    <w:rsid w:val="005761F6"/>
    <w:rsid w:val="0057680C"/>
    <w:rsid w:val="00576966"/>
    <w:rsid w:val="00576A0C"/>
    <w:rsid w:val="00576E64"/>
    <w:rsid w:val="0057760C"/>
    <w:rsid w:val="005778C7"/>
    <w:rsid w:val="00577C21"/>
    <w:rsid w:val="00577E3D"/>
    <w:rsid w:val="00577EE0"/>
    <w:rsid w:val="00580FB7"/>
    <w:rsid w:val="00581BA9"/>
    <w:rsid w:val="00581ED3"/>
    <w:rsid w:val="00581F53"/>
    <w:rsid w:val="00582121"/>
    <w:rsid w:val="00582757"/>
    <w:rsid w:val="00582A00"/>
    <w:rsid w:val="00582D04"/>
    <w:rsid w:val="00583D26"/>
    <w:rsid w:val="0058455E"/>
    <w:rsid w:val="00584E50"/>
    <w:rsid w:val="005852FF"/>
    <w:rsid w:val="00585AC2"/>
    <w:rsid w:val="00585B7C"/>
    <w:rsid w:val="00586B12"/>
    <w:rsid w:val="00586CB4"/>
    <w:rsid w:val="00586CE2"/>
    <w:rsid w:val="00587588"/>
    <w:rsid w:val="00587705"/>
    <w:rsid w:val="005906D3"/>
    <w:rsid w:val="00590B19"/>
    <w:rsid w:val="00590D03"/>
    <w:rsid w:val="00590F58"/>
    <w:rsid w:val="00590F5B"/>
    <w:rsid w:val="005910CD"/>
    <w:rsid w:val="00591619"/>
    <w:rsid w:val="00591667"/>
    <w:rsid w:val="00591A0E"/>
    <w:rsid w:val="00591C3A"/>
    <w:rsid w:val="00592062"/>
    <w:rsid w:val="0059215C"/>
    <w:rsid w:val="0059296E"/>
    <w:rsid w:val="00592C95"/>
    <w:rsid w:val="00592D8F"/>
    <w:rsid w:val="005936B0"/>
    <w:rsid w:val="00593885"/>
    <w:rsid w:val="005942B4"/>
    <w:rsid w:val="00594320"/>
    <w:rsid w:val="00594506"/>
    <w:rsid w:val="0059475C"/>
    <w:rsid w:val="005948D1"/>
    <w:rsid w:val="00594991"/>
    <w:rsid w:val="005953D2"/>
    <w:rsid w:val="0059586F"/>
    <w:rsid w:val="0059592C"/>
    <w:rsid w:val="00595AAD"/>
    <w:rsid w:val="00595EB0"/>
    <w:rsid w:val="00595F94"/>
    <w:rsid w:val="00596107"/>
    <w:rsid w:val="0059624A"/>
    <w:rsid w:val="00596682"/>
    <w:rsid w:val="005966AA"/>
    <w:rsid w:val="005969E5"/>
    <w:rsid w:val="00596ECE"/>
    <w:rsid w:val="00596EFE"/>
    <w:rsid w:val="00597376"/>
    <w:rsid w:val="0059758E"/>
    <w:rsid w:val="00597ECB"/>
    <w:rsid w:val="005A1240"/>
    <w:rsid w:val="005A1429"/>
    <w:rsid w:val="005A1D6B"/>
    <w:rsid w:val="005A1EDB"/>
    <w:rsid w:val="005A24A1"/>
    <w:rsid w:val="005A259F"/>
    <w:rsid w:val="005A2691"/>
    <w:rsid w:val="005A2BA6"/>
    <w:rsid w:val="005A3113"/>
    <w:rsid w:val="005A3257"/>
    <w:rsid w:val="005A3A8C"/>
    <w:rsid w:val="005A3CEB"/>
    <w:rsid w:val="005A4864"/>
    <w:rsid w:val="005A4AC8"/>
    <w:rsid w:val="005A51C5"/>
    <w:rsid w:val="005A571C"/>
    <w:rsid w:val="005A5743"/>
    <w:rsid w:val="005A633C"/>
    <w:rsid w:val="005A70C1"/>
    <w:rsid w:val="005A751C"/>
    <w:rsid w:val="005A7753"/>
    <w:rsid w:val="005A795E"/>
    <w:rsid w:val="005A7A0A"/>
    <w:rsid w:val="005B0301"/>
    <w:rsid w:val="005B04F7"/>
    <w:rsid w:val="005B07D0"/>
    <w:rsid w:val="005B0FAB"/>
    <w:rsid w:val="005B1192"/>
    <w:rsid w:val="005B187D"/>
    <w:rsid w:val="005B19BD"/>
    <w:rsid w:val="005B1CC1"/>
    <w:rsid w:val="005B2737"/>
    <w:rsid w:val="005B31F9"/>
    <w:rsid w:val="005B3412"/>
    <w:rsid w:val="005B3E80"/>
    <w:rsid w:val="005B4016"/>
    <w:rsid w:val="005B4B83"/>
    <w:rsid w:val="005B4F07"/>
    <w:rsid w:val="005B4F60"/>
    <w:rsid w:val="005B58CE"/>
    <w:rsid w:val="005B6168"/>
    <w:rsid w:val="005B6668"/>
    <w:rsid w:val="005B669D"/>
    <w:rsid w:val="005B75DD"/>
    <w:rsid w:val="005B77A4"/>
    <w:rsid w:val="005B7C51"/>
    <w:rsid w:val="005B7ED5"/>
    <w:rsid w:val="005C023C"/>
    <w:rsid w:val="005C0440"/>
    <w:rsid w:val="005C056D"/>
    <w:rsid w:val="005C0EBB"/>
    <w:rsid w:val="005C0F91"/>
    <w:rsid w:val="005C108F"/>
    <w:rsid w:val="005C113C"/>
    <w:rsid w:val="005C1C31"/>
    <w:rsid w:val="005C273B"/>
    <w:rsid w:val="005C3082"/>
    <w:rsid w:val="005C30C6"/>
    <w:rsid w:val="005C3303"/>
    <w:rsid w:val="005C3E90"/>
    <w:rsid w:val="005C3F9D"/>
    <w:rsid w:val="005C3FB2"/>
    <w:rsid w:val="005C4248"/>
    <w:rsid w:val="005C435B"/>
    <w:rsid w:val="005C466D"/>
    <w:rsid w:val="005C4739"/>
    <w:rsid w:val="005C4894"/>
    <w:rsid w:val="005C5775"/>
    <w:rsid w:val="005C5C6A"/>
    <w:rsid w:val="005C5F73"/>
    <w:rsid w:val="005C60A3"/>
    <w:rsid w:val="005C6ABE"/>
    <w:rsid w:val="005C6F05"/>
    <w:rsid w:val="005C711F"/>
    <w:rsid w:val="005C788D"/>
    <w:rsid w:val="005C7CC3"/>
    <w:rsid w:val="005C7EE0"/>
    <w:rsid w:val="005D023B"/>
    <w:rsid w:val="005D0409"/>
    <w:rsid w:val="005D0AF1"/>
    <w:rsid w:val="005D0B18"/>
    <w:rsid w:val="005D10DA"/>
    <w:rsid w:val="005D149A"/>
    <w:rsid w:val="005D225D"/>
    <w:rsid w:val="005D2F36"/>
    <w:rsid w:val="005D3B9C"/>
    <w:rsid w:val="005D4931"/>
    <w:rsid w:val="005D4A29"/>
    <w:rsid w:val="005D51AD"/>
    <w:rsid w:val="005D56EB"/>
    <w:rsid w:val="005D5A80"/>
    <w:rsid w:val="005D615E"/>
    <w:rsid w:val="005D64F4"/>
    <w:rsid w:val="005D666D"/>
    <w:rsid w:val="005D6936"/>
    <w:rsid w:val="005D7016"/>
    <w:rsid w:val="005D7CCF"/>
    <w:rsid w:val="005D7F41"/>
    <w:rsid w:val="005E0175"/>
    <w:rsid w:val="005E02BF"/>
    <w:rsid w:val="005E037C"/>
    <w:rsid w:val="005E1274"/>
    <w:rsid w:val="005E1808"/>
    <w:rsid w:val="005E2019"/>
    <w:rsid w:val="005E222D"/>
    <w:rsid w:val="005E2F63"/>
    <w:rsid w:val="005E387C"/>
    <w:rsid w:val="005E388D"/>
    <w:rsid w:val="005E3A3C"/>
    <w:rsid w:val="005E3B32"/>
    <w:rsid w:val="005E3BA7"/>
    <w:rsid w:val="005E3C72"/>
    <w:rsid w:val="005E429E"/>
    <w:rsid w:val="005E46BD"/>
    <w:rsid w:val="005E4E3E"/>
    <w:rsid w:val="005E4F2A"/>
    <w:rsid w:val="005E6123"/>
    <w:rsid w:val="005E6678"/>
    <w:rsid w:val="005E7103"/>
    <w:rsid w:val="005E78A9"/>
    <w:rsid w:val="005E7C4B"/>
    <w:rsid w:val="005E7E6A"/>
    <w:rsid w:val="005E7F21"/>
    <w:rsid w:val="005E7F3A"/>
    <w:rsid w:val="005F01C8"/>
    <w:rsid w:val="005F0D50"/>
    <w:rsid w:val="005F0FA4"/>
    <w:rsid w:val="005F17CF"/>
    <w:rsid w:val="005F1BC5"/>
    <w:rsid w:val="005F1FB3"/>
    <w:rsid w:val="005F275F"/>
    <w:rsid w:val="005F3D6D"/>
    <w:rsid w:val="005F3E67"/>
    <w:rsid w:val="005F6084"/>
    <w:rsid w:val="005F633B"/>
    <w:rsid w:val="005F6345"/>
    <w:rsid w:val="005F65AF"/>
    <w:rsid w:val="005F6CA5"/>
    <w:rsid w:val="005F6D40"/>
    <w:rsid w:val="005F6DB4"/>
    <w:rsid w:val="005F76F1"/>
    <w:rsid w:val="005F78FB"/>
    <w:rsid w:val="00600015"/>
    <w:rsid w:val="00600063"/>
    <w:rsid w:val="006001D4"/>
    <w:rsid w:val="0060096A"/>
    <w:rsid w:val="00600B72"/>
    <w:rsid w:val="00600EA1"/>
    <w:rsid w:val="0060114A"/>
    <w:rsid w:val="006019F1"/>
    <w:rsid w:val="006022AF"/>
    <w:rsid w:val="0060270A"/>
    <w:rsid w:val="00602E2E"/>
    <w:rsid w:val="00602E8C"/>
    <w:rsid w:val="00603175"/>
    <w:rsid w:val="0060364A"/>
    <w:rsid w:val="006036B3"/>
    <w:rsid w:val="006036DB"/>
    <w:rsid w:val="00603D72"/>
    <w:rsid w:val="00603FF6"/>
    <w:rsid w:val="006046DA"/>
    <w:rsid w:val="00605014"/>
    <w:rsid w:val="006053D5"/>
    <w:rsid w:val="00605806"/>
    <w:rsid w:val="00606D85"/>
    <w:rsid w:val="00606DE0"/>
    <w:rsid w:val="00607186"/>
    <w:rsid w:val="006076EF"/>
    <w:rsid w:val="006100DD"/>
    <w:rsid w:val="0061016B"/>
    <w:rsid w:val="006103F6"/>
    <w:rsid w:val="006107E2"/>
    <w:rsid w:val="00610AC5"/>
    <w:rsid w:val="006114F0"/>
    <w:rsid w:val="00611ABE"/>
    <w:rsid w:val="006121D9"/>
    <w:rsid w:val="006123BE"/>
    <w:rsid w:val="00612B79"/>
    <w:rsid w:val="00612CF9"/>
    <w:rsid w:val="00612ED2"/>
    <w:rsid w:val="00614174"/>
    <w:rsid w:val="00614456"/>
    <w:rsid w:val="00614681"/>
    <w:rsid w:val="006146BC"/>
    <w:rsid w:val="00614BF4"/>
    <w:rsid w:val="0061542E"/>
    <w:rsid w:val="0061550F"/>
    <w:rsid w:val="00616183"/>
    <w:rsid w:val="006162A8"/>
    <w:rsid w:val="006162F5"/>
    <w:rsid w:val="00616551"/>
    <w:rsid w:val="00616ACF"/>
    <w:rsid w:val="0061736B"/>
    <w:rsid w:val="00617777"/>
    <w:rsid w:val="00617D62"/>
    <w:rsid w:val="00620049"/>
    <w:rsid w:val="00620164"/>
    <w:rsid w:val="00620232"/>
    <w:rsid w:val="00620D41"/>
    <w:rsid w:val="00622411"/>
    <w:rsid w:val="00622859"/>
    <w:rsid w:val="0062292B"/>
    <w:rsid w:val="006232F8"/>
    <w:rsid w:val="006243C6"/>
    <w:rsid w:val="006246AD"/>
    <w:rsid w:val="00624922"/>
    <w:rsid w:val="006249A2"/>
    <w:rsid w:val="00624A8E"/>
    <w:rsid w:val="00624AC4"/>
    <w:rsid w:val="00625546"/>
    <w:rsid w:val="006258C5"/>
    <w:rsid w:val="00625AA2"/>
    <w:rsid w:val="00625D92"/>
    <w:rsid w:val="006264A9"/>
    <w:rsid w:val="00626D3D"/>
    <w:rsid w:val="006272F5"/>
    <w:rsid w:val="0062782E"/>
    <w:rsid w:val="006278E8"/>
    <w:rsid w:val="006279B0"/>
    <w:rsid w:val="00627D97"/>
    <w:rsid w:val="006301FB"/>
    <w:rsid w:val="00630A81"/>
    <w:rsid w:val="00630AC3"/>
    <w:rsid w:val="00630AF4"/>
    <w:rsid w:val="00631071"/>
    <w:rsid w:val="006313E2"/>
    <w:rsid w:val="0063164C"/>
    <w:rsid w:val="006316A0"/>
    <w:rsid w:val="006317B7"/>
    <w:rsid w:val="00631802"/>
    <w:rsid w:val="00631D61"/>
    <w:rsid w:val="00631DAB"/>
    <w:rsid w:val="0063216B"/>
    <w:rsid w:val="006322C2"/>
    <w:rsid w:val="006323FF"/>
    <w:rsid w:val="006327C1"/>
    <w:rsid w:val="00632B7A"/>
    <w:rsid w:val="00632E9A"/>
    <w:rsid w:val="0063395D"/>
    <w:rsid w:val="006339FF"/>
    <w:rsid w:val="00633CEC"/>
    <w:rsid w:val="00633E2A"/>
    <w:rsid w:val="006343A2"/>
    <w:rsid w:val="00634542"/>
    <w:rsid w:val="00634768"/>
    <w:rsid w:val="00634792"/>
    <w:rsid w:val="00634A89"/>
    <w:rsid w:val="00634F79"/>
    <w:rsid w:val="00635191"/>
    <w:rsid w:val="00635244"/>
    <w:rsid w:val="00635531"/>
    <w:rsid w:val="006358B2"/>
    <w:rsid w:val="006359BD"/>
    <w:rsid w:val="0063623E"/>
    <w:rsid w:val="0063649D"/>
    <w:rsid w:val="006365E9"/>
    <w:rsid w:val="00636675"/>
    <w:rsid w:val="00637C4B"/>
    <w:rsid w:val="00640672"/>
    <w:rsid w:val="00640E09"/>
    <w:rsid w:val="00641354"/>
    <w:rsid w:val="006414AA"/>
    <w:rsid w:val="00641BBF"/>
    <w:rsid w:val="006430C1"/>
    <w:rsid w:val="006435E3"/>
    <w:rsid w:val="00643778"/>
    <w:rsid w:val="006438F3"/>
    <w:rsid w:val="006441BC"/>
    <w:rsid w:val="0064475A"/>
    <w:rsid w:val="00645388"/>
    <w:rsid w:val="00645710"/>
    <w:rsid w:val="00645973"/>
    <w:rsid w:val="0064634E"/>
    <w:rsid w:val="00646491"/>
    <w:rsid w:val="00646668"/>
    <w:rsid w:val="0064707C"/>
    <w:rsid w:val="006472AE"/>
    <w:rsid w:val="006473AB"/>
    <w:rsid w:val="006476C6"/>
    <w:rsid w:val="00647D58"/>
    <w:rsid w:val="00647F7B"/>
    <w:rsid w:val="006500A6"/>
    <w:rsid w:val="006509A7"/>
    <w:rsid w:val="00650C87"/>
    <w:rsid w:val="00650D4B"/>
    <w:rsid w:val="00650FFE"/>
    <w:rsid w:val="0065133B"/>
    <w:rsid w:val="0065273A"/>
    <w:rsid w:val="00652EE8"/>
    <w:rsid w:val="006535CD"/>
    <w:rsid w:val="00653B03"/>
    <w:rsid w:val="00653FEC"/>
    <w:rsid w:val="00654174"/>
    <w:rsid w:val="00654224"/>
    <w:rsid w:val="006542C0"/>
    <w:rsid w:val="00654335"/>
    <w:rsid w:val="00654534"/>
    <w:rsid w:val="00654736"/>
    <w:rsid w:val="006547B6"/>
    <w:rsid w:val="00654B14"/>
    <w:rsid w:val="00654F8D"/>
    <w:rsid w:val="0065579A"/>
    <w:rsid w:val="00655B06"/>
    <w:rsid w:val="00655B50"/>
    <w:rsid w:val="00655F8D"/>
    <w:rsid w:val="0065658E"/>
    <w:rsid w:val="00656A55"/>
    <w:rsid w:val="00656B57"/>
    <w:rsid w:val="00657180"/>
    <w:rsid w:val="00657586"/>
    <w:rsid w:val="00657665"/>
    <w:rsid w:val="0066005B"/>
    <w:rsid w:val="006600B5"/>
    <w:rsid w:val="0066028E"/>
    <w:rsid w:val="006606AA"/>
    <w:rsid w:val="0066083B"/>
    <w:rsid w:val="00660B7F"/>
    <w:rsid w:val="00661396"/>
    <w:rsid w:val="00661537"/>
    <w:rsid w:val="00661C9F"/>
    <w:rsid w:val="00661E56"/>
    <w:rsid w:val="00661F31"/>
    <w:rsid w:val="00662388"/>
    <w:rsid w:val="006623B8"/>
    <w:rsid w:val="006624B2"/>
    <w:rsid w:val="00662E1C"/>
    <w:rsid w:val="00662F79"/>
    <w:rsid w:val="0066314B"/>
    <w:rsid w:val="00663738"/>
    <w:rsid w:val="00663FC8"/>
    <w:rsid w:val="00664057"/>
    <w:rsid w:val="00664071"/>
    <w:rsid w:val="00664635"/>
    <w:rsid w:val="00664734"/>
    <w:rsid w:val="0066614A"/>
    <w:rsid w:val="00666754"/>
    <w:rsid w:val="0066676B"/>
    <w:rsid w:val="0066680A"/>
    <w:rsid w:val="006668C5"/>
    <w:rsid w:val="00666978"/>
    <w:rsid w:val="00666D47"/>
    <w:rsid w:val="0066722C"/>
    <w:rsid w:val="006674CB"/>
    <w:rsid w:val="006675B7"/>
    <w:rsid w:val="006701D2"/>
    <w:rsid w:val="006701EE"/>
    <w:rsid w:val="00670281"/>
    <w:rsid w:val="00670F12"/>
    <w:rsid w:val="00671916"/>
    <w:rsid w:val="006721B9"/>
    <w:rsid w:val="00672385"/>
    <w:rsid w:val="006726C2"/>
    <w:rsid w:val="0067270E"/>
    <w:rsid w:val="0067314D"/>
    <w:rsid w:val="00673536"/>
    <w:rsid w:val="00673986"/>
    <w:rsid w:val="00673E42"/>
    <w:rsid w:val="00674968"/>
    <w:rsid w:val="00674A02"/>
    <w:rsid w:val="00674CD8"/>
    <w:rsid w:val="0067603C"/>
    <w:rsid w:val="00676725"/>
    <w:rsid w:val="00676EA9"/>
    <w:rsid w:val="00677800"/>
    <w:rsid w:val="00677B0E"/>
    <w:rsid w:val="00677C73"/>
    <w:rsid w:val="00677F14"/>
    <w:rsid w:val="006804CC"/>
    <w:rsid w:val="00680E9C"/>
    <w:rsid w:val="0068104A"/>
    <w:rsid w:val="0068136F"/>
    <w:rsid w:val="00681751"/>
    <w:rsid w:val="006829E0"/>
    <w:rsid w:val="00683251"/>
    <w:rsid w:val="00683654"/>
    <w:rsid w:val="00683B1B"/>
    <w:rsid w:val="00683F07"/>
    <w:rsid w:val="00684BF8"/>
    <w:rsid w:val="00684C01"/>
    <w:rsid w:val="0068542C"/>
    <w:rsid w:val="00685989"/>
    <w:rsid w:val="00685D07"/>
    <w:rsid w:val="006866D0"/>
    <w:rsid w:val="00686984"/>
    <w:rsid w:val="006869B6"/>
    <w:rsid w:val="00687381"/>
    <w:rsid w:val="00687FA5"/>
    <w:rsid w:val="00691812"/>
    <w:rsid w:val="00691D9A"/>
    <w:rsid w:val="00691E18"/>
    <w:rsid w:val="00691EB8"/>
    <w:rsid w:val="00691EC9"/>
    <w:rsid w:val="00691FBE"/>
    <w:rsid w:val="00692AD1"/>
    <w:rsid w:val="0069341F"/>
    <w:rsid w:val="00693789"/>
    <w:rsid w:val="00693949"/>
    <w:rsid w:val="00693A01"/>
    <w:rsid w:val="00694283"/>
    <w:rsid w:val="006959E0"/>
    <w:rsid w:val="00695EB5"/>
    <w:rsid w:val="00696038"/>
    <w:rsid w:val="00696164"/>
    <w:rsid w:val="00696183"/>
    <w:rsid w:val="0069645A"/>
    <w:rsid w:val="00696A1E"/>
    <w:rsid w:val="00696C3F"/>
    <w:rsid w:val="00696D2A"/>
    <w:rsid w:val="0069701D"/>
    <w:rsid w:val="00697170"/>
    <w:rsid w:val="00697199"/>
    <w:rsid w:val="00697218"/>
    <w:rsid w:val="0069777C"/>
    <w:rsid w:val="006977A5"/>
    <w:rsid w:val="0069791D"/>
    <w:rsid w:val="00697F18"/>
    <w:rsid w:val="006A001B"/>
    <w:rsid w:val="006A030D"/>
    <w:rsid w:val="006A0F5F"/>
    <w:rsid w:val="006A14AC"/>
    <w:rsid w:val="006A1608"/>
    <w:rsid w:val="006A227E"/>
    <w:rsid w:val="006A2CCE"/>
    <w:rsid w:val="006A2CF6"/>
    <w:rsid w:val="006A308D"/>
    <w:rsid w:val="006A354C"/>
    <w:rsid w:val="006A35DB"/>
    <w:rsid w:val="006A3EBF"/>
    <w:rsid w:val="006A4498"/>
    <w:rsid w:val="006A4921"/>
    <w:rsid w:val="006A498D"/>
    <w:rsid w:val="006A4CCB"/>
    <w:rsid w:val="006A5725"/>
    <w:rsid w:val="006A5B92"/>
    <w:rsid w:val="006A5FA3"/>
    <w:rsid w:val="006A71DA"/>
    <w:rsid w:val="006A721C"/>
    <w:rsid w:val="006A7294"/>
    <w:rsid w:val="006A7A0B"/>
    <w:rsid w:val="006B0538"/>
    <w:rsid w:val="006B068D"/>
    <w:rsid w:val="006B0C0E"/>
    <w:rsid w:val="006B23ED"/>
    <w:rsid w:val="006B2674"/>
    <w:rsid w:val="006B2B25"/>
    <w:rsid w:val="006B3443"/>
    <w:rsid w:val="006B378E"/>
    <w:rsid w:val="006B3C57"/>
    <w:rsid w:val="006B3EBA"/>
    <w:rsid w:val="006B4426"/>
    <w:rsid w:val="006B4BE0"/>
    <w:rsid w:val="006B4DBF"/>
    <w:rsid w:val="006B4FB4"/>
    <w:rsid w:val="006B6110"/>
    <w:rsid w:val="006B6520"/>
    <w:rsid w:val="006B65DF"/>
    <w:rsid w:val="006B6C85"/>
    <w:rsid w:val="006B6C97"/>
    <w:rsid w:val="006B703F"/>
    <w:rsid w:val="006B773B"/>
    <w:rsid w:val="006B77FC"/>
    <w:rsid w:val="006B7828"/>
    <w:rsid w:val="006B78B0"/>
    <w:rsid w:val="006B78EE"/>
    <w:rsid w:val="006B79F0"/>
    <w:rsid w:val="006B7B35"/>
    <w:rsid w:val="006B7C6D"/>
    <w:rsid w:val="006B7E4D"/>
    <w:rsid w:val="006C08BA"/>
    <w:rsid w:val="006C099B"/>
    <w:rsid w:val="006C0D31"/>
    <w:rsid w:val="006C12AB"/>
    <w:rsid w:val="006C1620"/>
    <w:rsid w:val="006C188D"/>
    <w:rsid w:val="006C1A95"/>
    <w:rsid w:val="006C20E8"/>
    <w:rsid w:val="006C2400"/>
    <w:rsid w:val="006C2845"/>
    <w:rsid w:val="006C28E9"/>
    <w:rsid w:val="006C3058"/>
    <w:rsid w:val="006C32CD"/>
    <w:rsid w:val="006C3721"/>
    <w:rsid w:val="006C3CEB"/>
    <w:rsid w:val="006C3DD8"/>
    <w:rsid w:val="006C4697"/>
    <w:rsid w:val="006C4899"/>
    <w:rsid w:val="006C4C26"/>
    <w:rsid w:val="006C4C83"/>
    <w:rsid w:val="006C4F6F"/>
    <w:rsid w:val="006C52E6"/>
    <w:rsid w:val="006C5C75"/>
    <w:rsid w:val="006C60EE"/>
    <w:rsid w:val="006C6269"/>
    <w:rsid w:val="006C692C"/>
    <w:rsid w:val="006C6C24"/>
    <w:rsid w:val="006C6F64"/>
    <w:rsid w:val="006C7512"/>
    <w:rsid w:val="006C7B6F"/>
    <w:rsid w:val="006D018E"/>
    <w:rsid w:val="006D034E"/>
    <w:rsid w:val="006D0543"/>
    <w:rsid w:val="006D1E39"/>
    <w:rsid w:val="006D1EBE"/>
    <w:rsid w:val="006D228A"/>
    <w:rsid w:val="006D3182"/>
    <w:rsid w:val="006D35E2"/>
    <w:rsid w:val="006D45DB"/>
    <w:rsid w:val="006D5332"/>
    <w:rsid w:val="006D59B8"/>
    <w:rsid w:val="006D63AC"/>
    <w:rsid w:val="006D6DB9"/>
    <w:rsid w:val="006D6E9F"/>
    <w:rsid w:val="006D702A"/>
    <w:rsid w:val="006D7949"/>
    <w:rsid w:val="006D7B05"/>
    <w:rsid w:val="006E00A1"/>
    <w:rsid w:val="006E011D"/>
    <w:rsid w:val="006E04EF"/>
    <w:rsid w:val="006E06CF"/>
    <w:rsid w:val="006E0D2B"/>
    <w:rsid w:val="006E0F04"/>
    <w:rsid w:val="006E11BD"/>
    <w:rsid w:val="006E130F"/>
    <w:rsid w:val="006E172B"/>
    <w:rsid w:val="006E1A41"/>
    <w:rsid w:val="006E2092"/>
    <w:rsid w:val="006E2493"/>
    <w:rsid w:val="006E2988"/>
    <w:rsid w:val="006E3227"/>
    <w:rsid w:val="006E3B33"/>
    <w:rsid w:val="006E3CFF"/>
    <w:rsid w:val="006E41AB"/>
    <w:rsid w:val="006E4231"/>
    <w:rsid w:val="006E48F9"/>
    <w:rsid w:val="006E4AC2"/>
    <w:rsid w:val="006E4C25"/>
    <w:rsid w:val="006E583E"/>
    <w:rsid w:val="006E5A29"/>
    <w:rsid w:val="006E5A38"/>
    <w:rsid w:val="006E5D32"/>
    <w:rsid w:val="006E5F17"/>
    <w:rsid w:val="006E6287"/>
    <w:rsid w:val="006E6726"/>
    <w:rsid w:val="006E6A13"/>
    <w:rsid w:val="006E6C75"/>
    <w:rsid w:val="006E713B"/>
    <w:rsid w:val="006E71F5"/>
    <w:rsid w:val="006E74ED"/>
    <w:rsid w:val="006E79CE"/>
    <w:rsid w:val="006E7A7D"/>
    <w:rsid w:val="006E7A93"/>
    <w:rsid w:val="006F0314"/>
    <w:rsid w:val="006F0510"/>
    <w:rsid w:val="006F0B61"/>
    <w:rsid w:val="006F0EBC"/>
    <w:rsid w:val="006F19F0"/>
    <w:rsid w:val="006F1DE7"/>
    <w:rsid w:val="006F2EC0"/>
    <w:rsid w:val="006F36C7"/>
    <w:rsid w:val="006F4420"/>
    <w:rsid w:val="006F44C3"/>
    <w:rsid w:val="006F4D7C"/>
    <w:rsid w:val="006F4E21"/>
    <w:rsid w:val="006F4E34"/>
    <w:rsid w:val="006F4F23"/>
    <w:rsid w:val="006F529F"/>
    <w:rsid w:val="006F53BE"/>
    <w:rsid w:val="006F5842"/>
    <w:rsid w:val="006F5B16"/>
    <w:rsid w:val="006F622F"/>
    <w:rsid w:val="006F725D"/>
    <w:rsid w:val="006F76F9"/>
    <w:rsid w:val="00700384"/>
    <w:rsid w:val="007006D0"/>
    <w:rsid w:val="007008E5"/>
    <w:rsid w:val="00700B33"/>
    <w:rsid w:val="00700B4C"/>
    <w:rsid w:val="00700FB2"/>
    <w:rsid w:val="00701E73"/>
    <w:rsid w:val="00701F84"/>
    <w:rsid w:val="00702BFB"/>
    <w:rsid w:val="00702E14"/>
    <w:rsid w:val="0070359A"/>
    <w:rsid w:val="00703CB5"/>
    <w:rsid w:val="00703EA3"/>
    <w:rsid w:val="00703F25"/>
    <w:rsid w:val="00703F50"/>
    <w:rsid w:val="00704ADA"/>
    <w:rsid w:val="00704DD0"/>
    <w:rsid w:val="00704F06"/>
    <w:rsid w:val="00704FDC"/>
    <w:rsid w:val="007051A6"/>
    <w:rsid w:val="00705902"/>
    <w:rsid w:val="00705BF3"/>
    <w:rsid w:val="00705E57"/>
    <w:rsid w:val="0070610B"/>
    <w:rsid w:val="007067B4"/>
    <w:rsid w:val="00706D63"/>
    <w:rsid w:val="00706F63"/>
    <w:rsid w:val="007075B6"/>
    <w:rsid w:val="00707B60"/>
    <w:rsid w:val="00707C79"/>
    <w:rsid w:val="00707DFD"/>
    <w:rsid w:val="00707FA8"/>
    <w:rsid w:val="00707FAD"/>
    <w:rsid w:val="00710278"/>
    <w:rsid w:val="007109BA"/>
    <w:rsid w:val="007110CD"/>
    <w:rsid w:val="007114C2"/>
    <w:rsid w:val="00711E0B"/>
    <w:rsid w:val="007120F6"/>
    <w:rsid w:val="0071219E"/>
    <w:rsid w:val="00712372"/>
    <w:rsid w:val="00712410"/>
    <w:rsid w:val="00712490"/>
    <w:rsid w:val="0071312F"/>
    <w:rsid w:val="00713593"/>
    <w:rsid w:val="00714226"/>
    <w:rsid w:val="0071428C"/>
    <w:rsid w:val="0071475B"/>
    <w:rsid w:val="00714CB8"/>
    <w:rsid w:val="00714FEF"/>
    <w:rsid w:val="00715AFB"/>
    <w:rsid w:val="00715E5A"/>
    <w:rsid w:val="007165C6"/>
    <w:rsid w:val="00716970"/>
    <w:rsid w:val="00716FFB"/>
    <w:rsid w:val="00717076"/>
    <w:rsid w:val="00717194"/>
    <w:rsid w:val="0071752A"/>
    <w:rsid w:val="00717AF6"/>
    <w:rsid w:val="00717EAD"/>
    <w:rsid w:val="00720063"/>
    <w:rsid w:val="007202B1"/>
    <w:rsid w:val="007204D6"/>
    <w:rsid w:val="00720E72"/>
    <w:rsid w:val="00721FAF"/>
    <w:rsid w:val="00722363"/>
    <w:rsid w:val="0072249D"/>
    <w:rsid w:val="00722685"/>
    <w:rsid w:val="00722A6A"/>
    <w:rsid w:val="007232AA"/>
    <w:rsid w:val="0072377C"/>
    <w:rsid w:val="007237A6"/>
    <w:rsid w:val="00723D3A"/>
    <w:rsid w:val="00723D56"/>
    <w:rsid w:val="00723FA6"/>
    <w:rsid w:val="0072457D"/>
    <w:rsid w:val="00724D6D"/>
    <w:rsid w:val="0072546B"/>
    <w:rsid w:val="007256E6"/>
    <w:rsid w:val="007264A8"/>
    <w:rsid w:val="00726622"/>
    <w:rsid w:val="00726D06"/>
    <w:rsid w:val="007271E8"/>
    <w:rsid w:val="00727515"/>
    <w:rsid w:val="00727B0A"/>
    <w:rsid w:val="00727D42"/>
    <w:rsid w:val="00727EC6"/>
    <w:rsid w:val="007301AF"/>
    <w:rsid w:val="007304FF"/>
    <w:rsid w:val="007307D8"/>
    <w:rsid w:val="00730825"/>
    <w:rsid w:val="007308B0"/>
    <w:rsid w:val="007308F1"/>
    <w:rsid w:val="00730AD1"/>
    <w:rsid w:val="00730DBB"/>
    <w:rsid w:val="00730E8F"/>
    <w:rsid w:val="00730F77"/>
    <w:rsid w:val="00731134"/>
    <w:rsid w:val="00731943"/>
    <w:rsid w:val="00732548"/>
    <w:rsid w:val="00732DA2"/>
    <w:rsid w:val="00733196"/>
    <w:rsid w:val="00733D7F"/>
    <w:rsid w:val="00734038"/>
    <w:rsid w:val="0073437E"/>
    <w:rsid w:val="0073445A"/>
    <w:rsid w:val="007347C3"/>
    <w:rsid w:val="00734956"/>
    <w:rsid w:val="007349B3"/>
    <w:rsid w:val="00734A2F"/>
    <w:rsid w:val="00734A9E"/>
    <w:rsid w:val="00734E72"/>
    <w:rsid w:val="007351B6"/>
    <w:rsid w:val="007352E1"/>
    <w:rsid w:val="00735857"/>
    <w:rsid w:val="00735870"/>
    <w:rsid w:val="00736BAE"/>
    <w:rsid w:val="00736D19"/>
    <w:rsid w:val="00737277"/>
    <w:rsid w:val="00740C59"/>
    <w:rsid w:val="007410B9"/>
    <w:rsid w:val="007410E9"/>
    <w:rsid w:val="00741529"/>
    <w:rsid w:val="0074212E"/>
    <w:rsid w:val="007423F6"/>
    <w:rsid w:val="00742467"/>
    <w:rsid w:val="00742639"/>
    <w:rsid w:val="00742E5F"/>
    <w:rsid w:val="00742EDD"/>
    <w:rsid w:val="00743000"/>
    <w:rsid w:val="0074309A"/>
    <w:rsid w:val="00743366"/>
    <w:rsid w:val="00744073"/>
    <w:rsid w:val="007442A9"/>
    <w:rsid w:val="007442CD"/>
    <w:rsid w:val="007448E2"/>
    <w:rsid w:val="007449BA"/>
    <w:rsid w:val="00744C80"/>
    <w:rsid w:val="00744EE6"/>
    <w:rsid w:val="0074574D"/>
    <w:rsid w:val="00745A8B"/>
    <w:rsid w:val="00745E0C"/>
    <w:rsid w:val="0074630A"/>
    <w:rsid w:val="00746A59"/>
    <w:rsid w:val="00746F0F"/>
    <w:rsid w:val="00746F5E"/>
    <w:rsid w:val="007474CC"/>
    <w:rsid w:val="007478D6"/>
    <w:rsid w:val="00747C6A"/>
    <w:rsid w:val="00750883"/>
    <w:rsid w:val="00750D1C"/>
    <w:rsid w:val="00750E9D"/>
    <w:rsid w:val="007511F7"/>
    <w:rsid w:val="00751722"/>
    <w:rsid w:val="00751A5F"/>
    <w:rsid w:val="00751C5B"/>
    <w:rsid w:val="00751C62"/>
    <w:rsid w:val="00751E3C"/>
    <w:rsid w:val="00752433"/>
    <w:rsid w:val="007524FF"/>
    <w:rsid w:val="007528EA"/>
    <w:rsid w:val="00752B57"/>
    <w:rsid w:val="00752E99"/>
    <w:rsid w:val="007532F5"/>
    <w:rsid w:val="00753764"/>
    <w:rsid w:val="00753932"/>
    <w:rsid w:val="00754194"/>
    <w:rsid w:val="00754376"/>
    <w:rsid w:val="00754551"/>
    <w:rsid w:val="0075493C"/>
    <w:rsid w:val="00755B84"/>
    <w:rsid w:val="00756932"/>
    <w:rsid w:val="007570E9"/>
    <w:rsid w:val="00757658"/>
    <w:rsid w:val="00757A3F"/>
    <w:rsid w:val="00757B7E"/>
    <w:rsid w:val="00757C40"/>
    <w:rsid w:val="007600B6"/>
    <w:rsid w:val="00761619"/>
    <w:rsid w:val="00761920"/>
    <w:rsid w:val="00761CFC"/>
    <w:rsid w:val="00762527"/>
    <w:rsid w:val="0076285C"/>
    <w:rsid w:val="00762907"/>
    <w:rsid w:val="00762A07"/>
    <w:rsid w:val="00763234"/>
    <w:rsid w:val="0076337F"/>
    <w:rsid w:val="00763421"/>
    <w:rsid w:val="0076354B"/>
    <w:rsid w:val="00763E80"/>
    <w:rsid w:val="00763FDE"/>
    <w:rsid w:val="00764B81"/>
    <w:rsid w:val="00764BD7"/>
    <w:rsid w:val="0076527F"/>
    <w:rsid w:val="007657A5"/>
    <w:rsid w:val="00765D9D"/>
    <w:rsid w:val="007668DE"/>
    <w:rsid w:val="00766985"/>
    <w:rsid w:val="00766B69"/>
    <w:rsid w:val="00767333"/>
    <w:rsid w:val="00767A7B"/>
    <w:rsid w:val="00767CAC"/>
    <w:rsid w:val="00767D3B"/>
    <w:rsid w:val="00767E3A"/>
    <w:rsid w:val="00767E54"/>
    <w:rsid w:val="00770003"/>
    <w:rsid w:val="00770758"/>
    <w:rsid w:val="00770934"/>
    <w:rsid w:val="00771A0B"/>
    <w:rsid w:val="00772367"/>
    <w:rsid w:val="0077295A"/>
    <w:rsid w:val="00772BAD"/>
    <w:rsid w:val="00772FF4"/>
    <w:rsid w:val="0077316F"/>
    <w:rsid w:val="00773A18"/>
    <w:rsid w:val="00773D46"/>
    <w:rsid w:val="00773F71"/>
    <w:rsid w:val="00774323"/>
    <w:rsid w:val="00774914"/>
    <w:rsid w:val="00774A5F"/>
    <w:rsid w:val="0077556F"/>
    <w:rsid w:val="00775F65"/>
    <w:rsid w:val="00776369"/>
    <w:rsid w:val="0077684A"/>
    <w:rsid w:val="00776B72"/>
    <w:rsid w:val="00776F37"/>
    <w:rsid w:val="00777504"/>
    <w:rsid w:val="007775DE"/>
    <w:rsid w:val="007775F4"/>
    <w:rsid w:val="00777773"/>
    <w:rsid w:val="0077786C"/>
    <w:rsid w:val="007778EA"/>
    <w:rsid w:val="00777ECD"/>
    <w:rsid w:val="00777EEF"/>
    <w:rsid w:val="00780572"/>
    <w:rsid w:val="00780CC2"/>
    <w:rsid w:val="00780DFA"/>
    <w:rsid w:val="00780E2B"/>
    <w:rsid w:val="0078110E"/>
    <w:rsid w:val="00781B0E"/>
    <w:rsid w:val="00781B8A"/>
    <w:rsid w:val="00781F20"/>
    <w:rsid w:val="007824FE"/>
    <w:rsid w:val="0078273E"/>
    <w:rsid w:val="007828EA"/>
    <w:rsid w:val="007828FE"/>
    <w:rsid w:val="007829F7"/>
    <w:rsid w:val="00782DD3"/>
    <w:rsid w:val="0078307E"/>
    <w:rsid w:val="00783300"/>
    <w:rsid w:val="007837C9"/>
    <w:rsid w:val="00783D7C"/>
    <w:rsid w:val="00783DEE"/>
    <w:rsid w:val="0078421E"/>
    <w:rsid w:val="00784691"/>
    <w:rsid w:val="007849A4"/>
    <w:rsid w:val="007849F1"/>
    <w:rsid w:val="0078570C"/>
    <w:rsid w:val="00785BC1"/>
    <w:rsid w:val="00785CD7"/>
    <w:rsid w:val="00785D30"/>
    <w:rsid w:val="00785F11"/>
    <w:rsid w:val="007869C2"/>
    <w:rsid w:val="00786F89"/>
    <w:rsid w:val="0078758E"/>
    <w:rsid w:val="00790A0B"/>
    <w:rsid w:val="0079131F"/>
    <w:rsid w:val="007919D1"/>
    <w:rsid w:val="00791FB2"/>
    <w:rsid w:val="0079206B"/>
    <w:rsid w:val="007921A1"/>
    <w:rsid w:val="0079297A"/>
    <w:rsid w:val="00792B9D"/>
    <w:rsid w:val="00792D54"/>
    <w:rsid w:val="00792EAD"/>
    <w:rsid w:val="00793028"/>
    <w:rsid w:val="007931F8"/>
    <w:rsid w:val="00794125"/>
    <w:rsid w:val="0079426E"/>
    <w:rsid w:val="0079427D"/>
    <w:rsid w:val="00794CCF"/>
    <w:rsid w:val="00796530"/>
    <w:rsid w:val="0079676A"/>
    <w:rsid w:val="0079689A"/>
    <w:rsid w:val="00796918"/>
    <w:rsid w:val="00796D0E"/>
    <w:rsid w:val="00796D28"/>
    <w:rsid w:val="00796D75"/>
    <w:rsid w:val="00796DA1"/>
    <w:rsid w:val="00796EE7"/>
    <w:rsid w:val="007A0347"/>
    <w:rsid w:val="007A0BCE"/>
    <w:rsid w:val="007A0D64"/>
    <w:rsid w:val="007A1151"/>
    <w:rsid w:val="007A1434"/>
    <w:rsid w:val="007A1502"/>
    <w:rsid w:val="007A1A69"/>
    <w:rsid w:val="007A1EC2"/>
    <w:rsid w:val="007A2330"/>
    <w:rsid w:val="007A2552"/>
    <w:rsid w:val="007A2924"/>
    <w:rsid w:val="007A3077"/>
    <w:rsid w:val="007A3F68"/>
    <w:rsid w:val="007A405C"/>
    <w:rsid w:val="007A433C"/>
    <w:rsid w:val="007A4745"/>
    <w:rsid w:val="007A477E"/>
    <w:rsid w:val="007A4A80"/>
    <w:rsid w:val="007A50BF"/>
    <w:rsid w:val="007A52D5"/>
    <w:rsid w:val="007A56D2"/>
    <w:rsid w:val="007A5C17"/>
    <w:rsid w:val="007A5EC1"/>
    <w:rsid w:val="007A5FDC"/>
    <w:rsid w:val="007A6540"/>
    <w:rsid w:val="007A6736"/>
    <w:rsid w:val="007A6C77"/>
    <w:rsid w:val="007A75F8"/>
    <w:rsid w:val="007A7DD7"/>
    <w:rsid w:val="007A7E30"/>
    <w:rsid w:val="007B0147"/>
    <w:rsid w:val="007B04A9"/>
    <w:rsid w:val="007B0793"/>
    <w:rsid w:val="007B09F3"/>
    <w:rsid w:val="007B0A42"/>
    <w:rsid w:val="007B0B0B"/>
    <w:rsid w:val="007B0EC1"/>
    <w:rsid w:val="007B1814"/>
    <w:rsid w:val="007B1EB9"/>
    <w:rsid w:val="007B1F5F"/>
    <w:rsid w:val="007B3118"/>
    <w:rsid w:val="007B3343"/>
    <w:rsid w:val="007B37DB"/>
    <w:rsid w:val="007B3803"/>
    <w:rsid w:val="007B3AD8"/>
    <w:rsid w:val="007B3B13"/>
    <w:rsid w:val="007B458C"/>
    <w:rsid w:val="007B4E77"/>
    <w:rsid w:val="007B4E9C"/>
    <w:rsid w:val="007B4EB0"/>
    <w:rsid w:val="007B506D"/>
    <w:rsid w:val="007B5875"/>
    <w:rsid w:val="007B5F70"/>
    <w:rsid w:val="007B60A0"/>
    <w:rsid w:val="007B6357"/>
    <w:rsid w:val="007B6AD0"/>
    <w:rsid w:val="007B6B66"/>
    <w:rsid w:val="007B6CA0"/>
    <w:rsid w:val="007B76E1"/>
    <w:rsid w:val="007B7749"/>
    <w:rsid w:val="007B779E"/>
    <w:rsid w:val="007C0336"/>
    <w:rsid w:val="007C0910"/>
    <w:rsid w:val="007C0B62"/>
    <w:rsid w:val="007C10D7"/>
    <w:rsid w:val="007C1389"/>
    <w:rsid w:val="007C255D"/>
    <w:rsid w:val="007C2CAF"/>
    <w:rsid w:val="007C311C"/>
    <w:rsid w:val="007C33E4"/>
    <w:rsid w:val="007C3640"/>
    <w:rsid w:val="007C39E5"/>
    <w:rsid w:val="007C4977"/>
    <w:rsid w:val="007C4A52"/>
    <w:rsid w:val="007C4DAB"/>
    <w:rsid w:val="007C51A3"/>
    <w:rsid w:val="007C52F6"/>
    <w:rsid w:val="007C5ADA"/>
    <w:rsid w:val="007C5F00"/>
    <w:rsid w:val="007C5F4F"/>
    <w:rsid w:val="007C6C1E"/>
    <w:rsid w:val="007C6CA1"/>
    <w:rsid w:val="007C704D"/>
    <w:rsid w:val="007C7106"/>
    <w:rsid w:val="007C7116"/>
    <w:rsid w:val="007C74C7"/>
    <w:rsid w:val="007C7C2C"/>
    <w:rsid w:val="007D00EB"/>
    <w:rsid w:val="007D0300"/>
    <w:rsid w:val="007D0EFC"/>
    <w:rsid w:val="007D14A6"/>
    <w:rsid w:val="007D152E"/>
    <w:rsid w:val="007D169B"/>
    <w:rsid w:val="007D256A"/>
    <w:rsid w:val="007D282F"/>
    <w:rsid w:val="007D2BA5"/>
    <w:rsid w:val="007D2E8B"/>
    <w:rsid w:val="007D3004"/>
    <w:rsid w:val="007D3057"/>
    <w:rsid w:val="007D32CD"/>
    <w:rsid w:val="007D3550"/>
    <w:rsid w:val="007D3ED9"/>
    <w:rsid w:val="007D4140"/>
    <w:rsid w:val="007D4239"/>
    <w:rsid w:val="007D4443"/>
    <w:rsid w:val="007D46E3"/>
    <w:rsid w:val="007D4818"/>
    <w:rsid w:val="007D482E"/>
    <w:rsid w:val="007D4D8D"/>
    <w:rsid w:val="007D4F26"/>
    <w:rsid w:val="007D572C"/>
    <w:rsid w:val="007D5748"/>
    <w:rsid w:val="007D5B41"/>
    <w:rsid w:val="007D5CA6"/>
    <w:rsid w:val="007D6620"/>
    <w:rsid w:val="007D66C3"/>
    <w:rsid w:val="007D68C4"/>
    <w:rsid w:val="007D7540"/>
    <w:rsid w:val="007D7B3E"/>
    <w:rsid w:val="007D7B61"/>
    <w:rsid w:val="007D7D25"/>
    <w:rsid w:val="007E00C9"/>
    <w:rsid w:val="007E08B1"/>
    <w:rsid w:val="007E0A7D"/>
    <w:rsid w:val="007E0B63"/>
    <w:rsid w:val="007E0DD4"/>
    <w:rsid w:val="007E119F"/>
    <w:rsid w:val="007E1271"/>
    <w:rsid w:val="007E141C"/>
    <w:rsid w:val="007E1499"/>
    <w:rsid w:val="007E1D67"/>
    <w:rsid w:val="007E2021"/>
    <w:rsid w:val="007E2214"/>
    <w:rsid w:val="007E329F"/>
    <w:rsid w:val="007E3B27"/>
    <w:rsid w:val="007E3BBB"/>
    <w:rsid w:val="007E3BD5"/>
    <w:rsid w:val="007E45B3"/>
    <w:rsid w:val="007E4928"/>
    <w:rsid w:val="007E49D6"/>
    <w:rsid w:val="007E4AE0"/>
    <w:rsid w:val="007E534B"/>
    <w:rsid w:val="007E5845"/>
    <w:rsid w:val="007E623A"/>
    <w:rsid w:val="007E633E"/>
    <w:rsid w:val="007E72F9"/>
    <w:rsid w:val="007E732D"/>
    <w:rsid w:val="007E76EF"/>
    <w:rsid w:val="007E7D18"/>
    <w:rsid w:val="007F0737"/>
    <w:rsid w:val="007F0DCB"/>
    <w:rsid w:val="007F0DDC"/>
    <w:rsid w:val="007F10E2"/>
    <w:rsid w:val="007F11CA"/>
    <w:rsid w:val="007F18A0"/>
    <w:rsid w:val="007F18FF"/>
    <w:rsid w:val="007F1A03"/>
    <w:rsid w:val="007F1D15"/>
    <w:rsid w:val="007F1F28"/>
    <w:rsid w:val="007F297B"/>
    <w:rsid w:val="007F32D0"/>
    <w:rsid w:val="007F333A"/>
    <w:rsid w:val="007F38AC"/>
    <w:rsid w:val="007F3C6A"/>
    <w:rsid w:val="007F3D1D"/>
    <w:rsid w:val="007F4617"/>
    <w:rsid w:val="007F46B6"/>
    <w:rsid w:val="007F4750"/>
    <w:rsid w:val="007F4AE9"/>
    <w:rsid w:val="007F4C53"/>
    <w:rsid w:val="007F527E"/>
    <w:rsid w:val="007F53D3"/>
    <w:rsid w:val="007F5A87"/>
    <w:rsid w:val="007F5E63"/>
    <w:rsid w:val="007F671E"/>
    <w:rsid w:val="007F6CDA"/>
    <w:rsid w:val="007F7184"/>
    <w:rsid w:val="007F718B"/>
    <w:rsid w:val="007F71B6"/>
    <w:rsid w:val="007F73B1"/>
    <w:rsid w:val="007F7631"/>
    <w:rsid w:val="007F7A82"/>
    <w:rsid w:val="007F7F2D"/>
    <w:rsid w:val="008000E3"/>
    <w:rsid w:val="00800A06"/>
    <w:rsid w:val="00800D28"/>
    <w:rsid w:val="00800E4E"/>
    <w:rsid w:val="008010AD"/>
    <w:rsid w:val="00801298"/>
    <w:rsid w:val="008019B6"/>
    <w:rsid w:val="00801E34"/>
    <w:rsid w:val="00802A70"/>
    <w:rsid w:val="00803143"/>
    <w:rsid w:val="00804DB5"/>
    <w:rsid w:val="0080583E"/>
    <w:rsid w:val="00805AC3"/>
    <w:rsid w:val="00805DCC"/>
    <w:rsid w:val="00805F35"/>
    <w:rsid w:val="00806574"/>
    <w:rsid w:val="00806E84"/>
    <w:rsid w:val="00807065"/>
    <w:rsid w:val="00810165"/>
    <w:rsid w:val="008106D1"/>
    <w:rsid w:val="00810B06"/>
    <w:rsid w:val="00810E87"/>
    <w:rsid w:val="00810F8E"/>
    <w:rsid w:val="00811097"/>
    <w:rsid w:val="00811273"/>
    <w:rsid w:val="0081186B"/>
    <w:rsid w:val="008118A0"/>
    <w:rsid w:val="00811D0D"/>
    <w:rsid w:val="008120E5"/>
    <w:rsid w:val="00812297"/>
    <w:rsid w:val="008129B0"/>
    <w:rsid w:val="00812BCB"/>
    <w:rsid w:val="008130D2"/>
    <w:rsid w:val="00813502"/>
    <w:rsid w:val="0081372D"/>
    <w:rsid w:val="00813B38"/>
    <w:rsid w:val="00813BF6"/>
    <w:rsid w:val="008140C0"/>
    <w:rsid w:val="0081443B"/>
    <w:rsid w:val="00815826"/>
    <w:rsid w:val="00815B4A"/>
    <w:rsid w:val="0081605D"/>
    <w:rsid w:val="00816917"/>
    <w:rsid w:val="00817465"/>
    <w:rsid w:val="008175F5"/>
    <w:rsid w:val="008178A4"/>
    <w:rsid w:val="00817C15"/>
    <w:rsid w:val="0082045F"/>
    <w:rsid w:val="00820D68"/>
    <w:rsid w:val="0082107C"/>
    <w:rsid w:val="008219B6"/>
    <w:rsid w:val="00821FDB"/>
    <w:rsid w:val="00822410"/>
    <w:rsid w:val="008224DE"/>
    <w:rsid w:val="0082259E"/>
    <w:rsid w:val="00822631"/>
    <w:rsid w:val="0082305D"/>
    <w:rsid w:val="0082324F"/>
    <w:rsid w:val="00823AE9"/>
    <w:rsid w:val="00823DDF"/>
    <w:rsid w:val="00823E45"/>
    <w:rsid w:val="00823E8F"/>
    <w:rsid w:val="008240C0"/>
    <w:rsid w:val="00824BF0"/>
    <w:rsid w:val="00825179"/>
    <w:rsid w:val="008252D7"/>
    <w:rsid w:val="008254BA"/>
    <w:rsid w:val="00826494"/>
    <w:rsid w:val="0082670A"/>
    <w:rsid w:val="00826C29"/>
    <w:rsid w:val="00826C6C"/>
    <w:rsid w:val="008271AB"/>
    <w:rsid w:val="00827888"/>
    <w:rsid w:val="00827E39"/>
    <w:rsid w:val="00830834"/>
    <w:rsid w:val="008310DF"/>
    <w:rsid w:val="00831222"/>
    <w:rsid w:val="008315E5"/>
    <w:rsid w:val="008324AE"/>
    <w:rsid w:val="00832526"/>
    <w:rsid w:val="00832930"/>
    <w:rsid w:val="008329B1"/>
    <w:rsid w:val="00832A62"/>
    <w:rsid w:val="00832C07"/>
    <w:rsid w:val="00832C5A"/>
    <w:rsid w:val="008337C5"/>
    <w:rsid w:val="008337E0"/>
    <w:rsid w:val="008345B3"/>
    <w:rsid w:val="00835FCF"/>
    <w:rsid w:val="0083630C"/>
    <w:rsid w:val="008366C1"/>
    <w:rsid w:val="00836AF1"/>
    <w:rsid w:val="00836E55"/>
    <w:rsid w:val="008370D6"/>
    <w:rsid w:val="0083735C"/>
    <w:rsid w:val="00837BF1"/>
    <w:rsid w:val="00837DC7"/>
    <w:rsid w:val="00840963"/>
    <w:rsid w:val="00840D41"/>
    <w:rsid w:val="00841835"/>
    <w:rsid w:val="0084194B"/>
    <w:rsid w:val="0084282B"/>
    <w:rsid w:val="0084325E"/>
    <w:rsid w:val="00843465"/>
    <w:rsid w:val="00844258"/>
    <w:rsid w:val="008449D5"/>
    <w:rsid w:val="00844CAF"/>
    <w:rsid w:val="00844D13"/>
    <w:rsid w:val="00845E4B"/>
    <w:rsid w:val="008463EE"/>
    <w:rsid w:val="0084669D"/>
    <w:rsid w:val="0084679F"/>
    <w:rsid w:val="008467F7"/>
    <w:rsid w:val="00846A38"/>
    <w:rsid w:val="008470DB"/>
    <w:rsid w:val="00847230"/>
    <w:rsid w:val="008472C6"/>
    <w:rsid w:val="00847608"/>
    <w:rsid w:val="00847B91"/>
    <w:rsid w:val="00850339"/>
    <w:rsid w:val="00850604"/>
    <w:rsid w:val="00850710"/>
    <w:rsid w:val="00850A15"/>
    <w:rsid w:val="00850DC2"/>
    <w:rsid w:val="008518EE"/>
    <w:rsid w:val="00851D65"/>
    <w:rsid w:val="00852310"/>
    <w:rsid w:val="00852496"/>
    <w:rsid w:val="00853245"/>
    <w:rsid w:val="008532EB"/>
    <w:rsid w:val="008533D3"/>
    <w:rsid w:val="00853C09"/>
    <w:rsid w:val="00855263"/>
    <w:rsid w:val="008552E5"/>
    <w:rsid w:val="00855662"/>
    <w:rsid w:val="00855D35"/>
    <w:rsid w:val="00856332"/>
    <w:rsid w:val="008566A1"/>
    <w:rsid w:val="0085686A"/>
    <w:rsid w:val="00856906"/>
    <w:rsid w:val="00856FD5"/>
    <w:rsid w:val="008574C9"/>
    <w:rsid w:val="00857F12"/>
    <w:rsid w:val="008601FB"/>
    <w:rsid w:val="00860379"/>
    <w:rsid w:val="008604C4"/>
    <w:rsid w:val="00860654"/>
    <w:rsid w:val="00860711"/>
    <w:rsid w:val="00860E70"/>
    <w:rsid w:val="008614EA"/>
    <w:rsid w:val="00861F53"/>
    <w:rsid w:val="00862891"/>
    <w:rsid w:val="00862EF1"/>
    <w:rsid w:val="00863803"/>
    <w:rsid w:val="008639C4"/>
    <w:rsid w:val="00864686"/>
    <w:rsid w:val="0086523F"/>
    <w:rsid w:val="00865668"/>
    <w:rsid w:val="008667B1"/>
    <w:rsid w:val="008667E4"/>
    <w:rsid w:val="008669EA"/>
    <w:rsid w:val="0086709B"/>
    <w:rsid w:val="008673ED"/>
    <w:rsid w:val="00867555"/>
    <w:rsid w:val="00867566"/>
    <w:rsid w:val="008676C0"/>
    <w:rsid w:val="0086787A"/>
    <w:rsid w:val="00867A11"/>
    <w:rsid w:val="00867B59"/>
    <w:rsid w:val="00870017"/>
    <w:rsid w:val="00870054"/>
    <w:rsid w:val="00870392"/>
    <w:rsid w:val="0087042E"/>
    <w:rsid w:val="00870A08"/>
    <w:rsid w:val="00870BF2"/>
    <w:rsid w:val="00871195"/>
    <w:rsid w:val="0087162E"/>
    <w:rsid w:val="00871B4D"/>
    <w:rsid w:val="00871B6E"/>
    <w:rsid w:val="0087227E"/>
    <w:rsid w:val="00872A22"/>
    <w:rsid w:val="00873186"/>
    <w:rsid w:val="0087415F"/>
    <w:rsid w:val="008748BB"/>
    <w:rsid w:val="0087598F"/>
    <w:rsid w:val="00875ACD"/>
    <w:rsid w:val="00875EFD"/>
    <w:rsid w:val="00875F6A"/>
    <w:rsid w:val="008761B5"/>
    <w:rsid w:val="00876B37"/>
    <w:rsid w:val="0087749C"/>
    <w:rsid w:val="00877E1F"/>
    <w:rsid w:val="00880031"/>
    <w:rsid w:val="0088083F"/>
    <w:rsid w:val="00880849"/>
    <w:rsid w:val="0088100C"/>
    <w:rsid w:val="00881BDF"/>
    <w:rsid w:val="00881DE0"/>
    <w:rsid w:val="00881EE0"/>
    <w:rsid w:val="00881F4B"/>
    <w:rsid w:val="00882699"/>
    <w:rsid w:val="0088277E"/>
    <w:rsid w:val="00882E2D"/>
    <w:rsid w:val="0088349E"/>
    <w:rsid w:val="00883520"/>
    <w:rsid w:val="00883869"/>
    <w:rsid w:val="00883D40"/>
    <w:rsid w:val="00884177"/>
    <w:rsid w:val="0088485F"/>
    <w:rsid w:val="00884D49"/>
    <w:rsid w:val="00884ED9"/>
    <w:rsid w:val="00885270"/>
    <w:rsid w:val="00885D0C"/>
    <w:rsid w:val="00885E27"/>
    <w:rsid w:val="00885E75"/>
    <w:rsid w:val="008868DC"/>
    <w:rsid w:val="00886B9C"/>
    <w:rsid w:val="00886D64"/>
    <w:rsid w:val="008870FC"/>
    <w:rsid w:val="008872B7"/>
    <w:rsid w:val="00887688"/>
    <w:rsid w:val="00887C4D"/>
    <w:rsid w:val="00887E14"/>
    <w:rsid w:val="00890496"/>
    <w:rsid w:val="00890BB8"/>
    <w:rsid w:val="00890D83"/>
    <w:rsid w:val="00892DB3"/>
    <w:rsid w:val="0089326B"/>
    <w:rsid w:val="00893B28"/>
    <w:rsid w:val="00893ECF"/>
    <w:rsid w:val="00894AC7"/>
    <w:rsid w:val="00894EE5"/>
    <w:rsid w:val="00895208"/>
    <w:rsid w:val="00895592"/>
    <w:rsid w:val="0089583C"/>
    <w:rsid w:val="00895A32"/>
    <w:rsid w:val="00895BB7"/>
    <w:rsid w:val="00895D41"/>
    <w:rsid w:val="00896972"/>
    <w:rsid w:val="008969CA"/>
    <w:rsid w:val="008972B6"/>
    <w:rsid w:val="008973F8"/>
    <w:rsid w:val="00897991"/>
    <w:rsid w:val="00897C19"/>
    <w:rsid w:val="008A014C"/>
    <w:rsid w:val="008A06B6"/>
    <w:rsid w:val="008A1174"/>
    <w:rsid w:val="008A11FB"/>
    <w:rsid w:val="008A15E0"/>
    <w:rsid w:val="008A180B"/>
    <w:rsid w:val="008A1829"/>
    <w:rsid w:val="008A2933"/>
    <w:rsid w:val="008A2DF5"/>
    <w:rsid w:val="008A317A"/>
    <w:rsid w:val="008A331B"/>
    <w:rsid w:val="008A38C6"/>
    <w:rsid w:val="008A3CCD"/>
    <w:rsid w:val="008A44FB"/>
    <w:rsid w:val="008A4B18"/>
    <w:rsid w:val="008A4B58"/>
    <w:rsid w:val="008A517B"/>
    <w:rsid w:val="008A5844"/>
    <w:rsid w:val="008A58CA"/>
    <w:rsid w:val="008A5F9A"/>
    <w:rsid w:val="008A6210"/>
    <w:rsid w:val="008A640D"/>
    <w:rsid w:val="008A654E"/>
    <w:rsid w:val="008A69B1"/>
    <w:rsid w:val="008A6F59"/>
    <w:rsid w:val="008A793A"/>
    <w:rsid w:val="008A7DC3"/>
    <w:rsid w:val="008A7E37"/>
    <w:rsid w:val="008A7F4D"/>
    <w:rsid w:val="008B00B8"/>
    <w:rsid w:val="008B08BD"/>
    <w:rsid w:val="008B09A1"/>
    <w:rsid w:val="008B102E"/>
    <w:rsid w:val="008B1323"/>
    <w:rsid w:val="008B1824"/>
    <w:rsid w:val="008B1A8D"/>
    <w:rsid w:val="008B1DE8"/>
    <w:rsid w:val="008B2726"/>
    <w:rsid w:val="008B28A5"/>
    <w:rsid w:val="008B2A03"/>
    <w:rsid w:val="008B2AFB"/>
    <w:rsid w:val="008B2E7F"/>
    <w:rsid w:val="008B3269"/>
    <w:rsid w:val="008B3DAA"/>
    <w:rsid w:val="008B429F"/>
    <w:rsid w:val="008B45C3"/>
    <w:rsid w:val="008B4B62"/>
    <w:rsid w:val="008B4E20"/>
    <w:rsid w:val="008B4E73"/>
    <w:rsid w:val="008B551C"/>
    <w:rsid w:val="008B56E7"/>
    <w:rsid w:val="008B5A08"/>
    <w:rsid w:val="008B5F48"/>
    <w:rsid w:val="008B604A"/>
    <w:rsid w:val="008B6E80"/>
    <w:rsid w:val="008B79B5"/>
    <w:rsid w:val="008B7ECD"/>
    <w:rsid w:val="008B7ECF"/>
    <w:rsid w:val="008C104D"/>
    <w:rsid w:val="008C16E6"/>
    <w:rsid w:val="008C1C34"/>
    <w:rsid w:val="008C1EA8"/>
    <w:rsid w:val="008C27E6"/>
    <w:rsid w:val="008C2825"/>
    <w:rsid w:val="008C3617"/>
    <w:rsid w:val="008C38A6"/>
    <w:rsid w:val="008C3B6A"/>
    <w:rsid w:val="008C4036"/>
    <w:rsid w:val="008C454A"/>
    <w:rsid w:val="008C47FD"/>
    <w:rsid w:val="008C4FC3"/>
    <w:rsid w:val="008C51B1"/>
    <w:rsid w:val="008C5796"/>
    <w:rsid w:val="008C5DA1"/>
    <w:rsid w:val="008C5FFD"/>
    <w:rsid w:val="008C60D9"/>
    <w:rsid w:val="008C780D"/>
    <w:rsid w:val="008C7826"/>
    <w:rsid w:val="008C7A60"/>
    <w:rsid w:val="008D01DE"/>
    <w:rsid w:val="008D087D"/>
    <w:rsid w:val="008D0C9C"/>
    <w:rsid w:val="008D0E40"/>
    <w:rsid w:val="008D0E51"/>
    <w:rsid w:val="008D1367"/>
    <w:rsid w:val="008D137D"/>
    <w:rsid w:val="008D20F1"/>
    <w:rsid w:val="008D2202"/>
    <w:rsid w:val="008D265B"/>
    <w:rsid w:val="008D2804"/>
    <w:rsid w:val="008D2D09"/>
    <w:rsid w:val="008D2F4F"/>
    <w:rsid w:val="008D32C1"/>
    <w:rsid w:val="008D3BB3"/>
    <w:rsid w:val="008D43E0"/>
    <w:rsid w:val="008D4468"/>
    <w:rsid w:val="008D45DB"/>
    <w:rsid w:val="008D48B5"/>
    <w:rsid w:val="008D4A81"/>
    <w:rsid w:val="008D4BB4"/>
    <w:rsid w:val="008D512B"/>
    <w:rsid w:val="008D589B"/>
    <w:rsid w:val="008D5BDA"/>
    <w:rsid w:val="008D5C6C"/>
    <w:rsid w:val="008D6374"/>
    <w:rsid w:val="008D646A"/>
    <w:rsid w:val="008D6B60"/>
    <w:rsid w:val="008D6B72"/>
    <w:rsid w:val="008D742A"/>
    <w:rsid w:val="008D75B8"/>
    <w:rsid w:val="008D7773"/>
    <w:rsid w:val="008D77BB"/>
    <w:rsid w:val="008D78C5"/>
    <w:rsid w:val="008E0D99"/>
    <w:rsid w:val="008E0DA2"/>
    <w:rsid w:val="008E0E62"/>
    <w:rsid w:val="008E10D0"/>
    <w:rsid w:val="008E1646"/>
    <w:rsid w:val="008E1652"/>
    <w:rsid w:val="008E1B13"/>
    <w:rsid w:val="008E1C18"/>
    <w:rsid w:val="008E2065"/>
    <w:rsid w:val="008E215B"/>
    <w:rsid w:val="008E223A"/>
    <w:rsid w:val="008E35A0"/>
    <w:rsid w:val="008E3AA9"/>
    <w:rsid w:val="008E3ADE"/>
    <w:rsid w:val="008E3F74"/>
    <w:rsid w:val="008E3FCB"/>
    <w:rsid w:val="008E4265"/>
    <w:rsid w:val="008E439D"/>
    <w:rsid w:val="008E55DC"/>
    <w:rsid w:val="008E562E"/>
    <w:rsid w:val="008E5EC3"/>
    <w:rsid w:val="008E6073"/>
    <w:rsid w:val="008E676E"/>
    <w:rsid w:val="008E69B4"/>
    <w:rsid w:val="008E6D19"/>
    <w:rsid w:val="008E7997"/>
    <w:rsid w:val="008E7B1A"/>
    <w:rsid w:val="008E7B8B"/>
    <w:rsid w:val="008E7FC1"/>
    <w:rsid w:val="008F01B1"/>
    <w:rsid w:val="008F0202"/>
    <w:rsid w:val="008F04A6"/>
    <w:rsid w:val="008F06F7"/>
    <w:rsid w:val="008F0B83"/>
    <w:rsid w:val="008F0D29"/>
    <w:rsid w:val="008F1A32"/>
    <w:rsid w:val="008F1CCF"/>
    <w:rsid w:val="008F1DD4"/>
    <w:rsid w:val="008F1FEB"/>
    <w:rsid w:val="008F2B46"/>
    <w:rsid w:val="008F2E02"/>
    <w:rsid w:val="008F2E94"/>
    <w:rsid w:val="008F2EB6"/>
    <w:rsid w:val="008F34A1"/>
    <w:rsid w:val="008F3876"/>
    <w:rsid w:val="008F3C51"/>
    <w:rsid w:val="008F4C7A"/>
    <w:rsid w:val="008F4E1D"/>
    <w:rsid w:val="008F4FBF"/>
    <w:rsid w:val="008F575F"/>
    <w:rsid w:val="008F5949"/>
    <w:rsid w:val="008F5F23"/>
    <w:rsid w:val="008F6AEE"/>
    <w:rsid w:val="008F6B89"/>
    <w:rsid w:val="008F72AB"/>
    <w:rsid w:val="008F7F9D"/>
    <w:rsid w:val="0090018C"/>
    <w:rsid w:val="00900457"/>
    <w:rsid w:val="00900BBA"/>
    <w:rsid w:val="00900D21"/>
    <w:rsid w:val="00901A36"/>
    <w:rsid w:val="00901C2D"/>
    <w:rsid w:val="00901FC5"/>
    <w:rsid w:val="00902483"/>
    <w:rsid w:val="00902993"/>
    <w:rsid w:val="00902B8F"/>
    <w:rsid w:val="00902F1C"/>
    <w:rsid w:val="00904316"/>
    <w:rsid w:val="00904A6D"/>
    <w:rsid w:val="00905621"/>
    <w:rsid w:val="00905AAD"/>
    <w:rsid w:val="009066F1"/>
    <w:rsid w:val="00906C19"/>
    <w:rsid w:val="00906FF1"/>
    <w:rsid w:val="009075B2"/>
    <w:rsid w:val="00907667"/>
    <w:rsid w:val="009077A1"/>
    <w:rsid w:val="00907AB5"/>
    <w:rsid w:val="009104ED"/>
    <w:rsid w:val="009107E3"/>
    <w:rsid w:val="00910BB7"/>
    <w:rsid w:val="00910CB0"/>
    <w:rsid w:val="009115D0"/>
    <w:rsid w:val="00911BDB"/>
    <w:rsid w:val="00911C6A"/>
    <w:rsid w:val="009130D4"/>
    <w:rsid w:val="0091377D"/>
    <w:rsid w:val="00913902"/>
    <w:rsid w:val="00913C7D"/>
    <w:rsid w:val="00913DD8"/>
    <w:rsid w:val="009142FA"/>
    <w:rsid w:val="0091437D"/>
    <w:rsid w:val="009146CF"/>
    <w:rsid w:val="00914CDF"/>
    <w:rsid w:val="00914E22"/>
    <w:rsid w:val="00915079"/>
    <w:rsid w:val="00915A86"/>
    <w:rsid w:val="00916AB2"/>
    <w:rsid w:val="0091756F"/>
    <w:rsid w:val="00917665"/>
    <w:rsid w:val="00917A3B"/>
    <w:rsid w:val="00917FF2"/>
    <w:rsid w:val="00920129"/>
    <w:rsid w:val="009203B4"/>
    <w:rsid w:val="00921188"/>
    <w:rsid w:val="00921194"/>
    <w:rsid w:val="009212C8"/>
    <w:rsid w:val="0092142F"/>
    <w:rsid w:val="0092148D"/>
    <w:rsid w:val="00921701"/>
    <w:rsid w:val="00921CD9"/>
    <w:rsid w:val="00921D79"/>
    <w:rsid w:val="00921EB8"/>
    <w:rsid w:val="00922243"/>
    <w:rsid w:val="00922A7F"/>
    <w:rsid w:val="009230DB"/>
    <w:rsid w:val="00923158"/>
    <w:rsid w:val="0092316C"/>
    <w:rsid w:val="009234AF"/>
    <w:rsid w:val="00923FFC"/>
    <w:rsid w:val="00924956"/>
    <w:rsid w:val="00924F22"/>
    <w:rsid w:val="009254C8"/>
    <w:rsid w:val="00925985"/>
    <w:rsid w:val="00925D2B"/>
    <w:rsid w:val="00926AA7"/>
    <w:rsid w:val="00926B61"/>
    <w:rsid w:val="00926F2E"/>
    <w:rsid w:val="0092713E"/>
    <w:rsid w:val="009275CA"/>
    <w:rsid w:val="00927D4C"/>
    <w:rsid w:val="009300FF"/>
    <w:rsid w:val="0093053A"/>
    <w:rsid w:val="009310AA"/>
    <w:rsid w:val="009318F9"/>
    <w:rsid w:val="0093239B"/>
    <w:rsid w:val="009327A6"/>
    <w:rsid w:val="00932CC9"/>
    <w:rsid w:val="00933640"/>
    <w:rsid w:val="00933B35"/>
    <w:rsid w:val="00933DA6"/>
    <w:rsid w:val="00934386"/>
    <w:rsid w:val="00934C76"/>
    <w:rsid w:val="00935065"/>
    <w:rsid w:val="00935BAC"/>
    <w:rsid w:val="00935FD8"/>
    <w:rsid w:val="009363ED"/>
    <w:rsid w:val="00936443"/>
    <w:rsid w:val="009368D3"/>
    <w:rsid w:val="00936C94"/>
    <w:rsid w:val="00937444"/>
    <w:rsid w:val="00937583"/>
    <w:rsid w:val="0094011D"/>
    <w:rsid w:val="009409A9"/>
    <w:rsid w:val="009409B2"/>
    <w:rsid w:val="00940DA6"/>
    <w:rsid w:val="00941278"/>
    <w:rsid w:val="0094133A"/>
    <w:rsid w:val="00941379"/>
    <w:rsid w:val="009416C7"/>
    <w:rsid w:val="009416E3"/>
    <w:rsid w:val="00941923"/>
    <w:rsid w:val="009419BC"/>
    <w:rsid w:val="00942156"/>
    <w:rsid w:val="00942B98"/>
    <w:rsid w:val="0094320B"/>
    <w:rsid w:val="00943484"/>
    <w:rsid w:val="00943549"/>
    <w:rsid w:val="0094355F"/>
    <w:rsid w:val="0094360D"/>
    <w:rsid w:val="00943A13"/>
    <w:rsid w:val="00943F3B"/>
    <w:rsid w:val="009443C0"/>
    <w:rsid w:val="009445C8"/>
    <w:rsid w:val="00944674"/>
    <w:rsid w:val="009446C9"/>
    <w:rsid w:val="00944E2D"/>
    <w:rsid w:val="00944F00"/>
    <w:rsid w:val="00945E83"/>
    <w:rsid w:val="009460C7"/>
    <w:rsid w:val="0094615D"/>
    <w:rsid w:val="00946A09"/>
    <w:rsid w:val="00946A62"/>
    <w:rsid w:val="00946CEF"/>
    <w:rsid w:val="00947435"/>
    <w:rsid w:val="009478B1"/>
    <w:rsid w:val="00947EAC"/>
    <w:rsid w:val="009505C5"/>
    <w:rsid w:val="0095099C"/>
    <w:rsid w:val="009510A1"/>
    <w:rsid w:val="00951177"/>
    <w:rsid w:val="00951257"/>
    <w:rsid w:val="0095148F"/>
    <w:rsid w:val="009514A3"/>
    <w:rsid w:val="00951CE8"/>
    <w:rsid w:val="00951E8C"/>
    <w:rsid w:val="00952B3F"/>
    <w:rsid w:val="00952BD0"/>
    <w:rsid w:val="00953752"/>
    <w:rsid w:val="00953D8D"/>
    <w:rsid w:val="00953FD2"/>
    <w:rsid w:val="00954673"/>
    <w:rsid w:val="009547CC"/>
    <w:rsid w:val="009548E3"/>
    <w:rsid w:val="00954CC6"/>
    <w:rsid w:val="00954ED5"/>
    <w:rsid w:val="009556F4"/>
    <w:rsid w:val="0095610F"/>
    <w:rsid w:val="00956124"/>
    <w:rsid w:val="00956342"/>
    <w:rsid w:val="00956668"/>
    <w:rsid w:val="0095788F"/>
    <w:rsid w:val="00957E91"/>
    <w:rsid w:val="0096009E"/>
    <w:rsid w:val="00960B30"/>
    <w:rsid w:val="00960BBE"/>
    <w:rsid w:val="00960C53"/>
    <w:rsid w:val="00960D49"/>
    <w:rsid w:val="009613D8"/>
    <w:rsid w:val="00962A77"/>
    <w:rsid w:val="0096315A"/>
    <w:rsid w:val="00963F75"/>
    <w:rsid w:val="00964193"/>
    <w:rsid w:val="0096441B"/>
    <w:rsid w:val="00964712"/>
    <w:rsid w:val="009647D2"/>
    <w:rsid w:val="00964982"/>
    <w:rsid w:val="00964A96"/>
    <w:rsid w:val="00964BC1"/>
    <w:rsid w:val="00964EFE"/>
    <w:rsid w:val="00965930"/>
    <w:rsid w:val="00965A07"/>
    <w:rsid w:val="009662D7"/>
    <w:rsid w:val="00966B64"/>
    <w:rsid w:val="00966CD9"/>
    <w:rsid w:val="00966F60"/>
    <w:rsid w:val="00967A40"/>
    <w:rsid w:val="00967F5A"/>
    <w:rsid w:val="009701F4"/>
    <w:rsid w:val="009707AD"/>
    <w:rsid w:val="009707D2"/>
    <w:rsid w:val="009710D2"/>
    <w:rsid w:val="009715CC"/>
    <w:rsid w:val="009719DF"/>
    <w:rsid w:val="009719E3"/>
    <w:rsid w:val="00971DD6"/>
    <w:rsid w:val="00971F0A"/>
    <w:rsid w:val="00971FB4"/>
    <w:rsid w:val="009720A7"/>
    <w:rsid w:val="009720F3"/>
    <w:rsid w:val="009729D2"/>
    <w:rsid w:val="009730F1"/>
    <w:rsid w:val="00973240"/>
    <w:rsid w:val="009733A3"/>
    <w:rsid w:val="009747C8"/>
    <w:rsid w:val="00974CDE"/>
    <w:rsid w:val="00974D5E"/>
    <w:rsid w:val="00975043"/>
    <w:rsid w:val="00975310"/>
    <w:rsid w:val="009754C0"/>
    <w:rsid w:val="009754C7"/>
    <w:rsid w:val="009759EE"/>
    <w:rsid w:val="00976633"/>
    <w:rsid w:val="00976801"/>
    <w:rsid w:val="009769D0"/>
    <w:rsid w:val="00976FFA"/>
    <w:rsid w:val="0097707C"/>
    <w:rsid w:val="00977846"/>
    <w:rsid w:val="00977980"/>
    <w:rsid w:val="00977A1E"/>
    <w:rsid w:val="00977D1C"/>
    <w:rsid w:val="00980675"/>
    <w:rsid w:val="009808DE"/>
    <w:rsid w:val="009816DE"/>
    <w:rsid w:val="00981841"/>
    <w:rsid w:val="00981F76"/>
    <w:rsid w:val="00982161"/>
    <w:rsid w:val="009821F5"/>
    <w:rsid w:val="00983376"/>
    <w:rsid w:val="0098353A"/>
    <w:rsid w:val="0098426A"/>
    <w:rsid w:val="009843DE"/>
    <w:rsid w:val="00984948"/>
    <w:rsid w:val="00984D2F"/>
    <w:rsid w:val="00984F12"/>
    <w:rsid w:val="00985416"/>
    <w:rsid w:val="00985430"/>
    <w:rsid w:val="00985CD2"/>
    <w:rsid w:val="00985D99"/>
    <w:rsid w:val="00985DFD"/>
    <w:rsid w:val="00985E76"/>
    <w:rsid w:val="00986DE8"/>
    <w:rsid w:val="00986ECD"/>
    <w:rsid w:val="009870C3"/>
    <w:rsid w:val="00987DDA"/>
    <w:rsid w:val="009901F5"/>
    <w:rsid w:val="00990712"/>
    <w:rsid w:val="009909CC"/>
    <w:rsid w:val="00990A26"/>
    <w:rsid w:val="00991296"/>
    <w:rsid w:val="00991549"/>
    <w:rsid w:val="009917FD"/>
    <w:rsid w:val="00991CA2"/>
    <w:rsid w:val="009920B7"/>
    <w:rsid w:val="00992471"/>
    <w:rsid w:val="009924A9"/>
    <w:rsid w:val="00992C37"/>
    <w:rsid w:val="00993120"/>
    <w:rsid w:val="00993139"/>
    <w:rsid w:val="00993147"/>
    <w:rsid w:val="009939B3"/>
    <w:rsid w:val="00993BB4"/>
    <w:rsid w:val="00994770"/>
    <w:rsid w:val="00995619"/>
    <w:rsid w:val="00995C14"/>
    <w:rsid w:val="00995DCE"/>
    <w:rsid w:val="00996945"/>
    <w:rsid w:val="00996F06"/>
    <w:rsid w:val="00997128"/>
    <w:rsid w:val="0099734E"/>
    <w:rsid w:val="009974D8"/>
    <w:rsid w:val="0099765C"/>
    <w:rsid w:val="00997A4E"/>
    <w:rsid w:val="009A0D63"/>
    <w:rsid w:val="009A10A1"/>
    <w:rsid w:val="009A12D7"/>
    <w:rsid w:val="009A1C3D"/>
    <w:rsid w:val="009A1E9C"/>
    <w:rsid w:val="009A209B"/>
    <w:rsid w:val="009A2968"/>
    <w:rsid w:val="009A30B1"/>
    <w:rsid w:val="009A3444"/>
    <w:rsid w:val="009A3BAE"/>
    <w:rsid w:val="009A3DFA"/>
    <w:rsid w:val="009A3EE8"/>
    <w:rsid w:val="009A442F"/>
    <w:rsid w:val="009A4754"/>
    <w:rsid w:val="009A4923"/>
    <w:rsid w:val="009A4A56"/>
    <w:rsid w:val="009A4F59"/>
    <w:rsid w:val="009A5916"/>
    <w:rsid w:val="009A5F4E"/>
    <w:rsid w:val="009A64FB"/>
    <w:rsid w:val="009A6570"/>
    <w:rsid w:val="009A6BAB"/>
    <w:rsid w:val="009A6BDB"/>
    <w:rsid w:val="009A7901"/>
    <w:rsid w:val="009A7AEB"/>
    <w:rsid w:val="009B0352"/>
    <w:rsid w:val="009B03C9"/>
    <w:rsid w:val="009B0876"/>
    <w:rsid w:val="009B0AD1"/>
    <w:rsid w:val="009B17AE"/>
    <w:rsid w:val="009B22D1"/>
    <w:rsid w:val="009B23AC"/>
    <w:rsid w:val="009B303D"/>
    <w:rsid w:val="009B338F"/>
    <w:rsid w:val="009B4832"/>
    <w:rsid w:val="009B502E"/>
    <w:rsid w:val="009B5127"/>
    <w:rsid w:val="009B5135"/>
    <w:rsid w:val="009B580C"/>
    <w:rsid w:val="009B5B77"/>
    <w:rsid w:val="009B5CB6"/>
    <w:rsid w:val="009B6AC3"/>
    <w:rsid w:val="009B6FBC"/>
    <w:rsid w:val="009B7103"/>
    <w:rsid w:val="009B7BEC"/>
    <w:rsid w:val="009B7FD7"/>
    <w:rsid w:val="009C108F"/>
    <w:rsid w:val="009C1407"/>
    <w:rsid w:val="009C17F6"/>
    <w:rsid w:val="009C1FEC"/>
    <w:rsid w:val="009C2199"/>
    <w:rsid w:val="009C264B"/>
    <w:rsid w:val="009C2989"/>
    <w:rsid w:val="009C2DF2"/>
    <w:rsid w:val="009C3991"/>
    <w:rsid w:val="009C3B16"/>
    <w:rsid w:val="009C3D16"/>
    <w:rsid w:val="009C41A9"/>
    <w:rsid w:val="009C46E1"/>
    <w:rsid w:val="009C4A46"/>
    <w:rsid w:val="009C55D6"/>
    <w:rsid w:val="009C6964"/>
    <w:rsid w:val="009C6B9E"/>
    <w:rsid w:val="009C759F"/>
    <w:rsid w:val="009C75EB"/>
    <w:rsid w:val="009C763A"/>
    <w:rsid w:val="009D030F"/>
    <w:rsid w:val="009D04BE"/>
    <w:rsid w:val="009D0C0B"/>
    <w:rsid w:val="009D119D"/>
    <w:rsid w:val="009D136F"/>
    <w:rsid w:val="009D1409"/>
    <w:rsid w:val="009D1A9B"/>
    <w:rsid w:val="009D1B3F"/>
    <w:rsid w:val="009D1DBE"/>
    <w:rsid w:val="009D1E67"/>
    <w:rsid w:val="009D20E5"/>
    <w:rsid w:val="009D2272"/>
    <w:rsid w:val="009D2343"/>
    <w:rsid w:val="009D26B3"/>
    <w:rsid w:val="009D2A3A"/>
    <w:rsid w:val="009D2A63"/>
    <w:rsid w:val="009D38AD"/>
    <w:rsid w:val="009D3D6A"/>
    <w:rsid w:val="009D47F9"/>
    <w:rsid w:val="009D4B05"/>
    <w:rsid w:val="009D4DF6"/>
    <w:rsid w:val="009D4FFC"/>
    <w:rsid w:val="009D5350"/>
    <w:rsid w:val="009D5522"/>
    <w:rsid w:val="009D661A"/>
    <w:rsid w:val="009D669E"/>
    <w:rsid w:val="009D6A89"/>
    <w:rsid w:val="009D6C4B"/>
    <w:rsid w:val="009D703B"/>
    <w:rsid w:val="009E0692"/>
    <w:rsid w:val="009E0E34"/>
    <w:rsid w:val="009E0FEC"/>
    <w:rsid w:val="009E1452"/>
    <w:rsid w:val="009E145B"/>
    <w:rsid w:val="009E154A"/>
    <w:rsid w:val="009E17E1"/>
    <w:rsid w:val="009E18E8"/>
    <w:rsid w:val="009E1CA5"/>
    <w:rsid w:val="009E2235"/>
    <w:rsid w:val="009E24BA"/>
    <w:rsid w:val="009E256D"/>
    <w:rsid w:val="009E2701"/>
    <w:rsid w:val="009E2832"/>
    <w:rsid w:val="009E30B1"/>
    <w:rsid w:val="009E5A2C"/>
    <w:rsid w:val="009E5AEB"/>
    <w:rsid w:val="009E5CB5"/>
    <w:rsid w:val="009E60F0"/>
    <w:rsid w:val="009E66D6"/>
    <w:rsid w:val="009E77D1"/>
    <w:rsid w:val="009E7D9C"/>
    <w:rsid w:val="009E7E42"/>
    <w:rsid w:val="009F09F4"/>
    <w:rsid w:val="009F1157"/>
    <w:rsid w:val="009F1291"/>
    <w:rsid w:val="009F17E1"/>
    <w:rsid w:val="009F2010"/>
    <w:rsid w:val="009F2442"/>
    <w:rsid w:val="009F26EB"/>
    <w:rsid w:val="009F2A56"/>
    <w:rsid w:val="009F49C7"/>
    <w:rsid w:val="009F4C5A"/>
    <w:rsid w:val="009F6029"/>
    <w:rsid w:val="009F66B1"/>
    <w:rsid w:val="009F6798"/>
    <w:rsid w:val="009F69BC"/>
    <w:rsid w:val="009F6D21"/>
    <w:rsid w:val="009F6E87"/>
    <w:rsid w:val="009F71CA"/>
    <w:rsid w:val="009F72D9"/>
    <w:rsid w:val="009F7423"/>
    <w:rsid w:val="009F75EE"/>
    <w:rsid w:val="009F7703"/>
    <w:rsid w:val="00A000E9"/>
    <w:rsid w:val="00A00334"/>
    <w:rsid w:val="00A008BE"/>
    <w:rsid w:val="00A00ACE"/>
    <w:rsid w:val="00A01007"/>
    <w:rsid w:val="00A01590"/>
    <w:rsid w:val="00A01CD4"/>
    <w:rsid w:val="00A01EBC"/>
    <w:rsid w:val="00A0208D"/>
    <w:rsid w:val="00A02214"/>
    <w:rsid w:val="00A02654"/>
    <w:rsid w:val="00A02CF0"/>
    <w:rsid w:val="00A02D45"/>
    <w:rsid w:val="00A03203"/>
    <w:rsid w:val="00A033F2"/>
    <w:rsid w:val="00A04048"/>
    <w:rsid w:val="00A04225"/>
    <w:rsid w:val="00A04941"/>
    <w:rsid w:val="00A04D8E"/>
    <w:rsid w:val="00A04FA0"/>
    <w:rsid w:val="00A05156"/>
    <w:rsid w:val="00A058A7"/>
    <w:rsid w:val="00A05BA3"/>
    <w:rsid w:val="00A06338"/>
    <w:rsid w:val="00A071B9"/>
    <w:rsid w:val="00A07208"/>
    <w:rsid w:val="00A07694"/>
    <w:rsid w:val="00A100D8"/>
    <w:rsid w:val="00A10D0F"/>
    <w:rsid w:val="00A10E08"/>
    <w:rsid w:val="00A11203"/>
    <w:rsid w:val="00A11505"/>
    <w:rsid w:val="00A11762"/>
    <w:rsid w:val="00A118FD"/>
    <w:rsid w:val="00A124A3"/>
    <w:rsid w:val="00A12552"/>
    <w:rsid w:val="00A12831"/>
    <w:rsid w:val="00A128E9"/>
    <w:rsid w:val="00A131AB"/>
    <w:rsid w:val="00A1333E"/>
    <w:rsid w:val="00A1365C"/>
    <w:rsid w:val="00A138A0"/>
    <w:rsid w:val="00A13E68"/>
    <w:rsid w:val="00A1457C"/>
    <w:rsid w:val="00A1466E"/>
    <w:rsid w:val="00A149B9"/>
    <w:rsid w:val="00A14DA5"/>
    <w:rsid w:val="00A15128"/>
    <w:rsid w:val="00A1530A"/>
    <w:rsid w:val="00A16537"/>
    <w:rsid w:val="00A166DA"/>
    <w:rsid w:val="00A16AF2"/>
    <w:rsid w:val="00A16EEB"/>
    <w:rsid w:val="00A2043B"/>
    <w:rsid w:val="00A20530"/>
    <w:rsid w:val="00A2057A"/>
    <w:rsid w:val="00A206CE"/>
    <w:rsid w:val="00A21161"/>
    <w:rsid w:val="00A2183E"/>
    <w:rsid w:val="00A21A54"/>
    <w:rsid w:val="00A21D24"/>
    <w:rsid w:val="00A220E3"/>
    <w:rsid w:val="00A221A5"/>
    <w:rsid w:val="00A225CF"/>
    <w:rsid w:val="00A22BBE"/>
    <w:rsid w:val="00A23144"/>
    <w:rsid w:val="00A23309"/>
    <w:rsid w:val="00A23366"/>
    <w:rsid w:val="00A23F86"/>
    <w:rsid w:val="00A23FF8"/>
    <w:rsid w:val="00A241C1"/>
    <w:rsid w:val="00A2434D"/>
    <w:rsid w:val="00A2445C"/>
    <w:rsid w:val="00A24952"/>
    <w:rsid w:val="00A24A2D"/>
    <w:rsid w:val="00A24BBA"/>
    <w:rsid w:val="00A24C95"/>
    <w:rsid w:val="00A24DBC"/>
    <w:rsid w:val="00A24EBE"/>
    <w:rsid w:val="00A251C3"/>
    <w:rsid w:val="00A25D3E"/>
    <w:rsid w:val="00A25D54"/>
    <w:rsid w:val="00A25D88"/>
    <w:rsid w:val="00A25FD4"/>
    <w:rsid w:val="00A26071"/>
    <w:rsid w:val="00A2705B"/>
    <w:rsid w:val="00A2739D"/>
    <w:rsid w:val="00A3003F"/>
    <w:rsid w:val="00A30256"/>
    <w:rsid w:val="00A303F5"/>
    <w:rsid w:val="00A305BE"/>
    <w:rsid w:val="00A30810"/>
    <w:rsid w:val="00A30865"/>
    <w:rsid w:val="00A308DA"/>
    <w:rsid w:val="00A309C2"/>
    <w:rsid w:val="00A30C47"/>
    <w:rsid w:val="00A314D6"/>
    <w:rsid w:val="00A31623"/>
    <w:rsid w:val="00A3164D"/>
    <w:rsid w:val="00A31D95"/>
    <w:rsid w:val="00A3237D"/>
    <w:rsid w:val="00A323E2"/>
    <w:rsid w:val="00A32BE8"/>
    <w:rsid w:val="00A32D28"/>
    <w:rsid w:val="00A32D36"/>
    <w:rsid w:val="00A32E5D"/>
    <w:rsid w:val="00A338D3"/>
    <w:rsid w:val="00A33A6F"/>
    <w:rsid w:val="00A33BE3"/>
    <w:rsid w:val="00A33D2A"/>
    <w:rsid w:val="00A3439B"/>
    <w:rsid w:val="00A3466E"/>
    <w:rsid w:val="00A34DEB"/>
    <w:rsid w:val="00A35106"/>
    <w:rsid w:val="00A357D0"/>
    <w:rsid w:val="00A35916"/>
    <w:rsid w:val="00A35C0D"/>
    <w:rsid w:val="00A36318"/>
    <w:rsid w:val="00A36E15"/>
    <w:rsid w:val="00A36F30"/>
    <w:rsid w:val="00A40118"/>
    <w:rsid w:val="00A4018D"/>
    <w:rsid w:val="00A40519"/>
    <w:rsid w:val="00A40D55"/>
    <w:rsid w:val="00A41012"/>
    <w:rsid w:val="00A41067"/>
    <w:rsid w:val="00A41C95"/>
    <w:rsid w:val="00A41D00"/>
    <w:rsid w:val="00A4256A"/>
    <w:rsid w:val="00A42621"/>
    <w:rsid w:val="00A43045"/>
    <w:rsid w:val="00A43199"/>
    <w:rsid w:val="00A43368"/>
    <w:rsid w:val="00A43DAD"/>
    <w:rsid w:val="00A4400A"/>
    <w:rsid w:val="00A44343"/>
    <w:rsid w:val="00A44791"/>
    <w:rsid w:val="00A44B5F"/>
    <w:rsid w:val="00A44C2A"/>
    <w:rsid w:val="00A44DCA"/>
    <w:rsid w:val="00A4518C"/>
    <w:rsid w:val="00A453F9"/>
    <w:rsid w:val="00A45709"/>
    <w:rsid w:val="00A4581C"/>
    <w:rsid w:val="00A4620E"/>
    <w:rsid w:val="00A4698A"/>
    <w:rsid w:val="00A46ACA"/>
    <w:rsid w:val="00A46EBA"/>
    <w:rsid w:val="00A4713B"/>
    <w:rsid w:val="00A47903"/>
    <w:rsid w:val="00A50F06"/>
    <w:rsid w:val="00A5136C"/>
    <w:rsid w:val="00A5160E"/>
    <w:rsid w:val="00A516D4"/>
    <w:rsid w:val="00A51A74"/>
    <w:rsid w:val="00A51DDA"/>
    <w:rsid w:val="00A52025"/>
    <w:rsid w:val="00A527CC"/>
    <w:rsid w:val="00A528EB"/>
    <w:rsid w:val="00A53082"/>
    <w:rsid w:val="00A53368"/>
    <w:rsid w:val="00A534D5"/>
    <w:rsid w:val="00A53733"/>
    <w:rsid w:val="00A5376E"/>
    <w:rsid w:val="00A53779"/>
    <w:rsid w:val="00A549A5"/>
    <w:rsid w:val="00A5502C"/>
    <w:rsid w:val="00A55419"/>
    <w:rsid w:val="00A55A46"/>
    <w:rsid w:val="00A55A6F"/>
    <w:rsid w:val="00A55D21"/>
    <w:rsid w:val="00A56A77"/>
    <w:rsid w:val="00A56B0D"/>
    <w:rsid w:val="00A56CF4"/>
    <w:rsid w:val="00A57105"/>
    <w:rsid w:val="00A57388"/>
    <w:rsid w:val="00A57850"/>
    <w:rsid w:val="00A57A40"/>
    <w:rsid w:val="00A57AE9"/>
    <w:rsid w:val="00A57BAE"/>
    <w:rsid w:val="00A60BE0"/>
    <w:rsid w:val="00A60C04"/>
    <w:rsid w:val="00A60CDF"/>
    <w:rsid w:val="00A60EEF"/>
    <w:rsid w:val="00A6112D"/>
    <w:rsid w:val="00A62AE1"/>
    <w:rsid w:val="00A62E7F"/>
    <w:rsid w:val="00A63D80"/>
    <w:rsid w:val="00A6413C"/>
    <w:rsid w:val="00A646E5"/>
    <w:rsid w:val="00A648E4"/>
    <w:rsid w:val="00A64E58"/>
    <w:rsid w:val="00A64FA7"/>
    <w:rsid w:val="00A65091"/>
    <w:rsid w:val="00A65D14"/>
    <w:rsid w:val="00A65E0D"/>
    <w:rsid w:val="00A65FBA"/>
    <w:rsid w:val="00A6623E"/>
    <w:rsid w:val="00A66B30"/>
    <w:rsid w:val="00A66B9A"/>
    <w:rsid w:val="00A67039"/>
    <w:rsid w:val="00A67294"/>
    <w:rsid w:val="00A67320"/>
    <w:rsid w:val="00A67445"/>
    <w:rsid w:val="00A67469"/>
    <w:rsid w:val="00A67DB5"/>
    <w:rsid w:val="00A701A3"/>
    <w:rsid w:val="00A70478"/>
    <w:rsid w:val="00A70BC9"/>
    <w:rsid w:val="00A70FBC"/>
    <w:rsid w:val="00A71398"/>
    <w:rsid w:val="00A71ABE"/>
    <w:rsid w:val="00A71B43"/>
    <w:rsid w:val="00A71BFA"/>
    <w:rsid w:val="00A71DA2"/>
    <w:rsid w:val="00A72968"/>
    <w:rsid w:val="00A72C66"/>
    <w:rsid w:val="00A73A22"/>
    <w:rsid w:val="00A743C3"/>
    <w:rsid w:val="00A74489"/>
    <w:rsid w:val="00A74C1C"/>
    <w:rsid w:val="00A7514E"/>
    <w:rsid w:val="00A75BF7"/>
    <w:rsid w:val="00A75F11"/>
    <w:rsid w:val="00A75F2B"/>
    <w:rsid w:val="00A76126"/>
    <w:rsid w:val="00A766AF"/>
    <w:rsid w:val="00A76D33"/>
    <w:rsid w:val="00A76F19"/>
    <w:rsid w:val="00A77580"/>
    <w:rsid w:val="00A775BB"/>
    <w:rsid w:val="00A77790"/>
    <w:rsid w:val="00A808D7"/>
    <w:rsid w:val="00A813F8"/>
    <w:rsid w:val="00A814C3"/>
    <w:rsid w:val="00A81556"/>
    <w:rsid w:val="00A817FE"/>
    <w:rsid w:val="00A822AE"/>
    <w:rsid w:val="00A82929"/>
    <w:rsid w:val="00A838E3"/>
    <w:rsid w:val="00A83DC1"/>
    <w:rsid w:val="00A840D7"/>
    <w:rsid w:val="00A845D0"/>
    <w:rsid w:val="00A84731"/>
    <w:rsid w:val="00A85124"/>
    <w:rsid w:val="00A85467"/>
    <w:rsid w:val="00A85B50"/>
    <w:rsid w:val="00A85C32"/>
    <w:rsid w:val="00A86000"/>
    <w:rsid w:val="00A865F6"/>
    <w:rsid w:val="00A8668D"/>
    <w:rsid w:val="00A8759C"/>
    <w:rsid w:val="00A87817"/>
    <w:rsid w:val="00A879FC"/>
    <w:rsid w:val="00A87A40"/>
    <w:rsid w:val="00A87F8C"/>
    <w:rsid w:val="00A9083D"/>
    <w:rsid w:val="00A90DDA"/>
    <w:rsid w:val="00A9116A"/>
    <w:rsid w:val="00A911ED"/>
    <w:rsid w:val="00A9131C"/>
    <w:rsid w:val="00A91914"/>
    <w:rsid w:val="00A9192F"/>
    <w:rsid w:val="00A91981"/>
    <w:rsid w:val="00A91B57"/>
    <w:rsid w:val="00A91D24"/>
    <w:rsid w:val="00A9266B"/>
    <w:rsid w:val="00A9290A"/>
    <w:rsid w:val="00A930D8"/>
    <w:rsid w:val="00A93B0E"/>
    <w:rsid w:val="00A93CD8"/>
    <w:rsid w:val="00A93EB1"/>
    <w:rsid w:val="00A94E35"/>
    <w:rsid w:val="00A967C1"/>
    <w:rsid w:val="00A96B29"/>
    <w:rsid w:val="00A9748D"/>
    <w:rsid w:val="00A97C04"/>
    <w:rsid w:val="00AA0F9B"/>
    <w:rsid w:val="00AA1071"/>
    <w:rsid w:val="00AA12FD"/>
    <w:rsid w:val="00AA167F"/>
    <w:rsid w:val="00AA1F9D"/>
    <w:rsid w:val="00AA1FC0"/>
    <w:rsid w:val="00AA20B0"/>
    <w:rsid w:val="00AA212B"/>
    <w:rsid w:val="00AA2901"/>
    <w:rsid w:val="00AA2A22"/>
    <w:rsid w:val="00AA3037"/>
    <w:rsid w:val="00AA3967"/>
    <w:rsid w:val="00AA4226"/>
    <w:rsid w:val="00AA4437"/>
    <w:rsid w:val="00AA4559"/>
    <w:rsid w:val="00AA469F"/>
    <w:rsid w:val="00AA4784"/>
    <w:rsid w:val="00AA527F"/>
    <w:rsid w:val="00AA52B7"/>
    <w:rsid w:val="00AA570B"/>
    <w:rsid w:val="00AA682A"/>
    <w:rsid w:val="00AA68F6"/>
    <w:rsid w:val="00AA7165"/>
    <w:rsid w:val="00AA71B0"/>
    <w:rsid w:val="00AA7855"/>
    <w:rsid w:val="00AA785B"/>
    <w:rsid w:val="00AB0546"/>
    <w:rsid w:val="00AB0C99"/>
    <w:rsid w:val="00AB0F51"/>
    <w:rsid w:val="00AB159A"/>
    <w:rsid w:val="00AB1D17"/>
    <w:rsid w:val="00AB2315"/>
    <w:rsid w:val="00AB2657"/>
    <w:rsid w:val="00AB266C"/>
    <w:rsid w:val="00AB2876"/>
    <w:rsid w:val="00AB2909"/>
    <w:rsid w:val="00AB30BC"/>
    <w:rsid w:val="00AB3582"/>
    <w:rsid w:val="00AB4092"/>
    <w:rsid w:val="00AB473D"/>
    <w:rsid w:val="00AB4CA9"/>
    <w:rsid w:val="00AB4FAC"/>
    <w:rsid w:val="00AB550B"/>
    <w:rsid w:val="00AB596F"/>
    <w:rsid w:val="00AB599B"/>
    <w:rsid w:val="00AB5A0D"/>
    <w:rsid w:val="00AB6087"/>
    <w:rsid w:val="00AB60B9"/>
    <w:rsid w:val="00AB643F"/>
    <w:rsid w:val="00AB65F2"/>
    <w:rsid w:val="00AB7118"/>
    <w:rsid w:val="00AB72B7"/>
    <w:rsid w:val="00AB7416"/>
    <w:rsid w:val="00AB7438"/>
    <w:rsid w:val="00AB76F5"/>
    <w:rsid w:val="00AB7BA4"/>
    <w:rsid w:val="00AB7C45"/>
    <w:rsid w:val="00AB7C56"/>
    <w:rsid w:val="00AC0064"/>
    <w:rsid w:val="00AC075F"/>
    <w:rsid w:val="00AC0782"/>
    <w:rsid w:val="00AC08B8"/>
    <w:rsid w:val="00AC0E28"/>
    <w:rsid w:val="00AC1318"/>
    <w:rsid w:val="00AC14E1"/>
    <w:rsid w:val="00AC194B"/>
    <w:rsid w:val="00AC1EB3"/>
    <w:rsid w:val="00AC1ECF"/>
    <w:rsid w:val="00AC24A6"/>
    <w:rsid w:val="00AC2782"/>
    <w:rsid w:val="00AC284B"/>
    <w:rsid w:val="00AC2983"/>
    <w:rsid w:val="00AC29B5"/>
    <w:rsid w:val="00AC2B9A"/>
    <w:rsid w:val="00AC31CE"/>
    <w:rsid w:val="00AC33D0"/>
    <w:rsid w:val="00AC3576"/>
    <w:rsid w:val="00AC3966"/>
    <w:rsid w:val="00AC3C92"/>
    <w:rsid w:val="00AC42E2"/>
    <w:rsid w:val="00AC4309"/>
    <w:rsid w:val="00AC47E2"/>
    <w:rsid w:val="00AC5088"/>
    <w:rsid w:val="00AC5864"/>
    <w:rsid w:val="00AC5FEF"/>
    <w:rsid w:val="00AC6100"/>
    <w:rsid w:val="00AC63F0"/>
    <w:rsid w:val="00AC705C"/>
    <w:rsid w:val="00AC71EB"/>
    <w:rsid w:val="00AC7910"/>
    <w:rsid w:val="00AC79D6"/>
    <w:rsid w:val="00AC7FCF"/>
    <w:rsid w:val="00AD0C7E"/>
    <w:rsid w:val="00AD0D24"/>
    <w:rsid w:val="00AD0E98"/>
    <w:rsid w:val="00AD180E"/>
    <w:rsid w:val="00AD1D47"/>
    <w:rsid w:val="00AD2176"/>
    <w:rsid w:val="00AD21EC"/>
    <w:rsid w:val="00AD234D"/>
    <w:rsid w:val="00AD2D0E"/>
    <w:rsid w:val="00AD30DE"/>
    <w:rsid w:val="00AD3B80"/>
    <w:rsid w:val="00AD3EF4"/>
    <w:rsid w:val="00AD46DF"/>
    <w:rsid w:val="00AD477B"/>
    <w:rsid w:val="00AD48F0"/>
    <w:rsid w:val="00AD4A64"/>
    <w:rsid w:val="00AD53BC"/>
    <w:rsid w:val="00AD5622"/>
    <w:rsid w:val="00AD567E"/>
    <w:rsid w:val="00AD5A94"/>
    <w:rsid w:val="00AD65BD"/>
    <w:rsid w:val="00AD6B83"/>
    <w:rsid w:val="00AD6DD3"/>
    <w:rsid w:val="00AD73A9"/>
    <w:rsid w:val="00AD772A"/>
    <w:rsid w:val="00AD7C3E"/>
    <w:rsid w:val="00AE01FE"/>
    <w:rsid w:val="00AE04D9"/>
    <w:rsid w:val="00AE0D47"/>
    <w:rsid w:val="00AE13FE"/>
    <w:rsid w:val="00AE1DBA"/>
    <w:rsid w:val="00AE2322"/>
    <w:rsid w:val="00AE24A0"/>
    <w:rsid w:val="00AE2558"/>
    <w:rsid w:val="00AE2630"/>
    <w:rsid w:val="00AE2863"/>
    <w:rsid w:val="00AE3250"/>
    <w:rsid w:val="00AE329E"/>
    <w:rsid w:val="00AE36C7"/>
    <w:rsid w:val="00AE39DE"/>
    <w:rsid w:val="00AE4021"/>
    <w:rsid w:val="00AE434E"/>
    <w:rsid w:val="00AE4415"/>
    <w:rsid w:val="00AE545F"/>
    <w:rsid w:val="00AE564B"/>
    <w:rsid w:val="00AE633F"/>
    <w:rsid w:val="00AE6606"/>
    <w:rsid w:val="00AE68C1"/>
    <w:rsid w:val="00AE6E4F"/>
    <w:rsid w:val="00AE7439"/>
    <w:rsid w:val="00AE78CF"/>
    <w:rsid w:val="00AE7F61"/>
    <w:rsid w:val="00AF035E"/>
    <w:rsid w:val="00AF06BD"/>
    <w:rsid w:val="00AF071D"/>
    <w:rsid w:val="00AF13A4"/>
    <w:rsid w:val="00AF13B3"/>
    <w:rsid w:val="00AF1B77"/>
    <w:rsid w:val="00AF250B"/>
    <w:rsid w:val="00AF2C61"/>
    <w:rsid w:val="00AF2D82"/>
    <w:rsid w:val="00AF31AB"/>
    <w:rsid w:val="00AF356E"/>
    <w:rsid w:val="00AF45DA"/>
    <w:rsid w:val="00AF4B70"/>
    <w:rsid w:val="00AF5CE6"/>
    <w:rsid w:val="00AF5FA6"/>
    <w:rsid w:val="00AF6497"/>
    <w:rsid w:val="00AF6788"/>
    <w:rsid w:val="00AF6CE2"/>
    <w:rsid w:val="00AF6D25"/>
    <w:rsid w:val="00AF6EF7"/>
    <w:rsid w:val="00AF78CE"/>
    <w:rsid w:val="00AF7ACB"/>
    <w:rsid w:val="00B007A5"/>
    <w:rsid w:val="00B00816"/>
    <w:rsid w:val="00B00BD2"/>
    <w:rsid w:val="00B00EBE"/>
    <w:rsid w:val="00B01B13"/>
    <w:rsid w:val="00B02137"/>
    <w:rsid w:val="00B021EE"/>
    <w:rsid w:val="00B0236A"/>
    <w:rsid w:val="00B0370B"/>
    <w:rsid w:val="00B037BD"/>
    <w:rsid w:val="00B03EC9"/>
    <w:rsid w:val="00B0463E"/>
    <w:rsid w:val="00B04B58"/>
    <w:rsid w:val="00B05006"/>
    <w:rsid w:val="00B0555E"/>
    <w:rsid w:val="00B05D75"/>
    <w:rsid w:val="00B05FB3"/>
    <w:rsid w:val="00B06358"/>
    <w:rsid w:val="00B063F9"/>
    <w:rsid w:val="00B0654D"/>
    <w:rsid w:val="00B065CA"/>
    <w:rsid w:val="00B068AB"/>
    <w:rsid w:val="00B07088"/>
    <w:rsid w:val="00B0741A"/>
    <w:rsid w:val="00B075AA"/>
    <w:rsid w:val="00B076EB"/>
    <w:rsid w:val="00B07B66"/>
    <w:rsid w:val="00B07E3E"/>
    <w:rsid w:val="00B07FF2"/>
    <w:rsid w:val="00B1089E"/>
    <w:rsid w:val="00B10C3D"/>
    <w:rsid w:val="00B11D6B"/>
    <w:rsid w:val="00B12672"/>
    <w:rsid w:val="00B13482"/>
    <w:rsid w:val="00B13CDF"/>
    <w:rsid w:val="00B1432D"/>
    <w:rsid w:val="00B143E5"/>
    <w:rsid w:val="00B146F5"/>
    <w:rsid w:val="00B150C4"/>
    <w:rsid w:val="00B153F3"/>
    <w:rsid w:val="00B15A2E"/>
    <w:rsid w:val="00B15A42"/>
    <w:rsid w:val="00B161DA"/>
    <w:rsid w:val="00B17341"/>
    <w:rsid w:val="00B17371"/>
    <w:rsid w:val="00B17570"/>
    <w:rsid w:val="00B176EC"/>
    <w:rsid w:val="00B206BA"/>
    <w:rsid w:val="00B20852"/>
    <w:rsid w:val="00B20E1E"/>
    <w:rsid w:val="00B20E73"/>
    <w:rsid w:val="00B2157E"/>
    <w:rsid w:val="00B2185B"/>
    <w:rsid w:val="00B21C59"/>
    <w:rsid w:val="00B2242E"/>
    <w:rsid w:val="00B23218"/>
    <w:rsid w:val="00B2394E"/>
    <w:rsid w:val="00B23DB5"/>
    <w:rsid w:val="00B23ED4"/>
    <w:rsid w:val="00B25001"/>
    <w:rsid w:val="00B2547A"/>
    <w:rsid w:val="00B254F8"/>
    <w:rsid w:val="00B25E6B"/>
    <w:rsid w:val="00B25F21"/>
    <w:rsid w:val="00B26A03"/>
    <w:rsid w:val="00B26A29"/>
    <w:rsid w:val="00B26B95"/>
    <w:rsid w:val="00B273B6"/>
    <w:rsid w:val="00B27691"/>
    <w:rsid w:val="00B276C9"/>
    <w:rsid w:val="00B2784F"/>
    <w:rsid w:val="00B278DA"/>
    <w:rsid w:val="00B27E55"/>
    <w:rsid w:val="00B27EE7"/>
    <w:rsid w:val="00B301EA"/>
    <w:rsid w:val="00B30472"/>
    <w:rsid w:val="00B30850"/>
    <w:rsid w:val="00B3099D"/>
    <w:rsid w:val="00B30F39"/>
    <w:rsid w:val="00B31272"/>
    <w:rsid w:val="00B31291"/>
    <w:rsid w:val="00B31B8F"/>
    <w:rsid w:val="00B31F76"/>
    <w:rsid w:val="00B32389"/>
    <w:rsid w:val="00B323F2"/>
    <w:rsid w:val="00B3302D"/>
    <w:rsid w:val="00B33321"/>
    <w:rsid w:val="00B3336A"/>
    <w:rsid w:val="00B33793"/>
    <w:rsid w:val="00B33A08"/>
    <w:rsid w:val="00B33BF6"/>
    <w:rsid w:val="00B33C93"/>
    <w:rsid w:val="00B34257"/>
    <w:rsid w:val="00B34283"/>
    <w:rsid w:val="00B34402"/>
    <w:rsid w:val="00B34CCD"/>
    <w:rsid w:val="00B34F70"/>
    <w:rsid w:val="00B3512B"/>
    <w:rsid w:val="00B353C3"/>
    <w:rsid w:val="00B356C0"/>
    <w:rsid w:val="00B35E44"/>
    <w:rsid w:val="00B35F8A"/>
    <w:rsid w:val="00B35FFA"/>
    <w:rsid w:val="00B360D7"/>
    <w:rsid w:val="00B36FF0"/>
    <w:rsid w:val="00B40254"/>
    <w:rsid w:val="00B408A9"/>
    <w:rsid w:val="00B409B3"/>
    <w:rsid w:val="00B4152B"/>
    <w:rsid w:val="00B41711"/>
    <w:rsid w:val="00B4184B"/>
    <w:rsid w:val="00B41B17"/>
    <w:rsid w:val="00B41CBB"/>
    <w:rsid w:val="00B41EF8"/>
    <w:rsid w:val="00B4204D"/>
    <w:rsid w:val="00B42290"/>
    <w:rsid w:val="00B42459"/>
    <w:rsid w:val="00B42468"/>
    <w:rsid w:val="00B429BF"/>
    <w:rsid w:val="00B42B0E"/>
    <w:rsid w:val="00B434D0"/>
    <w:rsid w:val="00B43935"/>
    <w:rsid w:val="00B44234"/>
    <w:rsid w:val="00B442EE"/>
    <w:rsid w:val="00B44845"/>
    <w:rsid w:val="00B44C59"/>
    <w:rsid w:val="00B44E41"/>
    <w:rsid w:val="00B45185"/>
    <w:rsid w:val="00B453B5"/>
    <w:rsid w:val="00B45567"/>
    <w:rsid w:val="00B45748"/>
    <w:rsid w:val="00B457B1"/>
    <w:rsid w:val="00B45A12"/>
    <w:rsid w:val="00B46792"/>
    <w:rsid w:val="00B47DAE"/>
    <w:rsid w:val="00B50319"/>
    <w:rsid w:val="00B504F6"/>
    <w:rsid w:val="00B50E9A"/>
    <w:rsid w:val="00B5196A"/>
    <w:rsid w:val="00B51A93"/>
    <w:rsid w:val="00B51A9D"/>
    <w:rsid w:val="00B51C65"/>
    <w:rsid w:val="00B51E26"/>
    <w:rsid w:val="00B51EAB"/>
    <w:rsid w:val="00B523E3"/>
    <w:rsid w:val="00B528C3"/>
    <w:rsid w:val="00B53272"/>
    <w:rsid w:val="00B5346C"/>
    <w:rsid w:val="00B53619"/>
    <w:rsid w:val="00B537EE"/>
    <w:rsid w:val="00B53CAF"/>
    <w:rsid w:val="00B544A7"/>
    <w:rsid w:val="00B54ACC"/>
    <w:rsid w:val="00B54CBF"/>
    <w:rsid w:val="00B54D51"/>
    <w:rsid w:val="00B55CD4"/>
    <w:rsid w:val="00B55FB2"/>
    <w:rsid w:val="00B56114"/>
    <w:rsid w:val="00B569FA"/>
    <w:rsid w:val="00B56CE4"/>
    <w:rsid w:val="00B56E55"/>
    <w:rsid w:val="00B57005"/>
    <w:rsid w:val="00B57783"/>
    <w:rsid w:val="00B57833"/>
    <w:rsid w:val="00B6000F"/>
    <w:rsid w:val="00B61252"/>
    <w:rsid w:val="00B61832"/>
    <w:rsid w:val="00B618BD"/>
    <w:rsid w:val="00B619FC"/>
    <w:rsid w:val="00B620BC"/>
    <w:rsid w:val="00B62227"/>
    <w:rsid w:val="00B6250D"/>
    <w:rsid w:val="00B627C9"/>
    <w:rsid w:val="00B62CD7"/>
    <w:rsid w:val="00B62F59"/>
    <w:rsid w:val="00B631F1"/>
    <w:rsid w:val="00B632C2"/>
    <w:rsid w:val="00B63A79"/>
    <w:rsid w:val="00B63D53"/>
    <w:rsid w:val="00B64100"/>
    <w:rsid w:val="00B648D4"/>
    <w:rsid w:val="00B64901"/>
    <w:rsid w:val="00B64B1F"/>
    <w:rsid w:val="00B64B7C"/>
    <w:rsid w:val="00B65433"/>
    <w:rsid w:val="00B65F27"/>
    <w:rsid w:val="00B663CB"/>
    <w:rsid w:val="00B6641F"/>
    <w:rsid w:val="00B666CD"/>
    <w:rsid w:val="00B666F7"/>
    <w:rsid w:val="00B66722"/>
    <w:rsid w:val="00B66794"/>
    <w:rsid w:val="00B66B6A"/>
    <w:rsid w:val="00B66C1C"/>
    <w:rsid w:val="00B670DB"/>
    <w:rsid w:val="00B67138"/>
    <w:rsid w:val="00B672AE"/>
    <w:rsid w:val="00B67DFF"/>
    <w:rsid w:val="00B70026"/>
    <w:rsid w:val="00B70422"/>
    <w:rsid w:val="00B70B3C"/>
    <w:rsid w:val="00B70D74"/>
    <w:rsid w:val="00B70EDD"/>
    <w:rsid w:val="00B715DF"/>
    <w:rsid w:val="00B71A9D"/>
    <w:rsid w:val="00B71C68"/>
    <w:rsid w:val="00B71D1E"/>
    <w:rsid w:val="00B7280D"/>
    <w:rsid w:val="00B73139"/>
    <w:rsid w:val="00B73CE7"/>
    <w:rsid w:val="00B740E2"/>
    <w:rsid w:val="00B743E3"/>
    <w:rsid w:val="00B74C84"/>
    <w:rsid w:val="00B75167"/>
    <w:rsid w:val="00B76007"/>
    <w:rsid w:val="00B7612D"/>
    <w:rsid w:val="00B76179"/>
    <w:rsid w:val="00B764C4"/>
    <w:rsid w:val="00B766F9"/>
    <w:rsid w:val="00B767FF"/>
    <w:rsid w:val="00B76E90"/>
    <w:rsid w:val="00B77103"/>
    <w:rsid w:val="00B77528"/>
    <w:rsid w:val="00B775E5"/>
    <w:rsid w:val="00B775F2"/>
    <w:rsid w:val="00B77636"/>
    <w:rsid w:val="00B77C45"/>
    <w:rsid w:val="00B77D0A"/>
    <w:rsid w:val="00B77D79"/>
    <w:rsid w:val="00B808ED"/>
    <w:rsid w:val="00B810F0"/>
    <w:rsid w:val="00B8147D"/>
    <w:rsid w:val="00B81857"/>
    <w:rsid w:val="00B81B0B"/>
    <w:rsid w:val="00B82011"/>
    <w:rsid w:val="00B822EB"/>
    <w:rsid w:val="00B82526"/>
    <w:rsid w:val="00B828C2"/>
    <w:rsid w:val="00B82B28"/>
    <w:rsid w:val="00B82B5F"/>
    <w:rsid w:val="00B82EE1"/>
    <w:rsid w:val="00B83248"/>
    <w:rsid w:val="00B835AE"/>
    <w:rsid w:val="00B8386B"/>
    <w:rsid w:val="00B84265"/>
    <w:rsid w:val="00B84426"/>
    <w:rsid w:val="00B84A8B"/>
    <w:rsid w:val="00B864AA"/>
    <w:rsid w:val="00B865B9"/>
    <w:rsid w:val="00B865C0"/>
    <w:rsid w:val="00B86CD2"/>
    <w:rsid w:val="00B90061"/>
    <w:rsid w:val="00B908F1"/>
    <w:rsid w:val="00B90FE5"/>
    <w:rsid w:val="00B910B1"/>
    <w:rsid w:val="00B91150"/>
    <w:rsid w:val="00B9146B"/>
    <w:rsid w:val="00B91A6A"/>
    <w:rsid w:val="00B92BE9"/>
    <w:rsid w:val="00B92F1E"/>
    <w:rsid w:val="00B92F8C"/>
    <w:rsid w:val="00B93089"/>
    <w:rsid w:val="00B93266"/>
    <w:rsid w:val="00B93637"/>
    <w:rsid w:val="00B93F55"/>
    <w:rsid w:val="00B94307"/>
    <w:rsid w:val="00B94381"/>
    <w:rsid w:val="00B94E3C"/>
    <w:rsid w:val="00B94FE2"/>
    <w:rsid w:val="00B95B98"/>
    <w:rsid w:val="00B95F21"/>
    <w:rsid w:val="00B962C5"/>
    <w:rsid w:val="00B96453"/>
    <w:rsid w:val="00B96E36"/>
    <w:rsid w:val="00BA0100"/>
    <w:rsid w:val="00BA0708"/>
    <w:rsid w:val="00BA09FE"/>
    <w:rsid w:val="00BA0A82"/>
    <w:rsid w:val="00BA0DC9"/>
    <w:rsid w:val="00BA1D08"/>
    <w:rsid w:val="00BA26E3"/>
    <w:rsid w:val="00BA278D"/>
    <w:rsid w:val="00BA2BFE"/>
    <w:rsid w:val="00BA30A1"/>
    <w:rsid w:val="00BA312E"/>
    <w:rsid w:val="00BA3665"/>
    <w:rsid w:val="00BA3A6E"/>
    <w:rsid w:val="00BA3BFA"/>
    <w:rsid w:val="00BA3D8B"/>
    <w:rsid w:val="00BA3DD7"/>
    <w:rsid w:val="00BA3E3B"/>
    <w:rsid w:val="00BA4150"/>
    <w:rsid w:val="00BA45D5"/>
    <w:rsid w:val="00BA4CC9"/>
    <w:rsid w:val="00BA50C8"/>
    <w:rsid w:val="00BA56CE"/>
    <w:rsid w:val="00BA5ECC"/>
    <w:rsid w:val="00BA6472"/>
    <w:rsid w:val="00BA6A64"/>
    <w:rsid w:val="00BA6D3F"/>
    <w:rsid w:val="00BA6D50"/>
    <w:rsid w:val="00BA6ED6"/>
    <w:rsid w:val="00BA72CE"/>
    <w:rsid w:val="00BA72DA"/>
    <w:rsid w:val="00BA74AE"/>
    <w:rsid w:val="00BA7C4E"/>
    <w:rsid w:val="00BB08A8"/>
    <w:rsid w:val="00BB1002"/>
    <w:rsid w:val="00BB368B"/>
    <w:rsid w:val="00BB38C5"/>
    <w:rsid w:val="00BB3C07"/>
    <w:rsid w:val="00BB42FC"/>
    <w:rsid w:val="00BB4912"/>
    <w:rsid w:val="00BB56B5"/>
    <w:rsid w:val="00BB57CA"/>
    <w:rsid w:val="00BB5DB6"/>
    <w:rsid w:val="00BB6022"/>
    <w:rsid w:val="00BB6894"/>
    <w:rsid w:val="00BB6A29"/>
    <w:rsid w:val="00BB6A5E"/>
    <w:rsid w:val="00BB6CEF"/>
    <w:rsid w:val="00BB6FE2"/>
    <w:rsid w:val="00BB7535"/>
    <w:rsid w:val="00BB765F"/>
    <w:rsid w:val="00BC09D4"/>
    <w:rsid w:val="00BC0B9E"/>
    <w:rsid w:val="00BC0C17"/>
    <w:rsid w:val="00BC1C1D"/>
    <w:rsid w:val="00BC2015"/>
    <w:rsid w:val="00BC2506"/>
    <w:rsid w:val="00BC2526"/>
    <w:rsid w:val="00BC29DA"/>
    <w:rsid w:val="00BC2F57"/>
    <w:rsid w:val="00BC33CC"/>
    <w:rsid w:val="00BC346D"/>
    <w:rsid w:val="00BC3BCB"/>
    <w:rsid w:val="00BC42D5"/>
    <w:rsid w:val="00BC4B4B"/>
    <w:rsid w:val="00BC502D"/>
    <w:rsid w:val="00BC5043"/>
    <w:rsid w:val="00BC57B2"/>
    <w:rsid w:val="00BC5D44"/>
    <w:rsid w:val="00BC6394"/>
    <w:rsid w:val="00BC65E6"/>
    <w:rsid w:val="00BC68AB"/>
    <w:rsid w:val="00BC772C"/>
    <w:rsid w:val="00BC7DDC"/>
    <w:rsid w:val="00BD071B"/>
    <w:rsid w:val="00BD0F32"/>
    <w:rsid w:val="00BD1397"/>
    <w:rsid w:val="00BD1D06"/>
    <w:rsid w:val="00BD1FF4"/>
    <w:rsid w:val="00BD24A9"/>
    <w:rsid w:val="00BD2980"/>
    <w:rsid w:val="00BD314A"/>
    <w:rsid w:val="00BD3746"/>
    <w:rsid w:val="00BD41CA"/>
    <w:rsid w:val="00BD4829"/>
    <w:rsid w:val="00BD4E81"/>
    <w:rsid w:val="00BD5855"/>
    <w:rsid w:val="00BD5980"/>
    <w:rsid w:val="00BD5D87"/>
    <w:rsid w:val="00BD5DFA"/>
    <w:rsid w:val="00BD62C7"/>
    <w:rsid w:val="00BD6354"/>
    <w:rsid w:val="00BD6B26"/>
    <w:rsid w:val="00BD713D"/>
    <w:rsid w:val="00BD755B"/>
    <w:rsid w:val="00BE062C"/>
    <w:rsid w:val="00BE08C8"/>
    <w:rsid w:val="00BE09AE"/>
    <w:rsid w:val="00BE0E99"/>
    <w:rsid w:val="00BE1509"/>
    <w:rsid w:val="00BE1549"/>
    <w:rsid w:val="00BE1EE9"/>
    <w:rsid w:val="00BE27AD"/>
    <w:rsid w:val="00BE2F3F"/>
    <w:rsid w:val="00BE2FD4"/>
    <w:rsid w:val="00BE3C8F"/>
    <w:rsid w:val="00BE3C94"/>
    <w:rsid w:val="00BE4291"/>
    <w:rsid w:val="00BE463A"/>
    <w:rsid w:val="00BE4AAB"/>
    <w:rsid w:val="00BE4B62"/>
    <w:rsid w:val="00BE5EE7"/>
    <w:rsid w:val="00BE650E"/>
    <w:rsid w:val="00BE6920"/>
    <w:rsid w:val="00BE76E7"/>
    <w:rsid w:val="00BE7F02"/>
    <w:rsid w:val="00BF0B94"/>
    <w:rsid w:val="00BF0D31"/>
    <w:rsid w:val="00BF0D48"/>
    <w:rsid w:val="00BF0E57"/>
    <w:rsid w:val="00BF1455"/>
    <w:rsid w:val="00BF147E"/>
    <w:rsid w:val="00BF2A63"/>
    <w:rsid w:val="00BF3475"/>
    <w:rsid w:val="00BF34DD"/>
    <w:rsid w:val="00BF395A"/>
    <w:rsid w:val="00BF3A93"/>
    <w:rsid w:val="00BF3B78"/>
    <w:rsid w:val="00BF3FB3"/>
    <w:rsid w:val="00BF4308"/>
    <w:rsid w:val="00BF4E24"/>
    <w:rsid w:val="00BF533B"/>
    <w:rsid w:val="00BF53A9"/>
    <w:rsid w:val="00BF59B2"/>
    <w:rsid w:val="00BF5D80"/>
    <w:rsid w:val="00BF63E1"/>
    <w:rsid w:val="00BF6937"/>
    <w:rsid w:val="00BF6A70"/>
    <w:rsid w:val="00BF6B84"/>
    <w:rsid w:val="00BF6F6D"/>
    <w:rsid w:val="00BF7041"/>
    <w:rsid w:val="00BF787A"/>
    <w:rsid w:val="00BF7C1D"/>
    <w:rsid w:val="00C00004"/>
    <w:rsid w:val="00C01242"/>
    <w:rsid w:val="00C01578"/>
    <w:rsid w:val="00C0168B"/>
    <w:rsid w:val="00C01E0A"/>
    <w:rsid w:val="00C020F1"/>
    <w:rsid w:val="00C023C5"/>
    <w:rsid w:val="00C02A1E"/>
    <w:rsid w:val="00C02DE2"/>
    <w:rsid w:val="00C02E00"/>
    <w:rsid w:val="00C0355E"/>
    <w:rsid w:val="00C03755"/>
    <w:rsid w:val="00C04057"/>
    <w:rsid w:val="00C0426F"/>
    <w:rsid w:val="00C04287"/>
    <w:rsid w:val="00C0455F"/>
    <w:rsid w:val="00C046A4"/>
    <w:rsid w:val="00C04AD2"/>
    <w:rsid w:val="00C04C36"/>
    <w:rsid w:val="00C052AA"/>
    <w:rsid w:val="00C054AD"/>
    <w:rsid w:val="00C055E8"/>
    <w:rsid w:val="00C058C2"/>
    <w:rsid w:val="00C0623D"/>
    <w:rsid w:val="00C0647D"/>
    <w:rsid w:val="00C0652C"/>
    <w:rsid w:val="00C0658C"/>
    <w:rsid w:val="00C066A9"/>
    <w:rsid w:val="00C06F59"/>
    <w:rsid w:val="00C07113"/>
    <w:rsid w:val="00C07702"/>
    <w:rsid w:val="00C077AC"/>
    <w:rsid w:val="00C078C6"/>
    <w:rsid w:val="00C07C1F"/>
    <w:rsid w:val="00C10290"/>
    <w:rsid w:val="00C1076F"/>
    <w:rsid w:val="00C1089C"/>
    <w:rsid w:val="00C10AD7"/>
    <w:rsid w:val="00C10E8D"/>
    <w:rsid w:val="00C112AF"/>
    <w:rsid w:val="00C11CBD"/>
    <w:rsid w:val="00C1279D"/>
    <w:rsid w:val="00C12B03"/>
    <w:rsid w:val="00C12F5D"/>
    <w:rsid w:val="00C13742"/>
    <w:rsid w:val="00C13BBE"/>
    <w:rsid w:val="00C14464"/>
    <w:rsid w:val="00C14B22"/>
    <w:rsid w:val="00C14C60"/>
    <w:rsid w:val="00C14D4A"/>
    <w:rsid w:val="00C1537D"/>
    <w:rsid w:val="00C156DE"/>
    <w:rsid w:val="00C15BEA"/>
    <w:rsid w:val="00C15E7C"/>
    <w:rsid w:val="00C1701C"/>
    <w:rsid w:val="00C177DF"/>
    <w:rsid w:val="00C17B89"/>
    <w:rsid w:val="00C17D49"/>
    <w:rsid w:val="00C20267"/>
    <w:rsid w:val="00C203EB"/>
    <w:rsid w:val="00C2054B"/>
    <w:rsid w:val="00C2077F"/>
    <w:rsid w:val="00C207A7"/>
    <w:rsid w:val="00C209DA"/>
    <w:rsid w:val="00C20A9E"/>
    <w:rsid w:val="00C20F29"/>
    <w:rsid w:val="00C2115F"/>
    <w:rsid w:val="00C219AF"/>
    <w:rsid w:val="00C221E9"/>
    <w:rsid w:val="00C23A93"/>
    <w:rsid w:val="00C23CCC"/>
    <w:rsid w:val="00C23D3E"/>
    <w:rsid w:val="00C23FEE"/>
    <w:rsid w:val="00C246E1"/>
    <w:rsid w:val="00C24930"/>
    <w:rsid w:val="00C24CC5"/>
    <w:rsid w:val="00C24DB7"/>
    <w:rsid w:val="00C24E14"/>
    <w:rsid w:val="00C2520D"/>
    <w:rsid w:val="00C25924"/>
    <w:rsid w:val="00C25E6D"/>
    <w:rsid w:val="00C25EC6"/>
    <w:rsid w:val="00C262D7"/>
    <w:rsid w:val="00C2683C"/>
    <w:rsid w:val="00C26C44"/>
    <w:rsid w:val="00C2705E"/>
    <w:rsid w:val="00C27BEE"/>
    <w:rsid w:val="00C27F0C"/>
    <w:rsid w:val="00C30043"/>
    <w:rsid w:val="00C30597"/>
    <w:rsid w:val="00C311BF"/>
    <w:rsid w:val="00C314A5"/>
    <w:rsid w:val="00C319AC"/>
    <w:rsid w:val="00C31D7B"/>
    <w:rsid w:val="00C32EAC"/>
    <w:rsid w:val="00C330A3"/>
    <w:rsid w:val="00C33890"/>
    <w:rsid w:val="00C3407E"/>
    <w:rsid w:val="00C344A0"/>
    <w:rsid w:val="00C3465A"/>
    <w:rsid w:val="00C34B78"/>
    <w:rsid w:val="00C351F4"/>
    <w:rsid w:val="00C3578A"/>
    <w:rsid w:val="00C35C70"/>
    <w:rsid w:val="00C365CB"/>
    <w:rsid w:val="00C37D6F"/>
    <w:rsid w:val="00C37D96"/>
    <w:rsid w:val="00C400EB"/>
    <w:rsid w:val="00C400ED"/>
    <w:rsid w:val="00C40267"/>
    <w:rsid w:val="00C40472"/>
    <w:rsid w:val="00C406CD"/>
    <w:rsid w:val="00C40B3C"/>
    <w:rsid w:val="00C4180F"/>
    <w:rsid w:val="00C41E5F"/>
    <w:rsid w:val="00C4203F"/>
    <w:rsid w:val="00C426AE"/>
    <w:rsid w:val="00C429D3"/>
    <w:rsid w:val="00C42C60"/>
    <w:rsid w:val="00C43282"/>
    <w:rsid w:val="00C43D09"/>
    <w:rsid w:val="00C44C0D"/>
    <w:rsid w:val="00C44CA9"/>
    <w:rsid w:val="00C45C6D"/>
    <w:rsid w:val="00C45D0A"/>
    <w:rsid w:val="00C474E0"/>
    <w:rsid w:val="00C47D4E"/>
    <w:rsid w:val="00C511A8"/>
    <w:rsid w:val="00C51495"/>
    <w:rsid w:val="00C51894"/>
    <w:rsid w:val="00C519B4"/>
    <w:rsid w:val="00C51C1F"/>
    <w:rsid w:val="00C51E72"/>
    <w:rsid w:val="00C52005"/>
    <w:rsid w:val="00C52283"/>
    <w:rsid w:val="00C52431"/>
    <w:rsid w:val="00C526B8"/>
    <w:rsid w:val="00C52824"/>
    <w:rsid w:val="00C52C66"/>
    <w:rsid w:val="00C52F3D"/>
    <w:rsid w:val="00C53564"/>
    <w:rsid w:val="00C535C8"/>
    <w:rsid w:val="00C5386A"/>
    <w:rsid w:val="00C53AA6"/>
    <w:rsid w:val="00C54119"/>
    <w:rsid w:val="00C54A35"/>
    <w:rsid w:val="00C55155"/>
    <w:rsid w:val="00C55439"/>
    <w:rsid w:val="00C5559F"/>
    <w:rsid w:val="00C560D9"/>
    <w:rsid w:val="00C56113"/>
    <w:rsid w:val="00C565EA"/>
    <w:rsid w:val="00C56953"/>
    <w:rsid w:val="00C56AF7"/>
    <w:rsid w:val="00C57048"/>
    <w:rsid w:val="00C57498"/>
    <w:rsid w:val="00C57516"/>
    <w:rsid w:val="00C5757C"/>
    <w:rsid w:val="00C575EE"/>
    <w:rsid w:val="00C57B56"/>
    <w:rsid w:val="00C60CE4"/>
    <w:rsid w:val="00C6130C"/>
    <w:rsid w:val="00C618BF"/>
    <w:rsid w:val="00C61C01"/>
    <w:rsid w:val="00C6267E"/>
    <w:rsid w:val="00C62ADC"/>
    <w:rsid w:val="00C62C03"/>
    <w:rsid w:val="00C62F2F"/>
    <w:rsid w:val="00C6369E"/>
    <w:rsid w:val="00C63A95"/>
    <w:rsid w:val="00C640C3"/>
    <w:rsid w:val="00C6442B"/>
    <w:rsid w:val="00C645D5"/>
    <w:rsid w:val="00C6472F"/>
    <w:rsid w:val="00C64B8C"/>
    <w:rsid w:val="00C64C7F"/>
    <w:rsid w:val="00C65749"/>
    <w:rsid w:val="00C66290"/>
    <w:rsid w:val="00C6695F"/>
    <w:rsid w:val="00C66FD4"/>
    <w:rsid w:val="00C67231"/>
    <w:rsid w:val="00C67309"/>
    <w:rsid w:val="00C67EB6"/>
    <w:rsid w:val="00C71361"/>
    <w:rsid w:val="00C71558"/>
    <w:rsid w:val="00C715F6"/>
    <w:rsid w:val="00C719C1"/>
    <w:rsid w:val="00C71C45"/>
    <w:rsid w:val="00C71D29"/>
    <w:rsid w:val="00C71D86"/>
    <w:rsid w:val="00C72874"/>
    <w:rsid w:val="00C7296E"/>
    <w:rsid w:val="00C72C4D"/>
    <w:rsid w:val="00C732BE"/>
    <w:rsid w:val="00C73487"/>
    <w:rsid w:val="00C73E30"/>
    <w:rsid w:val="00C74154"/>
    <w:rsid w:val="00C742DA"/>
    <w:rsid w:val="00C74B54"/>
    <w:rsid w:val="00C74F4C"/>
    <w:rsid w:val="00C7586E"/>
    <w:rsid w:val="00C759C0"/>
    <w:rsid w:val="00C761FA"/>
    <w:rsid w:val="00C76543"/>
    <w:rsid w:val="00C76A65"/>
    <w:rsid w:val="00C77341"/>
    <w:rsid w:val="00C77679"/>
    <w:rsid w:val="00C77A93"/>
    <w:rsid w:val="00C77C25"/>
    <w:rsid w:val="00C80163"/>
    <w:rsid w:val="00C8017B"/>
    <w:rsid w:val="00C801DD"/>
    <w:rsid w:val="00C80589"/>
    <w:rsid w:val="00C80F76"/>
    <w:rsid w:val="00C81020"/>
    <w:rsid w:val="00C81186"/>
    <w:rsid w:val="00C81821"/>
    <w:rsid w:val="00C81B5C"/>
    <w:rsid w:val="00C81D90"/>
    <w:rsid w:val="00C81DA2"/>
    <w:rsid w:val="00C8208E"/>
    <w:rsid w:val="00C82C2A"/>
    <w:rsid w:val="00C833DB"/>
    <w:rsid w:val="00C83412"/>
    <w:rsid w:val="00C836E1"/>
    <w:rsid w:val="00C839A3"/>
    <w:rsid w:val="00C84304"/>
    <w:rsid w:val="00C84A60"/>
    <w:rsid w:val="00C85E1F"/>
    <w:rsid w:val="00C86489"/>
    <w:rsid w:val="00C865A8"/>
    <w:rsid w:val="00C86A0B"/>
    <w:rsid w:val="00C87014"/>
    <w:rsid w:val="00C87721"/>
    <w:rsid w:val="00C878E0"/>
    <w:rsid w:val="00C87F73"/>
    <w:rsid w:val="00C90097"/>
    <w:rsid w:val="00C90116"/>
    <w:rsid w:val="00C907FE"/>
    <w:rsid w:val="00C90B44"/>
    <w:rsid w:val="00C91DFF"/>
    <w:rsid w:val="00C9299D"/>
    <w:rsid w:val="00C92C3D"/>
    <w:rsid w:val="00C93097"/>
    <w:rsid w:val="00C93A85"/>
    <w:rsid w:val="00C93D22"/>
    <w:rsid w:val="00C9443A"/>
    <w:rsid w:val="00C94D8F"/>
    <w:rsid w:val="00C95BBB"/>
    <w:rsid w:val="00C964EF"/>
    <w:rsid w:val="00C96837"/>
    <w:rsid w:val="00C9713C"/>
    <w:rsid w:val="00C97A83"/>
    <w:rsid w:val="00C97B16"/>
    <w:rsid w:val="00CA0306"/>
    <w:rsid w:val="00CA1FEB"/>
    <w:rsid w:val="00CA24EE"/>
    <w:rsid w:val="00CA2502"/>
    <w:rsid w:val="00CA26B3"/>
    <w:rsid w:val="00CA33E1"/>
    <w:rsid w:val="00CA3671"/>
    <w:rsid w:val="00CA36FA"/>
    <w:rsid w:val="00CA39A8"/>
    <w:rsid w:val="00CA3DD2"/>
    <w:rsid w:val="00CA3F3C"/>
    <w:rsid w:val="00CA448A"/>
    <w:rsid w:val="00CA45E1"/>
    <w:rsid w:val="00CA46C4"/>
    <w:rsid w:val="00CA4F30"/>
    <w:rsid w:val="00CA50BF"/>
    <w:rsid w:val="00CA55A1"/>
    <w:rsid w:val="00CA5B35"/>
    <w:rsid w:val="00CA632C"/>
    <w:rsid w:val="00CA68E8"/>
    <w:rsid w:val="00CA6E14"/>
    <w:rsid w:val="00CA6EB6"/>
    <w:rsid w:val="00CA759F"/>
    <w:rsid w:val="00CA795B"/>
    <w:rsid w:val="00CA7BFC"/>
    <w:rsid w:val="00CA7FFE"/>
    <w:rsid w:val="00CB09A6"/>
    <w:rsid w:val="00CB0B41"/>
    <w:rsid w:val="00CB1AF8"/>
    <w:rsid w:val="00CB1B24"/>
    <w:rsid w:val="00CB1EA3"/>
    <w:rsid w:val="00CB1F1A"/>
    <w:rsid w:val="00CB276F"/>
    <w:rsid w:val="00CB2AE3"/>
    <w:rsid w:val="00CB2B49"/>
    <w:rsid w:val="00CB3025"/>
    <w:rsid w:val="00CB367F"/>
    <w:rsid w:val="00CB3BD0"/>
    <w:rsid w:val="00CB440E"/>
    <w:rsid w:val="00CB44C9"/>
    <w:rsid w:val="00CB4EF8"/>
    <w:rsid w:val="00CB5332"/>
    <w:rsid w:val="00CB545F"/>
    <w:rsid w:val="00CB555B"/>
    <w:rsid w:val="00CB6645"/>
    <w:rsid w:val="00CB689A"/>
    <w:rsid w:val="00CB693B"/>
    <w:rsid w:val="00CB6B74"/>
    <w:rsid w:val="00CB6C60"/>
    <w:rsid w:val="00CB7644"/>
    <w:rsid w:val="00CB7881"/>
    <w:rsid w:val="00CB790F"/>
    <w:rsid w:val="00CB7B72"/>
    <w:rsid w:val="00CC0219"/>
    <w:rsid w:val="00CC05FC"/>
    <w:rsid w:val="00CC1138"/>
    <w:rsid w:val="00CC17F6"/>
    <w:rsid w:val="00CC1E07"/>
    <w:rsid w:val="00CC245D"/>
    <w:rsid w:val="00CC28AA"/>
    <w:rsid w:val="00CC2B30"/>
    <w:rsid w:val="00CC2DB1"/>
    <w:rsid w:val="00CC2F28"/>
    <w:rsid w:val="00CC2F4A"/>
    <w:rsid w:val="00CC31EE"/>
    <w:rsid w:val="00CC3426"/>
    <w:rsid w:val="00CC41E1"/>
    <w:rsid w:val="00CC480D"/>
    <w:rsid w:val="00CC4EE8"/>
    <w:rsid w:val="00CC4FBA"/>
    <w:rsid w:val="00CC539A"/>
    <w:rsid w:val="00CC53E9"/>
    <w:rsid w:val="00CC5512"/>
    <w:rsid w:val="00CC55CA"/>
    <w:rsid w:val="00CC5824"/>
    <w:rsid w:val="00CC5A90"/>
    <w:rsid w:val="00CC5B01"/>
    <w:rsid w:val="00CC5C96"/>
    <w:rsid w:val="00CC60A7"/>
    <w:rsid w:val="00CC62F8"/>
    <w:rsid w:val="00CC6449"/>
    <w:rsid w:val="00CC64C6"/>
    <w:rsid w:val="00CC6762"/>
    <w:rsid w:val="00CC6F37"/>
    <w:rsid w:val="00CC7072"/>
    <w:rsid w:val="00CC70AB"/>
    <w:rsid w:val="00CD0874"/>
    <w:rsid w:val="00CD0C30"/>
    <w:rsid w:val="00CD16C4"/>
    <w:rsid w:val="00CD1FEE"/>
    <w:rsid w:val="00CD2336"/>
    <w:rsid w:val="00CD25E3"/>
    <w:rsid w:val="00CD27FF"/>
    <w:rsid w:val="00CD356F"/>
    <w:rsid w:val="00CD370D"/>
    <w:rsid w:val="00CD44E6"/>
    <w:rsid w:val="00CD452C"/>
    <w:rsid w:val="00CD4B86"/>
    <w:rsid w:val="00CD4EEC"/>
    <w:rsid w:val="00CD5584"/>
    <w:rsid w:val="00CD5666"/>
    <w:rsid w:val="00CD5816"/>
    <w:rsid w:val="00CD5C5A"/>
    <w:rsid w:val="00CD5F90"/>
    <w:rsid w:val="00CD6313"/>
    <w:rsid w:val="00CD6AAC"/>
    <w:rsid w:val="00CD6CBD"/>
    <w:rsid w:val="00CD7568"/>
    <w:rsid w:val="00CE022A"/>
    <w:rsid w:val="00CE07D7"/>
    <w:rsid w:val="00CE07E0"/>
    <w:rsid w:val="00CE13D3"/>
    <w:rsid w:val="00CE1621"/>
    <w:rsid w:val="00CE16E2"/>
    <w:rsid w:val="00CE1780"/>
    <w:rsid w:val="00CE1951"/>
    <w:rsid w:val="00CE240E"/>
    <w:rsid w:val="00CE253F"/>
    <w:rsid w:val="00CE2A76"/>
    <w:rsid w:val="00CE2B42"/>
    <w:rsid w:val="00CE2B82"/>
    <w:rsid w:val="00CE3AC5"/>
    <w:rsid w:val="00CE420D"/>
    <w:rsid w:val="00CE487B"/>
    <w:rsid w:val="00CE4A20"/>
    <w:rsid w:val="00CE4FCE"/>
    <w:rsid w:val="00CE56D5"/>
    <w:rsid w:val="00CE5954"/>
    <w:rsid w:val="00CE6015"/>
    <w:rsid w:val="00CE61F7"/>
    <w:rsid w:val="00CE6527"/>
    <w:rsid w:val="00CE6C0B"/>
    <w:rsid w:val="00CE6DBB"/>
    <w:rsid w:val="00CF028F"/>
    <w:rsid w:val="00CF04D7"/>
    <w:rsid w:val="00CF09F8"/>
    <w:rsid w:val="00CF1ECC"/>
    <w:rsid w:val="00CF2200"/>
    <w:rsid w:val="00CF22FA"/>
    <w:rsid w:val="00CF236F"/>
    <w:rsid w:val="00CF28A7"/>
    <w:rsid w:val="00CF2B24"/>
    <w:rsid w:val="00CF331D"/>
    <w:rsid w:val="00CF375D"/>
    <w:rsid w:val="00CF3805"/>
    <w:rsid w:val="00CF3990"/>
    <w:rsid w:val="00CF3A73"/>
    <w:rsid w:val="00CF3CDE"/>
    <w:rsid w:val="00CF3D74"/>
    <w:rsid w:val="00CF5036"/>
    <w:rsid w:val="00CF52AF"/>
    <w:rsid w:val="00CF5803"/>
    <w:rsid w:val="00CF5936"/>
    <w:rsid w:val="00CF5A66"/>
    <w:rsid w:val="00CF5DA3"/>
    <w:rsid w:val="00CF612B"/>
    <w:rsid w:val="00CF6183"/>
    <w:rsid w:val="00CF7C0E"/>
    <w:rsid w:val="00CF7C3A"/>
    <w:rsid w:val="00D00055"/>
    <w:rsid w:val="00D00F0F"/>
    <w:rsid w:val="00D011CB"/>
    <w:rsid w:val="00D01441"/>
    <w:rsid w:val="00D01713"/>
    <w:rsid w:val="00D01A8D"/>
    <w:rsid w:val="00D01B36"/>
    <w:rsid w:val="00D01CC2"/>
    <w:rsid w:val="00D02591"/>
    <w:rsid w:val="00D029D4"/>
    <w:rsid w:val="00D02E43"/>
    <w:rsid w:val="00D0325E"/>
    <w:rsid w:val="00D03612"/>
    <w:rsid w:val="00D037F5"/>
    <w:rsid w:val="00D0392C"/>
    <w:rsid w:val="00D03C7F"/>
    <w:rsid w:val="00D03F64"/>
    <w:rsid w:val="00D03FCC"/>
    <w:rsid w:val="00D04655"/>
    <w:rsid w:val="00D049A5"/>
    <w:rsid w:val="00D04EDF"/>
    <w:rsid w:val="00D04F44"/>
    <w:rsid w:val="00D05072"/>
    <w:rsid w:val="00D05E43"/>
    <w:rsid w:val="00D06433"/>
    <w:rsid w:val="00D0661E"/>
    <w:rsid w:val="00D06876"/>
    <w:rsid w:val="00D069BE"/>
    <w:rsid w:val="00D06F25"/>
    <w:rsid w:val="00D070B2"/>
    <w:rsid w:val="00D07269"/>
    <w:rsid w:val="00D07895"/>
    <w:rsid w:val="00D079D3"/>
    <w:rsid w:val="00D07E0A"/>
    <w:rsid w:val="00D07EC8"/>
    <w:rsid w:val="00D07F5C"/>
    <w:rsid w:val="00D102B2"/>
    <w:rsid w:val="00D10B61"/>
    <w:rsid w:val="00D119D8"/>
    <w:rsid w:val="00D11BA7"/>
    <w:rsid w:val="00D11D6E"/>
    <w:rsid w:val="00D125C0"/>
    <w:rsid w:val="00D138CF"/>
    <w:rsid w:val="00D139BD"/>
    <w:rsid w:val="00D13D73"/>
    <w:rsid w:val="00D13DBF"/>
    <w:rsid w:val="00D1404E"/>
    <w:rsid w:val="00D14219"/>
    <w:rsid w:val="00D1495F"/>
    <w:rsid w:val="00D15054"/>
    <w:rsid w:val="00D153CD"/>
    <w:rsid w:val="00D15B40"/>
    <w:rsid w:val="00D15D61"/>
    <w:rsid w:val="00D160D1"/>
    <w:rsid w:val="00D16900"/>
    <w:rsid w:val="00D16DE8"/>
    <w:rsid w:val="00D16FDA"/>
    <w:rsid w:val="00D174A3"/>
    <w:rsid w:val="00D174AD"/>
    <w:rsid w:val="00D1776F"/>
    <w:rsid w:val="00D177D7"/>
    <w:rsid w:val="00D1784B"/>
    <w:rsid w:val="00D17DC8"/>
    <w:rsid w:val="00D203C8"/>
    <w:rsid w:val="00D204B2"/>
    <w:rsid w:val="00D20961"/>
    <w:rsid w:val="00D20A37"/>
    <w:rsid w:val="00D20C85"/>
    <w:rsid w:val="00D20D5C"/>
    <w:rsid w:val="00D21066"/>
    <w:rsid w:val="00D21418"/>
    <w:rsid w:val="00D21439"/>
    <w:rsid w:val="00D219FC"/>
    <w:rsid w:val="00D21BFE"/>
    <w:rsid w:val="00D2209B"/>
    <w:rsid w:val="00D220C1"/>
    <w:rsid w:val="00D223CE"/>
    <w:rsid w:val="00D22DDE"/>
    <w:rsid w:val="00D22EBC"/>
    <w:rsid w:val="00D22F07"/>
    <w:rsid w:val="00D23333"/>
    <w:rsid w:val="00D23CA1"/>
    <w:rsid w:val="00D23D4D"/>
    <w:rsid w:val="00D2422A"/>
    <w:rsid w:val="00D24AA4"/>
    <w:rsid w:val="00D24EF3"/>
    <w:rsid w:val="00D258DD"/>
    <w:rsid w:val="00D25E3A"/>
    <w:rsid w:val="00D2650D"/>
    <w:rsid w:val="00D26631"/>
    <w:rsid w:val="00D266CD"/>
    <w:rsid w:val="00D26EE7"/>
    <w:rsid w:val="00D2727E"/>
    <w:rsid w:val="00D2760C"/>
    <w:rsid w:val="00D27E30"/>
    <w:rsid w:val="00D3060C"/>
    <w:rsid w:val="00D308C5"/>
    <w:rsid w:val="00D30DB0"/>
    <w:rsid w:val="00D31193"/>
    <w:rsid w:val="00D31260"/>
    <w:rsid w:val="00D315B2"/>
    <w:rsid w:val="00D318E1"/>
    <w:rsid w:val="00D31E13"/>
    <w:rsid w:val="00D31EAC"/>
    <w:rsid w:val="00D32954"/>
    <w:rsid w:val="00D329F4"/>
    <w:rsid w:val="00D32D47"/>
    <w:rsid w:val="00D330D7"/>
    <w:rsid w:val="00D341B1"/>
    <w:rsid w:val="00D34392"/>
    <w:rsid w:val="00D350FB"/>
    <w:rsid w:val="00D35102"/>
    <w:rsid w:val="00D3517A"/>
    <w:rsid w:val="00D35328"/>
    <w:rsid w:val="00D35650"/>
    <w:rsid w:val="00D362AA"/>
    <w:rsid w:val="00D3637A"/>
    <w:rsid w:val="00D36394"/>
    <w:rsid w:val="00D36D1E"/>
    <w:rsid w:val="00D36EA5"/>
    <w:rsid w:val="00D374B8"/>
    <w:rsid w:val="00D377C8"/>
    <w:rsid w:val="00D37959"/>
    <w:rsid w:val="00D37F72"/>
    <w:rsid w:val="00D4030A"/>
    <w:rsid w:val="00D4055D"/>
    <w:rsid w:val="00D40960"/>
    <w:rsid w:val="00D412F6"/>
    <w:rsid w:val="00D414DB"/>
    <w:rsid w:val="00D41DBD"/>
    <w:rsid w:val="00D41E17"/>
    <w:rsid w:val="00D4211E"/>
    <w:rsid w:val="00D422D3"/>
    <w:rsid w:val="00D42876"/>
    <w:rsid w:val="00D429F5"/>
    <w:rsid w:val="00D42A7E"/>
    <w:rsid w:val="00D42ABB"/>
    <w:rsid w:val="00D42B48"/>
    <w:rsid w:val="00D42DB5"/>
    <w:rsid w:val="00D42ED9"/>
    <w:rsid w:val="00D436F4"/>
    <w:rsid w:val="00D43754"/>
    <w:rsid w:val="00D43C7A"/>
    <w:rsid w:val="00D446CF"/>
    <w:rsid w:val="00D44A10"/>
    <w:rsid w:val="00D44ABC"/>
    <w:rsid w:val="00D45129"/>
    <w:rsid w:val="00D45750"/>
    <w:rsid w:val="00D464CD"/>
    <w:rsid w:val="00D475AB"/>
    <w:rsid w:val="00D47D95"/>
    <w:rsid w:val="00D47DEC"/>
    <w:rsid w:val="00D50244"/>
    <w:rsid w:val="00D5032E"/>
    <w:rsid w:val="00D5047A"/>
    <w:rsid w:val="00D50E8C"/>
    <w:rsid w:val="00D510C9"/>
    <w:rsid w:val="00D512BB"/>
    <w:rsid w:val="00D51632"/>
    <w:rsid w:val="00D52009"/>
    <w:rsid w:val="00D521C2"/>
    <w:rsid w:val="00D527C0"/>
    <w:rsid w:val="00D528F6"/>
    <w:rsid w:val="00D52AAD"/>
    <w:rsid w:val="00D52D42"/>
    <w:rsid w:val="00D53334"/>
    <w:rsid w:val="00D53403"/>
    <w:rsid w:val="00D5366F"/>
    <w:rsid w:val="00D53692"/>
    <w:rsid w:val="00D538FD"/>
    <w:rsid w:val="00D5421B"/>
    <w:rsid w:val="00D54702"/>
    <w:rsid w:val="00D54AF2"/>
    <w:rsid w:val="00D56692"/>
    <w:rsid w:val="00D567A3"/>
    <w:rsid w:val="00D56BA8"/>
    <w:rsid w:val="00D56CB2"/>
    <w:rsid w:val="00D56D8B"/>
    <w:rsid w:val="00D5722A"/>
    <w:rsid w:val="00D57F75"/>
    <w:rsid w:val="00D60518"/>
    <w:rsid w:val="00D6078E"/>
    <w:rsid w:val="00D60D49"/>
    <w:rsid w:val="00D60F08"/>
    <w:rsid w:val="00D60FC3"/>
    <w:rsid w:val="00D61399"/>
    <w:rsid w:val="00D613E5"/>
    <w:rsid w:val="00D61A9A"/>
    <w:rsid w:val="00D61DB3"/>
    <w:rsid w:val="00D62D66"/>
    <w:rsid w:val="00D63447"/>
    <w:rsid w:val="00D63A6D"/>
    <w:rsid w:val="00D63B2D"/>
    <w:rsid w:val="00D64243"/>
    <w:rsid w:val="00D6443C"/>
    <w:rsid w:val="00D647F3"/>
    <w:rsid w:val="00D649B3"/>
    <w:rsid w:val="00D64AF9"/>
    <w:rsid w:val="00D64FAB"/>
    <w:rsid w:val="00D651D0"/>
    <w:rsid w:val="00D6577A"/>
    <w:rsid w:val="00D6599D"/>
    <w:rsid w:val="00D65CBB"/>
    <w:rsid w:val="00D65D02"/>
    <w:rsid w:val="00D6628B"/>
    <w:rsid w:val="00D663F4"/>
    <w:rsid w:val="00D665F0"/>
    <w:rsid w:val="00D669E2"/>
    <w:rsid w:val="00D670BF"/>
    <w:rsid w:val="00D671FE"/>
    <w:rsid w:val="00D675F6"/>
    <w:rsid w:val="00D67D5F"/>
    <w:rsid w:val="00D7004F"/>
    <w:rsid w:val="00D7037C"/>
    <w:rsid w:val="00D70700"/>
    <w:rsid w:val="00D70829"/>
    <w:rsid w:val="00D709BA"/>
    <w:rsid w:val="00D70AF9"/>
    <w:rsid w:val="00D713F1"/>
    <w:rsid w:val="00D713FE"/>
    <w:rsid w:val="00D7177C"/>
    <w:rsid w:val="00D71882"/>
    <w:rsid w:val="00D72D21"/>
    <w:rsid w:val="00D731B7"/>
    <w:rsid w:val="00D73316"/>
    <w:rsid w:val="00D73373"/>
    <w:rsid w:val="00D733EC"/>
    <w:rsid w:val="00D73AA6"/>
    <w:rsid w:val="00D7463B"/>
    <w:rsid w:val="00D74CCE"/>
    <w:rsid w:val="00D74F17"/>
    <w:rsid w:val="00D7517E"/>
    <w:rsid w:val="00D75B2C"/>
    <w:rsid w:val="00D75B3C"/>
    <w:rsid w:val="00D7635E"/>
    <w:rsid w:val="00D76C91"/>
    <w:rsid w:val="00D7702F"/>
    <w:rsid w:val="00D7717D"/>
    <w:rsid w:val="00D771BF"/>
    <w:rsid w:val="00D777E1"/>
    <w:rsid w:val="00D77A39"/>
    <w:rsid w:val="00D77C5F"/>
    <w:rsid w:val="00D80043"/>
    <w:rsid w:val="00D80CC0"/>
    <w:rsid w:val="00D80E72"/>
    <w:rsid w:val="00D80EB4"/>
    <w:rsid w:val="00D80F6F"/>
    <w:rsid w:val="00D81302"/>
    <w:rsid w:val="00D81950"/>
    <w:rsid w:val="00D81BF8"/>
    <w:rsid w:val="00D81DB4"/>
    <w:rsid w:val="00D81E3E"/>
    <w:rsid w:val="00D82204"/>
    <w:rsid w:val="00D82F9A"/>
    <w:rsid w:val="00D833E3"/>
    <w:rsid w:val="00D84449"/>
    <w:rsid w:val="00D8476B"/>
    <w:rsid w:val="00D84BB4"/>
    <w:rsid w:val="00D84FE8"/>
    <w:rsid w:val="00D854C3"/>
    <w:rsid w:val="00D8555F"/>
    <w:rsid w:val="00D858B1"/>
    <w:rsid w:val="00D8598B"/>
    <w:rsid w:val="00D864EB"/>
    <w:rsid w:val="00D86821"/>
    <w:rsid w:val="00D86973"/>
    <w:rsid w:val="00D86A14"/>
    <w:rsid w:val="00D86CFC"/>
    <w:rsid w:val="00D86F1A"/>
    <w:rsid w:val="00D8749C"/>
    <w:rsid w:val="00D875D7"/>
    <w:rsid w:val="00D8795B"/>
    <w:rsid w:val="00D879FE"/>
    <w:rsid w:val="00D87A23"/>
    <w:rsid w:val="00D87D5F"/>
    <w:rsid w:val="00D906B2"/>
    <w:rsid w:val="00D90AF8"/>
    <w:rsid w:val="00D90C5B"/>
    <w:rsid w:val="00D9112D"/>
    <w:rsid w:val="00D91B19"/>
    <w:rsid w:val="00D92025"/>
    <w:rsid w:val="00D924E3"/>
    <w:rsid w:val="00D92CD0"/>
    <w:rsid w:val="00D93BB5"/>
    <w:rsid w:val="00D93FFC"/>
    <w:rsid w:val="00D94199"/>
    <w:rsid w:val="00D94875"/>
    <w:rsid w:val="00D94B2C"/>
    <w:rsid w:val="00D94DCB"/>
    <w:rsid w:val="00D9519D"/>
    <w:rsid w:val="00D952C1"/>
    <w:rsid w:val="00D9556E"/>
    <w:rsid w:val="00D95A8E"/>
    <w:rsid w:val="00D975ED"/>
    <w:rsid w:val="00D97DED"/>
    <w:rsid w:val="00DA00E2"/>
    <w:rsid w:val="00DA0414"/>
    <w:rsid w:val="00DA09A4"/>
    <w:rsid w:val="00DA0C66"/>
    <w:rsid w:val="00DA176B"/>
    <w:rsid w:val="00DA1829"/>
    <w:rsid w:val="00DA222C"/>
    <w:rsid w:val="00DA25E4"/>
    <w:rsid w:val="00DA3707"/>
    <w:rsid w:val="00DA3B53"/>
    <w:rsid w:val="00DA3CE4"/>
    <w:rsid w:val="00DA498A"/>
    <w:rsid w:val="00DA4BD2"/>
    <w:rsid w:val="00DA4C12"/>
    <w:rsid w:val="00DA4CC3"/>
    <w:rsid w:val="00DA4D64"/>
    <w:rsid w:val="00DA5516"/>
    <w:rsid w:val="00DA5619"/>
    <w:rsid w:val="00DA6061"/>
    <w:rsid w:val="00DA6308"/>
    <w:rsid w:val="00DA67FA"/>
    <w:rsid w:val="00DA7572"/>
    <w:rsid w:val="00DA7C36"/>
    <w:rsid w:val="00DA7E0B"/>
    <w:rsid w:val="00DB00C1"/>
    <w:rsid w:val="00DB0296"/>
    <w:rsid w:val="00DB0979"/>
    <w:rsid w:val="00DB1131"/>
    <w:rsid w:val="00DB1313"/>
    <w:rsid w:val="00DB1320"/>
    <w:rsid w:val="00DB22A6"/>
    <w:rsid w:val="00DB23A9"/>
    <w:rsid w:val="00DB2484"/>
    <w:rsid w:val="00DB320F"/>
    <w:rsid w:val="00DB3B2D"/>
    <w:rsid w:val="00DB4FC0"/>
    <w:rsid w:val="00DB55F2"/>
    <w:rsid w:val="00DB58D1"/>
    <w:rsid w:val="00DB5E80"/>
    <w:rsid w:val="00DB5FAF"/>
    <w:rsid w:val="00DB60E2"/>
    <w:rsid w:val="00DB62BC"/>
    <w:rsid w:val="00DB6392"/>
    <w:rsid w:val="00DB6BE4"/>
    <w:rsid w:val="00DB771A"/>
    <w:rsid w:val="00DB7A44"/>
    <w:rsid w:val="00DB7DF9"/>
    <w:rsid w:val="00DC0581"/>
    <w:rsid w:val="00DC07B0"/>
    <w:rsid w:val="00DC0808"/>
    <w:rsid w:val="00DC109C"/>
    <w:rsid w:val="00DC1563"/>
    <w:rsid w:val="00DC1970"/>
    <w:rsid w:val="00DC23E2"/>
    <w:rsid w:val="00DC2749"/>
    <w:rsid w:val="00DC3EF6"/>
    <w:rsid w:val="00DC4640"/>
    <w:rsid w:val="00DC4C75"/>
    <w:rsid w:val="00DC4CC3"/>
    <w:rsid w:val="00DC50B2"/>
    <w:rsid w:val="00DC5B41"/>
    <w:rsid w:val="00DC60E0"/>
    <w:rsid w:val="00DC65EE"/>
    <w:rsid w:val="00DC6849"/>
    <w:rsid w:val="00DC6C50"/>
    <w:rsid w:val="00DD007B"/>
    <w:rsid w:val="00DD08DA"/>
    <w:rsid w:val="00DD0AFC"/>
    <w:rsid w:val="00DD0EB3"/>
    <w:rsid w:val="00DD10F1"/>
    <w:rsid w:val="00DD1987"/>
    <w:rsid w:val="00DD1C87"/>
    <w:rsid w:val="00DD1CE3"/>
    <w:rsid w:val="00DD1E21"/>
    <w:rsid w:val="00DD20B6"/>
    <w:rsid w:val="00DD2BFE"/>
    <w:rsid w:val="00DD2F60"/>
    <w:rsid w:val="00DD32E6"/>
    <w:rsid w:val="00DD352D"/>
    <w:rsid w:val="00DD35FC"/>
    <w:rsid w:val="00DD363F"/>
    <w:rsid w:val="00DD3CD3"/>
    <w:rsid w:val="00DD3D7A"/>
    <w:rsid w:val="00DD4649"/>
    <w:rsid w:val="00DD46CD"/>
    <w:rsid w:val="00DD4991"/>
    <w:rsid w:val="00DD5BBF"/>
    <w:rsid w:val="00DD6360"/>
    <w:rsid w:val="00DD63FF"/>
    <w:rsid w:val="00DD67D5"/>
    <w:rsid w:val="00DD770E"/>
    <w:rsid w:val="00DD7750"/>
    <w:rsid w:val="00DD77C8"/>
    <w:rsid w:val="00DD7F2B"/>
    <w:rsid w:val="00DE03F4"/>
    <w:rsid w:val="00DE07CE"/>
    <w:rsid w:val="00DE1102"/>
    <w:rsid w:val="00DE11B0"/>
    <w:rsid w:val="00DE1602"/>
    <w:rsid w:val="00DE17AD"/>
    <w:rsid w:val="00DE1898"/>
    <w:rsid w:val="00DE1AD9"/>
    <w:rsid w:val="00DE29BA"/>
    <w:rsid w:val="00DE2ABE"/>
    <w:rsid w:val="00DE31FC"/>
    <w:rsid w:val="00DE4DDE"/>
    <w:rsid w:val="00DE4F2F"/>
    <w:rsid w:val="00DE5D47"/>
    <w:rsid w:val="00DE62CF"/>
    <w:rsid w:val="00DE71F4"/>
    <w:rsid w:val="00DE7596"/>
    <w:rsid w:val="00DF00B5"/>
    <w:rsid w:val="00DF05B2"/>
    <w:rsid w:val="00DF10C2"/>
    <w:rsid w:val="00DF18C8"/>
    <w:rsid w:val="00DF203E"/>
    <w:rsid w:val="00DF2679"/>
    <w:rsid w:val="00DF3340"/>
    <w:rsid w:val="00DF38C6"/>
    <w:rsid w:val="00DF3920"/>
    <w:rsid w:val="00DF3A07"/>
    <w:rsid w:val="00DF41C5"/>
    <w:rsid w:val="00DF45F4"/>
    <w:rsid w:val="00DF47E9"/>
    <w:rsid w:val="00DF484F"/>
    <w:rsid w:val="00DF4D0F"/>
    <w:rsid w:val="00DF54F4"/>
    <w:rsid w:val="00DF611B"/>
    <w:rsid w:val="00DF612E"/>
    <w:rsid w:val="00DF6480"/>
    <w:rsid w:val="00DF66E4"/>
    <w:rsid w:val="00DF68A5"/>
    <w:rsid w:val="00DF6F98"/>
    <w:rsid w:val="00DF72B9"/>
    <w:rsid w:val="00DF7548"/>
    <w:rsid w:val="00DF7577"/>
    <w:rsid w:val="00DF774E"/>
    <w:rsid w:val="00DF7A01"/>
    <w:rsid w:val="00DF7A5C"/>
    <w:rsid w:val="00DF7C9E"/>
    <w:rsid w:val="00DF7D91"/>
    <w:rsid w:val="00E008B5"/>
    <w:rsid w:val="00E009E3"/>
    <w:rsid w:val="00E013F9"/>
    <w:rsid w:val="00E017FB"/>
    <w:rsid w:val="00E01EE1"/>
    <w:rsid w:val="00E02362"/>
    <w:rsid w:val="00E02E99"/>
    <w:rsid w:val="00E03508"/>
    <w:rsid w:val="00E03E5C"/>
    <w:rsid w:val="00E0424E"/>
    <w:rsid w:val="00E047C5"/>
    <w:rsid w:val="00E04BC9"/>
    <w:rsid w:val="00E0660C"/>
    <w:rsid w:val="00E06C38"/>
    <w:rsid w:val="00E06D78"/>
    <w:rsid w:val="00E07ECB"/>
    <w:rsid w:val="00E07F71"/>
    <w:rsid w:val="00E100A7"/>
    <w:rsid w:val="00E103E6"/>
    <w:rsid w:val="00E106ED"/>
    <w:rsid w:val="00E10B5F"/>
    <w:rsid w:val="00E110E7"/>
    <w:rsid w:val="00E12502"/>
    <w:rsid w:val="00E12E9E"/>
    <w:rsid w:val="00E13364"/>
    <w:rsid w:val="00E13CB6"/>
    <w:rsid w:val="00E1461A"/>
    <w:rsid w:val="00E148B9"/>
    <w:rsid w:val="00E153B3"/>
    <w:rsid w:val="00E1563E"/>
    <w:rsid w:val="00E159F8"/>
    <w:rsid w:val="00E1615F"/>
    <w:rsid w:val="00E166D2"/>
    <w:rsid w:val="00E16892"/>
    <w:rsid w:val="00E169E3"/>
    <w:rsid w:val="00E16BD3"/>
    <w:rsid w:val="00E16CB6"/>
    <w:rsid w:val="00E171D1"/>
    <w:rsid w:val="00E1729F"/>
    <w:rsid w:val="00E17637"/>
    <w:rsid w:val="00E177CC"/>
    <w:rsid w:val="00E1787F"/>
    <w:rsid w:val="00E17B95"/>
    <w:rsid w:val="00E17D31"/>
    <w:rsid w:val="00E200DB"/>
    <w:rsid w:val="00E20334"/>
    <w:rsid w:val="00E20499"/>
    <w:rsid w:val="00E207DF"/>
    <w:rsid w:val="00E20D2B"/>
    <w:rsid w:val="00E21184"/>
    <w:rsid w:val="00E21864"/>
    <w:rsid w:val="00E21AC0"/>
    <w:rsid w:val="00E21FFC"/>
    <w:rsid w:val="00E22926"/>
    <w:rsid w:val="00E22E96"/>
    <w:rsid w:val="00E2301E"/>
    <w:rsid w:val="00E235F8"/>
    <w:rsid w:val="00E23A7D"/>
    <w:rsid w:val="00E23B03"/>
    <w:rsid w:val="00E24377"/>
    <w:rsid w:val="00E24389"/>
    <w:rsid w:val="00E2441D"/>
    <w:rsid w:val="00E246F2"/>
    <w:rsid w:val="00E24B8F"/>
    <w:rsid w:val="00E24BC5"/>
    <w:rsid w:val="00E25490"/>
    <w:rsid w:val="00E2561B"/>
    <w:rsid w:val="00E25628"/>
    <w:rsid w:val="00E2570F"/>
    <w:rsid w:val="00E25A4B"/>
    <w:rsid w:val="00E25AB0"/>
    <w:rsid w:val="00E265DA"/>
    <w:rsid w:val="00E26730"/>
    <w:rsid w:val="00E26F9D"/>
    <w:rsid w:val="00E27174"/>
    <w:rsid w:val="00E271E2"/>
    <w:rsid w:val="00E274C0"/>
    <w:rsid w:val="00E27DD6"/>
    <w:rsid w:val="00E27E18"/>
    <w:rsid w:val="00E27EA4"/>
    <w:rsid w:val="00E27F73"/>
    <w:rsid w:val="00E30999"/>
    <w:rsid w:val="00E30E32"/>
    <w:rsid w:val="00E30E6A"/>
    <w:rsid w:val="00E30FBE"/>
    <w:rsid w:val="00E31161"/>
    <w:rsid w:val="00E31652"/>
    <w:rsid w:val="00E31D1D"/>
    <w:rsid w:val="00E328D1"/>
    <w:rsid w:val="00E32E6E"/>
    <w:rsid w:val="00E32F36"/>
    <w:rsid w:val="00E32F81"/>
    <w:rsid w:val="00E32FA8"/>
    <w:rsid w:val="00E33638"/>
    <w:rsid w:val="00E338EC"/>
    <w:rsid w:val="00E33998"/>
    <w:rsid w:val="00E33DFB"/>
    <w:rsid w:val="00E3438A"/>
    <w:rsid w:val="00E34660"/>
    <w:rsid w:val="00E34794"/>
    <w:rsid w:val="00E34B6E"/>
    <w:rsid w:val="00E3538F"/>
    <w:rsid w:val="00E35FFD"/>
    <w:rsid w:val="00E36EA0"/>
    <w:rsid w:val="00E37115"/>
    <w:rsid w:val="00E37177"/>
    <w:rsid w:val="00E3734D"/>
    <w:rsid w:val="00E373C2"/>
    <w:rsid w:val="00E37752"/>
    <w:rsid w:val="00E37B05"/>
    <w:rsid w:val="00E37C03"/>
    <w:rsid w:val="00E37EB9"/>
    <w:rsid w:val="00E40F75"/>
    <w:rsid w:val="00E410C8"/>
    <w:rsid w:val="00E41224"/>
    <w:rsid w:val="00E41673"/>
    <w:rsid w:val="00E41FBB"/>
    <w:rsid w:val="00E426DF"/>
    <w:rsid w:val="00E42A3A"/>
    <w:rsid w:val="00E42D34"/>
    <w:rsid w:val="00E42FF2"/>
    <w:rsid w:val="00E4314E"/>
    <w:rsid w:val="00E435F8"/>
    <w:rsid w:val="00E44029"/>
    <w:rsid w:val="00E44640"/>
    <w:rsid w:val="00E44DF5"/>
    <w:rsid w:val="00E44F3F"/>
    <w:rsid w:val="00E45050"/>
    <w:rsid w:val="00E453FF"/>
    <w:rsid w:val="00E45D33"/>
    <w:rsid w:val="00E4775D"/>
    <w:rsid w:val="00E47BB0"/>
    <w:rsid w:val="00E47D4D"/>
    <w:rsid w:val="00E47E18"/>
    <w:rsid w:val="00E5044B"/>
    <w:rsid w:val="00E510F5"/>
    <w:rsid w:val="00E512B7"/>
    <w:rsid w:val="00E51879"/>
    <w:rsid w:val="00E51D7C"/>
    <w:rsid w:val="00E51E83"/>
    <w:rsid w:val="00E5223C"/>
    <w:rsid w:val="00E5268E"/>
    <w:rsid w:val="00E52D2D"/>
    <w:rsid w:val="00E52D55"/>
    <w:rsid w:val="00E531D7"/>
    <w:rsid w:val="00E53BB3"/>
    <w:rsid w:val="00E53C81"/>
    <w:rsid w:val="00E53D27"/>
    <w:rsid w:val="00E54003"/>
    <w:rsid w:val="00E541E5"/>
    <w:rsid w:val="00E5433F"/>
    <w:rsid w:val="00E5437A"/>
    <w:rsid w:val="00E55312"/>
    <w:rsid w:val="00E55359"/>
    <w:rsid w:val="00E55624"/>
    <w:rsid w:val="00E55652"/>
    <w:rsid w:val="00E557B8"/>
    <w:rsid w:val="00E55A87"/>
    <w:rsid w:val="00E55E8D"/>
    <w:rsid w:val="00E5624A"/>
    <w:rsid w:val="00E56507"/>
    <w:rsid w:val="00E5676C"/>
    <w:rsid w:val="00E5684E"/>
    <w:rsid w:val="00E56A00"/>
    <w:rsid w:val="00E56F8E"/>
    <w:rsid w:val="00E570C0"/>
    <w:rsid w:val="00E57587"/>
    <w:rsid w:val="00E608E0"/>
    <w:rsid w:val="00E60A9B"/>
    <w:rsid w:val="00E60AAC"/>
    <w:rsid w:val="00E60B81"/>
    <w:rsid w:val="00E613A6"/>
    <w:rsid w:val="00E614BE"/>
    <w:rsid w:val="00E616B9"/>
    <w:rsid w:val="00E616D6"/>
    <w:rsid w:val="00E61922"/>
    <w:rsid w:val="00E61F72"/>
    <w:rsid w:val="00E62966"/>
    <w:rsid w:val="00E62E1D"/>
    <w:rsid w:val="00E62FEB"/>
    <w:rsid w:val="00E63067"/>
    <w:rsid w:val="00E63070"/>
    <w:rsid w:val="00E643C4"/>
    <w:rsid w:val="00E64DE5"/>
    <w:rsid w:val="00E650B8"/>
    <w:rsid w:val="00E65183"/>
    <w:rsid w:val="00E654E3"/>
    <w:rsid w:val="00E6560B"/>
    <w:rsid w:val="00E65BC2"/>
    <w:rsid w:val="00E662C1"/>
    <w:rsid w:val="00E6633E"/>
    <w:rsid w:val="00E66EFD"/>
    <w:rsid w:val="00E67107"/>
    <w:rsid w:val="00E67381"/>
    <w:rsid w:val="00E673E1"/>
    <w:rsid w:val="00E676D5"/>
    <w:rsid w:val="00E6770E"/>
    <w:rsid w:val="00E6787C"/>
    <w:rsid w:val="00E67A59"/>
    <w:rsid w:val="00E67B5E"/>
    <w:rsid w:val="00E67BA7"/>
    <w:rsid w:val="00E67E12"/>
    <w:rsid w:val="00E709A9"/>
    <w:rsid w:val="00E70D6F"/>
    <w:rsid w:val="00E71146"/>
    <w:rsid w:val="00E714C7"/>
    <w:rsid w:val="00E717CE"/>
    <w:rsid w:val="00E72483"/>
    <w:rsid w:val="00E72BD3"/>
    <w:rsid w:val="00E72BD4"/>
    <w:rsid w:val="00E72F51"/>
    <w:rsid w:val="00E73277"/>
    <w:rsid w:val="00E733F2"/>
    <w:rsid w:val="00E73673"/>
    <w:rsid w:val="00E7371E"/>
    <w:rsid w:val="00E73A64"/>
    <w:rsid w:val="00E73B21"/>
    <w:rsid w:val="00E73B48"/>
    <w:rsid w:val="00E73DA5"/>
    <w:rsid w:val="00E73DED"/>
    <w:rsid w:val="00E7453D"/>
    <w:rsid w:val="00E74DB7"/>
    <w:rsid w:val="00E74EF3"/>
    <w:rsid w:val="00E753E0"/>
    <w:rsid w:val="00E75667"/>
    <w:rsid w:val="00E756A9"/>
    <w:rsid w:val="00E757D8"/>
    <w:rsid w:val="00E758ED"/>
    <w:rsid w:val="00E7659A"/>
    <w:rsid w:val="00E77360"/>
    <w:rsid w:val="00E7768C"/>
    <w:rsid w:val="00E77C3C"/>
    <w:rsid w:val="00E77F8D"/>
    <w:rsid w:val="00E80023"/>
    <w:rsid w:val="00E81044"/>
    <w:rsid w:val="00E81BF8"/>
    <w:rsid w:val="00E82150"/>
    <w:rsid w:val="00E829ED"/>
    <w:rsid w:val="00E82A02"/>
    <w:rsid w:val="00E82D88"/>
    <w:rsid w:val="00E8365D"/>
    <w:rsid w:val="00E8376C"/>
    <w:rsid w:val="00E83794"/>
    <w:rsid w:val="00E8394C"/>
    <w:rsid w:val="00E83A46"/>
    <w:rsid w:val="00E83D2A"/>
    <w:rsid w:val="00E844C0"/>
    <w:rsid w:val="00E84510"/>
    <w:rsid w:val="00E84646"/>
    <w:rsid w:val="00E8497B"/>
    <w:rsid w:val="00E84DE7"/>
    <w:rsid w:val="00E84F45"/>
    <w:rsid w:val="00E851FF"/>
    <w:rsid w:val="00E853C4"/>
    <w:rsid w:val="00E85842"/>
    <w:rsid w:val="00E85A08"/>
    <w:rsid w:val="00E868FB"/>
    <w:rsid w:val="00E86AFC"/>
    <w:rsid w:val="00E86E14"/>
    <w:rsid w:val="00E86F97"/>
    <w:rsid w:val="00E871FB"/>
    <w:rsid w:val="00E875CB"/>
    <w:rsid w:val="00E8771C"/>
    <w:rsid w:val="00E877F1"/>
    <w:rsid w:val="00E87995"/>
    <w:rsid w:val="00E879B2"/>
    <w:rsid w:val="00E90016"/>
    <w:rsid w:val="00E901CC"/>
    <w:rsid w:val="00E90796"/>
    <w:rsid w:val="00E909C4"/>
    <w:rsid w:val="00E90DCF"/>
    <w:rsid w:val="00E911C8"/>
    <w:rsid w:val="00E91D89"/>
    <w:rsid w:val="00E92BC4"/>
    <w:rsid w:val="00E9301C"/>
    <w:rsid w:val="00E9307C"/>
    <w:rsid w:val="00E9354C"/>
    <w:rsid w:val="00E93753"/>
    <w:rsid w:val="00E93ECD"/>
    <w:rsid w:val="00E941E6"/>
    <w:rsid w:val="00E947BC"/>
    <w:rsid w:val="00E94A91"/>
    <w:rsid w:val="00E94D84"/>
    <w:rsid w:val="00E94EA6"/>
    <w:rsid w:val="00E95107"/>
    <w:rsid w:val="00E9561C"/>
    <w:rsid w:val="00E958C2"/>
    <w:rsid w:val="00E95C45"/>
    <w:rsid w:val="00E95F5B"/>
    <w:rsid w:val="00E96680"/>
    <w:rsid w:val="00E973C7"/>
    <w:rsid w:val="00E97F80"/>
    <w:rsid w:val="00EA0252"/>
    <w:rsid w:val="00EA0446"/>
    <w:rsid w:val="00EA050E"/>
    <w:rsid w:val="00EA098C"/>
    <w:rsid w:val="00EA0C61"/>
    <w:rsid w:val="00EA1436"/>
    <w:rsid w:val="00EA17C3"/>
    <w:rsid w:val="00EA19CE"/>
    <w:rsid w:val="00EA243B"/>
    <w:rsid w:val="00EA2C5F"/>
    <w:rsid w:val="00EA3DB9"/>
    <w:rsid w:val="00EA400F"/>
    <w:rsid w:val="00EA427C"/>
    <w:rsid w:val="00EA44F6"/>
    <w:rsid w:val="00EA4538"/>
    <w:rsid w:val="00EA462F"/>
    <w:rsid w:val="00EA495C"/>
    <w:rsid w:val="00EA4D1D"/>
    <w:rsid w:val="00EA50BC"/>
    <w:rsid w:val="00EA53FD"/>
    <w:rsid w:val="00EA543C"/>
    <w:rsid w:val="00EA5EED"/>
    <w:rsid w:val="00EA61FB"/>
    <w:rsid w:val="00EA6573"/>
    <w:rsid w:val="00EA688E"/>
    <w:rsid w:val="00EA6978"/>
    <w:rsid w:val="00EA69A0"/>
    <w:rsid w:val="00EA6AB9"/>
    <w:rsid w:val="00EA6F7A"/>
    <w:rsid w:val="00EA7210"/>
    <w:rsid w:val="00EA7813"/>
    <w:rsid w:val="00EA7B4D"/>
    <w:rsid w:val="00EA7D6C"/>
    <w:rsid w:val="00EB0539"/>
    <w:rsid w:val="00EB1191"/>
    <w:rsid w:val="00EB1278"/>
    <w:rsid w:val="00EB1361"/>
    <w:rsid w:val="00EB2579"/>
    <w:rsid w:val="00EB25B4"/>
    <w:rsid w:val="00EB2973"/>
    <w:rsid w:val="00EB2ADD"/>
    <w:rsid w:val="00EB2CD0"/>
    <w:rsid w:val="00EB32F0"/>
    <w:rsid w:val="00EB3359"/>
    <w:rsid w:val="00EB335D"/>
    <w:rsid w:val="00EB3FE7"/>
    <w:rsid w:val="00EB46DE"/>
    <w:rsid w:val="00EB4763"/>
    <w:rsid w:val="00EB4821"/>
    <w:rsid w:val="00EB4909"/>
    <w:rsid w:val="00EB4AA6"/>
    <w:rsid w:val="00EB4B5C"/>
    <w:rsid w:val="00EB4CBA"/>
    <w:rsid w:val="00EB54F1"/>
    <w:rsid w:val="00EB5AA3"/>
    <w:rsid w:val="00EB5EF8"/>
    <w:rsid w:val="00EB62D9"/>
    <w:rsid w:val="00EB64F5"/>
    <w:rsid w:val="00EB75EB"/>
    <w:rsid w:val="00EB7EDF"/>
    <w:rsid w:val="00EC0187"/>
    <w:rsid w:val="00EC0CF3"/>
    <w:rsid w:val="00EC131F"/>
    <w:rsid w:val="00EC174F"/>
    <w:rsid w:val="00EC1845"/>
    <w:rsid w:val="00EC18AA"/>
    <w:rsid w:val="00EC1ACB"/>
    <w:rsid w:val="00EC1E28"/>
    <w:rsid w:val="00EC2CE5"/>
    <w:rsid w:val="00EC3878"/>
    <w:rsid w:val="00EC47E2"/>
    <w:rsid w:val="00EC4AF6"/>
    <w:rsid w:val="00EC4DA8"/>
    <w:rsid w:val="00EC5416"/>
    <w:rsid w:val="00EC568E"/>
    <w:rsid w:val="00EC5721"/>
    <w:rsid w:val="00EC58A7"/>
    <w:rsid w:val="00EC5D05"/>
    <w:rsid w:val="00EC5E1F"/>
    <w:rsid w:val="00EC5F64"/>
    <w:rsid w:val="00EC6CC0"/>
    <w:rsid w:val="00EC71B8"/>
    <w:rsid w:val="00EC72D3"/>
    <w:rsid w:val="00EC7575"/>
    <w:rsid w:val="00EC76D0"/>
    <w:rsid w:val="00EC76E5"/>
    <w:rsid w:val="00EC770C"/>
    <w:rsid w:val="00EC77ED"/>
    <w:rsid w:val="00EC78D9"/>
    <w:rsid w:val="00EC7BD0"/>
    <w:rsid w:val="00EC7C31"/>
    <w:rsid w:val="00ED0CED"/>
    <w:rsid w:val="00ED0D41"/>
    <w:rsid w:val="00ED0D68"/>
    <w:rsid w:val="00ED0E53"/>
    <w:rsid w:val="00ED0EBC"/>
    <w:rsid w:val="00ED0F4F"/>
    <w:rsid w:val="00ED118F"/>
    <w:rsid w:val="00ED1796"/>
    <w:rsid w:val="00ED1E39"/>
    <w:rsid w:val="00ED1F44"/>
    <w:rsid w:val="00ED1FA6"/>
    <w:rsid w:val="00ED22DE"/>
    <w:rsid w:val="00ED3A39"/>
    <w:rsid w:val="00ED49E2"/>
    <w:rsid w:val="00ED4CAB"/>
    <w:rsid w:val="00ED5CD1"/>
    <w:rsid w:val="00ED5EE8"/>
    <w:rsid w:val="00ED632A"/>
    <w:rsid w:val="00ED68E0"/>
    <w:rsid w:val="00ED6959"/>
    <w:rsid w:val="00ED7306"/>
    <w:rsid w:val="00ED773B"/>
    <w:rsid w:val="00EE05D6"/>
    <w:rsid w:val="00EE093E"/>
    <w:rsid w:val="00EE09AE"/>
    <w:rsid w:val="00EE0A7D"/>
    <w:rsid w:val="00EE1305"/>
    <w:rsid w:val="00EE15C3"/>
    <w:rsid w:val="00EE1889"/>
    <w:rsid w:val="00EE1DDA"/>
    <w:rsid w:val="00EE1DFA"/>
    <w:rsid w:val="00EE22D2"/>
    <w:rsid w:val="00EE2330"/>
    <w:rsid w:val="00EE3321"/>
    <w:rsid w:val="00EE343B"/>
    <w:rsid w:val="00EE3E96"/>
    <w:rsid w:val="00EE429E"/>
    <w:rsid w:val="00EE54D7"/>
    <w:rsid w:val="00EE5D54"/>
    <w:rsid w:val="00EE6DEF"/>
    <w:rsid w:val="00EE6E2C"/>
    <w:rsid w:val="00EE72A9"/>
    <w:rsid w:val="00EE73BF"/>
    <w:rsid w:val="00EE7963"/>
    <w:rsid w:val="00EE7C6B"/>
    <w:rsid w:val="00EE7DA0"/>
    <w:rsid w:val="00EF0183"/>
    <w:rsid w:val="00EF058F"/>
    <w:rsid w:val="00EF1720"/>
    <w:rsid w:val="00EF1948"/>
    <w:rsid w:val="00EF1EBA"/>
    <w:rsid w:val="00EF1FF8"/>
    <w:rsid w:val="00EF253D"/>
    <w:rsid w:val="00EF3786"/>
    <w:rsid w:val="00EF39B7"/>
    <w:rsid w:val="00EF3AA2"/>
    <w:rsid w:val="00EF3D4C"/>
    <w:rsid w:val="00EF3EE0"/>
    <w:rsid w:val="00EF3F34"/>
    <w:rsid w:val="00EF41BD"/>
    <w:rsid w:val="00EF42F7"/>
    <w:rsid w:val="00EF4480"/>
    <w:rsid w:val="00EF454F"/>
    <w:rsid w:val="00EF491F"/>
    <w:rsid w:val="00EF49B6"/>
    <w:rsid w:val="00EF4EB6"/>
    <w:rsid w:val="00EF4F13"/>
    <w:rsid w:val="00EF5305"/>
    <w:rsid w:val="00EF58D2"/>
    <w:rsid w:val="00EF5DBA"/>
    <w:rsid w:val="00EF6439"/>
    <w:rsid w:val="00EF693E"/>
    <w:rsid w:val="00EF718C"/>
    <w:rsid w:val="00EF7974"/>
    <w:rsid w:val="00EF7F31"/>
    <w:rsid w:val="00F00186"/>
    <w:rsid w:val="00F003E1"/>
    <w:rsid w:val="00F00417"/>
    <w:rsid w:val="00F004F8"/>
    <w:rsid w:val="00F005DD"/>
    <w:rsid w:val="00F00F9E"/>
    <w:rsid w:val="00F02084"/>
    <w:rsid w:val="00F027D4"/>
    <w:rsid w:val="00F029F1"/>
    <w:rsid w:val="00F03416"/>
    <w:rsid w:val="00F03722"/>
    <w:rsid w:val="00F03A9F"/>
    <w:rsid w:val="00F03C56"/>
    <w:rsid w:val="00F03E04"/>
    <w:rsid w:val="00F03E08"/>
    <w:rsid w:val="00F04190"/>
    <w:rsid w:val="00F042CE"/>
    <w:rsid w:val="00F04D81"/>
    <w:rsid w:val="00F0507B"/>
    <w:rsid w:val="00F056D2"/>
    <w:rsid w:val="00F05ADE"/>
    <w:rsid w:val="00F05BFF"/>
    <w:rsid w:val="00F05D9F"/>
    <w:rsid w:val="00F060A2"/>
    <w:rsid w:val="00F06248"/>
    <w:rsid w:val="00F065D2"/>
    <w:rsid w:val="00F06A25"/>
    <w:rsid w:val="00F06D23"/>
    <w:rsid w:val="00F075B0"/>
    <w:rsid w:val="00F0778E"/>
    <w:rsid w:val="00F079D8"/>
    <w:rsid w:val="00F07AD8"/>
    <w:rsid w:val="00F1053E"/>
    <w:rsid w:val="00F107A6"/>
    <w:rsid w:val="00F11B2B"/>
    <w:rsid w:val="00F11C5E"/>
    <w:rsid w:val="00F12131"/>
    <w:rsid w:val="00F12BEB"/>
    <w:rsid w:val="00F12D3D"/>
    <w:rsid w:val="00F134EE"/>
    <w:rsid w:val="00F13AE6"/>
    <w:rsid w:val="00F13B30"/>
    <w:rsid w:val="00F1415D"/>
    <w:rsid w:val="00F14E28"/>
    <w:rsid w:val="00F15637"/>
    <w:rsid w:val="00F158DC"/>
    <w:rsid w:val="00F15DB6"/>
    <w:rsid w:val="00F15FAA"/>
    <w:rsid w:val="00F16518"/>
    <w:rsid w:val="00F171AB"/>
    <w:rsid w:val="00F17240"/>
    <w:rsid w:val="00F1732A"/>
    <w:rsid w:val="00F17349"/>
    <w:rsid w:val="00F17FA9"/>
    <w:rsid w:val="00F20525"/>
    <w:rsid w:val="00F205E1"/>
    <w:rsid w:val="00F20BD0"/>
    <w:rsid w:val="00F20E77"/>
    <w:rsid w:val="00F20F5F"/>
    <w:rsid w:val="00F22A96"/>
    <w:rsid w:val="00F23336"/>
    <w:rsid w:val="00F235E6"/>
    <w:rsid w:val="00F238D6"/>
    <w:rsid w:val="00F23B8E"/>
    <w:rsid w:val="00F2442C"/>
    <w:rsid w:val="00F2486F"/>
    <w:rsid w:val="00F24C90"/>
    <w:rsid w:val="00F24CC6"/>
    <w:rsid w:val="00F2505B"/>
    <w:rsid w:val="00F257C6"/>
    <w:rsid w:val="00F26032"/>
    <w:rsid w:val="00F26230"/>
    <w:rsid w:val="00F26922"/>
    <w:rsid w:val="00F26D34"/>
    <w:rsid w:val="00F27C9F"/>
    <w:rsid w:val="00F27D59"/>
    <w:rsid w:val="00F30308"/>
    <w:rsid w:val="00F30830"/>
    <w:rsid w:val="00F30D7A"/>
    <w:rsid w:val="00F311AB"/>
    <w:rsid w:val="00F311E4"/>
    <w:rsid w:val="00F313B9"/>
    <w:rsid w:val="00F31492"/>
    <w:rsid w:val="00F32469"/>
    <w:rsid w:val="00F32707"/>
    <w:rsid w:val="00F32DB6"/>
    <w:rsid w:val="00F331A2"/>
    <w:rsid w:val="00F33388"/>
    <w:rsid w:val="00F33D5B"/>
    <w:rsid w:val="00F34042"/>
    <w:rsid w:val="00F344A9"/>
    <w:rsid w:val="00F35088"/>
    <w:rsid w:val="00F35374"/>
    <w:rsid w:val="00F354A7"/>
    <w:rsid w:val="00F35564"/>
    <w:rsid w:val="00F35B05"/>
    <w:rsid w:val="00F35D03"/>
    <w:rsid w:val="00F35D6A"/>
    <w:rsid w:val="00F364FE"/>
    <w:rsid w:val="00F3655D"/>
    <w:rsid w:val="00F369D1"/>
    <w:rsid w:val="00F36DD9"/>
    <w:rsid w:val="00F37D8A"/>
    <w:rsid w:val="00F37FE0"/>
    <w:rsid w:val="00F4007C"/>
    <w:rsid w:val="00F4009A"/>
    <w:rsid w:val="00F40464"/>
    <w:rsid w:val="00F40F67"/>
    <w:rsid w:val="00F41610"/>
    <w:rsid w:val="00F41A4E"/>
    <w:rsid w:val="00F41E99"/>
    <w:rsid w:val="00F428EC"/>
    <w:rsid w:val="00F42998"/>
    <w:rsid w:val="00F42A0D"/>
    <w:rsid w:val="00F439FD"/>
    <w:rsid w:val="00F43A2D"/>
    <w:rsid w:val="00F455F5"/>
    <w:rsid w:val="00F45982"/>
    <w:rsid w:val="00F46529"/>
    <w:rsid w:val="00F47817"/>
    <w:rsid w:val="00F47FC3"/>
    <w:rsid w:val="00F50885"/>
    <w:rsid w:val="00F50F02"/>
    <w:rsid w:val="00F51364"/>
    <w:rsid w:val="00F51D3C"/>
    <w:rsid w:val="00F5261A"/>
    <w:rsid w:val="00F531B2"/>
    <w:rsid w:val="00F534C8"/>
    <w:rsid w:val="00F53815"/>
    <w:rsid w:val="00F53A9F"/>
    <w:rsid w:val="00F53CD6"/>
    <w:rsid w:val="00F54006"/>
    <w:rsid w:val="00F54597"/>
    <w:rsid w:val="00F54B89"/>
    <w:rsid w:val="00F5526A"/>
    <w:rsid w:val="00F5564B"/>
    <w:rsid w:val="00F567AA"/>
    <w:rsid w:val="00F574B7"/>
    <w:rsid w:val="00F57F2C"/>
    <w:rsid w:val="00F601A1"/>
    <w:rsid w:val="00F60305"/>
    <w:rsid w:val="00F603A3"/>
    <w:rsid w:val="00F605FF"/>
    <w:rsid w:val="00F61344"/>
    <w:rsid w:val="00F618D9"/>
    <w:rsid w:val="00F6196D"/>
    <w:rsid w:val="00F61A8F"/>
    <w:rsid w:val="00F62172"/>
    <w:rsid w:val="00F624AC"/>
    <w:rsid w:val="00F62B6C"/>
    <w:rsid w:val="00F62D59"/>
    <w:rsid w:val="00F63A8E"/>
    <w:rsid w:val="00F63C82"/>
    <w:rsid w:val="00F64201"/>
    <w:rsid w:val="00F642E5"/>
    <w:rsid w:val="00F6439E"/>
    <w:rsid w:val="00F64DC5"/>
    <w:rsid w:val="00F65915"/>
    <w:rsid w:val="00F65A75"/>
    <w:rsid w:val="00F6616D"/>
    <w:rsid w:val="00F667AD"/>
    <w:rsid w:val="00F66C15"/>
    <w:rsid w:val="00F670CC"/>
    <w:rsid w:val="00F671BA"/>
    <w:rsid w:val="00F6722D"/>
    <w:rsid w:val="00F67358"/>
    <w:rsid w:val="00F674FC"/>
    <w:rsid w:val="00F67AB7"/>
    <w:rsid w:val="00F710E1"/>
    <w:rsid w:val="00F71CBF"/>
    <w:rsid w:val="00F72E30"/>
    <w:rsid w:val="00F73312"/>
    <w:rsid w:val="00F733D1"/>
    <w:rsid w:val="00F738E9"/>
    <w:rsid w:val="00F73A4C"/>
    <w:rsid w:val="00F73C78"/>
    <w:rsid w:val="00F749BF"/>
    <w:rsid w:val="00F74D97"/>
    <w:rsid w:val="00F74E9C"/>
    <w:rsid w:val="00F75056"/>
    <w:rsid w:val="00F753BA"/>
    <w:rsid w:val="00F75717"/>
    <w:rsid w:val="00F758C3"/>
    <w:rsid w:val="00F759B4"/>
    <w:rsid w:val="00F75AC7"/>
    <w:rsid w:val="00F760BD"/>
    <w:rsid w:val="00F76BED"/>
    <w:rsid w:val="00F76C76"/>
    <w:rsid w:val="00F76ED4"/>
    <w:rsid w:val="00F76FFD"/>
    <w:rsid w:val="00F77167"/>
    <w:rsid w:val="00F7718D"/>
    <w:rsid w:val="00F772D3"/>
    <w:rsid w:val="00F774D3"/>
    <w:rsid w:val="00F7787A"/>
    <w:rsid w:val="00F80303"/>
    <w:rsid w:val="00F805D1"/>
    <w:rsid w:val="00F805E2"/>
    <w:rsid w:val="00F81112"/>
    <w:rsid w:val="00F811AF"/>
    <w:rsid w:val="00F816C4"/>
    <w:rsid w:val="00F81F72"/>
    <w:rsid w:val="00F82478"/>
    <w:rsid w:val="00F8272F"/>
    <w:rsid w:val="00F828A2"/>
    <w:rsid w:val="00F83BA5"/>
    <w:rsid w:val="00F83BB8"/>
    <w:rsid w:val="00F840E1"/>
    <w:rsid w:val="00F84111"/>
    <w:rsid w:val="00F84424"/>
    <w:rsid w:val="00F849A5"/>
    <w:rsid w:val="00F84DB9"/>
    <w:rsid w:val="00F85111"/>
    <w:rsid w:val="00F85470"/>
    <w:rsid w:val="00F85563"/>
    <w:rsid w:val="00F857F3"/>
    <w:rsid w:val="00F8597D"/>
    <w:rsid w:val="00F85D8B"/>
    <w:rsid w:val="00F86F91"/>
    <w:rsid w:val="00F87165"/>
    <w:rsid w:val="00F87629"/>
    <w:rsid w:val="00F876A1"/>
    <w:rsid w:val="00F876E2"/>
    <w:rsid w:val="00F87DE7"/>
    <w:rsid w:val="00F87EA1"/>
    <w:rsid w:val="00F87FEA"/>
    <w:rsid w:val="00F900F8"/>
    <w:rsid w:val="00F907B2"/>
    <w:rsid w:val="00F90FE3"/>
    <w:rsid w:val="00F91026"/>
    <w:rsid w:val="00F91250"/>
    <w:rsid w:val="00F9155C"/>
    <w:rsid w:val="00F9161F"/>
    <w:rsid w:val="00F91843"/>
    <w:rsid w:val="00F91844"/>
    <w:rsid w:val="00F91BF5"/>
    <w:rsid w:val="00F91ED2"/>
    <w:rsid w:val="00F92052"/>
    <w:rsid w:val="00F92B54"/>
    <w:rsid w:val="00F92DA1"/>
    <w:rsid w:val="00F934F4"/>
    <w:rsid w:val="00F93800"/>
    <w:rsid w:val="00F93906"/>
    <w:rsid w:val="00F93C4A"/>
    <w:rsid w:val="00F9513D"/>
    <w:rsid w:val="00F954BA"/>
    <w:rsid w:val="00F955D6"/>
    <w:rsid w:val="00F956CD"/>
    <w:rsid w:val="00F95B25"/>
    <w:rsid w:val="00F95B5D"/>
    <w:rsid w:val="00F96128"/>
    <w:rsid w:val="00F961E5"/>
    <w:rsid w:val="00F96269"/>
    <w:rsid w:val="00F962F9"/>
    <w:rsid w:val="00F96586"/>
    <w:rsid w:val="00F96812"/>
    <w:rsid w:val="00F96D6B"/>
    <w:rsid w:val="00F96E9E"/>
    <w:rsid w:val="00F972E0"/>
    <w:rsid w:val="00FA053D"/>
    <w:rsid w:val="00FA06A1"/>
    <w:rsid w:val="00FA06CA"/>
    <w:rsid w:val="00FA096C"/>
    <w:rsid w:val="00FA0B5A"/>
    <w:rsid w:val="00FA0CCB"/>
    <w:rsid w:val="00FA17E0"/>
    <w:rsid w:val="00FA1BC0"/>
    <w:rsid w:val="00FA1F3A"/>
    <w:rsid w:val="00FA206D"/>
    <w:rsid w:val="00FA21E6"/>
    <w:rsid w:val="00FA2549"/>
    <w:rsid w:val="00FA26D6"/>
    <w:rsid w:val="00FA27FB"/>
    <w:rsid w:val="00FA2B26"/>
    <w:rsid w:val="00FA2F31"/>
    <w:rsid w:val="00FA30B1"/>
    <w:rsid w:val="00FA38F2"/>
    <w:rsid w:val="00FA392D"/>
    <w:rsid w:val="00FA3E9A"/>
    <w:rsid w:val="00FA425D"/>
    <w:rsid w:val="00FA4B25"/>
    <w:rsid w:val="00FA4BCD"/>
    <w:rsid w:val="00FA583B"/>
    <w:rsid w:val="00FA6921"/>
    <w:rsid w:val="00FA6AF4"/>
    <w:rsid w:val="00FA6FD6"/>
    <w:rsid w:val="00FA77EC"/>
    <w:rsid w:val="00FB01E5"/>
    <w:rsid w:val="00FB0478"/>
    <w:rsid w:val="00FB1299"/>
    <w:rsid w:val="00FB214F"/>
    <w:rsid w:val="00FB247A"/>
    <w:rsid w:val="00FB2F6E"/>
    <w:rsid w:val="00FB301E"/>
    <w:rsid w:val="00FB3486"/>
    <w:rsid w:val="00FB3701"/>
    <w:rsid w:val="00FB37F1"/>
    <w:rsid w:val="00FB3919"/>
    <w:rsid w:val="00FB3C69"/>
    <w:rsid w:val="00FB3F8D"/>
    <w:rsid w:val="00FB42DE"/>
    <w:rsid w:val="00FB4345"/>
    <w:rsid w:val="00FB43CB"/>
    <w:rsid w:val="00FB473E"/>
    <w:rsid w:val="00FB4BAA"/>
    <w:rsid w:val="00FB4F45"/>
    <w:rsid w:val="00FB5157"/>
    <w:rsid w:val="00FB62E9"/>
    <w:rsid w:val="00FB678D"/>
    <w:rsid w:val="00FB6E05"/>
    <w:rsid w:val="00FB702E"/>
    <w:rsid w:val="00FB76AE"/>
    <w:rsid w:val="00FC01E6"/>
    <w:rsid w:val="00FC05B3"/>
    <w:rsid w:val="00FC0753"/>
    <w:rsid w:val="00FC08A1"/>
    <w:rsid w:val="00FC0C7B"/>
    <w:rsid w:val="00FC0D6B"/>
    <w:rsid w:val="00FC1149"/>
    <w:rsid w:val="00FC13CD"/>
    <w:rsid w:val="00FC1919"/>
    <w:rsid w:val="00FC1A46"/>
    <w:rsid w:val="00FC1BAC"/>
    <w:rsid w:val="00FC1E3E"/>
    <w:rsid w:val="00FC3230"/>
    <w:rsid w:val="00FC3BE1"/>
    <w:rsid w:val="00FC4143"/>
    <w:rsid w:val="00FC44DB"/>
    <w:rsid w:val="00FC485E"/>
    <w:rsid w:val="00FC4E1E"/>
    <w:rsid w:val="00FC4EDF"/>
    <w:rsid w:val="00FC51B7"/>
    <w:rsid w:val="00FC51CF"/>
    <w:rsid w:val="00FC5521"/>
    <w:rsid w:val="00FC6065"/>
    <w:rsid w:val="00FC611E"/>
    <w:rsid w:val="00FC657D"/>
    <w:rsid w:val="00FC6A1F"/>
    <w:rsid w:val="00FC6BA1"/>
    <w:rsid w:val="00FC7433"/>
    <w:rsid w:val="00FC7D39"/>
    <w:rsid w:val="00FC7DF6"/>
    <w:rsid w:val="00FD0257"/>
    <w:rsid w:val="00FD06DC"/>
    <w:rsid w:val="00FD0C4D"/>
    <w:rsid w:val="00FD0CE3"/>
    <w:rsid w:val="00FD0EC5"/>
    <w:rsid w:val="00FD0F64"/>
    <w:rsid w:val="00FD1405"/>
    <w:rsid w:val="00FD145F"/>
    <w:rsid w:val="00FD14F8"/>
    <w:rsid w:val="00FD1E9E"/>
    <w:rsid w:val="00FD1FD6"/>
    <w:rsid w:val="00FD2287"/>
    <w:rsid w:val="00FD2A5F"/>
    <w:rsid w:val="00FD2AF2"/>
    <w:rsid w:val="00FD2DB5"/>
    <w:rsid w:val="00FD2F9D"/>
    <w:rsid w:val="00FD314B"/>
    <w:rsid w:val="00FD38F0"/>
    <w:rsid w:val="00FD3D50"/>
    <w:rsid w:val="00FD4E2C"/>
    <w:rsid w:val="00FD520D"/>
    <w:rsid w:val="00FD530F"/>
    <w:rsid w:val="00FD54E0"/>
    <w:rsid w:val="00FD568B"/>
    <w:rsid w:val="00FD5967"/>
    <w:rsid w:val="00FD6169"/>
    <w:rsid w:val="00FD61AC"/>
    <w:rsid w:val="00FD61DE"/>
    <w:rsid w:val="00FD6BBF"/>
    <w:rsid w:val="00FD6EB9"/>
    <w:rsid w:val="00FD736E"/>
    <w:rsid w:val="00FD75C9"/>
    <w:rsid w:val="00FD7903"/>
    <w:rsid w:val="00FD7BC6"/>
    <w:rsid w:val="00FE0437"/>
    <w:rsid w:val="00FE0654"/>
    <w:rsid w:val="00FE1397"/>
    <w:rsid w:val="00FE27A4"/>
    <w:rsid w:val="00FE2BE3"/>
    <w:rsid w:val="00FE2FFD"/>
    <w:rsid w:val="00FE32BB"/>
    <w:rsid w:val="00FE348E"/>
    <w:rsid w:val="00FE3AFA"/>
    <w:rsid w:val="00FE3D25"/>
    <w:rsid w:val="00FE46D3"/>
    <w:rsid w:val="00FE490E"/>
    <w:rsid w:val="00FE5571"/>
    <w:rsid w:val="00FE58E7"/>
    <w:rsid w:val="00FE6009"/>
    <w:rsid w:val="00FE6365"/>
    <w:rsid w:val="00FE64CA"/>
    <w:rsid w:val="00FE67F9"/>
    <w:rsid w:val="00FE6E5A"/>
    <w:rsid w:val="00FE6FC4"/>
    <w:rsid w:val="00FE7ACD"/>
    <w:rsid w:val="00FE7EEF"/>
    <w:rsid w:val="00FF021B"/>
    <w:rsid w:val="00FF0369"/>
    <w:rsid w:val="00FF05CE"/>
    <w:rsid w:val="00FF0C91"/>
    <w:rsid w:val="00FF0D96"/>
    <w:rsid w:val="00FF0E3F"/>
    <w:rsid w:val="00FF0F70"/>
    <w:rsid w:val="00FF16D0"/>
    <w:rsid w:val="00FF217F"/>
    <w:rsid w:val="00FF2989"/>
    <w:rsid w:val="00FF2E8F"/>
    <w:rsid w:val="00FF32CD"/>
    <w:rsid w:val="00FF3802"/>
    <w:rsid w:val="00FF3B1E"/>
    <w:rsid w:val="00FF428C"/>
    <w:rsid w:val="00FF4ABC"/>
    <w:rsid w:val="00FF4EE0"/>
    <w:rsid w:val="00FF5077"/>
    <w:rsid w:val="00FF5D51"/>
    <w:rsid w:val="00FF5D5D"/>
    <w:rsid w:val="00FF63B4"/>
    <w:rsid w:val="00FF6D43"/>
    <w:rsid w:val="00FF75C0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20A5888"/>
  <w15:docId w15:val="{92EEE050-E3A7-4A07-963B-7F2A22204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55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8000E3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8000E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8000E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8000E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000E3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8000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00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00E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000E3"/>
    <w:rPr>
      <w:rFonts w:cs="Times New Roman"/>
      <w:b/>
      <w:bCs/>
    </w:rPr>
  </w:style>
  <w:style w:type="paragraph" w:styleId="ListBullet">
    <w:name w:val="List Bullet"/>
    <w:basedOn w:val="Normal"/>
    <w:rsid w:val="008000E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000E3"/>
    <w:pPr>
      <w:numPr>
        <w:numId w:val="4"/>
      </w:numPr>
      <w:tabs>
        <w:tab w:val="clear" w:pos="643"/>
        <w:tab w:val="num" w:pos="360"/>
        <w:tab w:val="left" w:pos="567"/>
      </w:tabs>
      <w:ind w:left="851" w:hanging="284"/>
    </w:pPr>
  </w:style>
  <w:style w:type="paragraph" w:styleId="ListBullet3">
    <w:name w:val="List Bullet 3"/>
    <w:basedOn w:val="Normal"/>
    <w:rsid w:val="008000E3"/>
    <w:pPr>
      <w:numPr>
        <w:numId w:val="1"/>
      </w:numPr>
      <w:tabs>
        <w:tab w:val="clear" w:pos="926"/>
        <w:tab w:val="num" w:pos="360"/>
        <w:tab w:val="left" w:pos="851"/>
      </w:tabs>
      <w:ind w:left="1135" w:hanging="284"/>
    </w:pPr>
  </w:style>
  <w:style w:type="paragraph" w:styleId="ListBullet4">
    <w:name w:val="List Bullet 4"/>
    <w:basedOn w:val="Normal"/>
    <w:rsid w:val="008000E3"/>
    <w:pPr>
      <w:numPr>
        <w:numId w:val="2"/>
      </w:numPr>
      <w:tabs>
        <w:tab w:val="clear" w:pos="1209"/>
        <w:tab w:val="num" w:pos="360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00E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00E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000E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00E3"/>
    <w:pPr>
      <w:ind w:left="284"/>
    </w:pPr>
  </w:style>
  <w:style w:type="paragraph" w:customStyle="1" w:styleId="AAFrameAddress">
    <w:name w:val="AA Frame Address"/>
    <w:basedOn w:val="Heading1"/>
    <w:uiPriority w:val="99"/>
    <w:rsid w:val="008000E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00E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000E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8000E3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00E3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00E3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00E3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00E3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00E3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00E3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00E3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00E3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00E3"/>
    <w:pPr>
      <w:ind w:left="2552" w:hanging="284"/>
    </w:pPr>
  </w:style>
  <w:style w:type="paragraph" w:styleId="TOC2">
    <w:name w:val="toc 2"/>
    <w:basedOn w:val="Normal"/>
    <w:next w:val="Normal"/>
    <w:semiHidden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000E3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00E3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00E3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8000E3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00E3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00E3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000E3"/>
    <w:pPr>
      <w:ind w:left="567" w:hanging="567"/>
    </w:pPr>
  </w:style>
  <w:style w:type="paragraph" w:styleId="ListBullet5">
    <w:name w:val="List Bullet 5"/>
    <w:basedOn w:val="Normal"/>
    <w:uiPriority w:val="99"/>
    <w:rsid w:val="008000E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000E3"/>
    <w:pPr>
      <w:spacing w:after="120"/>
    </w:pPr>
  </w:style>
  <w:style w:type="paragraph" w:styleId="BodyTextFirstIndent">
    <w:name w:val="Body Text First Indent"/>
    <w:basedOn w:val="BodyText"/>
    <w:link w:val="BodyTextFirstIndentChar1"/>
    <w:uiPriority w:val="99"/>
    <w:rsid w:val="008000E3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8000E3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uiPriority w:val="99"/>
    <w:rsid w:val="008000E3"/>
    <w:pPr>
      <w:ind w:left="284" w:firstLine="284"/>
    </w:pPr>
  </w:style>
  <w:style w:type="character" w:styleId="Strong">
    <w:name w:val="Strong"/>
    <w:uiPriority w:val="99"/>
    <w:qFormat/>
    <w:rsid w:val="008000E3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00E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00E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00E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00E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8000E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000E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00E3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00E3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00E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00E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00E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00E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00E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00E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1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8000E3"/>
  </w:style>
  <w:style w:type="paragraph" w:customStyle="1" w:styleId="a0">
    <w:name w:val="Åº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8000E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uiPriority w:val="99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uiPriority w:val="99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uiPriority w:val="99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uiPriority w:val="99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A2C5F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A2C5F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305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93053A"/>
    <w:rPr>
      <w:rFonts w:ascii="Angsana New" w:eastAsia="Calibri" w:hAnsi="Angsana New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161C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61C58"/>
    <w:rPr>
      <w:rFonts w:ascii="Angsana New" w:eastAsia="Calibri" w:hAnsi="Angsana New"/>
      <w:sz w:val="30"/>
      <w:szCs w:val="30"/>
      <w:lang w:val="en-GB"/>
    </w:rPr>
  </w:style>
  <w:style w:type="paragraph" w:customStyle="1" w:styleId="Default">
    <w:name w:val="Default"/>
    <w:rsid w:val="005475C6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D4F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7D4F26"/>
    <w:rPr>
      <w:rFonts w:ascii="Angsana New" w:eastAsia="Calibri" w:hAnsi="Angsana New"/>
      <w:i/>
      <w:iCs/>
      <w:sz w:val="30"/>
      <w:szCs w:val="30"/>
    </w:rPr>
  </w:style>
  <w:style w:type="character" w:customStyle="1" w:styleId="Heading1Char1">
    <w:name w:val="Heading 1 Char1"/>
    <w:link w:val="Heading1"/>
    <w:rsid w:val="00B537EE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B537EE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B537EE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B537EE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B537E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B537EE"/>
    <w:rPr>
      <w:rFonts w:cs="EucrosiaUPC"/>
      <w:b/>
      <w:bCs/>
      <w:sz w:val="30"/>
      <w:szCs w:val="30"/>
    </w:rPr>
  </w:style>
  <w:style w:type="character" w:customStyle="1" w:styleId="Heading7Char1">
    <w:name w:val="Heading 7 Char1"/>
    <w:link w:val="Heading7"/>
    <w:rsid w:val="00B537EE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B537EE"/>
    <w:rPr>
      <w:rFonts w:cs="EucrosiaUPC"/>
      <w:b/>
      <w:bCs/>
      <w:sz w:val="28"/>
      <w:szCs w:val="28"/>
    </w:rPr>
  </w:style>
  <w:style w:type="character" w:customStyle="1" w:styleId="Heading9Char1">
    <w:name w:val="Heading 9 Char1"/>
    <w:link w:val="Heading9"/>
    <w:rsid w:val="00B537EE"/>
    <w:rPr>
      <w:rFonts w:cs="EucrosiaUPC"/>
      <w:sz w:val="28"/>
      <w:szCs w:val="28"/>
      <w:lang w:val="th-TH"/>
    </w:rPr>
  </w:style>
  <w:style w:type="character" w:customStyle="1" w:styleId="HeaderChar1">
    <w:name w:val="Header Char1"/>
    <w:rsid w:val="00B537E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B537E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B537EE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B537EE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B537EE"/>
    <w:rPr>
      <w:rFonts w:ascii="Arial" w:hAnsi="Arial"/>
      <w:sz w:val="18"/>
      <w:szCs w:val="18"/>
    </w:rPr>
  </w:style>
  <w:style w:type="character" w:customStyle="1" w:styleId="BodyText2Char1">
    <w:name w:val="Body Text 2 Char1"/>
    <w:link w:val="BodyText2"/>
    <w:rsid w:val="00B537EE"/>
    <w:rPr>
      <w:rFonts w:ascii="Book Antiqua" w:hAnsi="Book Antiqua"/>
      <w:sz w:val="22"/>
      <w:szCs w:val="22"/>
    </w:rPr>
  </w:style>
  <w:style w:type="paragraph" w:customStyle="1" w:styleId="T0">
    <w:name w:val="????? T"/>
    <w:basedOn w:val="Normal"/>
    <w:uiPriority w:val="99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ลบ"/>
    <w:basedOn w:val="Normal"/>
    <w:uiPriority w:val="99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B537EE"/>
    <w:rPr>
      <w:rFonts w:cs="EucrosiaUPC"/>
      <w:sz w:val="30"/>
      <w:szCs w:val="30"/>
    </w:rPr>
  </w:style>
  <w:style w:type="paragraph" w:styleId="BodyTextIndent2">
    <w:name w:val="Body Text Indent 2"/>
    <w:basedOn w:val="Normal"/>
    <w:link w:val="BodyTextIndent2Char1"/>
    <w:uiPriority w:val="99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uiPriority w:val="99"/>
    <w:rsid w:val="00B537EE"/>
    <w:rPr>
      <w:rFonts w:ascii="Arial" w:hAnsi="Arial"/>
      <w:sz w:val="18"/>
      <w:szCs w:val="22"/>
    </w:rPr>
  </w:style>
  <w:style w:type="character" w:customStyle="1" w:styleId="BodyTextIndent2Char1">
    <w:name w:val="Body Text Indent 2 Char1"/>
    <w:link w:val="BodyTextIndent2"/>
    <w:rsid w:val="00B537EE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B537EE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B537EE"/>
    <w:pPr>
      <w:spacing w:line="240" w:lineRule="auto"/>
    </w:pPr>
    <w:rPr>
      <w:rFonts w:cs="Times New Roman"/>
    </w:rPr>
  </w:style>
  <w:style w:type="character" w:customStyle="1" w:styleId="SignatureChar">
    <w:name w:val="Signature Char"/>
    <w:rsid w:val="00B537EE"/>
    <w:rPr>
      <w:rFonts w:ascii="Arial" w:hAnsi="Arial"/>
      <w:sz w:val="18"/>
      <w:szCs w:val="22"/>
    </w:rPr>
  </w:style>
  <w:style w:type="character" w:customStyle="1" w:styleId="SignatureChar1">
    <w:name w:val="Signature Char1"/>
    <w:link w:val="Signature"/>
    <w:rsid w:val="00B537EE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537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B537EE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537E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537EE"/>
    <w:pPr>
      <w:spacing w:after="0"/>
    </w:pPr>
  </w:style>
  <w:style w:type="paragraph" w:customStyle="1" w:styleId="acctdividends">
    <w:name w:val="acct dividends"/>
    <w:aliases w:val="a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537EE"/>
    <w:pPr>
      <w:spacing w:after="0"/>
    </w:pPr>
  </w:style>
  <w:style w:type="paragraph" w:customStyle="1" w:styleId="acctindent">
    <w:name w:val="acct indent"/>
    <w:aliases w:val="ai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537E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537E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537E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537E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537E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537EE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537E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537EE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B537EE"/>
    <w:pPr>
      <w:spacing w:after="0"/>
    </w:pPr>
  </w:style>
  <w:style w:type="paragraph" w:customStyle="1" w:styleId="List1a">
    <w:name w:val="List 1a"/>
    <w:aliases w:val="1a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537E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B537E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537E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537EE"/>
  </w:style>
  <w:style w:type="paragraph" w:customStyle="1" w:styleId="zreportaddinfo">
    <w:name w:val="zreport addinfo"/>
    <w:basedOn w:val="Normal"/>
    <w:rsid w:val="00B537E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537E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537E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537E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537E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537EE"/>
    <w:rPr>
      <w:b/>
      <w:bCs/>
    </w:rPr>
  </w:style>
  <w:style w:type="paragraph" w:customStyle="1" w:styleId="nineptbodytext">
    <w:name w:val="nine pt body text"/>
    <w:aliases w:val="9bt"/>
    <w:basedOn w:val="nineptnormal"/>
    <w:rsid w:val="00B537EE"/>
    <w:pPr>
      <w:spacing w:after="220"/>
    </w:pPr>
  </w:style>
  <w:style w:type="paragraph" w:customStyle="1" w:styleId="nineptnormal">
    <w:name w:val="nine pt normal"/>
    <w:aliases w:val="9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537EE"/>
    <w:pPr>
      <w:jc w:val="center"/>
    </w:pPr>
  </w:style>
  <w:style w:type="paragraph" w:customStyle="1" w:styleId="heading">
    <w:name w:val="heading"/>
    <w:aliases w:val="h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537E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537EE"/>
  </w:style>
  <w:style w:type="paragraph" w:customStyle="1" w:styleId="nineptheadingcentredbold">
    <w:name w:val="nine pt heading centred bold"/>
    <w:aliases w:val="9hcb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537E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537E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537EE"/>
    <w:rPr>
      <w:b/>
    </w:rPr>
  </w:style>
  <w:style w:type="paragraph" w:customStyle="1" w:styleId="nineptcolumntab1">
    <w:name w:val="nine pt column tab1"/>
    <w:aliases w:val="a91"/>
    <w:basedOn w:val="nineptnormal"/>
    <w:rsid w:val="00B537E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537E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537EE"/>
    <w:pPr>
      <w:jc w:val="center"/>
    </w:pPr>
  </w:style>
  <w:style w:type="paragraph" w:customStyle="1" w:styleId="Normalheading">
    <w:name w:val="Normal heading"/>
    <w:aliases w:val="nh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537E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537E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537E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537E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537E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537E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537E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537E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537E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537E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537E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537EE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B537E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537EE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B537E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537E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537E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537EE"/>
    <w:pPr>
      <w:spacing w:after="0"/>
    </w:pPr>
  </w:style>
  <w:style w:type="paragraph" w:customStyle="1" w:styleId="smallreturn">
    <w:name w:val="small return"/>
    <w:aliases w:val="sr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537EE"/>
    <w:pPr>
      <w:spacing w:after="0"/>
    </w:pPr>
  </w:style>
  <w:style w:type="paragraph" w:customStyle="1" w:styleId="headingbolditalic">
    <w:name w:val="heading bold italic"/>
    <w:aliases w:val="hbi"/>
    <w:basedOn w:val="heading"/>
    <w:rsid w:val="00B537E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537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537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537E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537EE"/>
    <w:pPr>
      <w:spacing w:after="0"/>
    </w:pPr>
  </w:style>
  <w:style w:type="paragraph" w:customStyle="1" w:styleId="blockbullet">
    <w:name w:val="block bullet"/>
    <w:aliases w:val="bb"/>
    <w:basedOn w:val="block"/>
    <w:rsid w:val="00B537EE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537E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537EE"/>
    <w:pPr>
      <w:spacing w:after="0"/>
    </w:pPr>
  </w:style>
  <w:style w:type="paragraph" w:customStyle="1" w:styleId="eightptnormal">
    <w:name w:val="eight pt normal"/>
    <w:aliases w:val="8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537E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537E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537E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537EE"/>
    <w:rPr>
      <w:b/>
      <w:bCs/>
    </w:rPr>
  </w:style>
  <w:style w:type="paragraph" w:customStyle="1" w:styleId="eightptbodytext">
    <w:name w:val="eight pt body text"/>
    <w:aliases w:val="8bt"/>
    <w:basedOn w:val="eightptnormal"/>
    <w:rsid w:val="00B537E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537E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537E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537E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537EE"/>
    <w:pPr>
      <w:spacing w:after="0"/>
    </w:pPr>
  </w:style>
  <w:style w:type="paragraph" w:customStyle="1" w:styleId="eightptblock">
    <w:name w:val="eight pt block"/>
    <w:aliases w:val="8b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537E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537E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537E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537EE"/>
    <w:pPr>
      <w:spacing w:after="0"/>
    </w:pPr>
  </w:style>
  <w:style w:type="paragraph" w:customStyle="1" w:styleId="blockindent">
    <w:name w:val="block indent"/>
    <w:aliases w:val="bi"/>
    <w:basedOn w:val="block"/>
    <w:rsid w:val="00B537EE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B537EE"/>
    <w:pPr>
      <w:jc w:val="center"/>
    </w:pPr>
  </w:style>
  <w:style w:type="paragraph" w:customStyle="1" w:styleId="nineptcol">
    <w:name w:val="nine pt %col"/>
    <w:aliases w:val="9%"/>
    <w:basedOn w:val="nineptnormal"/>
    <w:rsid w:val="00B537E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537E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537E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537EE"/>
    <w:pPr>
      <w:spacing w:after="0"/>
    </w:pPr>
  </w:style>
  <w:style w:type="paragraph" w:customStyle="1" w:styleId="nineptblocklist">
    <w:name w:val="nine pt block list"/>
    <w:aliases w:val="9bl"/>
    <w:basedOn w:val="nineptblock"/>
    <w:rsid w:val="00B537E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537E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537E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537E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537E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537E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537E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537E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537E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537E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537E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537EE"/>
    <w:pPr>
      <w:spacing w:after="80"/>
    </w:pPr>
  </w:style>
  <w:style w:type="paragraph" w:customStyle="1" w:styleId="nineptratecol">
    <w:name w:val="nine pt rate col"/>
    <w:aliases w:val="a9r"/>
    <w:basedOn w:val="nineptnormal"/>
    <w:rsid w:val="00B537E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537E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537E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537E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537E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537E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537E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537E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537E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537E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537E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537EE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B537E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537E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537E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537E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537E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537E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537E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537EE"/>
    <w:pPr>
      <w:spacing w:after="80"/>
    </w:pPr>
  </w:style>
  <w:style w:type="paragraph" w:customStyle="1" w:styleId="blockbullet2">
    <w:name w:val="block bullet 2"/>
    <w:aliases w:val="bb2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537E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537E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537E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537E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B537E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B537EE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B537EE"/>
  </w:style>
  <w:style w:type="paragraph" w:styleId="PlainText">
    <w:name w:val="Plain Text"/>
    <w:basedOn w:val="Normal"/>
    <w:link w:val="PlainTextChar"/>
    <w:uiPriority w:val="99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B537EE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B537EE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B537E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B537EE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B537EE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B537EE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locked/>
    <w:rsid w:val="00B537EE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B537EE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B537EE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B537EE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uiPriority w:val="99"/>
    <w:locked/>
    <w:rsid w:val="00B537EE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B537EE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locked/>
    <w:rsid w:val="00B537EE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B537EE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B537EE"/>
    <w:rPr>
      <w:rFonts w:cs="Times New Roman"/>
    </w:rPr>
  </w:style>
  <w:style w:type="character" w:customStyle="1" w:styleId="gt-icon-text1">
    <w:name w:val="gt-icon-text1"/>
    <w:uiPriority w:val="99"/>
    <w:rsid w:val="00B537EE"/>
    <w:rPr>
      <w:rFonts w:cs="Times New Roman"/>
    </w:rPr>
  </w:style>
  <w:style w:type="character" w:customStyle="1" w:styleId="longtext">
    <w:name w:val="long_text"/>
    <w:uiPriority w:val="99"/>
    <w:rsid w:val="00B537EE"/>
    <w:rPr>
      <w:rFonts w:cs="Times New Roman"/>
    </w:rPr>
  </w:style>
  <w:style w:type="character" w:customStyle="1" w:styleId="CharChar22">
    <w:name w:val="Char Char22"/>
    <w:rsid w:val="00B537E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B537E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B537E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537EE"/>
  </w:style>
  <w:style w:type="character" w:styleId="Emphasis">
    <w:name w:val="Emphasis"/>
    <w:uiPriority w:val="20"/>
    <w:qFormat/>
    <w:rsid w:val="00B537E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B537EE"/>
  </w:style>
  <w:style w:type="paragraph" w:styleId="Revision">
    <w:name w:val="Revision"/>
    <w:hidden/>
    <w:uiPriority w:val="99"/>
    <w:semiHidden/>
    <w:rsid w:val="00B537EE"/>
    <w:rPr>
      <w:rFonts w:ascii="Arial" w:hAnsi="Arial"/>
      <w:sz w:val="18"/>
      <w:szCs w:val="22"/>
    </w:rPr>
  </w:style>
  <w:style w:type="character" w:styleId="Hyperlink">
    <w:name w:val="Hyperlink"/>
    <w:unhideWhenUsed/>
    <w:rsid w:val="00B537EE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B537EE"/>
    <w:rPr>
      <w:color w:val="4D90F0"/>
    </w:rPr>
  </w:style>
  <w:style w:type="paragraph" w:customStyle="1" w:styleId="10">
    <w:name w:val="10"/>
    <w:basedOn w:val="Normal"/>
    <w:rsid w:val="00FD73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table" w:customStyle="1" w:styleId="TableGrid1">
    <w:name w:val="Table Grid1"/>
    <w:basedOn w:val="TableNormal"/>
    <w:next w:val="TableGrid"/>
    <w:rsid w:val="00FD73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r"/>
    <w:uiPriority w:val="99"/>
    <w:semiHidden/>
    <w:unhideWhenUsed/>
    <w:rsid w:val="003C70C0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E17D31"/>
    <w:rPr>
      <w:sz w:val="22"/>
      <w:lang w:val="en-GB" w:bidi="ar-SA"/>
    </w:rPr>
  </w:style>
  <w:style w:type="character" w:styleId="LineNumber">
    <w:name w:val="line number"/>
    <w:semiHidden/>
    <w:unhideWhenUsed/>
    <w:rsid w:val="004523C8"/>
  </w:style>
  <w:style w:type="paragraph" w:customStyle="1" w:styleId="AccountingPolicy">
    <w:name w:val="Accounting Policy"/>
    <w:basedOn w:val="Normal"/>
    <w:link w:val="AccountingPolicyChar1"/>
    <w:rsid w:val="004D5CD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4D5CD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4D5C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4D5C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4D5CD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D5CD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D5CD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5CD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5CD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5CD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5CD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5CD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5CD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5CD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5CD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5CDB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D5CDB"/>
  </w:style>
  <w:style w:type="paragraph" w:customStyle="1" w:styleId="TableParagraph">
    <w:name w:val="Table Paragraph"/>
    <w:basedOn w:val="Normal"/>
    <w:uiPriority w:val="1"/>
    <w:qFormat/>
    <w:rsid w:val="004D5CD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5CD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D5C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F72D9"/>
    <w:rPr>
      <w:rFonts w:ascii="Arial" w:hAnsi="Arial"/>
      <w:sz w:val="18"/>
      <w:szCs w:val="22"/>
    </w:rPr>
  </w:style>
  <w:style w:type="character" w:customStyle="1" w:styleId="ui-provider">
    <w:name w:val="ui-provider"/>
    <w:basedOn w:val="DefaultParagraphFont"/>
    <w:rsid w:val="009C4A46"/>
  </w:style>
  <w:style w:type="paragraph" w:styleId="NormalWeb">
    <w:name w:val="Normal (Web)"/>
    <w:basedOn w:val="Normal"/>
    <w:uiPriority w:val="99"/>
    <w:semiHidden/>
    <w:unhideWhenUsed/>
    <w:rsid w:val="002315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7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1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1BBEDC-2AF3-421F-821A-F1128CDECF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935495-028D-43C4-8660-867141220B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BE52FE-525A-4164-B1DB-A28307C1BA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4BF646-040A-4620-8228-4BFFA48615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108</TotalTime>
  <Pages>7</Pages>
  <Words>2375</Words>
  <Characters>9247</Characters>
  <Application>Microsoft Office Word</Application>
  <DocSecurity>0</DocSecurity>
  <Lines>77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dc:description/>
  <cp:lastModifiedBy>Pranai, Chompukul</cp:lastModifiedBy>
  <cp:revision>31</cp:revision>
  <cp:lastPrinted>2022-12-29T04:37:00Z</cp:lastPrinted>
  <dcterms:created xsi:type="dcterms:W3CDTF">2023-01-23T05:05:00Z</dcterms:created>
  <dcterms:modified xsi:type="dcterms:W3CDTF">2025-01-29T14:23:00Z</dcterms:modified>
</cp:coreProperties>
</file>