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2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45"/>
        <w:gridCol w:w="6685"/>
        <w:gridCol w:w="1918"/>
      </w:tblGrid>
      <w:tr w:rsidR="00941D06" w:rsidRPr="0072479F" w14:paraId="3DA328C0" w14:textId="77777777" w:rsidTr="00B37703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3DB1EE4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6E0EEBE9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685" w:type="dxa"/>
            <w:tcBorders>
              <w:top w:val="nil"/>
              <w:left w:val="nil"/>
              <w:bottom w:val="nil"/>
              <w:right w:val="nil"/>
            </w:tcBorders>
          </w:tcPr>
          <w:p w14:paraId="4D7D4CD8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  <w:tc>
          <w:tcPr>
            <w:tcW w:w="1918" w:type="dxa"/>
            <w:tcBorders>
              <w:top w:val="nil"/>
              <w:left w:val="nil"/>
              <w:bottom w:val="nil"/>
              <w:right w:val="nil"/>
            </w:tcBorders>
          </w:tcPr>
          <w:p w14:paraId="5AF9D668" w14:textId="77777777" w:rsidR="00941D06" w:rsidRPr="002860B3" w:rsidRDefault="00941D06" w:rsidP="002021C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860B3">
              <w:rPr>
                <w:rFonts w:ascii="Angsana New" w:hAnsi="Angsana New" w:cs="Angsana New"/>
                <w:sz w:val="30"/>
                <w:szCs w:val="30"/>
                <w:cs/>
              </w:rPr>
              <w:t>หน้า</w:t>
            </w:r>
          </w:p>
        </w:tc>
      </w:tr>
      <w:tr w:rsidR="00941D06" w:rsidRPr="0072479F" w14:paraId="4208F849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375F26D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45" w:type="dxa"/>
          </w:tcPr>
          <w:p w14:paraId="5861DED2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DADFA87" w14:textId="77777777" w:rsidR="00941D06" w:rsidRPr="0072479F" w:rsidRDefault="00941D06" w:rsidP="008A64A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918" w:type="dxa"/>
          </w:tcPr>
          <w:p w14:paraId="5670D785" w14:textId="77777777" w:rsidR="00941D06" w:rsidRPr="002860B3" w:rsidRDefault="00941D06" w:rsidP="00941D0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74B8F" w:rsidRPr="0072479F" w14:paraId="42869E6A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D29E2BB" w14:textId="28BAC8BA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45" w:type="dxa"/>
          </w:tcPr>
          <w:p w14:paraId="7AEC1472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4DD944A3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  <w:tc>
          <w:tcPr>
            <w:tcW w:w="1918" w:type="dxa"/>
            <w:shd w:val="clear" w:color="auto" w:fill="auto"/>
          </w:tcPr>
          <w:p w14:paraId="232AF85C" w14:textId="2E9D57ED" w:rsidR="00874B8F" w:rsidRPr="003375F3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47C2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874B8F" w:rsidRPr="0072479F" w14:paraId="4E5BE734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1781CCD" w14:textId="2BA7EA66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45" w:type="dxa"/>
          </w:tcPr>
          <w:p w14:paraId="37F5CB93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highlight w:val="cyan"/>
              </w:rPr>
            </w:pPr>
          </w:p>
        </w:tc>
        <w:tc>
          <w:tcPr>
            <w:tcW w:w="6685" w:type="dxa"/>
          </w:tcPr>
          <w:p w14:paraId="6B8F9DD7" w14:textId="7FA3FAC1" w:rsidR="00874B8F" w:rsidRPr="0072479F" w:rsidRDefault="00874B8F" w:rsidP="00874B8F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  <w:tc>
          <w:tcPr>
            <w:tcW w:w="1918" w:type="dxa"/>
            <w:shd w:val="clear" w:color="auto" w:fill="auto"/>
          </w:tcPr>
          <w:p w14:paraId="7FA74055" w14:textId="078BCAFE" w:rsidR="00874B8F" w:rsidRPr="003375F3" w:rsidRDefault="00F47C2A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874B8F" w:rsidRPr="0072479F" w14:paraId="065B4E23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D13E51A" w14:textId="7A1986A9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45" w:type="dxa"/>
          </w:tcPr>
          <w:p w14:paraId="6F48EDBC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5BD53696" w14:textId="77777777" w:rsidR="00874B8F" w:rsidRPr="0072479F" w:rsidRDefault="00874B8F" w:rsidP="00874B8F">
            <w:pPr>
              <w:pStyle w:val="index"/>
              <w:tabs>
                <w:tab w:val="clear" w:pos="1134"/>
                <w:tab w:val="left" w:pos="1170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  <w:tc>
          <w:tcPr>
            <w:tcW w:w="1918" w:type="dxa"/>
            <w:shd w:val="clear" w:color="auto" w:fill="auto"/>
          </w:tcPr>
          <w:p w14:paraId="1D9C0AE9" w14:textId="5AA6FCFC" w:rsidR="00874B8F" w:rsidRPr="003375F3" w:rsidRDefault="00F47C2A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</w:tr>
      <w:tr w:rsidR="00874B8F" w:rsidRPr="0072479F" w14:paraId="7F9344F1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6DB265" w14:textId="6E5E289A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45" w:type="dxa"/>
          </w:tcPr>
          <w:p w14:paraId="5261D09A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D8C8894" w14:textId="413DFE00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918" w:type="dxa"/>
            <w:shd w:val="clear" w:color="auto" w:fill="auto"/>
          </w:tcPr>
          <w:p w14:paraId="63604711" w14:textId="7959281B" w:rsidR="00874B8F" w:rsidRPr="003375F3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47C2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</w:tr>
      <w:tr w:rsidR="00874B8F" w:rsidRPr="0072479F" w14:paraId="1943AD1D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A9BAB9" w14:textId="3B9D4E43" w:rsidR="00874B8F" w:rsidRPr="0072479F" w:rsidRDefault="00876948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876948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45" w:type="dxa"/>
          </w:tcPr>
          <w:p w14:paraId="616D1C47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1E2BE2A" w14:textId="4D26B516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  <w:tc>
          <w:tcPr>
            <w:tcW w:w="1918" w:type="dxa"/>
            <w:shd w:val="clear" w:color="auto" w:fill="auto"/>
          </w:tcPr>
          <w:p w14:paraId="62A61A16" w14:textId="6ADF59A1" w:rsidR="00874B8F" w:rsidRPr="003375F3" w:rsidRDefault="00A17927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375F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 w:rsidR="00F47C2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</w:tr>
      <w:tr w:rsidR="007C5FDE" w:rsidRPr="0072479F" w14:paraId="311A5451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ECDD281" w14:textId="5A216AC9" w:rsidR="007C5FDE" w:rsidRPr="00876948" w:rsidRDefault="007C5FD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45" w:type="dxa"/>
          </w:tcPr>
          <w:p w14:paraId="4911837E" w14:textId="77777777" w:rsidR="007C5FDE" w:rsidRPr="0072479F" w:rsidRDefault="007C5FD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FEE5071" w14:textId="6A5AC6F3" w:rsidR="007C5FDE" w:rsidRPr="0072479F" w:rsidRDefault="007C5FD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C5FD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1918" w:type="dxa"/>
            <w:shd w:val="clear" w:color="auto" w:fill="auto"/>
          </w:tcPr>
          <w:p w14:paraId="3490C675" w14:textId="0EC6F4F1" w:rsidR="007C5FDE" w:rsidRPr="003375F3" w:rsidRDefault="007C5FD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</w:t>
            </w:r>
          </w:p>
        </w:tc>
      </w:tr>
      <w:tr w:rsidR="006D6762" w:rsidRPr="0072479F" w14:paraId="28C51367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CCC7CD0" w14:textId="61CA2810" w:rsidR="006D6762" w:rsidRPr="00876948" w:rsidRDefault="007C5FD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45" w:type="dxa"/>
          </w:tcPr>
          <w:p w14:paraId="4BDD3478" w14:textId="77777777" w:rsidR="006D6762" w:rsidRPr="0072479F" w:rsidRDefault="006D6762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0032B1A5" w14:textId="38D41260" w:rsidR="006D6762" w:rsidRPr="0072479F" w:rsidRDefault="006D6762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918" w:type="dxa"/>
            <w:shd w:val="clear" w:color="auto" w:fill="auto"/>
          </w:tcPr>
          <w:p w14:paraId="33D5B672" w14:textId="4199D131" w:rsidR="006D6762" w:rsidRPr="003375F3" w:rsidRDefault="00F47C2A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7C5FD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</w:tr>
      <w:tr w:rsidR="00874B8F" w:rsidRPr="0072479F" w14:paraId="24E5FBDB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F7FD6E6" w14:textId="4E22B98C" w:rsidR="00874B8F" w:rsidRPr="00EB7EB8" w:rsidRDefault="007C5FD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45" w:type="dxa"/>
          </w:tcPr>
          <w:p w14:paraId="3663FBEA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34C408FD" w14:textId="51DA0AB8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2479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918" w:type="dxa"/>
            <w:shd w:val="clear" w:color="auto" w:fill="auto"/>
          </w:tcPr>
          <w:p w14:paraId="5F99A89A" w14:textId="705D878D" w:rsidR="00874B8F" w:rsidRPr="003375F3" w:rsidRDefault="006D6762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7C5FD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</w:tr>
      <w:tr w:rsidR="00874B8F" w:rsidRPr="0072479F" w14:paraId="35D3476B" w14:textId="77777777" w:rsidTr="00B377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0F42A0B" w14:textId="01F524D8" w:rsidR="00874B8F" w:rsidRPr="0072479F" w:rsidRDefault="007C5FDE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45" w:type="dxa"/>
          </w:tcPr>
          <w:p w14:paraId="21FDC2D0" w14:textId="77777777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685" w:type="dxa"/>
          </w:tcPr>
          <w:p w14:paraId="1F275EBC" w14:textId="34DA24A3" w:rsidR="00874B8F" w:rsidRPr="0072479F" w:rsidRDefault="00874B8F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31C1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  <w:tc>
          <w:tcPr>
            <w:tcW w:w="1918" w:type="dxa"/>
            <w:shd w:val="clear" w:color="auto" w:fill="auto"/>
          </w:tcPr>
          <w:p w14:paraId="446A1C7A" w14:textId="07691901" w:rsidR="00874B8F" w:rsidRPr="003375F3" w:rsidRDefault="00875773" w:rsidP="00874B8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0" w:line="240" w:lineRule="auto"/>
              <w:ind w:left="-108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7C5FD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</w:tr>
    </w:tbl>
    <w:p w14:paraId="57583177" w14:textId="585D5A71" w:rsidR="006E7CC5" w:rsidRPr="005230E1" w:rsidRDefault="00471CCE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</w:rPr>
        <w:br w:type="page"/>
      </w:r>
      <w:r w:rsidR="006E7CC5" w:rsidRPr="005230E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6D6E99AA" w14:textId="77777777" w:rsidR="006E7CC5" w:rsidRPr="005230E1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709FD21" w14:textId="31BF83B4" w:rsidR="006E7CC5" w:rsidRPr="005230E1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5230E1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DA5EEE" w:rsidRPr="005230E1">
        <w:rPr>
          <w:rFonts w:ascii="Angsana New" w:hAnsi="Angsana New" w:hint="cs"/>
          <w:sz w:val="30"/>
          <w:szCs w:val="30"/>
          <w:cs/>
        </w:rPr>
        <w:t xml:space="preserve"> </w:t>
      </w:r>
      <w:r w:rsidR="00DA00E5">
        <w:rPr>
          <w:rFonts w:ascii="Angsana New" w:hAnsi="Angsana New"/>
          <w:sz w:val="30"/>
          <w:szCs w:val="30"/>
          <w:lang w:val="en-US"/>
        </w:rPr>
        <w:t xml:space="preserve">13 </w:t>
      </w:r>
      <w:r w:rsidR="00DA00E5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="007C5FDE">
        <w:rPr>
          <w:rFonts w:ascii="Angsana New" w:hAnsi="Angsana New"/>
          <w:sz w:val="30"/>
          <w:szCs w:val="30"/>
          <w:lang w:val="en-US"/>
        </w:rPr>
        <w:t>256</w:t>
      </w:r>
      <w:r w:rsidR="006A4A07">
        <w:rPr>
          <w:rFonts w:ascii="Angsana New" w:hAnsi="Angsana New"/>
          <w:sz w:val="30"/>
          <w:szCs w:val="30"/>
          <w:lang w:val="en-US"/>
        </w:rPr>
        <w:t>8</w:t>
      </w:r>
    </w:p>
    <w:p w14:paraId="09538766" w14:textId="77777777" w:rsidR="00471CCE" w:rsidRPr="005230E1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47E0368" w14:textId="77777777" w:rsidR="00471CCE" w:rsidRPr="005230E1" w:rsidRDefault="00471CCE" w:rsidP="00144FCA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5155A531" w14:textId="77777777" w:rsidR="00471CCE" w:rsidRPr="005230E1" w:rsidRDefault="00471CCE" w:rsidP="00A13F0A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4B11B06B" w14:textId="5C35CD59" w:rsidR="006E7CC5" w:rsidRPr="005230E1" w:rsidRDefault="006E7CC5" w:rsidP="006E7CC5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</w:rPr>
        <w:t xml:space="preserve">บริษัทดำเนินธุรกิจหลักเกี่ยวกับการผลิตและจำหน่ายเครื่องใช้ไฟฟ้าภายในบ้าน ภายใต้เครื่องหมายการค้า </w:t>
      </w:r>
      <w:r w:rsidRPr="005230E1">
        <w:rPr>
          <w:rFonts w:ascii="Angsana New" w:hAnsi="Angsana New"/>
          <w:sz w:val="30"/>
          <w:szCs w:val="30"/>
        </w:rPr>
        <w:br/>
        <w:t>“</w:t>
      </w:r>
      <w:r w:rsidRPr="005230E1">
        <w:rPr>
          <w:rFonts w:ascii="Angsana New" w:hAnsi="Angsana New"/>
          <w:sz w:val="30"/>
          <w:szCs w:val="30"/>
          <w:cs/>
        </w:rPr>
        <w:t>มิตซูบิชิ</w:t>
      </w:r>
      <w:r w:rsidRPr="005230E1">
        <w:rPr>
          <w:rFonts w:ascii="Angsana New" w:hAnsi="Angsana New"/>
          <w:sz w:val="30"/>
          <w:szCs w:val="30"/>
        </w:rPr>
        <w:t>”</w:t>
      </w:r>
      <w:r w:rsidRPr="005230E1">
        <w:rPr>
          <w:rFonts w:ascii="Angsana New" w:hAnsi="Angsana New"/>
          <w:sz w:val="30"/>
          <w:szCs w:val="30"/>
          <w:cs/>
        </w:rPr>
        <w:t xml:space="preserve"> โดยบริษัทได้รับลิขสิทธิ์และเทคโนโลยีในการผลิตจากบริษัทใหญ่</w:t>
      </w:r>
    </w:p>
    <w:p w14:paraId="683B9CCA" w14:textId="77777777" w:rsidR="00471CCE" w:rsidRPr="005230E1" w:rsidRDefault="00471CCE" w:rsidP="00D0081B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1FAE213" w14:textId="27782111" w:rsidR="00471CCE" w:rsidRPr="005230E1" w:rsidRDefault="00471CCE" w:rsidP="00144FCA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เกณฑ์</w:t>
      </w:r>
      <w:r w:rsidR="006E7CC5"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การจัดทำงบการเงินระหว่างกาล</w:t>
      </w:r>
    </w:p>
    <w:p w14:paraId="58C4F388" w14:textId="0D5A209C" w:rsidR="009E4CC4" w:rsidRPr="005230E1" w:rsidRDefault="009E4CC4" w:rsidP="002D17C1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F1CDE23" w14:textId="37B1212F" w:rsidR="006E7CC5" w:rsidRPr="005230E1" w:rsidRDefault="006E7CC5" w:rsidP="002D17C1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876948" w:rsidRPr="005230E1">
        <w:rPr>
          <w:rFonts w:ascii="Angsana New" w:hAnsi="Angsana New"/>
          <w:sz w:val="30"/>
          <w:szCs w:val="30"/>
          <w:lang w:val="en-US"/>
        </w:rPr>
        <w:t>34</w:t>
      </w:r>
      <w:r w:rsidRPr="005230E1">
        <w:rPr>
          <w:rFonts w:ascii="Angsana New" w:hAnsi="Angsana New"/>
          <w:sz w:val="30"/>
          <w:szCs w:val="30"/>
        </w:rPr>
        <w:t xml:space="preserve"> </w:t>
      </w:r>
      <w:r w:rsidRPr="005230E1">
        <w:rPr>
          <w:rFonts w:ascii="Angsana New" w:hAnsi="Angsana New"/>
          <w:sz w:val="30"/>
          <w:szCs w:val="30"/>
          <w:cs/>
        </w:rPr>
        <w:t xml:space="preserve">เรื่อง </w:t>
      </w:r>
      <w:r w:rsidRPr="005230E1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5230E1">
        <w:rPr>
          <w:rFonts w:ascii="Angsana New" w:hAnsi="Angsana New"/>
          <w:sz w:val="30"/>
          <w:szCs w:val="30"/>
          <w:cs/>
        </w:rPr>
        <w:t xml:space="preserve"> </w:t>
      </w:r>
      <w:r w:rsidRPr="005230E1">
        <w:rPr>
          <w:rFonts w:ascii="Angsana New" w:hAnsi="Angsana New"/>
          <w:sz w:val="30"/>
          <w:szCs w:val="30"/>
        </w:rPr>
        <w:t xml:space="preserve"> </w:t>
      </w:r>
      <w:r w:rsidRPr="005230E1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2D17C1" w:rsidRPr="005230E1">
        <w:rPr>
          <w:rFonts w:ascii="Angsana New" w:hAnsi="Angsana New"/>
          <w:sz w:val="30"/>
          <w:szCs w:val="30"/>
        </w:rPr>
        <w:t xml:space="preserve"> </w:t>
      </w:r>
      <w:r w:rsidR="002D17C1" w:rsidRPr="005230E1">
        <w:rPr>
          <w:rFonts w:ascii="Angsana New" w:hAnsi="Angsana New" w:hint="cs"/>
          <w:sz w:val="30"/>
          <w:szCs w:val="30"/>
          <w:cs/>
        </w:rPr>
        <w:t>โดย</w:t>
      </w:r>
      <w:r w:rsidRPr="005230E1">
        <w:rPr>
          <w:rFonts w:ascii="Angsana New" w:hAnsi="Angsana New"/>
          <w:sz w:val="30"/>
          <w:szCs w:val="30"/>
          <w:cs/>
        </w:rPr>
        <w:t>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AC6527" w:rsidRPr="005230E1">
        <w:rPr>
          <w:rFonts w:ascii="Angsana New" w:hAnsi="Angsana New" w:hint="cs"/>
          <w:sz w:val="30"/>
          <w:szCs w:val="30"/>
          <w:cs/>
        </w:rPr>
        <w:t>ในงบการเงินประจำปี</w:t>
      </w:r>
      <w:r w:rsidRPr="005230E1">
        <w:rPr>
          <w:rFonts w:ascii="Angsana New" w:hAnsi="Angsana New"/>
          <w:sz w:val="30"/>
          <w:szCs w:val="30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สำหรับปีสิ้นสุดวันที่</w:t>
      </w:r>
      <w:r w:rsidRPr="005230E1">
        <w:rPr>
          <w:rFonts w:ascii="Angsana New" w:hAnsi="Angsana New"/>
          <w:sz w:val="30"/>
          <w:szCs w:val="30"/>
        </w:rPr>
        <w:t xml:space="preserve"> </w:t>
      </w:r>
      <w:r w:rsidR="00876948" w:rsidRPr="005230E1">
        <w:rPr>
          <w:rFonts w:ascii="Angsana New" w:hAnsi="Angsana New"/>
          <w:sz w:val="30"/>
          <w:szCs w:val="30"/>
          <w:lang w:val="en-US"/>
        </w:rPr>
        <w:t>31</w:t>
      </w:r>
      <w:r w:rsidR="00B53DEA" w:rsidRPr="005230E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C46D5" w:rsidRPr="005230E1">
        <w:rPr>
          <w:rFonts w:ascii="Angsana New" w:hAnsi="Angsana New" w:hint="cs"/>
          <w:sz w:val="30"/>
          <w:szCs w:val="30"/>
          <w:cs/>
          <w:lang w:val="en-US"/>
        </w:rPr>
        <w:t>มีนา</w:t>
      </w:r>
      <w:r w:rsidR="00B53DEA" w:rsidRPr="005230E1">
        <w:rPr>
          <w:rFonts w:ascii="Angsana New" w:hAnsi="Angsana New" w:hint="cs"/>
          <w:sz w:val="30"/>
          <w:szCs w:val="30"/>
          <w:cs/>
          <w:lang w:val="en-US"/>
        </w:rPr>
        <w:t>คม</w:t>
      </w:r>
      <w:r w:rsidRPr="005230E1">
        <w:rPr>
          <w:rFonts w:ascii="Angsana New" w:hAnsi="Angsana New"/>
          <w:sz w:val="30"/>
          <w:szCs w:val="30"/>
        </w:rPr>
        <w:t xml:space="preserve"> </w:t>
      </w:r>
      <w:r w:rsidR="007C5FDE">
        <w:rPr>
          <w:rFonts w:ascii="Angsana New" w:hAnsi="Angsana New"/>
          <w:sz w:val="30"/>
          <w:szCs w:val="30"/>
          <w:lang w:val="en-US"/>
        </w:rPr>
        <w:t>2567</w:t>
      </w:r>
    </w:p>
    <w:p w14:paraId="7A76CFF1" w14:textId="77777777" w:rsidR="009E4CC4" w:rsidRPr="005230E1" w:rsidRDefault="009E4CC4" w:rsidP="009E4CC4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B572363" w14:textId="03E83D3A" w:rsidR="00B53DEA" w:rsidRPr="005230E1" w:rsidRDefault="00701D75" w:rsidP="00B53DE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  <w:lang w:val="en-US"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876948" w:rsidRPr="005230E1">
        <w:rPr>
          <w:rFonts w:ascii="Angsana New" w:hAnsi="Angsana New"/>
          <w:sz w:val="30"/>
          <w:szCs w:val="30"/>
          <w:lang w:val="en-US"/>
        </w:rPr>
        <w:t>31</w:t>
      </w:r>
      <w:r w:rsidR="00FC46D5" w:rsidRPr="005230E1">
        <w:rPr>
          <w:rFonts w:ascii="Angsana New" w:hAnsi="Angsana New" w:hint="cs"/>
          <w:sz w:val="30"/>
          <w:szCs w:val="30"/>
          <w:cs/>
          <w:lang w:val="en-US"/>
        </w:rPr>
        <w:t xml:space="preserve"> มีนาคม</w:t>
      </w:r>
      <w:r w:rsidR="00FC46D5" w:rsidRPr="005230E1">
        <w:rPr>
          <w:rFonts w:ascii="Angsana New" w:hAnsi="Angsana New"/>
          <w:sz w:val="30"/>
          <w:szCs w:val="30"/>
        </w:rPr>
        <w:t xml:space="preserve"> </w:t>
      </w:r>
      <w:r w:rsidR="007C5FDE">
        <w:rPr>
          <w:rFonts w:ascii="Angsana New" w:hAnsi="Angsana New"/>
          <w:sz w:val="30"/>
          <w:szCs w:val="30"/>
          <w:lang w:val="en-US"/>
        </w:rPr>
        <w:t>2567</w:t>
      </w:r>
    </w:p>
    <w:p w14:paraId="39E26FF3" w14:textId="08F57F02" w:rsidR="00B10F4F" w:rsidRPr="005230E1" w:rsidRDefault="00B10F4F" w:rsidP="00B53DEA">
      <w:pPr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5B2F749C" w14:textId="6E92701C" w:rsidR="00E83C43" w:rsidRPr="005230E1" w:rsidRDefault="00E83C43" w:rsidP="00E83C43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5230E1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41382CEA" w14:textId="77777777" w:rsidR="002E466E" w:rsidRPr="005230E1" w:rsidRDefault="002E466E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393F2C8" w14:textId="3C80A696" w:rsidR="00E83C43" w:rsidRPr="005230E1" w:rsidRDefault="00E83C43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230E1">
        <w:rPr>
          <w:rFonts w:ascii="Angsana New" w:hAnsi="Angsana New"/>
          <w:sz w:val="30"/>
          <w:szCs w:val="30"/>
          <w:cs/>
        </w:rPr>
        <w:t>ความสัมพันธ์ที่มีกับบุคคลหรือกิจการที่เกี่ยวข้องกัน ไม่มีการเปลี่ยนแปลงความสัมพันธ์อย่างมีสาระสำคัญ</w:t>
      </w:r>
    </w:p>
    <w:p w14:paraId="5DD5A005" w14:textId="77777777" w:rsidR="00E83C43" w:rsidRPr="005230E1" w:rsidRDefault="00E83C43" w:rsidP="00E83C43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1FC87CEE" w14:textId="1DA9A18A" w:rsidR="00B71816" w:rsidRPr="005230E1" w:rsidRDefault="00E83C43" w:rsidP="0034451A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5230E1">
        <w:rPr>
          <w:rFonts w:ascii="Angsana New" w:hAnsi="Angsana New"/>
          <w:sz w:val="30"/>
          <w:szCs w:val="30"/>
          <w:cs/>
        </w:rPr>
        <w:t>นโยบายในการกำหนดราคาไม่มีการเปลี่ยนแปลงอย่างมีสาระสำคัญในระหว่าง</w:t>
      </w:r>
      <w:r w:rsidR="00E15A93">
        <w:rPr>
          <w:rFonts w:ascii="Angsana New" w:hAnsi="Angsana New"/>
          <w:sz w:val="30"/>
          <w:szCs w:val="30"/>
          <w:cs/>
        </w:rPr>
        <w:t>งวด</w:t>
      </w:r>
      <w:r w:rsidR="006A4A07">
        <w:rPr>
          <w:rFonts w:ascii="Angsana New" w:hAnsi="Angsana New" w:hint="cs"/>
          <w:sz w:val="30"/>
          <w:szCs w:val="30"/>
          <w:cs/>
        </w:rPr>
        <w:t>เ</w:t>
      </w:r>
      <w:r w:rsidR="00ED1D9B">
        <w:rPr>
          <w:rFonts w:ascii="Angsana New" w:hAnsi="Angsana New" w:hint="cs"/>
          <w:sz w:val="30"/>
          <w:szCs w:val="30"/>
          <w:cs/>
        </w:rPr>
        <w:t>ก</w:t>
      </w:r>
      <w:r w:rsidR="006A4A07">
        <w:rPr>
          <w:rFonts w:ascii="Angsana New" w:hAnsi="Angsana New" w:hint="cs"/>
          <w:sz w:val="30"/>
          <w:szCs w:val="30"/>
          <w:cs/>
        </w:rPr>
        <w:t>้า</w:t>
      </w:r>
      <w:r w:rsidRPr="005230E1">
        <w:rPr>
          <w:rFonts w:ascii="Angsana New" w:hAnsi="Angsana New"/>
          <w:sz w:val="30"/>
          <w:szCs w:val="30"/>
          <w:cs/>
        </w:rPr>
        <w:t>เดือนสิ้นสุดวันที่</w:t>
      </w:r>
      <w:r w:rsidR="00EF6B07" w:rsidRPr="005230E1">
        <w:rPr>
          <w:rFonts w:ascii="Angsana New" w:hAnsi="Angsana New" w:hint="cs"/>
          <w:sz w:val="30"/>
          <w:szCs w:val="30"/>
          <w:cs/>
        </w:rPr>
        <w:t xml:space="preserve"> </w:t>
      </w:r>
      <w:r w:rsidR="007C5FDE">
        <w:rPr>
          <w:rFonts w:ascii="Angsana New" w:hAnsi="Angsana New"/>
          <w:sz w:val="30"/>
          <w:szCs w:val="30"/>
        </w:rPr>
        <w:br/>
      </w:r>
      <w:r w:rsidR="006A4A07">
        <w:rPr>
          <w:rFonts w:ascii="Angsana New" w:hAnsi="Angsana New"/>
          <w:sz w:val="30"/>
          <w:szCs w:val="30"/>
          <w:lang w:val="en-US"/>
        </w:rPr>
        <w:t xml:space="preserve">31 </w:t>
      </w:r>
      <w:r w:rsidR="006A4A07">
        <w:rPr>
          <w:rFonts w:ascii="Angsana New" w:hAnsi="Angsana New" w:hint="cs"/>
          <w:sz w:val="30"/>
          <w:szCs w:val="30"/>
          <w:cs/>
          <w:lang w:val="en-US"/>
        </w:rPr>
        <w:t xml:space="preserve">ธันวาคม </w:t>
      </w:r>
      <w:r w:rsidR="007C5FDE">
        <w:rPr>
          <w:rFonts w:ascii="Angsana New" w:hAnsi="Angsana New"/>
          <w:sz w:val="30"/>
          <w:szCs w:val="30"/>
          <w:lang w:val="en-US"/>
        </w:rPr>
        <w:t>2567</w:t>
      </w:r>
    </w:p>
    <w:p w14:paraId="2A9C1347" w14:textId="21F3CE68" w:rsidR="00B71816" w:rsidRDefault="00B71816" w:rsidP="00C406E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142234F" w14:textId="015148AC" w:rsidR="003C3824" w:rsidRDefault="003C3824" w:rsidP="00C406E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37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75"/>
        <w:gridCol w:w="1169"/>
        <w:gridCol w:w="270"/>
        <w:gridCol w:w="1152"/>
        <w:gridCol w:w="288"/>
        <w:gridCol w:w="1170"/>
        <w:gridCol w:w="252"/>
        <w:gridCol w:w="1099"/>
      </w:tblGrid>
      <w:tr w:rsidR="006A4A07" w14:paraId="0F44F5B6" w14:textId="77777777" w:rsidTr="00E71F78">
        <w:trPr>
          <w:tblHeader/>
        </w:trPr>
        <w:tc>
          <w:tcPr>
            <w:tcW w:w="3975" w:type="dxa"/>
            <w:hideMark/>
          </w:tcPr>
          <w:p w14:paraId="068056C1" w14:textId="77777777" w:rsidR="006A4A07" w:rsidRDefault="006A4A07" w:rsidP="00E71F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lastRenderedPageBreak/>
              <w:t>รายการที่สำคัญกับบุคคลหรือกิจการ</w:t>
            </w:r>
          </w:p>
        </w:tc>
        <w:tc>
          <w:tcPr>
            <w:tcW w:w="2591" w:type="dxa"/>
            <w:gridSpan w:val="3"/>
            <w:hideMark/>
          </w:tcPr>
          <w:p w14:paraId="048CD700" w14:textId="77777777" w:rsidR="006A4A07" w:rsidRDefault="006A4A07" w:rsidP="00E71F78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งบการเงินที่แสดงเงินลงทุน</w:t>
            </w:r>
          </w:p>
        </w:tc>
        <w:tc>
          <w:tcPr>
            <w:tcW w:w="288" w:type="dxa"/>
          </w:tcPr>
          <w:p w14:paraId="2A20C6E9" w14:textId="77777777" w:rsidR="006A4A07" w:rsidRDefault="006A4A07" w:rsidP="00E71F78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1" w:type="dxa"/>
            <w:gridSpan w:val="3"/>
          </w:tcPr>
          <w:p w14:paraId="467B9D0E" w14:textId="77777777" w:rsidR="006A4A07" w:rsidRDefault="006A4A07" w:rsidP="00E71F78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6A4A07" w14:paraId="18298A2F" w14:textId="77777777" w:rsidTr="00E71F78">
        <w:trPr>
          <w:tblHeader/>
        </w:trPr>
        <w:tc>
          <w:tcPr>
            <w:tcW w:w="3975" w:type="dxa"/>
            <w:hideMark/>
          </w:tcPr>
          <w:p w14:paraId="6392EF80" w14:textId="77777777" w:rsidR="006A4A07" w:rsidRDefault="006A4A07" w:rsidP="00E71F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  ที่เกี่ยวข้องกัน</w:t>
            </w:r>
          </w:p>
        </w:tc>
        <w:tc>
          <w:tcPr>
            <w:tcW w:w="2591" w:type="dxa"/>
            <w:gridSpan w:val="3"/>
            <w:hideMark/>
          </w:tcPr>
          <w:p w14:paraId="16FAFE09" w14:textId="77777777" w:rsidR="006A4A07" w:rsidRDefault="006A4A07" w:rsidP="00E71F78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  <w:tc>
          <w:tcPr>
            <w:tcW w:w="288" w:type="dxa"/>
          </w:tcPr>
          <w:p w14:paraId="35F04E66" w14:textId="77777777" w:rsidR="006A4A07" w:rsidRDefault="006A4A07" w:rsidP="00E71F78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1" w:type="dxa"/>
            <w:gridSpan w:val="3"/>
            <w:hideMark/>
          </w:tcPr>
          <w:p w14:paraId="5EFC828F" w14:textId="77777777" w:rsidR="006A4A07" w:rsidRDefault="006A4A07" w:rsidP="00E71F78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6A4A07" w14:paraId="733B245F" w14:textId="77777777" w:rsidTr="00E71F78">
        <w:trPr>
          <w:tblHeader/>
        </w:trPr>
        <w:tc>
          <w:tcPr>
            <w:tcW w:w="3975" w:type="dxa"/>
            <w:hideMark/>
          </w:tcPr>
          <w:p w14:paraId="0CA6E593" w14:textId="77777777" w:rsidR="006A4A07" w:rsidRDefault="006A4A07" w:rsidP="00E71F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046328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169" w:type="dxa"/>
            <w:hideMark/>
          </w:tcPr>
          <w:p w14:paraId="79C1EA3A" w14:textId="0B8BA7AB" w:rsidR="006A4A07" w:rsidRDefault="006A4A07" w:rsidP="00E71F78">
            <w:pPr>
              <w:spacing w:line="240" w:lineRule="auto"/>
              <w:ind w:left="-108" w:right="-1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70" w:type="dxa"/>
          </w:tcPr>
          <w:p w14:paraId="1F43AB42" w14:textId="77777777" w:rsidR="006A4A07" w:rsidRDefault="006A4A07" w:rsidP="00E71F78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152" w:type="dxa"/>
            <w:hideMark/>
          </w:tcPr>
          <w:p w14:paraId="020DC3F2" w14:textId="07C2D595" w:rsidR="006A4A07" w:rsidRDefault="006A4A07" w:rsidP="00E71F78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  <w:tc>
          <w:tcPr>
            <w:tcW w:w="288" w:type="dxa"/>
          </w:tcPr>
          <w:p w14:paraId="6522BA88" w14:textId="77777777" w:rsidR="006A4A07" w:rsidRDefault="006A4A07" w:rsidP="00E71F78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hideMark/>
          </w:tcPr>
          <w:p w14:paraId="005AE647" w14:textId="3318DDA5" w:rsidR="006A4A07" w:rsidRDefault="006A4A07" w:rsidP="00E71F78">
            <w:pPr>
              <w:spacing w:line="240" w:lineRule="auto"/>
              <w:ind w:left="-108" w:right="-1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2567</w:t>
            </w:r>
          </w:p>
        </w:tc>
        <w:tc>
          <w:tcPr>
            <w:tcW w:w="252" w:type="dxa"/>
          </w:tcPr>
          <w:p w14:paraId="3A40E75E" w14:textId="77777777" w:rsidR="006A4A07" w:rsidRDefault="006A4A07" w:rsidP="00E71F78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hideMark/>
          </w:tcPr>
          <w:p w14:paraId="66F8D61E" w14:textId="7C8AC3EE" w:rsidR="006A4A07" w:rsidRDefault="006A4A07" w:rsidP="00E71F78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2566</w:t>
            </w:r>
          </w:p>
        </w:tc>
      </w:tr>
      <w:tr w:rsidR="006A4A07" w14:paraId="32205A32" w14:textId="77777777" w:rsidTr="00E71F78">
        <w:trPr>
          <w:tblHeader/>
        </w:trPr>
        <w:tc>
          <w:tcPr>
            <w:tcW w:w="3975" w:type="dxa"/>
          </w:tcPr>
          <w:p w14:paraId="3EEF4ACC" w14:textId="77777777" w:rsidR="006A4A07" w:rsidRDefault="006A4A07" w:rsidP="00E71F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5400" w:type="dxa"/>
            <w:gridSpan w:val="7"/>
            <w:hideMark/>
          </w:tcPr>
          <w:p w14:paraId="7D15385E" w14:textId="77777777" w:rsidR="006A4A07" w:rsidRDefault="006A4A07" w:rsidP="00E71F78">
            <w:pPr>
              <w:spacing w:line="240" w:lineRule="auto"/>
              <w:ind w:left="-108"/>
              <w:jc w:val="center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6A4A07" w14:paraId="54286A1D" w14:textId="77777777" w:rsidTr="00E71F78">
        <w:tc>
          <w:tcPr>
            <w:tcW w:w="3975" w:type="dxa"/>
            <w:hideMark/>
          </w:tcPr>
          <w:p w14:paraId="1E31074F" w14:textId="77777777" w:rsidR="006A4A07" w:rsidRDefault="006A4A07" w:rsidP="00E71F78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169" w:type="dxa"/>
          </w:tcPr>
          <w:p w14:paraId="59F21EB1" w14:textId="77777777" w:rsidR="006A4A07" w:rsidRDefault="006A4A07" w:rsidP="00E71F78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38904099" w14:textId="77777777" w:rsidR="006A4A07" w:rsidRDefault="006A4A07" w:rsidP="00E71F78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52" w:type="dxa"/>
          </w:tcPr>
          <w:p w14:paraId="110AEE53" w14:textId="77777777" w:rsidR="006A4A07" w:rsidRDefault="006A4A07" w:rsidP="00E71F78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" w:type="dxa"/>
          </w:tcPr>
          <w:p w14:paraId="6B65973A" w14:textId="77777777" w:rsidR="006A4A07" w:rsidRDefault="006A4A07" w:rsidP="00E71F78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33678B4D" w14:textId="77777777" w:rsidR="006A4A07" w:rsidRDefault="006A4A07" w:rsidP="00E71F78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" w:type="dxa"/>
          </w:tcPr>
          <w:p w14:paraId="2657CCEF" w14:textId="77777777" w:rsidR="006A4A07" w:rsidRDefault="006A4A07" w:rsidP="00E71F78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115DBD00" w14:textId="77777777" w:rsidR="006A4A07" w:rsidRDefault="006A4A07" w:rsidP="00E71F78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</w:tr>
      <w:tr w:rsidR="006A4A07" w14:paraId="4A89D095" w14:textId="77777777" w:rsidTr="00E71F78">
        <w:tc>
          <w:tcPr>
            <w:tcW w:w="3975" w:type="dxa"/>
            <w:hideMark/>
          </w:tcPr>
          <w:p w14:paraId="2D7BAE75" w14:textId="77777777" w:rsidR="006A4A07" w:rsidRDefault="006A4A07" w:rsidP="006A4A0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69" w:type="dxa"/>
          </w:tcPr>
          <w:p w14:paraId="7CE082C3" w14:textId="5EDA596F" w:rsidR="006A4A07" w:rsidRDefault="00DA00E5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</w:t>
            </w: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623</w:t>
            </w: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961</w:t>
            </w:r>
          </w:p>
        </w:tc>
        <w:tc>
          <w:tcPr>
            <w:tcW w:w="270" w:type="dxa"/>
          </w:tcPr>
          <w:p w14:paraId="4C055EE3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0516019C" w14:textId="267D53E1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CB6372">
              <w:rPr>
                <w:rFonts w:ascii="Angsana New" w:eastAsia="Calibri" w:hAnsi="Angsana New"/>
                <w:sz w:val="30"/>
                <w:szCs w:val="30"/>
                <w:lang w:val="en-US"/>
              </w:rPr>
              <w:t>2,344,494</w:t>
            </w:r>
          </w:p>
        </w:tc>
        <w:tc>
          <w:tcPr>
            <w:tcW w:w="288" w:type="dxa"/>
          </w:tcPr>
          <w:p w14:paraId="38487AAA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F96A00D" w14:textId="70FB91B4" w:rsidR="006A4A07" w:rsidRDefault="00DA00E5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</w:t>
            </w: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623</w:t>
            </w: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961</w:t>
            </w:r>
          </w:p>
        </w:tc>
        <w:tc>
          <w:tcPr>
            <w:tcW w:w="252" w:type="dxa"/>
          </w:tcPr>
          <w:p w14:paraId="6086F9D3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  <w:hideMark/>
          </w:tcPr>
          <w:p w14:paraId="352AEB18" w14:textId="46830461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CB6372">
              <w:rPr>
                <w:rFonts w:ascii="Angsana New" w:eastAsia="Calibri" w:hAnsi="Angsana New"/>
                <w:sz w:val="30"/>
                <w:szCs w:val="30"/>
                <w:lang w:val="en-US"/>
              </w:rPr>
              <w:t>2,344,494</w:t>
            </w:r>
          </w:p>
        </w:tc>
      </w:tr>
      <w:tr w:rsidR="00DA00E5" w14:paraId="6DEAD035" w14:textId="77777777" w:rsidTr="00E71F78">
        <w:tc>
          <w:tcPr>
            <w:tcW w:w="3975" w:type="dxa"/>
          </w:tcPr>
          <w:p w14:paraId="59DCB13B" w14:textId="1D202DDE" w:rsidR="00DA00E5" w:rsidRPr="00046328" w:rsidRDefault="00DA00E5" w:rsidP="006A4A0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1169" w:type="dxa"/>
          </w:tcPr>
          <w:p w14:paraId="028819C6" w14:textId="3E72A6F3" w:rsidR="00DA00E5" w:rsidRPr="00DA00E5" w:rsidRDefault="00DA00E5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2</w:t>
            </w: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121</w:t>
            </w:r>
          </w:p>
        </w:tc>
        <w:tc>
          <w:tcPr>
            <w:tcW w:w="270" w:type="dxa"/>
          </w:tcPr>
          <w:p w14:paraId="3A5185A4" w14:textId="77777777" w:rsidR="00DA00E5" w:rsidRDefault="00DA00E5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6480ADB5" w14:textId="6C153CC4" w:rsidR="00DA00E5" w:rsidRPr="00CB6372" w:rsidRDefault="00DA00E5" w:rsidP="00DA00E5">
            <w:pPr>
              <w:tabs>
                <w:tab w:val="decimal" w:pos="590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8" w:type="dxa"/>
          </w:tcPr>
          <w:p w14:paraId="3794F463" w14:textId="77777777" w:rsidR="00DA00E5" w:rsidRDefault="00DA00E5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8704890" w14:textId="6AC1BA1D" w:rsidR="00DA00E5" w:rsidRPr="00DA00E5" w:rsidRDefault="00DA00E5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2</w:t>
            </w: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121</w:t>
            </w:r>
          </w:p>
        </w:tc>
        <w:tc>
          <w:tcPr>
            <w:tcW w:w="252" w:type="dxa"/>
          </w:tcPr>
          <w:p w14:paraId="369CAAE8" w14:textId="77777777" w:rsidR="00DA00E5" w:rsidRDefault="00DA00E5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</w:tcPr>
          <w:p w14:paraId="33556405" w14:textId="7D0487A7" w:rsidR="00DA00E5" w:rsidRPr="00CB6372" w:rsidRDefault="00DA00E5" w:rsidP="00DA00E5">
            <w:pPr>
              <w:tabs>
                <w:tab w:val="decimal" w:pos="530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-</w:t>
            </w:r>
          </w:p>
        </w:tc>
      </w:tr>
      <w:tr w:rsidR="006A4A07" w14:paraId="1C5E88FD" w14:textId="77777777" w:rsidTr="00E71F78">
        <w:tc>
          <w:tcPr>
            <w:tcW w:w="3975" w:type="dxa"/>
            <w:hideMark/>
          </w:tcPr>
          <w:p w14:paraId="2413CE4E" w14:textId="77777777" w:rsidR="006A4A07" w:rsidRDefault="006A4A07" w:rsidP="006A4A0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 w:rsidRPr="006E7FCF"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  <w:t>ซื้ออุปกรณ์</w:t>
            </w:r>
          </w:p>
        </w:tc>
        <w:tc>
          <w:tcPr>
            <w:tcW w:w="1169" w:type="dxa"/>
          </w:tcPr>
          <w:p w14:paraId="26DE4893" w14:textId="1512AF1D" w:rsidR="006A4A07" w:rsidRDefault="00DA00E5" w:rsidP="00DA00E5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424</w:t>
            </w:r>
          </w:p>
        </w:tc>
        <w:tc>
          <w:tcPr>
            <w:tcW w:w="270" w:type="dxa"/>
          </w:tcPr>
          <w:p w14:paraId="3892F8C2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795DFDA5" w14:textId="0C360600" w:rsidR="006A4A07" w:rsidRDefault="006A4A07" w:rsidP="00CE3CFC">
            <w:pPr>
              <w:tabs>
                <w:tab w:val="decimal" w:pos="590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8" w:type="dxa"/>
          </w:tcPr>
          <w:p w14:paraId="25D8949C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0C9ED48" w14:textId="0F6B6740" w:rsidR="006A4A07" w:rsidRDefault="00DA00E5" w:rsidP="00DA00E5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424</w:t>
            </w:r>
          </w:p>
        </w:tc>
        <w:tc>
          <w:tcPr>
            <w:tcW w:w="252" w:type="dxa"/>
          </w:tcPr>
          <w:p w14:paraId="5DA09701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  <w:hideMark/>
          </w:tcPr>
          <w:p w14:paraId="74CDF5E0" w14:textId="1A07EF1A" w:rsidR="006A4A07" w:rsidRDefault="006A4A07" w:rsidP="00CE3CFC">
            <w:pPr>
              <w:tabs>
                <w:tab w:val="decimal" w:pos="530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-</w:t>
            </w:r>
          </w:p>
        </w:tc>
      </w:tr>
      <w:tr w:rsidR="006A4A07" w14:paraId="7F4FF031" w14:textId="77777777" w:rsidTr="00E71F78">
        <w:tc>
          <w:tcPr>
            <w:tcW w:w="3975" w:type="dxa"/>
            <w:hideMark/>
          </w:tcPr>
          <w:p w14:paraId="71BA1A10" w14:textId="77777777" w:rsidR="006A4A07" w:rsidRDefault="006A4A07" w:rsidP="006A4A0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ค่าลิขสิทธิ์ในการขายสินค้า</w:t>
            </w:r>
          </w:p>
        </w:tc>
        <w:tc>
          <w:tcPr>
            <w:tcW w:w="1169" w:type="dxa"/>
          </w:tcPr>
          <w:p w14:paraId="0B86D4F2" w14:textId="0DEE6BDC" w:rsidR="006A4A07" w:rsidRDefault="00DA00E5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88</w:t>
            </w: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484</w:t>
            </w:r>
          </w:p>
        </w:tc>
        <w:tc>
          <w:tcPr>
            <w:tcW w:w="270" w:type="dxa"/>
          </w:tcPr>
          <w:p w14:paraId="4EA40894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05E9E63E" w14:textId="4232AD7F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111,669</w:t>
            </w:r>
          </w:p>
        </w:tc>
        <w:tc>
          <w:tcPr>
            <w:tcW w:w="288" w:type="dxa"/>
          </w:tcPr>
          <w:p w14:paraId="79328F25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3AA683E" w14:textId="7CD2A387" w:rsidR="006A4A07" w:rsidRDefault="00DA00E5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88</w:t>
            </w: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484</w:t>
            </w:r>
          </w:p>
        </w:tc>
        <w:tc>
          <w:tcPr>
            <w:tcW w:w="252" w:type="dxa"/>
          </w:tcPr>
          <w:p w14:paraId="5B6DD848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  <w:hideMark/>
          </w:tcPr>
          <w:p w14:paraId="200F201E" w14:textId="03A5EC36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111,669</w:t>
            </w:r>
          </w:p>
        </w:tc>
      </w:tr>
      <w:tr w:rsidR="006A4A07" w14:paraId="69F03E01" w14:textId="77777777" w:rsidTr="00E71F78">
        <w:tc>
          <w:tcPr>
            <w:tcW w:w="3975" w:type="dxa"/>
            <w:hideMark/>
          </w:tcPr>
          <w:p w14:paraId="38BE8B13" w14:textId="77777777" w:rsidR="006A4A07" w:rsidRDefault="006A4A07" w:rsidP="006A4A0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ค่าพัฒนาผลิตภัณฑ์</w:t>
            </w:r>
          </w:p>
        </w:tc>
        <w:tc>
          <w:tcPr>
            <w:tcW w:w="1169" w:type="dxa"/>
          </w:tcPr>
          <w:p w14:paraId="00EA3ABD" w14:textId="4DF7477C" w:rsidR="006A4A07" w:rsidRDefault="00DA00E5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88</w:t>
            </w: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928</w:t>
            </w:r>
          </w:p>
        </w:tc>
        <w:tc>
          <w:tcPr>
            <w:tcW w:w="270" w:type="dxa"/>
          </w:tcPr>
          <w:p w14:paraId="34DC082D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783283EE" w14:textId="25D86FB4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127,511</w:t>
            </w:r>
          </w:p>
        </w:tc>
        <w:tc>
          <w:tcPr>
            <w:tcW w:w="288" w:type="dxa"/>
          </w:tcPr>
          <w:p w14:paraId="44FC4825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D688D48" w14:textId="2AE4C7EC" w:rsidR="006A4A07" w:rsidRDefault="00DA00E5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88</w:t>
            </w: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928</w:t>
            </w:r>
          </w:p>
        </w:tc>
        <w:tc>
          <w:tcPr>
            <w:tcW w:w="252" w:type="dxa"/>
          </w:tcPr>
          <w:p w14:paraId="4F00D4D4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  <w:hideMark/>
          </w:tcPr>
          <w:p w14:paraId="6DF1A267" w14:textId="79310AA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127,511</w:t>
            </w:r>
          </w:p>
        </w:tc>
      </w:tr>
      <w:tr w:rsidR="006A4A07" w14:paraId="02B5B569" w14:textId="77777777" w:rsidTr="00E71F78">
        <w:tc>
          <w:tcPr>
            <w:tcW w:w="3975" w:type="dxa"/>
          </w:tcPr>
          <w:p w14:paraId="40879E7B" w14:textId="77777777" w:rsidR="006A4A07" w:rsidRDefault="006A4A07" w:rsidP="006A4A0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69" w:type="dxa"/>
          </w:tcPr>
          <w:p w14:paraId="2DD7A0AA" w14:textId="1367B819" w:rsidR="006A4A07" w:rsidRPr="00A901FA" w:rsidRDefault="00DA00E5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28</w:t>
            </w: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675</w:t>
            </w:r>
          </w:p>
        </w:tc>
        <w:tc>
          <w:tcPr>
            <w:tcW w:w="270" w:type="dxa"/>
          </w:tcPr>
          <w:p w14:paraId="443B5447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31CFC50" w14:textId="317CD13B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29,350</w:t>
            </w:r>
          </w:p>
        </w:tc>
        <w:tc>
          <w:tcPr>
            <w:tcW w:w="288" w:type="dxa"/>
          </w:tcPr>
          <w:p w14:paraId="7A085EB4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E2610D5" w14:textId="7FF8A5B1" w:rsidR="006A4A07" w:rsidRDefault="00DA00E5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28</w:t>
            </w: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675</w:t>
            </w:r>
          </w:p>
        </w:tc>
        <w:tc>
          <w:tcPr>
            <w:tcW w:w="252" w:type="dxa"/>
          </w:tcPr>
          <w:p w14:paraId="05609586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</w:tcPr>
          <w:p w14:paraId="6554D67F" w14:textId="6F2F9FE5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29,350</w:t>
            </w:r>
          </w:p>
        </w:tc>
      </w:tr>
      <w:tr w:rsidR="006A4A07" w14:paraId="4EDF041D" w14:textId="77777777" w:rsidTr="00E71F78">
        <w:tc>
          <w:tcPr>
            <w:tcW w:w="3975" w:type="dxa"/>
            <w:hideMark/>
          </w:tcPr>
          <w:p w14:paraId="0FFD2682" w14:textId="77777777" w:rsidR="006A4A07" w:rsidRDefault="006A4A07" w:rsidP="006A4A0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th-TH"/>
              </w:rPr>
              <w:t>ค่าความช่วยเหลือทางเทคนิค</w:t>
            </w:r>
          </w:p>
        </w:tc>
        <w:tc>
          <w:tcPr>
            <w:tcW w:w="1169" w:type="dxa"/>
          </w:tcPr>
          <w:p w14:paraId="7DBB06E4" w14:textId="3254072F" w:rsidR="006A4A07" w:rsidRDefault="00DA00E5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4</w:t>
            </w: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435</w:t>
            </w:r>
          </w:p>
        </w:tc>
        <w:tc>
          <w:tcPr>
            <w:tcW w:w="270" w:type="dxa"/>
          </w:tcPr>
          <w:p w14:paraId="0B045C7B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hideMark/>
          </w:tcPr>
          <w:p w14:paraId="415C93B4" w14:textId="18BFC9CC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8,246</w:t>
            </w:r>
          </w:p>
        </w:tc>
        <w:tc>
          <w:tcPr>
            <w:tcW w:w="288" w:type="dxa"/>
          </w:tcPr>
          <w:p w14:paraId="179B4300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3A660BFA" w14:textId="69663A89" w:rsidR="006A4A07" w:rsidRDefault="00DA00E5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4</w:t>
            </w: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435</w:t>
            </w:r>
          </w:p>
        </w:tc>
        <w:tc>
          <w:tcPr>
            <w:tcW w:w="252" w:type="dxa"/>
          </w:tcPr>
          <w:p w14:paraId="77E63967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hideMark/>
          </w:tcPr>
          <w:p w14:paraId="56351E7A" w14:textId="172D579C" w:rsidR="006A4A07" w:rsidRDefault="006A4A07" w:rsidP="00CE3CF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8,246</w:t>
            </w:r>
          </w:p>
        </w:tc>
      </w:tr>
      <w:tr w:rsidR="006A4A07" w14:paraId="2703871A" w14:textId="77777777" w:rsidTr="00E71F78">
        <w:tc>
          <w:tcPr>
            <w:tcW w:w="3975" w:type="dxa"/>
            <w:hideMark/>
          </w:tcPr>
          <w:p w14:paraId="5CADA58C" w14:textId="77777777" w:rsidR="006A4A07" w:rsidRDefault="006A4A07" w:rsidP="006A4A0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69" w:type="dxa"/>
          </w:tcPr>
          <w:p w14:paraId="0CB4E3F9" w14:textId="30837C10" w:rsidR="006A4A07" w:rsidRDefault="00DA00E5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6</w:t>
            </w: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847</w:t>
            </w:r>
          </w:p>
        </w:tc>
        <w:tc>
          <w:tcPr>
            <w:tcW w:w="270" w:type="dxa"/>
          </w:tcPr>
          <w:p w14:paraId="129A8174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hideMark/>
          </w:tcPr>
          <w:p w14:paraId="4C65093F" w14:textId="6415E286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5,277</w:t>
            </w:r>
          </w:p>
        </w:tc>
        <w:tc>
          <w:tcPr>
            <w:tcW w:w="288" w:type="dxa"/>
          </w:tcPr>
          <w:p w14:paraId="5B208203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09289BEA" w14:textId="1D01ED9E" w:rsidR="006A4A07" w:rsidRDefault="00DA00E5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6</w:t>
            </w: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847</w:t>
            </w:r>
          </w:p>
        </w:tc>
        <w:tc>
          <w:tcPr>
            <w:tcW w:w="252" w:type="dxa"/>
          </w:tcPr>
          <w:p w14:paraId="75F205EB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hideMark/>
          </w:tcPr>
          <w:p w14:paraId="60DA0520" w14:textId="6A6C8EC5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5,277</w:t>
            </w:r>
          </w:p>
        </w:tc>
      </w:tr>
      <w:tr w:rsidR="006A4A07" w14:paraId="511E2653" w14:textId="77777777" w:rsidTr="00E71F78">
        <w:tc>
          <w:tcPr>
            <w:tcW w:w="3975" w:type="dxa"/>
          </w:tcPr>
          <w:p w14:paraId="4D62A831" w14:textId="77777777" w:rsidR="006A4A07" w:rsidRDefault="006A4A07" w:rsidP="006A4A0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16"/>
                <w:szCs w:val="16"/>
                <w:cs/>
                <w:lang w:val="th-TH"/>
              </w:rPr>
            </w:pPr>
          </w:p>
        </w:tc>
        <w:tc>
          <w:tcPr>
            <w:tcW w:w="1169" w:type="dxa"/>
          </w:tcPr>
          <w:p w14:paraId="5CDB3F09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270" w:type="dxa"/>
          </w:tcPr>
          <w:p w14:paraId="620E10F0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52" w:type="dxa"/>
          </w:tcPr>
          <w:p w14:paraId="50ACAAC4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16"/>
                <w:szCs w:val="16"/>
                <w:lang w:val="en-US"/>
              </w:rPr>
            </w:pPr>
          </w:p>
        </w:tc>
        <w:tc>
          <w:tcPr>
            <w:tcW w:w="288" w:type="dxa"/>
          </w:tcPr>
          <w:p w14:paraId="0B200A68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170" w:type="dxa"/>
          </w:tcPr>
          <w:p w14:paraId="673BEC27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16"/>
                <w:szCs w:val="16"/>
                <w:lang w:val="en-US"/>
              </w:rPr>
            </w:pPr>
          </w:p>
        </w:tc>
        <w:tc>
          <w:tcPr>
            <w:tcW w:w="252" w:type="dxa"/>
          </w:tcPr>
          <w:p w14:paraId="00DF931A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099" w:type="dxa"/>
          </w:tcPr>
          <w:p w14:paraId="1C1AF462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16"/>
                <w:szCs w:val="16"/>
                <w:cs/>
                <w:lang w:val="en-US"/>
              </w:rPr>
            </w:pPr>
          </w:p>
        </w:tc>
      </w:tr>
      <w:tr w:rsidR="006A4A07" w14:paraId="61875EC3" w14:textId="77777777" w:rsidTr="00E71F78">
        <w:tc>
          <w:tcPr>
            <w:tcW w:w="3975" w:type="dxa"/>
            <w:hideMark/>
          </w:tcPr>
          <w:p w14:paraId="0CB11183" w14:textId="77777777" w:rsidR="006A4A07" w:rsidRDefault="006A4A07" w:rsidP="006A4A0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169" w:type="dxa"/>
          </w:tcPr>
          <w:p w14:paraId="7FF9982A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254F91B3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78953F0A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88" w:type="dxa"/>
          </w:tcPr>
          <w:p w14:paraId="10A0599F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29AED51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3C8F4459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</w:tcPr>
          <w:p w14:paraId="5F3DD0FD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6A4A07" w14:paraId="6762A34F" w14:textId="77777777" w:rsidTr="00E71F78">
        <w:tc>
          <w:tcPr>
            <w:tcW w:w="3975" w:type="dxa"/>
            <w:hideMark/>
          </w:tcPr>
          <w:p w14:paraId="214B4B6A" w14:textId="77777777" w:rsidR="006A4A07" w:rsidRDefault="006A4A07" w:rsidP="006A4A0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รายได้จากการขายสินค้า</w:t>
            </w:r>
          </w:p>
        </w:tc>
        <w:tc>
          <w:tcPr>
            <w:tcW w:w="1169" w:type="dxa"/>
          </w:tcPr>
          <w:p w14:paraId="6098DC8D" w14:textId="3691E8F2" w:rsidR="006A4A07" w:rsidRDefault="00DA00E5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154</w:t>
            </w:r>
          </w:p>
        </w:tc>
        <w:tc>
          <w:tcPr>
            <w:tcW w:w="270" w:type="dxa"/>
          </w:tcPr>
          <w:p w14:paraId="6351EC28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hideMark/>
          </w:tcPr>
          <w:p w14:paraId="58DD99B0" w14:textId="364B12C8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102</w:t>
            </w:r>
          </w:p>
        </w:tc>
        <w:tc>
          <w:tcPr>
            <w:tcW w:w="288" w:type="dxa"/>
          </w:tcPr>
          <w:p w14:paraId="485DE900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5C08CB3" w14:textId="0BF6F313" w:rsidR="006A4A07" w:rsidRDefault="00DA00E5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154</w:t>
            </w:r>
          </w:p>
        </w:tc>
        <w:tc>
          <w:tcPr>
            <w:tcW w:w="252" w:type="dxa"/>
          </w:tcPr>
          <w:p w14:paraId="56E297DA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099" w:type="dxa"/>
            <w:hideMark/>
          </w:tcPr>
          <w:p w14:paraId="4DE86474" w14:textId="6F7A859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102</w:t>
            </w:r>
          </w:p>
        </w:tc>
      </w:tr>
      <w:tr w:rsidR="006A4A07" w14:paraId="6148BCE3" w14:textId="77777777" w:rsidTr="00E71F78">
        <w:tc>
          <w:tcPr>
            <w:tcW w:w="3975" w:type="dxa"/>
            <w:hideMark/>
          </w:tcPr>
          <w:p w14:paraId="4E20007D" w14:textId="77777777" w:rsidR="006A4A07" w:rsidRDefault="006A4A07" w:rsidP="006A4A0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รายได้ค่าเช่า</w:t>
            </w:r>
          </w:p>
        </w:tc>
        <w:tc>
          <w:tcPr>
            <w:tcW w:w="1169" w:type="dxa"/>
          </w:tcPr>
          <w:p w14:paraId="3CBF9FBD" w14:textId="53CBAB42" w:rsidR="006A4A07" w:rsidRDefault="00DA00E5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12</w:t>
            </w: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746</w:t>
            </w:r>
          </w:p>
        </w:tc>
        <w:tc>
          <w:tcPr>
            <w:tcW w:w="270" w:type="dxa"/>
          </w:tcPr>
          <w:p w14:paraId="1E5FF7D2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62B2E4D1" w14:textId="4C77AF73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12,883</w:t>
            </w:r>
          </w:p>
        </w:tc>
        <w:tc>
          <w:tcPr>
            <w:tcW w:w="288" w:type="dxa"/>
          </w:tcPr>
          <w:p w14:paraId="0401023E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5BFAF9C" w14:textId="464ED552" w:rsidR="006A4A07" w:rsidRDefault="00DA00E5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12</w:t>
            </w: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,</w:t>
            </w: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746</w:t>
            </w:r>
          </w:p>
        </w:tc>
        <w:tc>
          <w:tcPr>
            <w:tcW w:w="252" w:type="dxa"/>
          </w:tcPr>
          <w:p w14:paraId="15C0B829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hideMark/>
          </w:tcPr>
          <w:p w14:paraId="1D65B11F" w14:textId="74223F9C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12,883</w:t>
            </w:r>
          </w:p>
        </w:tc>
      </w:tr>
      <w:tr w:rsidR="006A4A07" w14:paraId="1B2F28D0" w14:textId="77777777" w:rsidTr="00E71F78">
        <w:tc>
          <w:tcPr>
            <w:tcW w:w="3975" w:type="dxa"/>
            <w:hideMark/>
          </w:tcPr>
          <w:p w14:paraId="3E834D5F" w14:textId="77777777" w:rsidR="006A4A07" w:rsidRDefault="006A4A07" w:rsidP="006A4A0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รายได้เงินปันผล</w:t>
            </w:r>
          </w:p>
        </w:tc>
        <w:tc>
          <w:tcPr>
            <w:tcW w:w="1169" w:type="dxa"/>
          </w:tcPr>
          <w:p w14:paraId="4E3C077C" w14:textId="500A01D9" w:rsidR="006A4A07" w:rsidRDefault="006A4A07" w:rsidP="006A4A07">
            <w:pPr>
              <w:tabs>
                <w:tab w:val="decimal" w:pos="590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FF7EEF2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15969E05" w14:textId="77777777" w:rsidR="006A4A07" w:rsidRDefault="006A4A07" w:rsidP="006A4A07">
            <w:pPr>
              <w:tabs>
                <w:tab w:val="decimal" w:pos="590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8" w:type="dxa"/>
          </w:tcPr>
          <w:p w14:paraId="4E38F311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9D1B76D" w14:textId="5713EEB2" w:rsidR="006A4A07" w:rsidRDefault="00DA00E5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  <w:t>290</w:t>
            </w:r>
          </w:p>
        </w:tc>
        <w:tc>
          <w:tcPr>
            <w:tcW w:w="252" w:type="dxa"/>
          </w:tcPr>
          <w:p w14:paraId="7D76D225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hideMark/>
          </w:tcPr>
          <w:p w14:paraId="5268D7E4" w14:textId="286F4DB6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710</w:t>
            </w:r>
          </w:p>
        </w:tc>
      </w:tr>
      <w:tr w:rsidR="006A4A07" w14:paraId="78C1C83B" w14:textId="77777777" w:rsidTr="00E71F78">
        <w:tc>
          <w:tcPr>
            <w:tcW w:w="3975" w:type="dxa"/>
            <w:hideMark/>
          </w:tcPr>
          <w:p w14:paraId="7B3D6503" w14:textId="77777777" w:rsidR="006A4A07" w:rsidRDefault="006A4A07" w:rsidP="006A4A0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69" w:type="dxa"/>
          </w:tcPr>
          <w:p w14:paraId="7D591FCB" w14:textId="759834EE" w:rsidR="006A4A07" w:rsidRDefault="00DA00E5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340</w:t>
            </w:r>
          </w:p>
        </w:tc>
        <w:tc>
          <w:tcPr>
            <w:tcW w:w="270" w:type="dxa"/>
          </w:tcPr>
          <w:p w14:paraId="5F25AAC0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43147944" w14:textId="1F7CAD01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624</w:t>
            </w:r>
          </w:p>
        </w:tc>
        <w:tc>
          <w:tcPr>
            <w:tcW w:w="288" w:type="dxa"/>
          </w:tcPr>
          <w:p w14:paraId="037D06AA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E755CE1" w14:textId="699E8A99" w:rsidR="006A4A07" w:rsidRDefault="00DA00E5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340</w:t>
            </w:r>
          </w:p>
        </w:tc>
        <w:tc>
          <w:tcPr>
            <w:tcW w:w="252" w:type="dxa"/>
          </w:tcPr>
          <w:p w14:paraId="27791BA0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hideMark/>
          </w:tcPr>
          <w:p w14:paraId="6C259493" w14:textId="46B03952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624</w:t>
            </w:r>
          </w:p>
        </w:tc>
      </w:tr>
      <w:tr w:rsidR="006A4A07" w14:paraId="615325DA" w14:textId="77777777" w:rsidTr="00E71F78">
        <w:tc>
          <w:tcPr>
            <w:tcW w:w="3975" w:type="dxa"/>
            <w:hideMark/>
          </w:tcPr>
          <w:p w14:paraId="3D2B70F3" w14:textId="77777777" w:rsidR="006A4A07" w:rsidRDefault="006A4A07" w:rsidP="006A4A0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ค่าบริการบริหารสินค้า</w:t>
            </w:r>
          </w:p>
        </w:tc>
        <w:tc>
          <w:tcPr>
            <w:tcW w:w="1169" w:type="dxa"/>
          </w:tcPr>
          <w:p w14:paraId="4698FB4F" w14:textId="401E9C40" w:rsidR="006A4A07" w:rsidRDefault="00DA00E5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44,407</w:t>
            </w:r>
          </w:p>
        </w:tc>
        <w:tc>
          <w:tcPr>
            <w:tcW w:w="270" w:type="dxa"/>
          </w:tcPr>
          <w:p w14:paraId="75EDE827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42F013EF" w14:textId="302EC252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44,914</w:t>
            </w:r>
          </w:p>
        </w:tc>
        <w:tc>
          <w:tcPr>
            <w:tcW w:w="288" w:type="dxa"/>
          </w:tcPr>
          <w:p w14:paraId="0F3983BB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C7F507C" w14:textId="33922393" w:rsidR="006A4A07" w:rsidRDefault="00DA00E5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44,407</w:t>
            </w:r>
          </w:p>
        </w:tc>
        <w:tc>
          <w:tcPr>
            <w:tcW w:w="252" w:type="dxa"/>
          </w:tcPr>
          <w:p w14:paraId="2B3F7DB0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hideMark/>
          </w:tcPr>
          <w:p w14:paraId="3DC59E35" w14:textId="5023E793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44,914</w:t>
            </w:r>
          </w:p>
        </w:tc>
      </w:tr>
      <w:tr w:rsidR="006A4A07" w14:paraId="5C21BE15" w14:textId="77777777" w:rsidTr="00E71F78">
        <w:tc>
          <w:tcPr>
            <w:tcW w:w="3975" w:type="dxa"/>
            <w:hideMark/>
          </w:tcPr>
          <w:p w14:paraId="4DE00ACA" w14:textId="77777777" w:rsidR="006A4A07" w:rsidRDefault="006A4A07" w:rsidP="006A4A0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69" w:type="dxa"/>
          </w:tcPr>
          <w:p w14:paraId="270AC51F" w14:textId="41262C63" w:rsidR="006A4A07" w:rsidRDefault="00DA00E5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3,125</w:t>
            </w:r>
          </w:p>
        </w:tc>
        <w:tc>
          <w:tcPr>
            <w:tcW w:w="270" w:type="dxa"/>
          </w:tcPr>
          <w:p w14:paraId="6338F2A7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1AC1D9F2" w14:textId="4374FD2C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4,091</w:t>
            </w:r>
          </w:p>
        </w:tc>
        <w:tc>
          <w:tcPr>
            <w:tcW w:w="288" w:type="dxa"/>
          </w:tcPr>
          <w:p w14:paraId="19D2D443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825BC6C" w14:textId="1913BF02" w:rsidR="006A4A07" w:rsidRDefault="00DA00E5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3,125</w:t>
            </w:r>
          </w:p>
        </w:tc>
        <w:tc>
          <w:tcPr>
            <w:tcW w:w="252" w:type="dxa"/>
          </w:tcPr>
          <w:p w14:paraId="6ABA49E8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hideMark/>
          </w:tcPr>
          <w:p w14:paraId="07B23ED9" w14:textId="69FD428A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4,091</w:t>
            </w:r>
          </w:p>
        </w:tc>
      </w:tr>
      <w:tr w:rsidR="006A4A07" w14:paraId="2438777A" w14:textId="77777777" w:rsidTr="00E71F78">
        <w:tc>
          <w:tcPr>
            <w:tcW w:w="3975" w:type="dxa"/>
          </w:tcPr>
          <w:p w14:paraId="15860EC3" w14:textId="77777777" w:rsidR="006A4A07" w:rsidRDefault="006A4A07" w:rsidP="006A4A0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highlight w:val="yellow"/>
                <w:lang w:val="th-TH"/>
              </w:rPr>
            </w:pPr>
          </w:p>
        </w:tc>
        <w:tc>
          <w:tcPr>
            <w:tcW w:w="1169" w:type="dxa"/>
          </w:tcPr>
          <w:p w14:paraId="52F10E3A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en-US"/>
              </w:rPr>
            </w:pPr>
          </w:p>
        </w:tc>
        <w:tc>
          <w:tcPr>
            <w:tcW w:w="270" w:type="dxa"/>
          </w:tcPr>
          <w:p w14:paraId="04BBBA8A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52" w:type="dxa"/>
          </w:tcPr>
          <w:p w14:paraId="30EFF017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88" w:type="dxa"/>
          </w:tcPr>
          <w:p w14:paraId="7FDA5F6B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170" w:type="dxa"/>
          </w:tcPr>
          <w:p w14:paraId="778B8D7E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52" w:type="dxa"/>
          </w:tcPr>
          <w:p w14:paraId="3FC02444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099" w:type="dxa"/>
          </w:tcPr>
          <w:p w14:paraId="493C2A88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lang w:val="en-US"/>
              </w:rPr>
            </w:pPr>
          </w:p>
        </w:tc>
      </w:tr>
      <w:tr w:rsidR="006A4A07" w14:paraId="3F4FA6BD" w14:textId="77777777" w:rsidTr="00E71F78">
        <w:tc>
          <w:tcPr>
            <w:tcW w:w="3975" w:type="dxa"/>
            <w:hideMark/>
          </w:tcPr>
          <w:p w14:paraId="254C5585" w14:textId="77777777" w:rsidR="006A4A07" w:rsidRDefault="006A4A07" w:rsidP="006A4A0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1169" w:type="dxa"/>
          </w:tcPr>
          <w:p w14:paraId="7C798CC1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5E19C637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1DD620CC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3AB4EC67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49DE1165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674E31B2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3DD569FB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6A4A07" w14:paraId="1EBE39CC" w14:textId="77777777" w:rsidTr="00E71F78">
        <w:tc>
          <w:tcPr>
            <w:tcW w:w="3975" w:type="dxa"/>
            <w:hideMark/>
          </w:tcPr>
          <w:p w14:paraId="6DBC715B" w14:textId="77777777" w:rsidR="006A4A07" w:rsidRDefault="006A4A07" w:rsidP="006A4A0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1169" w:type="dxa"/>
          </w:tcPr>
          <w:p w14:paraId="7155A1F2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7D32C4B6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</w:tcPr>
          <w:p w14:paraId="1FB16771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73DA0E20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0F5CC4AF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74F22624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</w:tcPr>
          <w:p w14:paraId="08AE389B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6A4A07" w14:paraId="6CD6A583" w14:textId="77777777" w:rsidTr="00E71F78">
        <w:tc>
          <w:tcPr>
            <w:tcW w:w="3975" w:type="dxa"/>
            <w:hideMark/>
          </w:tcPr>
          <w:p w14:paraId="02BC1663" w14:textId="77777777" w:rsidR="006A4A07" w:rsidRDefault="006A4A07" w:rsidP="006A4A07">
            <w:pPr>
              <w:spacing w:line="240" w:lineRule="auto"/>
              <w:ind w:left="369" w:hanging="369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ab/>
              <w:t>ผลประโยชน์ระยะสั้น</w:t>
            </w:r>
          </w:p>
        </w:tc>
        <w:tc>
          <w:tcPr>
            <w:tcW w:w="1169" w:type="dxa"/>
          </w:tcPr>
          <w:p w14:paraId="04B38E30" w14:textId="042FC8C7" w:rsidR="006A4A07" w:rsidRDefault="00DA00E5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73,090</w:t>
            </w:r>
          </w:p>
        </w:tc>
        <w:tc>
          <w:tcPr>
            <w:tcW w:w="270" w:type="dxa"/>
          </w:tcPr>
          <w:p w14:paraId="77628015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hideMark/>
          </w:tcPr>
          <w:p w14:paraId="18D8A2C1" w14:textId="6E07B26A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70,506</w:t>
            </w:r>
          </w:p>
        </w:tc>
        <w:tc>
          <w:tcPr>
            <w:tcW w:w="288" w:type="dxa"/>
          </w:tcPr>
          <w:p w14:paraId="49E8777E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763CEB25" w14:textId="075362D2" w:rsidR="006A4A07" w:rsidRDefault="00DA00E5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73,090</w:t>
            </w:r>
          </w:p>
        </w:tc>
        <w:tc>
          <w:tcPr>
            <w:tcW w:w="252" w:type="dxa"/>
          </w:tcPr>
          <w:p w14:paraId="1A15EA7F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hideMark/>
          </w:tcPr>
          <w:p w14:paraId="55D1CDF2" w14:textId="6355989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70,506</w:t>
            </w:r>
          </w:p>
        </w:tc>
      </w:tr>
      <w:tr w:rsidR="006A4A07" w14:paraId="760A1AC9" w14:textId="77777777" w:rsidTr="00E71F78">
        <w:tc>
          <w:tcPr>
            <w:tcW w:w="3975" w:type="dxa"/>
            <w:hideMark/>
          </w:tcPr>
          <w:p w14:paraId="01988250" w14:textId="77777777" w:rsidR="006A4A07" w:rsidRDefault="006A4A07" w:rsidP="006A4A07">
            <w:pPr>
              <w:spacing w:line="240" w:lineRule="auto"/>
              <w:ind w:left="369" w:hanging="369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ab/>
              <w:t>ผลประโยชน์หลังออกจากงาน</w:t>
            </w:r>
          </w:p>
        </w:tc>
        <w:tc>
          <w:tcPr>
            <w:tcW w:w="1169" w:type="dxa"/>
          </w:tcPr>
          <w:p w14:paraId="52CBE3F2" w14:textId="392B69BB" w:rsidR="006A4A07" w:rsidRDefault="00DA00E5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701</w:t>
            </w:r>
          </w:p>
        </w:tc>
        <w:tc>
          <w:tcPr>
            <w:tcW w:w="270" w:type="dxa"/>
          </w:tcPr>
          <w:p w14:paraId="72F48D2F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hideMark/>
          </w:tcPr>
          <w:p w14:paraId="2AD93A50" w14:textId="1D5F429C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512</w:t>
            </w:r>
          </w:p>
        </w:tc>
        <w:tc>
          <w:tcPr>
            <w:tcW w:w="288" w:type="dxa"/>
          </w:tcPr>
          <w:p w14:paraId="6A9EDAD0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6B3D4FE7" w14:textId="1D5966C4" w:rsidR="006A4A07" w:rsidRDefault="00DA00E5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701</w:t>
            </w:r>
          </w:p>
        </w:tc>
        <w:tc>
          <w:tcPr>
            <w:tcW w:w="252" w:type="dxa"/>
          </w:tcPr>
          <w:p w14:paraId="2A2F31CD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hideMark/>
          </w:tcPr>
          <w:p w14:paraId="6F965A10" w14:textId="5270A9E3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512</w:t>
            </w:r>
          </w:p>
        </w:tc>
      </w:tr>
      <w:tr w:rsidR="006A4A07" w14:paraId="40A51809" w14:textId="77777777" w:rsidTr="00E71F78">
        <w:tc>
          <w:tcPr>
            <w:tcW w:w="3975" w:type="dxa"/>
            <w:hideMark/>
          </w:tcPr>
          <w:p w14:paraId="7CB27E56" w14:textId="77777777" w:rsidR="006A4A07" w:rsidRDefault="006A4A07" w:rsidP="006A4A07">
            <w:pPr>
              <w:spacing w:line="240" w:lineRule="auto"/>
              <w:ind w:left="369" w:hanging="369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E5BE3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ab/>
              <w:t>ผลประโยชน์ระยะยาวอื่น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5AA0B" w14:textId="2C5D2896" w:rsidR="006A4A07" w:rsidRDefault="00DA00E5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</w:tcPr>
          <w:p w14:paraId="7C794B1F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43F060" w14:textId="760EDDED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88" w:type="dxa"/>
          </w:tcPr>
          <w:p w14:paraId="4D69867D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594DAA" w14:textId="36BCD367" w:rsidR="006A4A07" w:rsidRDefault="00DA00E5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252" w:type="dxa"/>
          </w:tcPr>
          <w:p w14:paraId="51054DF2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8C18ED" w14:textId="6FE506A4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6</w:t>
            </w:r>
          </w:p>
        </w:tc>
      </w:tr>
      <w:tr w:rsidR="006A4A07" w14:paraId="051AE82E" w14:textId="77777777" w:rsidTr="00E71F78">
        <w:tc>
          <w:tcPr>
            <w:tcW w:w="3975" w:type="dxa"/>
            <w:hideMark/>
          </w:tcPr>
          <w:p w14:paraId="1897E63E" w14:textId="77777777" w:rsidR="006A4A07" w:rsidRDefault="006A4A07" w:rsidP="006A4A07">
            <w:pPr>
              <w:spacing w:line="240" w:lineRule="auto"/>
              <w:ind w:left="369" w:hanging="369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8E5BE3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ab/>
              <w:t>รวมค่าตอบแทนผู้บริหารสำคัญ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688B41" w14:textId="3BD8AAB5" w:rsidR="006A4A07" w:rsidRDefault="00DA00E5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73,798</w:t>
            </w:r>
          </w:p>
        </w:tc>
        <w:tc>
          <w:tcPr>
            <w:tcW w:w="270" w:type="dxa"/>
          </w:tcPr>
          <w:p w14:paraId="43B2EEF7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28655F8" w14:textId="3DC2EDAF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71,024</w:t>
            </w:r>
          </w:p>
        </w:tc>
        <w:tc>
          <w:tcPr>
            <w:tcW w:w="288" w:type="dxa"/>
          </w:tcPr>
          <w:p w14:paraId="369CD593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BA3102" w14:textId="68A3FC41" w:rsidR="006A4A07" w:rsidRDefault="00DA00E5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73,798</w:t>
            </w:r>
          </w:p>
        </w:tc>
        <w:tc>
          <w:tcPr>
            <w:tcW w:w="252" w:type="dxa"/>
          </w:tcPr>
          <w:p w14:paraId="36F6F3F1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AF932B4" w14:textId="745BF8FD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  <w:t>71,024</w:t>
            </w:r>
          </w:p>
        </w:tc>
      </w:tr>
      <w:tr w:rsidR="006A4A07" w14:paraId="472C90E5" w14:textId="77777777" w:rsidTr="00E71F78">
        <w:trPr>
          <w:trHeight w:val="259"/>
        </w:trPr>
        <w:tc>
          <w:tcPr>
            <w:tcW w:w="3975" w:type="dxa"/>
          </w:tcPr>
          <w:p w14:paraId="7449D671" w14:textId="77777777" w:rsidR="006A4A07" w:rsidRDefault="006A4A07" w:rsidP="006A4A0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69" w:type="dxa"/>
          </w:tcPr>
          <w:p w14:paraId="4FB4B3EC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270" w:type="dxa"/>
          </w:tcPr>
          <w:p w14:paraId="62673CC6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52" w:type="dxa"/>
          </w:tcPr>
          <w:p w14:paraId="2D93622E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288" w:type="dxa"/>
          </w:tcPr>
          <w:p w14:paraId="0A2A47EB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170" w:type="dxa"/>
          </w:tcPr>
          <w:p w14:paraId="1315C79C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252" w:type="dxa"/>
          </w:tcPr>
          <w:p w14:paraId="459758DB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  <w:tc>
          <w:tcPr>
            <w:tcW w:w="1099" w:type="dxa"/>
          </w:tcPr>
          <w:p w14:paraId="5A389157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highlight w:val="yellow"/>
                <w:cs/>
                <w:lang w:val="th-TH"/>
              </w:rPr>
            </w:pPr>
          </w:p>
        </w:tc>
      </w:tr>
      <w:tr w:rsidR="006A4A07" w14:paraId="28315732" w14:textId="77777777" w:rsidTr="00E71F78">
        <w:tc>
          <w:tcPr>
            <w:tcW w:w="3975" w:type="dxa"/>
            <w:hideMark/>
          </w:tcPr>
          <w:p w14:paraId="13BF7650" w14:textId="77777777" w:rsidR="006A4A07" w:rsidRDefault="006A4A07" w:rsidP="006A4A0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t>กิจการอื่น</w:t>
            </w: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169" w:type="dxa"/>
          </w:tcPr>
          <w:p w14:paraId="332A9BBA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04A4FF0C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48D925FB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4D92F7FB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A40444F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2E89424C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</w:tcPr>
          <w:p w14:paraId="62C12EE8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6A4A07" w14:paraId="4E7C633C" w14:textId="77777777" w:rsidTr="00E71F78">
        <w:tc>
          <w:tcPr>
            <w:tcW w:w="3975" w:type="dxa"/>
            <w:hideMark/>
          </w:tcPr>
          <w:p w14:paraId="07EAD5A3" w14:textId="77777777" w:rsidR="006A4A07" w:rsidRDefault="006A4A07" w:rsidP="006A4A0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pacing w:val="-4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รายได้จากการ</w:t>
            </w: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ขายสินค้า</w:t>
            </w:r>
          </w:p>
        </w:tc>
        <w:tc>
          <w:tcPr>
            <w:tcW w:w="1169" w:type="dxa"/>
          </w:tcPr>
          <w:p w14:paraId="571271BB" w14:textId="07CF1B57" w:rsidR="006A4A07" w:rsidRDefault="00DA00E5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2,607,639</w:t>
            </w:r>
          </w:p>
        </w:tc>
        <w:tc>
          <w:tcPr>
            <w:tcW w:w="270" w:type="dxa"/>
          </w:tcPr>
          <w:p w14:paraId="79A1F084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5494F322" w14:textId="6BC1264B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CB6372">
              <w:rPr>
                <w:rFonts w:ascii="Angsana New" w:eastAsia="Calibri" w:hAnsi="Angsana New"/>
                <w:sz w:val="30"/>
                <w:szCs w:val="30"/>
                <w:lang w:val="en-US"/>
              </w:rPr>
              <w:t>2,825,140</w:t>
            </w:r>
          </w:p>
        </w:tc>
        <w:tc>
          <w:tcPr>
            <w:tcW w:w="288" w:type="dxa"/>
          </w:tcPr>
          <w:p w14:paraId="714050DE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B6B359B" w14:textId="6B4B17EA" w:rsidR="006A4A07" w:rsidRDefault="00DA00E5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2,607,639</w:t>
            </w:r>
          </w:p>
        </w:tc>
        <w:tc>
          <w:tcPr>
            <w:tcW w:w="252" w:type="dxa"/>
          </w:tcPr>
          <w:p w14:paraId="6AF456F2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  <w:hideMark/>
          </w:tcPr>
          <w:p w14:paraId="3AB86160" w14:textId="4E15C62F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CB6372">
              <w:rPr>
                <w:rFonts w:ascii="Angsana New" w:eastAsia="Calibri" w:hAnsi="Angsana New"/>
                <w:sz w:val="30"/>
                <w:szCs w:val="30"/>
                <w:lang w:val="en-US"/>
              </w:rPr>
              <w:t>2,825,140</w:t>
            </w:r>
          </w:p>
        </w:tc>
      </w:tr>
      <w:tr w:rsidR="006A4A07" w14:paraId="26B3CC69" w14:textId="77777777" w:rsidTr="00E71F78">
        <w:tc>
          <w:tcPr>
            <w:tcW w:w="3975" w:type="dxa"/>
            <w:hideMark/>
          </w:tcPr>
          <w:p w14:paraId="14F7D9F4" w14:textId="77777777" w:rsidR="006A4A07" w:rsidRDefault="006A4A07" w:rsidP="006A4A0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en-US"/>
              </w:rPr>
              <w:t>ซื้อ</w:t>
            </w:r>
            <w:r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en-US"/>
              </w:rPr>
              <w:t>สินค้า</w:t>
            </w:r>
          </w:p>
        </w:tc>
        <w:tc>
          <w:tcPr>
            <w:tcW w:w="1169" w:type="dxa"/>
          </w:tcPr>
          <w:p w14:paraId="0371215D" w14:textId="299ABBE1" w:rsidR="006A4A07" w:rsidRDefault="00DA00E5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654,560</w:t>
            </w:r>
          </w:p>
        </w:tc>
        <w:tc>
          <w:tcPr>
            <w:tcW w:w="270" w:type="dxa"/>
          </w:tcPr>
          <w:p w14:paraId="26199759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52" w:type="dxa"/>
            <w:hideMark/>
          </w:tcPr>
          <w:p w14:paraId="3ECFEB67" w14:textId="18FFB47E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C7386">
              <w:rPr>
                <w:rFonts w:ascii="Angsana New" w:eastAsia="Calibri" w:hAnsi="Angsana New"/>
                <w:sz w:val="30"/>
                <w:szCs w:val="30"/>
                <w:lang w:val="en-US"/>
              </w:rPr>
              <w:t>682,209</w:t>
            </w:r>
          </w:p>
        </w:tc>
        <w:tc>
          <w:tcPr>
            <w:tcW w:w="288" w:type="dxa"/>
          </w:tcPr>
          <w:p w14:paraId="49869F7D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</w:tcPr>
          <w:p w14:paraId="4CA16CC7" w14:textId="631F529F" w:rsidR="006A4A07" w:rsidRDefault="00DA00E5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654,560</w:t>
            </w:r>
          </w:p>
        </w:tc>
        <w:tc>
          <w:tcPr>
            <w:tcW w:w="252" w:type="dxa"/>
          </w:tcPr>
          <w:p w14:paraId="67D6FD7C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099" w:type="dxa"/>
            <w:hideMark/>
          </w:tcPr>
          <w:p w14:paraId="3DC76D2A" w14:textId="038D9568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8C7386">
              <w:rPr>
                <w:rFonts w:ascii="Angsana New" w:eastAsia="Calibri" w:hAnsi="Angsana New"/>
                <w:sz w:val="30"/>
                <w:szCs w:val="30"/>
                <w:lang w:val="en-US"/>
              </w:rPr>
              <w:t>682,209</w:t>
            </w:r>
          </w:p>
        </w:tc>
      </w:tr>
      <w:tr w:rsidR="006A4A07" w14:paraId="5C919930" w14:textId="77777777" w:rsidTr="00E71F78">
        <w:tc>
          <w:tcPr>
            <w:tcW w:w="3975" w:type="dxa"/>
            <w:hideMark/>
          </w:tcPr>
          <w:p w14:paraId="5AB59E0D" w14:textId="77777777" w:rsidR="006A4A07" w:rsidRDefault="006A4A07" w:rsidP="006A4A0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ซื้ออุปกรณ์</w:t>
            </w:r>
          </w:p>
        </w:tc>
        <w:tc>
          <w:tcPr>
            <w:tcW w:w="1169" w:type="dxa"/>
          </w:tcPr>
          <w:p w14:paraId="047D44A0" w14:textId="22A534DD" w:rsidR="006A4A07" w:rsidRDefault="00DA00E5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171</w:t>
            </w:r>
          </w:p>
        </w:tc>
        <w:tc>
          <w:tcPr>
            <w:tcW w:w="270" w:type="dxa"/>
          </w:tcPr>
          <w:p w14:paraId="54BE50D1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242F3F97" w14:textId="59CBE421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5,345</w:t>
            </w:r>
          </w:p>
        </w:tc>
        <w:tc>
          <w:tcPr>
            <w:tcW w:w="288" w:type="dxa"/>
          </w:tcPr>
          <w:p w14:paraId="43A73948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14D4631" w14:textId="4FAC4D3D" w:rsidR="006A4A07" w:rsidRDefault="00DA00E5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171</w:t>
            </w:r>
          </w:p>
        </w:tc>
        <w:tc>
          <w:tcPr>
            <w:tcW w:w="252" w:type="dxa"/>
          </w:tcPr>
          <w:p w14:paraId="0C8A80C6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  <w:hideMark/>
          </w:tcPr>
          <w:p w14:paraId="387ADD89" w14:textId="215E8EAC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5,345</w:t>
            </w:r>
          </w:p>
        </w:tc>
      </w:tr>
      <w:tr w:rsidR="006A4A07" w14:paraId="10A1CF75" w14:textId="77777777" w:rsidTr="00E71F78">
        <w:tc>
          <w:tcPr>
            <w:tcW w:w="3975" w:type="dxa"/>
            <w:hideMark/>
          </w:tcPr>
          <w:p w14:paraId="21BFF4A2" w14:textId="77777777" w:rsidR="006A4A07" w:rsidRDefault="006A4A07" w:rsidP="006A4A07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  <w:lang w:val="en-US"/>
              </w:rPr>
              <w:lastRenderedPageBreak/>
              <w:t>กิจการอื่นที่เกี่ยวข้องกัน (ต่อ)</w:t>
            </w:r>
          </w:p>
        </w:tc>
        <w:tc>
          <w:tcPr>
            <w:tcW w:w="1169" w:type="dxa"/>
          </w:tcPr>
          <w:p w14:paraId="5C18BE48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C48C708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4F084B3B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88" w:type="dxa"/>
          </w:tcPr>
          <w:p w14:paraId="0C3B01A9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4EBB6119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" w:type="dxa"/>
          </w:tcPr>
          <w:p w14:paraId="0588D879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</w:tcPr>
          <w:p w14:paraId="6DE54C02" w14:textId="77777777" w:rsidR="006A4A07" w:rsidRDefault="006A4A07" w:rsidP="006A4A07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</w:p>
        </w:tc>
      </w:tr>
      <w:tr w:rsidR="00CE3CFC" w14:paraId="1DF20540" w14:textId="77777777" w:rsidTr="00E71F78">
        <w:tc>
          <w:tcPr>
            <w:tcW w:w="3975" w:type="dxa"/>
            <w:hideMark/>
          </w:tcPr>
          <w:p w14:paraId="2AA0702E" w14:textId="77777777" w:rsidR="00CE3CFC" w:rsidRDefault="00CE3CFC" w:rsidP="00CE3CF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2F0DF5">
              <w:rPr>
                <w:rFonts w:ascii="Angsana New" w:eastAsia="Calibri" w:hAnsi="Angsana New" w:hint="cs"/>
                <w:sz w:val="30"/>
                <w:szCs w:val="30"/>
                <w:cs/>
                <w:lang w:val="en-US"/>
              </w:rPr>
              <w:t>รายได้เงินปันผล</w:t>
            </w:r>
          </w:p>
        </w:tc>
        <w:tc>
          <w:tcPr>
            <w:tcW w:w="1169" w:type="dxa"/>
          </w:tcPr>
          <w:p w14:paraId="67FC62C9" w14:textId="6BBC8659" w:rsidR="00CE3CFC" w:rsidRDefault="00DA00E5" w:rsidP="00CE3CF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706,975</w:t>
            </w:r>
          </w:p>
        </w:tc>
        <w:tc>
          <w:tcPr>
            <w:tcW w:w="270" w:type="dxa"/>
          </w:tcPr>
          <w:p w14:paraId="58669D33" w14:textId="77777777" w:rsidR="00CE3CFC" w:rsidRDefault="00CE3CFC" w:rsidP="00CE3CF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73A981BE" w14:textId="500D018B" w:rsidR="00CE3CFC" w:rsidRDefault="00CE3CFC" w:rsidP="00CE3CF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509,215</w:t>
            </w:r>
          </w:p>
        </w:tc>
        <w:tc>
          <w:tcPr>
            <w:tcW w:w="288" w:type="dxa"/>
          </w:tcPr>
          <w:p w14:paraId="48E35C85" w14:textId="77777777" w:rsidR="00CE3CFC" w:rsidRDefault="00CE3CFC" w:rsidP="00CE3CF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56135F4" w14:textId="79295054" w:rsidR="00CE3CFC" w:rsidRDefault="00DA00E5" w:rsidP="00CE3CF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706,975</w:t>
            </w:r>
          </w:p>
        </w:tc>
        <w:tc>
          <w:tcPr>
            <w:tcW w:w="252" w:type="dxa"/>
          </w:tcPr>
          <w:p w14:paraId="0D5FB11A" w14:textId="77777777" w:rsidR="00CE3CFC" w:rsidRDefault="00CE3CFC" w:rsidP="00CE3CF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  <w:hideMark/>
          </w:tcPr>
          <w:p w14:paraId="2B19F5A8" w14:textId="34A80705" w:rsidR="00CE3CFC" w:rsidRDefault="00CE3CFC" w:rsidP="00CE3CF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509,215</w:t>
            </w:r>
          </w:p>
        </w:tc>
      </w:tr>
      <w:tr w:rsidR="00CE3CFC" w14:paraId="7FC09FEB" w14:textId="77777777" w:rsidTr="00E71F78">
        <w:tc>
          <w:tcPr>
            <w:tcW w:w="3975" w:type="dxa"/>
            <w:hideMark/>
          </w:tcPr>
          <w:p w14:paraId="68C02C35" w14:textId="77777777" w:rsidR="00CE3CFC" w:rsidRDefault="00CE3CFC" w:rsidP="00CE3CF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รายได้ดอกเบี้ย</w:t>
            </w:r>
          </w:p>
        </w:tc>
        <w:tc>
          <w:tcPr>
            <w:tcW w:w="1169" w:type="dxa"/>
          </w:tcPr>
          <w:p w14:paraId="2F6CE3CB" w14:textId="75781DF9" w:rsidR="00CE3CFC" w:rsidRDefault="00DA00E5" w:rsidP="00CE3CF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3,933</w:t>
            </w:r>
          </w:p>
        </w:tc>
        <w:tc>
          <w:tcPr>
            <w:tcW w:w="270" w:type="dxa"/>
          </w:tcPr>
          <w:p w14:paraId="7F6BA3DB" w14:textId="77777777" w:rsidR="00CE3CFC" w:rsidRDefault="00CE3CFC" w:rsidP="00CE3CF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5F7A02D7" w14:textId="2C1C3163" w:rsidR="00CE3CFC" w:rsidRDefault="00CE3CFC" w:rsidP="00CE3CF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1,511</w:t>
            </w:r>
          </w:p>
        </w:tc>
        <w:tc>
          <w:tcPr>
            <w:tcW w:w="288" w:type="dxa"/>
          </w:tcPr>
          <w:p w14:paraId="66CBDCBA" w14:textId="77777777" w:rsidR="00CE3CFC" w:rsidRDefault="00CE3CFC" w:rsidP="00CE3CF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35DFB79E" w14:textId="74CE5C26" w:rsidR="00CE3CFC" w:rsidRDefault="00DA00E5" w:rsidP="00CE3CF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3,933</w:t>
            </w:r>
          </w:p>
        </w:tc>
        <w:tc>
          <w:tcPr>
            <w:tcW w:w="252" w:type="dxa"/>
          </w:tcPr>
          <w:p w14:paraId="6293FF63" w14:textId="77777777" w:rsidR="00CE3CFC" w:rsidRDefault="00CE3CFC" w:rsidP="00CE3CF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</w:p>
        </w:tc>
        <w:tc>
          <w:tcPr>
            <w:tcW w:w="1099" w:type="dxa"/>
            <w:hideMark/>
          </w:tcPr>
          <w:p w14:paraId="62B974BF" w14:textId="12694CC2" w:rsidR="00CE3CFC" w:rsidRDefault="00CE3CFC" w:rsidP="00CE3CF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1,511</w:t>
            </w:r>
          </w:p>
        </w:tc>
      </w:tr>
      <w:tr w:rsidR="00CE3CFC" w14:paraId="248BA4F6" w14:textId="77777777" w:rsidTr="00E71F78">
        <w:tc>
          <w:tcPr>
            <w:tcW w:w="3975" w:type="dxa"/>
            <w:hideMark/>
          </w:tcPr>
          <w:p w14:paraId="1BC40717" w14:textId="77777777" w:rsidR="00CE3CFC" w:rsidRDefault="00CE3CFC" w:rsidP="00CE3CF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รายได้อื่น</w:t>
            </w:r>
          </w:p>
        </w:tc>
        <w:tc>
          <w:tcPr>
            <w:tcW w:w="1169" w:type="dxa"/>
          </w:tcPr>
          <w:p w14:paraId="4A50B5A0" w14:textId="79AD3C3F" w:rsidR="00CE3CFC" w:rsidRDefault="00DA00E5" w:rsidP="00CE3CF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270" w:type="dxa"/>
          </w:tcPr>
          <w:p w14:paraId="1554A4C7" w14:textId="77777777" w:rsidR="00CE3CFC" w:rsidRDefault="00CE3CFC" w:rsidP="00CE3CF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6B421E1D" w14:textId="0D874A6C" w:rsidR="00CE3CFC" w:rsidRDefault="00CE3CFC" w:rsidP="00CE3CF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18</w:t>
            </w:r>
          </w:p>
        </w:tc>
        <w:tc>
          <w:tcPr>
            <w:tcW w:w="288" w:type="dxa"/>
          </w:tcPr>
          <w:p w14:paraId="628A24BC" w14:textId="77777777" w:rsidR="00CE3CFC" w:rsidRDefault="00CE3CFC" w:rsidP="00CE3CF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68B03735" w14:textId="6CB8EE87" w:rsidR="00CE3CFC" w:rsidRDefault="00DA00E5" w:rsidP="00CE3CF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252" w:type="dxa"/>
          </w:tcPr>
          <w:p w14:paraId="4B42D035" w14:textId="77777777" w:rsidR="00CE3CFC" w:rsidRDefault="00CE3CFC" w:rsidP="00CE3CF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hideMark/>
          </w:tcPr>
          <w:p w14:paraId="5D3A66EE" w14:textId="12A99C36" w:rsidR="00CE3CFC" w:rsidRDefault="00CE3CFC" w:rsidP="00CE3CF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0A0AF7">
              <w:rPr>
                <w:rFonts w:ascii="Angsana New" w:eastAsia="Calibri" w:hAnsi="Angsana New"/>
                <w:sz w:val="30"/>
                <w:szCs w:val="30"/>
                <w:lang w:val="en-US"/>
              </w:rPr>
              <w:t>18</w:t>
            </w:r>
          </w:p>
        </w:tc>
      </w:tr>
      <w:tr w:rsidR="00DA00E5" w14:paraId="7404C12F" w14:textId="77777777" w:rsidTr="00E71F78">
        <w:tc>
          <w:tcPr>
            <w:tcW w:w="3975" w:type="dxa"/>
          </w:tcPr>
          <w:p w14:paraId="773AC5F3" w14:textId="1D765DBB" w:rsidR="00DA00E5" w:rsidRPr="00046328" w:rsidRDefault="00DA00E5" w:rsidP="00DA00E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th-TH"/>
              </w:rPr>
              <w:t>ค่าความช่วยเหลือทางเทคนิค</w:t>
            </w:r>
          </w:p>
        </w:tc>
        <w:tc>
          <w:tcPr>
            <w:tcW w:w="1169" w:type="dxa"/>
          </w:tcPr>
          <w:p w14:paraId="24C8F231" w14:textId="60F69C68" w:rsidR="00DA00E5" w:rsidRPr="00DA00E5" w:rsidRDefault="00DA00E5" w:rsidP="00DA00E5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247</w:t>
            </w:r>
          </w:p>
        </w:tc>
        <w:tc>
          <w:tcPr>
            <w:tcW w:w="270" w:type="dxa"/>
          </w:tcPr>
          <w:p w14:paraId="4BFFFF77" w14:textId="77777777" w:rsidR="00DA00E5" w:rsidRDefault="00DA00E5" w:rsidP="00DA00E5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</w:tcPr>
          <w:p w14:paraId="36F864E1" w14:textId="6FDB3AF0" w:rsidR="00DA00E5" w:rsidRPr="000A0AF7" w:rsidRDefault="00DA00E5" w:rsidP="00DA00E5">
            <w:pPr>
              <w:tabs>
                <w:tab w:val="decimal" w:pos="590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88" w:type="dxa"/>
          </w:tcPr>
          <w:p w14:paraId="7242CDBF" w14:textId="77777777" w:rsidR="00DA00E5" w:rsidRDefault="00DA00E5" w:rsidP="00DA00E5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07DC1991" w14:textId="4870FE60" w:rsidR="00DA00E5" w:rsidRPr="00DA00E5" w:rsidRDefault="00DA00E5" w:rsidP="00DA00E5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247</w:t>
            </w:r>
          </w:p>
        </w:tc>
        <w:tc>
          <w:tcPr>
            <w:tcW w:w="252" w:type="dxa"/>
          </w:tcPr>
          <w:p w14:paraId="21CD88D9" w14:textId="77777777" w:rsidR="00DA00E5" w:rsidRDefault="00DA00E5" w:rsidP="00DA00E5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</w:tcPr>
          <w:p w14:paraId="6507B702" w14:textId="31DB8603" w:rsidR="00DA00E5" w:rsidRPr="000A0AF7" w:rsidRDefault="00DA00E5" w:rsidP="00DA00E5">
            <w:pPr>
              <w:tabs>
                <w:tab w:val="decimal" w:pos="590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Calibri" w:hAnsi="Angsana New"/>
                <w:sz w:val="30"/>
                <w:szCs w:val="30"/>
                <w:lang w:val="en-US"/>
              </w:rPr>
              <w:t>-</w:t>
            </w:r>
          </w:p>
        </w:tc>
      </w:tr>
      <w:tr w:rsidR="00CE3CFC" w14:paraId="3D0278ED" w14:textId="77777777" w:rsidTr="00E71F78">
        <w:tc>
          <w:tcPr>
            <w:tcW w:w="3975" w:type="dxa"/>
            <w:hideMark/>
          </w:tcPr>
          <w:p w14:paraId="1C442572" w14:textId="77777777" w:rsidR="00CE3CFC" w:rsidRDefault="00CE3CFC" w:rsidP="00CE3CFC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 w:rsidRPr="00046328">
              <w:rPr>
                <w:rFonts w:ascii="Angsana New" w:eastAsia="Calibri" w:hAnsi="Angsana New" w:hint="cs"/>
                <w:spacing w:val="-4"/>
                <w:sz w:val="30"/>
                <w:szCs w:val="30"/>
                <w:cs/>
                <w:lang w:val="th-TH"/>
              </w:rPr>
              <w:t>ค่าประกันความเสียหายคุณภาพสินค้า</w:t>
            </w:r>
          </w:p>
        </w:tc>
        <w:tc>
          <w:tcPr>
            <w:tcW w:w="1169" w:type="dxa"/>
          </w:tcPr>
          <w:p w14:paraId="7D5D431A" w14:textId="7DA2676C" w:rsidR="00CE3CFC" w:rsidRDefault="00DA00E5" w:rsidP="00CE3CF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548</w:t>
            </w:r>
          </w:p>
        </w:tc>
        <w:tc>
          <w:tcPr>
            <w:tcW w:w="270" w:type="dxa"/>
          </w:tcPr>
          <w:p w14:paraId="7DE44197" w14:textId="77777777" w:rsidR="00CE3CFC" w:rsidRDefault="00CE3CFC" w:rsidP="00CE3CF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38B53584" w14:textId="75C263A3" w:rsidR="00CE3CFC" w:rsidRDefault="00CE3CFC" w:rsidP="00CE3CF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C06A51">
              <w:rPr>
                <w:rFonts w:ascii="Angsana New" w:eastAsia="Calibri" w:hAnsi="Angsana New"/>
                <w:sz w:val="30"/>
                <w:szCs w:val="30"/>
                <w:lang w:val="en-US"/>
              </w:rPr>
              <w:t>1,737</w:t>
            </w:r>
          </w:p>
        </w:tc>
        <w:tc>
          <w:tcPr>
            <w:tcW w:w="288" w:type="dxa"/>
          </w:tcPr>
          <w:p w14:paraId="1AD2E5F1" w14:textId="77777777" w:rsidR="00CE3CFC" w:rsidRDefault="00CE3CFC" w:rsidP="00CE3CF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27CC11FD" w14:textId="2ED99BED" w:rsidR="00CE3CFC" w:rsidRDefault="00DA00E5" w:rsidP="00CE3CF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548</w:t>
            </w:r>
          </w:p>
        </w:tc>
        <w:tc>
          <w:tcPr>
            <w:tcW w:w="252" w:type="dxa"/>
          </w:tcPr>
          <w:p w14:paraId="5ADADCAB" w14:textId="77777777" w:rsidR="00CE3CFC" w:rsidRDefault="00CE3CFC" w:rsidP="00CE3CF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hideMark/>
          </w:tcPr>
          <w:p w14:paraId="19506A15" w14:textId="4D7909F9" w:rsidR="00CE3CFC" w:rsidRDefault="00CE3CFC" w:rsidP="00CE3CFC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C06A51">
              <w:rPr>
                <w:rFonts w:ascii="Angsana New" w:eastAsia="Calibri" w:hAnsi="Angsana New"/>
                <w:sz w:val="30"/>
                <w:szCs w:val="30"/>
                <w:lang w:val="en-US"/>
              </w:rPr>
              <w:t>1,737</w:t>
            </w:r>
          </w:p>
        </w:tc>
      </w:tr>
      <w:tr w:rsidR="00DA00E5" w14:paraId="704A43E2" w14:textId="77777777" w:rsidTr="00E71F78">
        <w:tc>
          <w:tcPr>
            <w:tcW w:w="3975" w:type="dxa"/>
            <w:hideMark/>
          </w:tcPr>
          <w:p w14:paraId="22E5F903" w14:textId="77777777" w:rsidR="00DA00E5" w:rsidRDefault="00DA00E5" w:rsidP="00DA00E5">
            <w:pPr>
              <w:tabs>
                <w:tab w:val="left" w:pos="540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lang w:val="th-TH"/>
              </w:rPr>
            </w:pPr>
            <w:r w:rsidRPr="00046328">
              <w:rPr>
                <w:rFonts w:ascii="Angsana New" w:eastAsia="Calibri" w:hAnsi="Angsana New" w:hint="cs"/>
                <w:sz w:val="30"/>
                <w:szCs w:val="30"/>
                <w:cs/>
                <w:lang w:val="th-TH"/>
              </w:rPr>
              <w:t>ค่าใช้จ่ายในการจัดจำหน่ายและบริหาร</w:t>
            </w:r>
          </w:p>
        </w:tc>
        <w:tc>
          <w:tcPr>
            <w:tcW w:w="1169" w:type="dxa"/>
          </w:tcPr>
          <w:p w14:paraId="6B8EA48E" w14:textId="06095C52" w:rsidR="00DA00E5" w:rsidRDefault="00DA00E5" w:rsidP="00DA00E5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cs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25,640</w:t>
            </w:r>
          </w:p>
        </w:tc>
        <w:tc>
          <w:tcPr>
            <w:tcW w:w="270" w:type="dxa"/>
          </w:tcPr>
          <w:p w14:paraId="5A4BCBD4" w14:textId="77777777" w:rsidR="00DA00E5" w:rsidRDefault="00DA00E5" w:rsidP="00DA00E5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52" w:type="dxa"/>
            <w:hideMark/>
          </w:tcPr>
          <w:p w14:paraId="28D761C1" w14:textId="5CDEFFED" w:rsidR="00DA00E5" w:rsidRDefault="00DA00E5" w:rsidP="00DA00E5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C06A51">
              <w:rPr>
                <w:rFonts w:ascii="Angsana New" w:eastAsia="Calibri" w:hAnsi="Angsana New"/>
                <w:sz w:val="30"/>
                <w:szCs w:val="30"/>
                <w:lang w:val="en-US"/>
              </w:rPr>
              <w:t>32,867</w:t>
            </w:r>
          </w:p>
        </w:tc>
        <w:tc>
          <w:tcPr>
            <w:tcW w:w="288" w:type="dxa"/>
          </w:tcPr>
          <w:p w14:paraId="69CDE581" w14:textId="77777777" w:rsidR="00DA00E5" w:rsidRDefault="00DA00E5" w:rsidP="00DA00E5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1AEA6F24" w14:textId="1F9BE624" w:rsidR="00DA00E5" w:rsidRDefault="00DA00E5" w:rsidP="00DA00E5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DA00E5">
              <w:rPr>
                <w:rFonts w:ascii="Angsana New" w:eastAsia="Calibri" w:hAnsi="Angsana New"/>
                <w:sz w:val="30"/>
                <w:szCs w:val="30"/>
                <w:lang w:val="en-US"/>
              </w:rPr>
              <w:t>25,640</w:t>
            </w:r>
          </w:p>
        </w:tc>
        <w:tc>
          <w:tcPr>
            <w:tcW w:w="252" w:type="dxa"/>
          </w:tcPr>
          <w:p w14:paraId="2EB6736C" w14:textId="77777777" w:rsidR="00DA00E5" w:rsidRDefault="00DA00E5" w:rsidP="00DA00E5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</w:p>
        </w:tc>
        <w:tc>
          <w:tcPr>
            <w:tcW w:w="1099" w:type="dxa"/>
            <w:hideMark/>
          </w:tcPr>
          <w:p w14:paraId="2876CAAE" w14:textId="5676BA0E" w:rsidR="00DA00E5" w:rsidRDefault="00DA00E5" w:rsidP="00DA00E5">
            <w:pPr>
              <w:tabs>
                <w:tab w:val="decimal" w:pos="859"/>
              </w:tabs>
              <w:spacing w:line="240" w:lineRule="auto"/>
              <w:ind w:left="-108"/>
              <w:rPr>
                <w:rFonts w:ascii="Angsana New" w:eastAsia="Calibri" w:hAnsi="Angsana New"/>
                <w:sz w:val="30"/>
                <w:szCs w:val="30"/>
                <w:lang w:val="en-US"/>
              </w:rPr>
            </w:pPr>
            <w:r w:rsidRPr="00C06A51">
              <w:rPr>
                <w:rFonts w:ascii="Angsana New" w:eastAsia="Calibri" w:hAnsi="Angsana New"/>
                <w:sz w:val="30"/>
                <w:szCs w:val="30"/>
                <w:lang w:val="en-US"/>
              </w:rPr>
              <w:t>32,867</w:t>
            </w:r>
          </w:p>
        </w:tc>
      </w:tr>
    </w:tbl>
    <w:p w14:paraId="75950941" w14:textId="7190FC85" w:rsidR="003C3824" w:rsidRDefault="003C3824" w:rsidP="00C406E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284"/>
        <w:gridCol w:w="1426"/>
      </w:tblGrid>
      <w:tr w:rsidR="00B83010" w:rsidRPr="00E301AC" w14:paraId="37BD3281" w14:textId="77777777" w:rsidTr="00E011DE">
        <w:trPr>
          <w:tblHeader/>
        </w:trPr>
        <w:tc>
          <w:tcPr>
            <w:tcW w:w="6210" w:type="dxa"/>
          </w:tcPr>
          <w:p w14:paraId="1480AE42" w14:textId="77777777" w:rsidR="00B83010" w:rsidRPr="00E301AC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150" w:type="dxa"/>
            <w:gridSpan w:val="3"/>
          </w:tcPr>
          <w:p w14:paraId="27A9CA28" w14:textId="77777777" w:rsidR="00B83010" w:rsidRPr="00E301AC" w:rsidRDefault="00B83010" w:rsidP="00730A9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B83010" w:rsidRPr="00E301AC" w14:paraId="7879B229" w14:textId="77777777" w:rsidTr="00E011DE">
        <w:trPr>
          <w:tblHeader/>
        </w:trPr>
        <w:tc>
          <w:tcPr>
            <w:tcW w:w="6210" w:type="dxa"/>
          </w:tcPr>
          <w:p w14:paraId="70474DC3" w14:textId="77777777" w:rsidR="00B83010" w:rsidRPr="00E301AC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7A7F15F1" w14:textId="77777777" w:rsidR="00B83010" w:rsidRPr="00E301AC" w:rsidRDefault="00B83010" w:rsidP="00730A9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B83010" w:rsidRPr="00E301AC" w14:paraId="56DC6524" w14:textId="77777777" w:rsidTr="00E011DE">
        <w:trPr>
          <w:tblHeader/>
        </w:trPr>
        <w:tc>
          <w:tcPr>
            <w:tcW w:w="6210" w:type="dxa"/>
          </w:tcPr>
          <w:p w14:paraId="6FB4D996" w14:textId="77777777" w:rsidR="00B83010" w:rsidRPr="00E301AC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080C31BA" w14:textId="77777777" w:rsidR="00B83010" w:rsidRPr="00E301AC" w:rsidRDefault="00B83010" w:rsidP="00730A9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B83010" w:rsidRPr="00E301AC" w14:paraId="2D3B75C1" w14:textId="77777777" w:rsidTr="00E011DE">
        <w:trPr>
          <w:tblHeader/>
        </w:trPr>
        <w:tc>
          <w:tcPr>
            <w:tcW w:w="6210" w:type="dxa"/>
          </w:tcPr>
          <w:p w14:paraId="6020F53C" w14:textId="77777777" w:rsidR="00B83010" w:rsidRPr="00E301AC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6B6CF2DC" w14:textId="3A57D82A" w:rsidR="00B83010" w:rsidRPr="00E301AC" w:rsidRDefault="00340AD4" w:rsidP="00730A9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284" w:type="dxa"/>
          </w:tcPr>
          <w:p w14:paraId="4DADC99F" w14:textId="77777777" w:rsidR="00B83010" w:rsidRPr="00E301AC" w:rsidRDefault="00B83010" w:rsidP="00730A9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1F1CC197" w14:textId="55C4AC35" w:rsidR="00B83010" w:rsidRPr="00E301AC" w:rsidRDefault="00B83010" w:rsidP="00730A9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 w:rsidR="00E011DE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มีนาคม</w:t>
            </w:r>
          </w:p>
        </w:tc>
      </w:tr>
      <w:tr w:rsidR="00B83010" w:rsidRPr="00E301AC" w14:paraId="30F5B82D" w14:textId="77777777" w:rsidTr="00E011DE">
        <w:trPr>
          <w:tblHeader/>
        </w:trPr>
        <w:tc>
          <w:tcPr>
            <w:tcW w:w="6210" w:type="dxa"/>
          </w:tcPr>
          <w:p w14:paraId="5D2133EB" w14:textId="27C4334D" w:rsidR="00B83010" w:rsidRPr="00E011DE" w:rsidRDefault="00CE207B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CE207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ยอด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คงเหลื</w:t>
            </w:r>
            <w:r w:rsidR="00E011D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อกับบุคคลหรือกิจการที่เกี่ยวข้องกัน ณ วันที่</w:t>
            </w:r>
          </w:p>
        </w:tc>
        <w:tc>
          <w:tcPr>
            <w:tcW w:w="1440" w:type="dxa"/>
          </w:tcPr>
          <w:p w14:paraId="5DD1B129" w14:textId="3AAC0C64" w:rsidR="00B83010" w:rsidRPr="00E301AC" w:rsidRDefault="007C5FDE" w:rsidP="00730A9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284" w:type="dxa"/>
          </w:tcPr>
          <w:p w14:paraId="50865639" w14:textId="77777777" w:rsidR="00B83010" w:rsidRPr="00CE4242" w:rsidRDefault="00B83010" w:rsidP="00730A9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</w:tcPr>
          <w:p w14:paraId="4CA6AADD" w14:textId="208F05AA" w:rsidR="00B83010" w:rsidRPr="00E301AC" w:rsidRDefault="007C5FDE" w:rsidP="00730A9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</w:tr>
      <w:tr w:rsidR="00B83010" w:rsidRPr="00E301AC" w14:paraId="5702B8F4" w14:textId="77777777" w:rsidTr="00E011DE">
        <w:trPr>
          <w:tblHeader/>
        </w:trPr>
        <w:tc>
          <w:tcPr>
            <w:tcW w:w="6210" w:type="dxa"/>
          </w:tcPr>
          <w:p w14:paraId="5DA772A8" w14:textId="77777777" w:rsidR="00B83010" w:rsidRPr="00E301AC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3150" w:type="dxa"/>
            <w:gridSpan w:val="3"/>
          </w:tcPr>
          <w:p w14:paraId="7BE68ED7" w14:textId="77777777" w:rsidR="00B83010" w:rsidRPr="00E301AC" w:rsidRDefault="00B83010" w:rsidP="00730A98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B83010" w:rsidRPr="00E301AC" w14:paraId="36950A6A" w14:textId="77777777" w:rsidTr="00730A98">
        <w:tc>
          <w:tcPr>
            <w:tcW w:w="6210" w:type="dxa"/>
          </w:tcPr>
          <w:p w14:paraId="1E7E4362" w14:textId="77777777" w:rsidR="00B83010" w:rsidRPr="00E301AC" w:rsidRDefault="00B83010" w:rsidP="00730A98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ลูกหนี้การค้า</w:t>
            </w:r>
          </w:p>
        </w:tc>
        <w:tc>
          <w:tcPr>
            <w:tcW w:w="1440" w:type="dxa"/>
          </w:tcPr>
          <w:p w14:paraId="6CEBB8CD" w14:textId="77777777" w:rsidR="00B83010" w:rsidRPr="00E301AC" w:rsidRDefault="00B83010" w:rsidP="00730A98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2A1D8523" w14:textId="77777777" w:rsidR="00B83010" w:rsidRPr="00E301AC" w:rsidRDefault="00B83010" w:rsidP="00730A98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49896283" w14:textId="77777777" w:rsidR="00B83010" w:rsidRPr="00E301AC" w:rsidRDefault="00B83010" w:rsidP="00730A98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0161F" w:rsidRPr="00E301AC" w14:paraId="4D292898" w14:textId="77777777" w:rsidTr="00730A98">
        <w:tc>
          <w:tcPr>
            <w:tcW w:w="6210" w:type="dxa"/>
          </w:tcPr>
          <w:p w14:paraId="0EBD61A6" w14:textId="77777777" w:rsidR="00F0161F" w:rsidRPr="00E301AC" w:rsidRDefault="00F0161F" w:rsidP="00F0161F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1257C851" w14:textId="457FA338" w:rsidR="00F0161F" w:rsidRPr="00E301AC" w:rsidRDefault="00DA00E5" w:rsidP="00F0161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0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96,482</w:t>
            </w:r>
          </w:p>
        </w:tc>
        <w:tc>
          <w:tcPr>
            <w:tcW w:w="284" w:type="dxa"/>
          </w:tcPr>
          <w:p w14:paraId="4CAC88F1" w14:textId="77777777" w:rsidR="00F0161F" w:rsidRPr="00E301AC" w:rsidRDefault="00F0161F" w:rsidP="00F0161F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120E6443" w14:textId="30DEB142" w:rsidR="00F0161F" w:rsidRPr="00E301AC" w:rsidRDefault="00F0161F" w:rsidP="00F0161F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248,397</w:t>
            </w:r>
          </w:p>
        </w:tc>
      </w:tr>
      <w:tr w:rsidR="00F0161F" w:rsidRPr="00E301AC" w14:paraId="1BF4630E" w14:textId="77777777" w:rsidTr="00730A98">
        <w:tc>
          <w:tcPr>
            <w:tcW w:w="6210" w:type="dxa"/>
          </w:tcPr>
          <w:p w14:paraId="3F072948" w14:textId="77777777" w:rsidR="00F0161F" w:rsidRPr="00E301AC" w:rsidRDefault="00F0161F" w:rsidP="00F0161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10C795BC" w14:textId="6B06BB4B" w:rsidR="00F0161F" w:rsidRPr="00E301AC" w:rsidRDefault="00DA00E5" w:rsidP="00F0161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0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</w:p>
        </w:tc>
        <w:tc>
          <w:tcPr>
            <w:tcW w:w="284" w:type="dxa"/>
          </w:tcPr>
          <w:p w14:paraId="53C81A53" w14:textId="77777777" w:rsidR="00F0161F" w:rsidRPr="00E301AC" w:rsidRDefault="00F0161F" w:rsidP="00F0161F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3EA6B180" w14:textId="24FAD407" w:rsidR="00F0161F" w:rsidRPr="00E301AC" w:rsidRDefault="00F0161F" w:rsidP="00F0161F">
            <w:pPr>
              <w:tabs>
                <w:tab w:val="decimal" w:pos="11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</w:t>
            </w:r>
          </w:p>
        </w:tc>
      </w:tr>
      <w:tr w:rsidR="00F0161F" w:rsidRPr="00E301AC" w14:paraId="0676AE6E" w14:textId="77777777" w:rsidTr="00730A98">
        <w:tc>
          <w:tcPr>
            <w:tcW w:w="6210" w:type="dxa"/>
          </w:tcPr>
          <w:p w14:paraId="0988C49D" w14:textId="77777777" w:rsidR="00F0161F" w:rsidRPr="00E301AC" w:rsidRDefault="00F0161F" w:rsidP="00F0161F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</w:t>
            </w: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EB7B2C" w14:textId="316E9D80" w:rsidR="00F0161F" w:rsidRPr="00E301AC" w:rsidRDefault="00DA00E5" w:rsidP="00F0161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0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435,157</w:t>
            </w:r>
          </w:p>
        </w:tc>
        <w:tc>
          <w:tcPr>
            <w:tcW w:w="284" w:type="dxa"/>
          </w:tcPr>
          <w:p w14:paraId="0AE13369" w14:textId="77777777" w:rsidR="00F0161F" w:rsidRPr="00E301AC" w:rsidRDefault="00F0161F" w:rsidP="00F0161F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7C7DF03F" w14:textId="602E40E3" w:rsidR="00F0161F" w:rsidRPr="00E301AC" w:rsidRDefault="00F0161F" w:rsidP="00F0161F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660,359</w:t>
            </w:r>
          </w:p>
        </w:tc>
      </w:tr>
      <w:tr w:rsidR="00F0161F" w:rsidRPr="00E301AC" w14:paraId="29D95804" w14:textId="77777777" w:rsidTr="00730A98">
        <w:trPr>
          <w:trHeight w:val="49"/>
        </w:trPr>
        <w:tc>
          <w:tcPr>
            <w:tcW w:w="6210" w:type="dxa"/>
          </w:tcPr>
          <w:p w14:paraId="120E6A16" w14:textId="77777777" w:rsidR="00F0161F" w:rsidRPr="00340AD4" w:rsidRDefault="00F0161F" w:rsidP="00F0161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40A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088357" w14:textId="54430E7B" w:rsidR="00F0161F" w:rsidRPr="00340AD4" w:rsidRDefault="00DA00E5" w:rsidP="00F0161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A00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531,65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37A38709" w14:textId="77777777" w:rsidR="00F0161F" w:rsidRPr="00340AD4" w:rsidRDefault="00F0161F" w:rsidP="00F0161F">
            <w:pPr>
              <w:tabs>
                <w:tab w:val="decimal" w:pos="135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80235D" w14:textId="5D04A114" w:rsidR="00F0161F" w:rsidRPr="00340AD4" w:rsidRDefault="00F0161F" w:rsidP="00F0161F">
            <w:pPr>
              <w:tabs>
                <w:tab w:val="decimal" w:pos="114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0A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908,774</w:t>
            </w:r>
          </w:p>
        </w:tc>
      </w:tr>
      <w:tr w:rsidR="006A0F3C" w:rsidRPr="00E301AC" w14:paraId="1A6BE1D7" w14:textId="77777777" w:rsidTr="00F101CC">
        <w:trPr>
          <w:trHeight w:val="49"/>
        </w:trPr>
        <w:tc>
          <w:tcPr>
            <w:tcW w:w="6210" w:type="dxa"/>
          </w:tcPr>
          <w:p w14:paraId="121251E5" w14:textId="77777777" w:rsidR="006A0F3C" w:rsidRPr="00340AD4" w:rsidRDefault="006A0F3C" w:rsidP="006A0F3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shd w:val="clear" w:color="auto" w:fill="auto"/>
          </w:tcPr>
          <w:p w14:paraId="63DC79C2" w14:textId="77777777" w:rsidR="006A0F3C" w:rsidRPr="00340AD4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1C37F0D4" w14:textId="77777777" w:rsidR="006A0F3C" w:rsidRPr="00340AD4" w:rsidRDefault="006A0F3C" w:rsidP="006A0F3C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291EB754" w14:textId="77777777" w:rsidR="006A0F3C" w:rsidRPr="00340AD4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A00E5" w:rsidRPr="00E301AC" w14:paraId="15F8212C" w14:textId="77777777" w:rsidTr="00F101CC">
        <w:trPr>
          <w:trHeight w:val="49"/>
        </w:trPr>
        <w:tc>
          <w:tcPr>
            <w:tcW w:w="6210" w:type="dxa"/>
          </w:tcPr>
          <w:p w14:paraId="33D6D5A9" w14:textId="765D11E8" w:rsidR="00DA00E5" w:rsidRPr="00DA00E5" w:rsidRDefault="00DA00E5" w:rsidP="006A0F3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เงินปันผลค้างรับ</w:t>
            </w:r>
          </w:p>
        </w:tc>
        <w:tc>
          <w:tcPr>
            <w:tcW w:w="1440" w:type="dxa"/>
            <w:shd w:val="clear" w:color="auto" w:fill="auto"/>
          </w:tcPr>
          <w:p w14:paraId="53CF938D" w14:textId="77777777" w:rsidR="00DA00E5" w:rsidRPr="00340AD4" w:rsidRDefault="00DA00E5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5D5C7C49" w14:textId="77777777" w:rsidR="00DA00E5" w:rsidRPr="00340AD4" w:rsidRDefault="00DA00E5" w:rsidP="006A0F3C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4018E438" w14:textId="77777777" w:rsidR="00DA00E5" w:rsidRPr="00340AD4" w:rsidRDefault="00DA00E5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DA00E5" w:rsidRPr="00E301AC" w14:paraId="46E59747" w14:textId="77777777" w:rsidTr="00F101CC">
        <w:trPr>
          <w:trHeight w:val="49"/>
        </w:trPr>
        <w:tc>
          <w:tcPr>
            <w:tcW w:w="6210" w:type="dxa"/>
          </w:tcPr>
          <w:p w14:paraId="6823CB12" w14:textId="7CC42308" w:rsidR="00DA00E5" w:rsidRPr="00DA00E5" w:rsidRDefault="00DA00E5" w:rsidP="00DA00E5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A00E5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40325B30" w14:textId="5AD42C79" w:rsidR="00DA00E5" w:rsidRPr="00DA00E5" w:rsidRDefault="00DA00E5" w:rsidP="00DA00E5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A00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410,142</w:t>
            </w:r>
          </w:p>
        </w:tc>
        <w:tc>
          <w:tcPr>
            <w:tcW w:w="284" w:type="dxa"/>
            <w:shd w:val="clear" w:color="auto" w:fill="auto"/>
          </w:tcPr>
          <w:p w14:paraId="66E11E9F" w14:textId="77777777" w:rsidR="00DA00E5" w:rsidRPr="00340AD4" w:rsidRDefault="00DA00E5" w:rsidP="00DA00E5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shd w:val="clear" w:color="auto" w:fill="auto"/>
          </w:tcPr>
          <w:p w14:paraId="65609FF6" w14:textId="63181029" w:rsidR="00DA00E5" w:rsidRPr="00DA00E5" w:rsidRDefault="00DA00E5" w:rsidP="00DA00E5">
            <w:pPr>
              <w:spacing w:line="240" w:lineRule="auto"/>
              <w:ind w:left="-108" w:right="-6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A00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DA00E5" w:rsidRPr="00E301AC" w14:paraId="52285921" w14:textId="77777777" w:rsidTr="00DA00E5">
        <w:trPr>
          <w:trHeight w:val="395"/>
        </w:trPr>
        <w:tc>
          <w:tcPr>
            <w:tcW w:w="6210" w:type="dxa"/>
          </w:tcPr>
          <w:p w14:paraId="6DE96780" w14:textId="77777777" w:rsidR="00DA00E5" w:rsidRPr="00F101CC" w:rsidRDefault="00DA00E5" w:rsidP="006A0F3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2E347F8E" w14:textId="77777777" w:rsidR="00DA00E5" w:rsidRPr="00340AD4" w:rsidRDefault="00DA00E5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2F0E2D59" w14:textId="77777777" w:rsidR="00DA00E5" w:rsidRPr="00340AD4" w:rsidRDefault="00DA00E5" w:rsidP="006A0F3C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double" w:sz="4" w:space="0" w:color="auto"/>
            </w:tcBorders>
            <w:shd w:val="clear" w:color="auto" w:fill="auto"/>
          </w:tcPr>
          <w:p w14:paraId="4DEE831A" w14:textId="77777777" w:rsidR="00DA00E5" w:rsidRPr="00340AD4" w:rsidRDefault="00DA00E5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A0F3C" w:rsidRPr="00E301AC" w14:paraId="3C3D5B01" w14:textId="77777777" w:rsidTr="00730A98">
        <w:trPr>
          <w:trHeight w:val="49"/>
        </w:trPr>
        <w:tc>
          <w:tcPr>
            <w:tcW w:w="6210" w:type="dxa"/>
          </w:tcPr>
          <w:p w14:paraId="37C3C428" w14:textId="77777777" w:rsidR="006A0F3C" w:rsidRPr="00340AD4" w:rsidRDefault="006A0F3C" w:rsidP="006A0F3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40AD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ลูกหนี้อื่น</w:t>
            </w:r>
          </w:p>
        </w:tc>
        <w:tc>
          <w:tcPr>
            <w:tcW w:w="1440" w:type="dxa"/>
            <w:shd w:val="clear" w:color="auto" w:fill="auto"/>
          </w:tcPr>
          <w:p w14:paraId="6C48FE35" w14:textId="77777777" w:rsidR="006A0F3C" w:rsidRPr="00340AD4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74D22A0" w14:textId="77777777" w:rsidR="006A0F3C" w:rsidRPr="00340AD4" w:rsidRDefault="006A0F3C" w:rsidP="006A0F3C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75363933" w14:textId="77777777" w:rsidR="006A0F3C" w:rsidRPr="00340AD4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97C0E" w:rsidRPr="00E301AC" w14:paraId="5FD820C6" w14:textId="77777777" w:rsidTr="00730A98">
        <w:trPr>
          <w:trHeight w:val="49"/>
        </w:trPr>
        <w:tc>
          <w:tcPr>
            <w:tcW w:w="6210" w:type="dxa"/>
          </w:tcPr>
          <w:p w14:paraId="51E8BCBD" w14:textId="51BA569B" w:rsidR="00697C0E" w:rsidRPr="00340AD4" w:rsidRDefault="00697C0E" w:rsidP="006A0F3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340AD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  <w:shd w:val="clear" w:color="auto" w:fill="auto"/>
          </w:tcPr>
          <w:p w14:paraId="689D7679" w14:textId="4CC9E62D" w:rsidR="00697C0E" w:rsidRPr="00340AD4" w:rsidRDefault="00DA00E5" w:rsidP="00697C0E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0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</w:t>
            </w:r>
          </w:p>
        </w:tc>
        <w:tc>
          <w:tcPr>
            <w:tcW w:w="284" w:type="dxa"/>
            <w:shd w:val="clear" w:color="auto" w:fill="auto"/>
          </w:tcPr>
          <w:p w14:paraId="7BD6FBA9" w14:textId="77777777" w:rsidR="00697C0E" w:rsidRPr="00340AD4" w:rsidRDefault="00697C0E" w:rsidP="006A0F3C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01817E54" w14:textId="7499513F" w:rsidR="00697C0E" w:rsidRPr="00340AD4" w:rsidRDefault="00697C0E" w:rsidP="009719A2">
            <w:pPr>
              <w:spacing w:line="240" w:lineRule="auto"/>
              <w:ind w:left="-108" w:right="-65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0A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F0161F" w:rsidRPr="00E301AC" w14:paraId="76F1CC88" w14:textId="77777777" w:rsidTr="00730A98">
        <w:tc>
          <w:tcPr>
            <w:tcW w:w="6210" w:type="dxa"/>
          </w:tcPr>
          <w:p w14:paraId="18D90A69" w14:textId="77777777" w:rsidR="00F0161F" w:rsidRPr="00340AD4" w:rsidRDefault="00F0161F" w:rsidP="00F0161F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40AD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597117D7" w14:textId="6B1FFA58" w:rsidR="00F0161F" w:rsidRPr="00340AD4" w:rsidRDefault="00DA00E5" w:rsidP="00F0161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0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1,329</w:t>
            </w:r>
          </w:p>
        </w:tc>
        <w:tc>
          <w:tcPr>
            <w:tcW w:w="284" w:type="dxa"/>
          </w:tcPr>
          <w:p w14:paraId="62AC67B3" w14:textId="77777777" w:rsidR="00F0161F" w:rsidRPr="00340AD4" w:rsidRDefault="00F0161F" w:rsidP="00F0161F">
            <w:pPr>
              <w:tabs>
                <w:tab w:val="decimal" w:pos="1359"/>
              </w:tabs>
              <w:spacing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26" w:type="dxa"/>
          </w:tcPr>
          <w:p w14:paraId="0B131AA4" w14:textId="3FAE62D0" w:rsidR="00F0161F" w:rsidRPr="00340AD4" w:rsidRDefault="00F0161F" w:rsidP="00F0161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0A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1,473</w:t>
            </w:r>
          </w:p>
        </w:tc>
      </w:tr>
      <w:tr w:rsidR="00F0161F" w:rsidRPr="00E301AC" w14:paraId="6303230B" w14:textId="77777777" w:rsidTr="00730A98">
        <w:tc>
          <w:tcPr>
            <w:tcW w:w="6210" w:type="dxa"/>
          </w:tcPr>
          <w:p w14:paraId="35407E22" w14:textId="77777777" w:rsidR="00F0161F" w:rsidRPr="00340AD4" w:rsidRDefault="00F0161F" w:rsidP="00F0161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340AD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33BA98" w14:textId="5C7F3C69" w:rsidR="00F0161F" w:rsidRPr="00340AD4" w:rsidRDefault="00DA00E5" w:rsidP="00F0161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A00E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3,845</w:t>
            </w:r>
          </w:p>
        </w:tc>
        <w:tc>
          <w:tcPr>
            <w:tcW w:w="284" w:type="dxa"/>
          </w:tcPr>
          <w:p w14:paraId="0989FD56" w14:textId="77777777" w:rsidR="00F0161F" w:rsidRPr="00340AD4" w:rsidRDefault="00F0161F" w:rsidP="00F0161F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0DC894DA" w14:textId="616769B5" w:rsidR="00F0161F" w:rsidRPr="00340AD4" w:rsidRDefault="00F0161F" w:rsidP="00F0161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0AD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552</w:t>
            </w:r>
          </w:p>
        </w:tc>
      </w:tr>
      <w:tr w:rsidR="00F0161F" w:rsidRPr="00E301AC" w14:paraId="7BA0ACC5" w14:textId="77777777" w:rsidTr="00730A98">
        <w:trPr>
          <w:trHeight w:val="49"/>
        </w:trPr>
        <w:tc>
          <w:tcPr>
            <w:tcW w:w="6210" w:type="dxa"/>
          </w:tcPr>
          <w:p w14:paraId="0A645183" w14:textId="77777777" w:rsidR="00F0161F" w:rsidRPr="00340AD4" w:rsidRDefault="00F0161F" w:rsidP="00F0161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40AD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97D360" w14:textId="404FD07D" w:rsidR="00F0161F" w:rsidRPr="00340AD4" w:rsidRDefault="00DA00E5" w:rsidP="00F0161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A00E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5,248</w:t>
            </w:r>
          </w:p>
        </w:tc>
        <w:tc>
          <w:tcPr>
            <w:tcW w:w="284" w:type="dxa"/>
            <w:shd w:val="clear" w:color="auto" w:fill="auto"/>
          </w:tcPr>
          <w:p w14:paraId="6C94D9F9" w14:textId="77777777" w:rsidR="00F0161F" w:rsidRPr="00340AD4" w:rsidRDefault="00F0161F" w:rsidP="00F0161F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7B05F7" w14:textId="11C2B9FB" w:rsidR="00F0161F" w:rsidRPr="00340AD4" w:rsidRDefault="00F0161F" w:rsidP="00F0161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0AD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2,025</w:t>
            </w:r>
          </w:p>
        </w:tc>
      </w:tr>
      <w:tr w:rsidR="006A0F3C" w:rsidRPr="00E301AC" w14:paraId="1FD8EE2B" w14:textId="77777777" w:rsidTr="00730A98">
        <w:tc>
          <w:tcPr>
            <w:tcW w:w="6210" w:type="dxa"/>
          </w:tcPr>
          <w:p w14:paraId="59845F88" w14:textId="671F8C5C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เงิน</w:t>
            </w: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ให้กู้ยืม</w:t>
            </w:r>
            <w:r w:rsidR="00CB4B1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ระยะสั้น</w:t>
            </w:r>
          </w:p>
        </w:tc>
        <w:tc>
          <w:tcPr>
            <w:tcW w:w="1440" w:type="dxa"/>
            <w:shd w:val="clear" w:color="auto" w:fill="auto"/>
          </w:tcPr>
          <w:p w14:paraId="4651DD0A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4D99B368" w14:textId="77777777" w:rsidR="006A0F3C" w:rsidRPr="00E301AC" w:rsidRDefault="006A0F3C" w:rsidP="006A0F3C">
            <w:pPr>
              <w:tabs>
                <w:tab w:val="decimal" w:pos="135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shd w:val="clear" w:color="auto" w:fill="auto"/>
          </w:tcPr>
          <w:p w14:paraId="1C847067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A0F3C" w:rsidRPr="00E301AC" w14:paraId="020480F5" w14:textId="77777777" w:rsidTr="00730A98">
        <w:tc>
          <w:tcPr>
            <w:tcW w:w="6210" w:type="dxa"/>
          </w:tcPr>
          <w:p w14:paraId="6035BDC9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08BEC3E1" w14:textId="69CB107A" w:rsidR="006A0F3C" w:rsidRPr="00E301AC" w:rsidRDefault="00F101CC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1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515,708</w:t>
            </w:r>
          </w:p>
        </w:tc>
        <w:tc>
          <w:tcPr>
            <w:tcW w:w="284" w:type="dxa"/>
            <w:shd w:val="clear" w:color="auto" w:fill="auto"/>
          </w:tcPr>
          <w:p w14:paraId="196D4BE2" w14:textId="77777777" w:rsidR="006A0F3C" w:rsidRPr="00E301AC" w:rsidRDefault="006A0F3C" w:rsidP="006A0F3C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  <w:shd w:val="clear" w:color="auto" w:fill="auto"/>
          </w:tcPr>
          <w:p w14:paraId="1104D8F9" w14:textId="0EE8AD4C" w:rsidR="006A0F3C" w:rsidRPr="00E301AC" w:rsidRDefault="00F0161F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97,830</w:t>
            </w:r>
          </w:p>
        </w:tc>
      </w:tr>
      <w:tr w:rsidR="00B70243" w:rsidRPr="00E301AC" w14:paraId="5A60DAA8" w14:textId="77777777" w:rsidTr="00B70243">
        <w:tc>
          <w:tcPr>
            <w:tcW w:w="6210" w:type="dxa"/>
          </w:tcPr>
          <w:p w14:paraId="24B7C18C" w14:textId="77777777" w:rsidR="00B70243" w:rsidRPr="00E301AC" w:rsidRDefault="00B70243" w:rsidP="00B70243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3888D394" w14:textId="77777777" w:rsidR="00B70243" w:rsidRPr="00B70243" w:rsidRDefault="00B70243" w:rsidP="00B70243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  <w:shd w:val="clear" w:color="auto" w:fill="auto"/>
          </w:tcPr>
          <w:p w14:paraId="7429A5AF" w14:textId="77777777" w:rsidR="00B70243" w:rsidRPr="00E301AC" w:rsidRDefault="00B70243" w:rsidP="00B70243">
            <w:pPr>
              <w:tabs>
                <w:tab w:val="decimal" w:pos="954"/>
              </w:tabs>
              <w:spacing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shd w:val="clear" w:color="auto" w:fill="auto"/>
          </w:tcPr>
          <w:p w14:paraId="7CC6315E" w14:textId="77777777" w:rsidR="00B70243" w:rsidRPr="00CD06E0" w:rsidRDefault="00B70243" w:rsidP="00B70243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6A0F3C" w:rsidRPr="00E301AC" w14:paraId="737DC8D4" w14:textId="77777777" w:rsidTr="00B70243">
        <w:tc>
          <w:tcPr>
            <w:tcW w:w="6210" w:type="dxa"/>
          </w:tcPr>
          <w:p w14:paraId="0830D252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1440" w:type="dxa"/>
          </w:tcPr>
          <w:p w14:paraId="540144A4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284" w:type="dxa"/>
          </w:tcPr>
          <w:p w14:paraId="4FB331E7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288E3B18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6A0F3C" w:rsidRPr="007653E7" w14:paraId="04EA8B45" w14:textId="77777777" w:rsidTr="00730A98">
        <w:tc>
          <w:tcPr>
            <w:tcW w:w="6210" w:type="dxa"/>
          </w:tcPr>
          <w:p w14:paraId="3B8E674D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11DB93B" w14:textId="5A8AA7CD" w:rsidR="006A0F3C" w:rsidRPr="00FF4F63" w:rsidRDefault="00707B3A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07B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74,153</w:t>
            </w:r>
          </w:p>
        </w:tc>
        <w:tc>
          <w:tcPr>
            <w:tcW w:w="284" w:type="dxa"/>
          </w:tcPr>
          <w:p w14:paraId="4C57F87B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double" w:sz="4" w:space="0" w:color="auto"/>
            </w:tcBorders>
          </w:tcPr>
          <w:p w14:paraId="65E45DAC" w14:textId="4D7A0B79" w:rsidR="006A0F3C" w:rsidRPr="007653E7" w:rsidRDefault="00F0161F" w:rsidP="006A0F3C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020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70,583</w:t>
            </w:r>
          </w:p>
        </w:tc>
      </w:tr>
      <w:tr w:rsidR="006A0F3C" w:rsidRPr="00E301AC" w14:paraId="5616CF76" w14:textId="77777777" w:rsidTr="00730A98">
        <w:tc>
          <w:tcPr>
            <w:tcW w:w="6210" w:type="dxa"/>
          </w:tcPr>
          <w:p w14:paraId="34ED8C3E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1829E684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A7D0E14" w14:textId="77777777" w:rsidR="006A0F3C" w:rsidRPr="00E301AC" w:rsidRDefault="006A0F3C" w:rsidP="006A0F3C">
            <w:pPr>
              <w:tabs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4A91CA9D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A0F3C" w:rsidRPr="00E301AC" w14:paraId="1EE6C6AA" w14:textId="77777777" w:rsidTr="00730A98">
        <w:tc>
          <w:tcPr>
            <w:tcW w:w="6210" w:type="dxa"/>
          </w:tcPr>
          <w:p w14:paraId="4421C752" w14:textId="77777777" w:rsidR="006A0F3C" w:rsidRPr="00E301AC" w:rsidRDefault="006A0F3C" w:rsidP="006A0F3C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เจ้าหนี้อื่น</w:t>
            </w:r>
          </w:p>
        </w:tc>
        <w:tc>
          <w:tcPr>
            <w:tcW w:w="1440" w:type="dxa"/>
          </w:tcPr>
          <w:p w14:paraId="5EE86C61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84" w:type="dxa"/>
          </w:tcPr>
          <w:p w14:paraId="1592AC0B" w14:textId="77777777" w:rsidR="006A0F3C" w:rsidRPr="00E301AC" w:rsidRDefault="006A0F3C" w:rsidP="006A0F3C">
            <w:pPr>
              <w:tabs>
                <w:tab w:val="decimal" w:pos="97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</w:tcPr>
          <w:p w14:paraId="36DEDD91" w14:textId="77777777" w:rsidR="006A0F3C" w:rsidRPr="00E301AC" w:rsidRDefault="006A0F3C" w:rsidP="006A0F3C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F0161F" w:rsidRPr="00E301AC" w14:paraId="55A658BF" w14:textId="77777777" w:rsidTr="00730A98">
        <w:tc>
          <w:tcPr>
            <w:tcW w:w="6210" w:type="dxa"/>
          </w:tcPr>
          <w:p w14:paraId="16602A12" w14:textId="77777777" w:rsidR="00F0161F" w:rsidRPr="00E301AC" w:rsidRDefault="00F0161F" w:rsidP="00F0161F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บริษัทใหญ่</w:t>
            </w:r>
          </w:p>
        </w:tc>
        <w:tc>
          <w:tcPr>
            <w:tcW w:w="1440" w:type="dxa"/>
          </w:tcPr>
          <w:p w14:paraId="023AC4DE" w14:textId="3EEDFC10" w:rsidR="00F0161F" w:rsidRPr="00E301AC" w:rsidRDefault="00AB1CC1" w:rsidP="00F0161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1C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52,912</w:t>
            </w:r>
          </w:p>
        </w:tc>
        <w:tc>
          <w:tcPr>
            <w:tcW w:w="284" w:type="dxa"/>
          </w:tcPr>
          <w:p w14:paraId="239F2156" w14:textId="77777777" w:rsidR="00F0161F" w:rsidRPr="00E301AC" w:rsidRDefault="00F0161F" w:rsidP="00F0161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2ACEABEC" w14:textId="7D274E22" w:rsidR="00F0161F" w:rsidRPr="00E301AC" w:rsidRDefault="00F0161F" w:rsidP="00F0161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88,142</w:t>
            </w:r>
          </w:p>
        </w:tc>
      </w:tr>
      <w:tr w:rsidR="00F0161F" w:rsidRPr="00E301AC" w14:paraId="2E6DA362" w14:textId="77777777" w:rsidTr="00730A98">
        <w:tc>
          <w:tcPr>
            <w:tcW w:w="6210" w:type="dxa"/>
          </w:tcPr>
          <w:p w14:paraId="69A77352" w14:textId="77777777" w:rsidR="00F0161F" w:rsidRPr="00E301AC" w:rsidRDefault="00F0161F" w:rsidP="00F0161F">
            <w:pPr>
              <w:tabs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บริษัทร่วม</w:t>
            </w:r>
          </w:p>
        </w:tc>
        <w:tc>
          <w:tcPr>
            <w:tcW w:w="1440" w:type="dxa"/>
          </w:tcPr>
          <w:p w14:paraId="58000C1F" w14:textId="3CE735AD" w:rsidR="00F0161F" w:rsidRPr="00E301AC" w:rsidRDefault="00AB1CC1" w:rsidP="00F0161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1C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7,595</w:t>
            </w:r>
          </w:p>
        </w:tc>
        <w:tc>
          <w:tcPr>
            <w:tcW w:w="284" w:type="dxa"/>
          </w:tcPr>
          <w:p w14:paraId="14DDDA5B" w14:textId="77777777" w:rsidR="00F0161F" w:rsidRPr="00E301AC" w:rsidRDefault="00F0161F" w:rsidP="00F0161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</w:tcPr>
          <w:p w14:paraId="1E0E876A" w14:textId="189D8772" w:rsidR="00F0161F" w:rsidRPr="00E301AC" w:rsidRDefault="00F0161F" w:rsidP="00F0161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5,86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F0161F" w:rsidRPr="00E301AC" w14:paraId="4F236B4F" w14:textId="77777777" w:rsidTr="00730A98">
        <w:tc>
          <w:tcPr>
            <w:tcW w:w="6210" w:type="dxa"/>
          </w:tcPr>
          <w:p w14:paraId="3F21B115" w14:textId="77777777" w:rsidR="00F0161F" w:rsidRPr="00E301AC" w:rsidRDefault="00F0161F" w:rsidP="00F0161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กิจการอื่นที่เกี่ยวข้องกัน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A933B3D" w14:textId="22D62814" w:rsidR="00F0161F" w:rsidRPr="00E301AC" w:rsidRDefault="00AB1CC1" w:rsidP="00F0161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1CC1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1,896</w:t>
            </w:r>
          </w:p>
        </w:tc>
        <w:tc>
          <w:tcPr>
            <w:tcW w:w="284" w:type="dxa"/>
          </w:tcPr>
          <w:p w14:paraId="4D544703" w14:textId="77777777" w:rsidR="00F0161F" w:rsidRPr="00E301AC" w:rsidRDefault="00F0161F" w:rsidP="00F0161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35350C3E" w14:textId="3A7ABE75" w:rsidR="00F0161F" w:rsidRPr="00E301AC" w:rsidRDefault="00F0161F" w:rsidP="00F0161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74B5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3,474</w:t>
            </w:r>
          </w:p>
        </w:tc>
      </w:tr>
      <w:tr w:rsidR="00F0161F" w:rsidRPr="00E301AC" w14:paraId="1774A665" w14:textId="77777777" w:rsidTr="00730A98">
        <w:trPr>
          <w:trHeight w:val="49"/>
        </w:trPr>
        <w:tc>
          <w:tcPr>
            <w:tcW w:w="6210" w:type="dxa"/>
          </w:tcPr>
          <w:p w14:paraId="1CD885CD" w14:textId="77777777" w:rsidR="00F0161F" w:rsidRPr="00E301AC" w:rsidRDefault="00F0161F" w:rsidP="00F0161F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91C39E" w14:textId="3A921C4C" w:rsidR="00F0161F" w:rsidRPr="00E301AC" w:rsidRDefault="00AB1CC1" w:rsidP="00F0161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B1CC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62,40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84" w:type="dxa"/>
            <w:shd w:val="clear" w:color="auto" w:fill="auto"/>
          </w:tcPr>
          <w:p w14:paraId="280A5C71" w14:textId="77777777" w:rsidR="00F0161F" w:rsidRPr="00E301AC" w:rsidRDefault="00F0161F" w:rsidP="00F0161F">
            <w:pPr>
              <w:tabs>
                <w:tab w:val="decimal" w:pos="97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891EF0" w14:textId="412F96D5" w:rsidR="00F0161F" w:rsidRPr="00E301AC" w:rsidRDefault="00F0161F" w:rsidP="00F0161F">
            <w:pPr>
              <w:tabs>
                <w:tab w:val="decimal" w:pos="115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74B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97,480</w:t>
            </w:r>
          </w:p>
        </w:tc>
      </w:tr>
    </w:tbl>
    <w:p w14:paraId="4ED76999" w14:textId="77777777" w:rsidR="00B83010" w:rsidRDefault="00B83010" w:rsidP="00C406E3">
      <w:pPr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2FB19434" w14:textId="498B0784" w:rsidR="00826120" w:rsidRDefault="007B1A3B" w:rsidP="006E7DD4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ที่ดิน อาคารและอุปกรณ์</w:t>
      </w:r>
    </w:p>
    <w:p w14:paraId="743D7DFD" w14:textId="0DD7278A" w:rsidR="00302122" w:rsidRDefault="00302122" w:rsidP="00754170">
      <w:pPr>
        <w:tabs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  <w:lang w:val="en-US"/>
        </w:rPr>
      </w:pP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09"/>
        <w:gridCol w:w="273"/>
        <w:gridCol w:w="2609"/>
      </w:tblGrid>
      <w:tr w:rsidR="00B83010" w:rsidRPr="00754170" w14:paraId="641C8873" w14:textId="77777777" w:rsidTr="00730A98">
        <w:trPr>
          <w:tblHeader/>
        </w:trPr>
        <w:tc>
          <w:tcPr>
            <w:tcW w:w="3415" w:type="pct"/>
          </w:tcPr>
          <w:p w14:paraId="50102E76" w14:textId="77777777" w:rsidR="00B83010" w:rsidRDefault="00B83010" w:rsidP="00730A9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7D346BA" w14:textId="77777777" w:rsidR="00B83010" w:rsidRDefault="00B83010" w:rsidP="00730A9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1F4D0997" w14:textId="47C8CCED" w:rsidR="00B83010" w:rsidRPr="00754170" w:rsidRDefault="00340AD4" w:rsidP="00730A9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7C5F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50" w:type="pct"/>
          </w:tcPr>
          <w:p w14:paraId="6975AC49" w14:textId="77777777" w:rsidR="00B83010" w:rsidRPr="00754170" w:rsidRDefault="00B83010" w:rsidP="00730A9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5" w:type="pct"/>
          </w:tcPr>
          <w:p w14:paraId="625F62D4" w14:textId="77777777" w:rsidR="00B83010" w:rsidRDefault="00B83010" w:rsidP="00730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  <w:p w14:paraId="005F57F4" w14:textId="77777777" w:rsidR="00B83010" w:rsidRPr="00754170" w:rsidRDefault="00B83010" w:rsidP="00730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  <w:p w14:paraId="64BDE58F" w14:textId="77777777" w:rsidR="00B83010" w:rsidRPr="00754170" w:rsidRDefault="00B83010" w:rsidP="00730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41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B83010" w:rsidRPr="00754170" w14:paraId="20F82CAA" w14:textId="77777777" w:rsidTr="00730A98">
        <w:trPr>
          <w:tblHeader/>
        </w:trPr>
        <w:tc>
          <w:tcPr>
            <w:tcW w:w="3415" w:type="pct"/>
          </w:tcPr>
          <w:p w14:paraId="35AB826A" w14:textId="77777777" w:rsidR="00B83010" w:rsidRPr="00754170" w:rsidRDefault="00B83010" w:rsidP="00730A98">
            <w:pPr>
              <w:pStyle w:val="BodyText"/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0" w:type="pct"/>
          </w:tcPr>
          <w:p w14:paraId="0FB6DFCC" w14:textId="77777777" w:rsidR="00B83010" w:rsidRPr="00754170" w:rsidRDefault="00B83010" w:rsidP="00730A98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5" w:type="pct"/>
          </w:tcPr>
          <w:p w14:paraId="75B44CEE" w14:textId="77777777" w:rsidR="00B83010" w:rsidRPr="00754170" w:rsidRDefault="00B83010" w:rsidP="00730A98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417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83010" w:rsidRPr="002C4EBE" w14:paraId="0DB63831" w14:textId="77777777" w:rsidTr="00730A98">
        <w:trPr>
          <w:tblHeader/>
        </w:trPr>
        <w:tc>
          <w:tcPr>
            <w:tcW w:w="3415" w:type="pct"/>
          </w:tcPr>
          <w:p w14:paraId="6BD6464E" w14:textId="49668EBD" w:rsidR="00B83010" w:rsidRPr="00754170" w:rsidRDefault="00B83010" w:rsidP="00730A98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754170">
              <w:rPr>
                <w:rFonts w:ascii="Angsana New" w:hAnsi="Angsana New"/>
                <w:sz w:val="30"/>
                <w:szCs w:val="30"/>
                <w:cs/>
              </w:rPr>
              <w:t xml:space="preserve">ซื้อสินทรัพย์ </w:t>
            </w:r>
            <w:r w:rsidR="00E011DE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  <w:r w:rsidRPr="00754170">
              <w:rPr>
                <w:rFonts w:ascii="Angsana New" w:hAnsi="Angsana New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50" w:type="pct"/>
          </w:tcPr>
          <w:p w14:paraId="1654024B" w14:textId="77777777" w:rsidR="00B83010" w:rsidRPr="00754170" w:rsidRDefault="00B83010" w:rsidP="00730A98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pct"/>
            <w:vAlign w:val="bottom"/>
          </w:tcPr>
          <w:p w14:paraId="2FE8B6B6" w14:textId="78CF890A" w:rsidR="00B83010" w:rsidRPr="002C4EBE" w:rsidRDefault="00F101CC" w:rsidP="00730A98">
            <w:pPr>
              <w:tabs>
                <w:tab w:val="decimal" w:pos="2048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</w:rPr>
            </w:pPr>
            <w:r w:rsidRPr="00F101CC">
              <w:rPr>
                <w:rFonts w:ascii="Angsana New" w:hAnsi="Angsana New"/>
                <w:sz w:val="30"/>
                <w:szCs w:val="30"/>
              </w:rPr>
              <w:t>133,831</w:t>
            </w:r>
          </w:p>
        </w:tc>
      </w:tr>
      <w:tr w:rsidR="00B83010" w:rsidRPr="002C4EBE" w14:paraId="57C9AF61" w14:textId="77777777" w:rsidTr="00730A98">
        <w:trPr>
          <w:tblHeader/>
        </w:trPr>
        <w:tc>
          <w:tcPr>
            <w:tcW w:w="3415" w:type="pct"/>
          </w:tcPr>
          <w:p w14:paraId="22965BA3" w14:textId="77777777" w:rsidR="00B83010" w:rsidRPr="00754170" w:rsidRDefault="00B83010" w:rsidP="00730A98">
            <w:pPr>
              <w:pStyle w:val="BodyText"/>
              <w:spacing w:after="0" w:line="240" w:lineRule="auto"/>
              <w:ind w:left="-122" w:right="-131" w:firstLine="122"/>
              <w:rPr>
                <w:rFonts w:ascii="Angsana New" w:hAnsi="Angsana New"/>
                <w:sz w:val="30"/>
                <w:szCs w:val="30"/>
              </w:rPr>
            </w:pPr>
            <w:r w:rsidRPr="00754170">
              <w:rPr>
                <w:rFonts w:ascii="Angsana New" w:hAnsi="Angsana New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50" w:type="pct"/>
          </w:tcPr>
          <w:p w14:paraId="7D4639A7" w14:textId="77777777" w:rsidR="00B83010" w:rsidRPr="00754170" w:rsidRDefault="00B83010" w:rsidP="00730A98">
            <w:pPr>
              <w:pStyle w:val="BodyText"/>
              <w:spacing w:after="0" w:line="240" w:lineRule="auto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5" w:type="pct"/>
            <w:vAlign w:val="bottom"/>
          </w:tcPr>
          <w:p w14:paraId="0A1EB9C7" w14:textId="590228C8" w:rsidR="00B83010" w:rsidRPr="002C4EBE" w:rsidRDefault="00BD4064" w:rsidP="00730A98">
            <w:pPr>
              <w:tabs>
                <w:tab w:val="decimal" w:pos="2048"/>
              </w:tabs>
              <w:spacing w:line="240" w:lineRule="auto"/>
              <w:ind w:left="-12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F101CC" w:rsidRPr="00F101CC">
              <w:rPr>
                <w:rFonts w:ascii="Angsana New" w:hAnsi="Angsana New"/>
                <w:sz w:val="30"/>
                <w:szCs w:val="30"/>
              </w:rPr>
              <w:t>654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37C49E0E" w14:textId="77777777" w:rsidR="00244CC1" w:rsidRDefault="00244CC1" w:rsidP="001630A0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US"/>
        </w:rPr>
        <w:sectPr w:rsidR="00244CC1" w:rsidSect="006A4A07">
          <w:headerReference w:type="default" r:id="rId11"/>
          <w:footerReference w:type="even" r:id="rId12"/>
          <w:footerReference w:type="default" r:id="rId13"/>
          <w:pgSz w:w="11909" w:h="16834" w:code="9"/>
          <w:pgMar w:top="691" w:right="1152" w:bottom="576" w:left="1152" w:header="720" w:footer="720" w:gutter="0"/>
          <w:pgNumType w:start="13"/>
          <w:cols w:space="737"/>
        </w:sectPr>
      </w:pPr>
    </w:p>
    <w:p w14:paraId="3D0DBC36" w14:textId="515CAFBA" w:rsidR="00CD63FD" w:rsidRPr="00090693" w:rsidRDefault="00CD63FD" w:rsidP="002064CF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09069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ส่วนงานดำเนินงานและการจำแนกรายได้</w:t>
      </w:r>
    </w:p>
    <w:p w14:paraId="706F0AD6" w14:textId="6290F79B" w:rsidR="00F06F60" w:rsidRPr="0072479F" w:rsidRDefault="00F06F60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9DF283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บริษัทดำเนินกิจการในส่วนงานเดียว คือธุรกิจผลิตและจำหน่ายเครื่องใช้ไฟฟ้าภายในบ้าน ซึ่งเป็นกลุ่มผลิตภัณฑ์เดียวกัน โดยบริษัทจำหน่ายผลิตภัณฑ์ของบริษัททั้งในประเทศและต่างประเทศ ผู้มีอำนาจตัดสินใจสูงสุดด้านการดำเนินงานพิจารณาส่วนงานธุรกิจบริหารงานโดยพิจารณาส่วนงานทางภูมิศาสตร์ ดังนี้</w:t>
      </w:r>
    </w:p>
    <w:p w14:paraId="046D722C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C1A8A5" w14:textId="52FFB171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876948" w:rsidRPr="00876948">
        <w:rPr>
          <w:rFonts w:ascii="Angsana New" w:hAnsi="Angsana New"/>
          <w:sz w:val="30"/>
          <w:szCs w:val="30"/>
        </w:rPr>
        <w:t>1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  <w:cs/>
        </w:rPr>
        <w:t>ขายสินค้าและให้บริการในประเทศไทย</w:t>
      </w:r>
    </w:p>
    <w:p w14:paraId="216FB7A8" w14:textId="6ECD8585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876948" w:rsidRPr="00876948">
        <w:rPr>
          <w:rFonts w:ascii="Angsana New" w:hAnsi="Angsana New"/>
          <w:sz w:val="30"/>
          <w:szCs w:val="30"/>
        </w:rPr>
        <w:t>2</w:t>
      </w:r>
      <w:r w:rsidRPr="0072479F">
        <w:rPr>
          <w:rFonts w:ascii="Angsana New" w:hAnsi="Angsana New"/>
          <w:sz w:val="30"/>
          <w:szCs w:val="30"/>
          <w:cs/>
        </w:rPr>
        <w:t xml:space="preserve"> ขายสินค้าในประเทศญี่ปุ่น</w:t>
      </w:r>
    </w:p>
    <w:p w14:paraId="55E5694B" w14:textId="74186CAC" w:rsidR="00367DC2" w:rsidRPr="0072479F" w:rsidRDefault="00367DC2" w:rsidP="00367DC2">
      <w:pPr>
        <w:pStyle w:val="ListParagraph"/>
        <w:numPr>
          <w:ilvl w:val="0"/>
          <w:numId w:val="4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ส่วนงาน </w:t>
      </w:r>
      <w:r w:rsidR="00876948" w:rsidRPr="00876948">
        <w:rPr>
          <w:rFonts w:ascii="Angsana New" w:hAnsi="Angsana New"/>
          <w:sz w:val="30"/>
          <w:szCs w:val="30"/>
        </w:rPr>
        <w:t>3</w:t>
      </w:r>
      <w:r w:rsidRPr="0072479F">
        <w:rPr>
          <w:rFonts w:ascii="Angsana New" w:hAnsi="Angsana New"/>
          <w:sz w:val="30"/>
          <w:szCs w:val="30"/>
          <w:cs/>
        </w:rPr>
        <w:t xml:space="preserve"> ขายสินค้าในประเทศ</w:t>
      </w:r>
      <w:r w:rsidRPr="00C07FBE">
        <w:rPr>
          <w:rFonts w:ascii="Angsana New" w:hAnsi="Angsana New"/>
          <w:sz w:val="30"/>
          <w:szCs w:val="30"/>
          <w:cs/>
        </w:rPr>
        <w:t>อื่นๆ</w:t>
      </w:r>
    </w:p>
    <w:p w14:paraId="5D05441A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E127BD4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หน่วยงานธุรกิจที่สำคัญนี้มีการบริหารจัดการแยกต่างหากเนื่องจากมีกลยุทธ์ทางการตลาดที่แตกต่างกัน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เดือน</w:t>
      </w:r>
    </w:p>
    <w:p w14:paraId="16253A73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D401DBA" w14:textId="5E7899CF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ผลการดำเนินงานวัดโดยใช้กำไรจากการดำเนินงานของส่วนงาน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จากการดำเนินงา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3B17D41" w14:textId="77777777" w:rsidR="00367DC2" w:rsidRPr="0072479F" w:rsidRDefault="00367DC2" w:rsidP="00367DC2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3101138" w14:textId="77777777" w:rsidR="003E5538" w:rsidRPr="0072479F" w:rsidRDefault="003E5538" w:rsidP="003E553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CEFCAD" w14:textId="5A05AB80" w:rsidR="00BF4BFD" w:rsidRPr="009C3DCD" w:rsidRDefault="00BF4BFD" w:rsidP="003E5538">
      <w:pPr>
        <w:tabs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val="en-US"/>
        </w:rPr>
        <w:sectPr w:rsidR="00BF4BFD" w:rsidRPr="009C3DCD" w:rsidSect="001A1351">
          <w:pgSz w:w="11909" w:h="16834" w:code="9"/>
          <w:pgMar w:top="691" w:right="1152" w:bottom="576" w:left="1152" w:header="720" w:footer="720" w:gutter="0"/>
          <w:cols w:space="737"/>
        </w:sectPr>
      </w:pPr>
    </w:p>
    <w:p w14:paraId="35273BB9" w14:textId="05A58987" w:rsidR="004732E7" w:rsidRDefault="00367DC2" w:rsidP="002D2D78">
      <w:pPr>
        <w:tabs>
          <w:tab w:val="left" w:pos="540"/>
        </w:tabs>
        <w:spacing w:line="240" w:lineRule="auto"/>
        <w:ind w:left="540" w:right="123"/>
        <w:jc w:val="thaiDistribute"/>
        <w:rPr>
          <w:rFonts w:ascii="Angsana New" w:hAnsi="Angsana New"/>
          <w:sz w:val="30"/>
          <w:szCs w:val="30"/>
        </w:rPr>
      </w:pPr>
      <w:bookmarkStart w:id="0" w:name="_Hlk39853326"/>
      <w:r w:rsidRPr="002C5FCE">
        <w:rPr>
          <w:rFonts w:ascii="Angsana New" w:hAnsi="Angsana New"/>
          <w:sz w:val="30"/>
          <w:szCs w:val="30"/>
          <w:cs/>
        </w:rPr>
        <w:lastRenderedPageBreak/>
        <w:t>บริษัทดำเนินกิจการในส่วนงานธุรกิจหลัก คือการผลิตและจำหน่ายเครื่องใช้ไฟฟ้าภายในบ้านในประเทศไทยและจำหน่ายสินค้าทั้งในประเทศและต่างประเทศ ได้แก่ ญี่ปุ่นและประเทศอื่นๆ ข้อมูลทางการเงินเกี่ยวกับการดำเนินงานของบริษัทจำแนกตามส่วนงานทางภูมิศาสตร์</w:t>
      </w:r>
      <w:r w:rsidR="001630A0" w:rsidRPr="00046328">
        <w:rPr>
          <w:rFonts w:ascii="Angsana New" w:eastAsia="Calibri" w:hAnsi="Angsana New" w:hint="cs"/>
          <w:sz w:val="30"/>
          <w:szCs w:val="30"/>
          <w:cs/>
          <w:lang w:val="en-US"/>
        </w:rPr>
        <w:t>สำหรับงว</w:t>
      </w:r>
      <w:r w:rsidR="002142D8">
        <w:rPr>
          <w:rFonts w:ascii="Angsana New" w:eastAsia="Calibri" w:hAnsi="Angsana New" w:hint="cs"/>
          <w:sz w:val="30"/>
          <w:szCs w:val="30"/>
          <w:cs/>
          <w:lang w:val="en-US"/>
        </w:rPr>
        <w:t>ด</w:t>
      </w:r>
      <w:r w:rsidR="00A80911">
        <w:rPr>
          <w:rFonts w:ascii="Angsana New" w:eastAsia="Calibri" w:hAnsi="Angsana New" w:hint="cs"/>
          <w:sz w:val="30"/>
          <w:szCs w:val="30"/>
          <w:cs/>
          <w:lang w:val="en-US"/>
        </w:rPr>
        <w:t>เก้า</w:t>
      </w:r>
      <w:r w:rsidR="00A80911" w:rsidRPr="00046328">
        <w:rPr>
          <w:rFonts w:ascii="Angsana New" w:eastAsia="Calibri" w:hAnsi="Angsana New" w:hint="cs"/>
          <w:sz w:val="30"/>
          <w:szCs w:val="30"/>
          <w:cs/>
          <w:lang w:val="en-US"/>
        </w:rPr>
        <w:t>เดือน</w:t>
      </w:r>
      <w:r w:rsidR="00A80911" w:rsidRPr="002C5FCE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A80911">
        <w:rPr>
          <w:rFonts w:ascii="Angsana New" w:hAnsi="Angsana New"/>
          <w:sz w:val="30"/>
          <w:szCs w:val="30"/>
          <w:lang w:val="en-US"/>
        </w:rPr>
        <w:t xml:space="preserve">31 </w:t>
      </w:r>
      <w:r w:rsidR="00A80911">
        <w:rPr>
          <w:rFonts w:ascii="Angsana New" w:hAnsi="Angsana New"/>
          <w:sz w:val="30"/>
          <w:szCs w:val="30"/>
          <w:cs/>
          <w:lang w:val="en-US"/>
        </w:rPr>
        <w:t>ธันวาคม</w:t>
      </w:r>
      <w:r w:rsidR="00A80911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7C5FDE">
        <w:rPr>
          <w:rFonts w:ascii="Angsana New" w:hAnsi="Angsana New"/>
          <w:sz w:val="30"/>
          <w:szCs w:val="30"/>
          <w:lang w:val="en-US"/>
        </w:rPr>
        <w:t>2567</w:t>
      </w:r>
      <w:r w:rsidR="002142D8">
        <w:rPr>
          <w:rFonts w:ascii="Angsana New" w:hAnsi="Angsana New"/>
          <w:sz w:val="30"/>
          <w:szCs w:val="30"/>
          <w:lang w:val="en-US"/>
        </w:rPr>
        <w:t xml:space="preserve"> </w:t>
      </w:r>
      <w:r w:rsidRPr="002C5FCE">
        <w:rPr>
          <w:rFonts w:ascii="Angsana New" w:hAnsi="Angsana New"/>
          <w:sz w:val="30"/>
          <w:szCs w:val="30"/>
          <w:cs/>
        </w:rPr>
        <w:t xml:space="preserve">และ </w:t>
      </w:r>
      <w:r w:rsidR="007C5FDE">
        <w:rPr>
          <w:rFonts w:ascii="Angsana New" w:hAnsi="Angsana New"/>
          <w:sz w:val="30"/>
          <w:szCs w:val="30"/>
          <w:lang w:val="en-US"/>
        </w:rPr>
        <w:t>2566</w:t>
      </w:r>
      <w:r w:rsidRPr="002C5FCE">
        <w:rPr>
          <w:rFonts w:ascii="Angsana New" w:hAnsi="Angsana New"/>
          <w:sz w:val="30"/>
          <w:szCs w:val="30"/>
        </w:rPr>
        <w:t xml:space="preserve"> </w:t>
      </w:r>
      <w:r w:rsidRPr="002C5FCE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4442FC73" w14:textId="1EAADE3C" w:rsidR="002D2D78" w:rsidRPr="00DD25E7" w:rsidRDefault="002D2D78" w:rsidP="002D2D78">
      <w:pPr>
        <w:tabs>
          <w:tab w:val="left" w:pos="540"/>
        </w:tabs>
        <w:spacing w:line="240" w:lineRule="auto"/>
        <w:ind w:left="540" w:right="123"/>
        <w:jc w:val="thaiDistribute"/>
        <w:rPr>
          <w:rFonts w:ascii="Angsana New" w:hAnsi="Angsana New"/>
          <w:sz w:val="16"/>
          <w:szCs w:val="16"/>
        </w:rPr>
      </w:pPr>
    </w:p>
    <w:tbl>
      <w:tblPr>
        <w:tblW w:w="14407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990"/>
        <w:gridCol w:w="270"/>
        <w:gridCol w:w="990"/>
        <w:gridCol w:w="270"/>
        <w:gridCol w:w="1170"/>
        <w:gridCol w:w="270"/>
        <w:gridCol w:w="1170"/>
        <w:gridCol w:w="270"/>
        <w:gridCol w:w="1080"/>
        <w:gridCol w:w="270"/>
        <w:gridCol w:w="1087"/>
        <w:gridCol w:w="270"/>
        <w:gridCol w:w="1260"/>
        <w:gridCol w:w="270"/>
        <w:gridCol w:w="1260"/>
      </w:tblGrid>
      <w:tr w:rsidR="00DD25E7" w:rsidRPr="00EA4EF7" w14:paraId="5A402D92" w14:textId="77777777" w:rsidTr="00730A98">
        <w:tc>
          <w:tcPr>
            <w:tcW w:w="3510" w:type="dxa"/>
            <w:vAlign w:val="bottom"/>
          </w:tcPr>
          <w:p w14:paraId="5E4050AB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97" w:type="dxa"/>
            <w:gridSpan w:val="15"/>
            <w:vAlign w:val="bottom"/>
          </w:tcPr>
          <w:p w14:paraId="64638DB4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ต่างประเทศ</w:t>
            </w:r>
          </w:p>
        </w:tc>
      </w:tr>
      <w:tr w:rsidR="00DD25E7" w:rsidRPr="00EA4EF7" w14:paraId="1E58F227" w14:textId="77777777" w:rsidTr="00730A98">
        <w:tc>
          <w:tcPr>
            <w:tcW w:w="3510" w:type="dxa"/>
            <w:vAlign w:val="bottom"/>
          </w:tcPr>
          <w:p w14:paraId="6B212B8E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7290C78A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ในประเทศ</w:t>
            </w:r>
          </w:p>
        </w:tc>
        <w:tc>
          <w:tcPr>
            <w:tcW w:w="270" w:type="dxa"/>
            <w:vAlign w:val="bottom"/>
          </w:tcPr>
          <w:p w14:paraId="3743FB22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460626E3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  <w:vAlign w:val="bottom"/>
          </w:tcPr>
          <w:p w14:paraId="750E9CA4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437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4C9C3909" w14:textId="28F32282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270" w:type="dxa"/>
            <w:vAlign w:val="bottom"/>
          </w:tcPr>
          <w:p w14:paraId="2044F90B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1112EE9F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DD25E7" w:rsidRPr="00EA4EF7" w14:paraId="31B66015" w14:textId="77777777" w:rsidTr="00730A98">
        <w:tc>
          <w:tcPr>
            <w:tcW w:w="3510" w:type="dxa"/>
            <w:vAlign w:val="bottom"/>
          </w:tcPr>
          <w:p w14:paraId="554E71F9" w14:textId="1E29C94D" w:rsidR="00DD25E7" w:rsidRPr="00EA4EF7" w:rsidRDefault="006D6762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b/>
                <w:bCs/>
                <w:i/>
                <w:iCs/>
                <w:sz w:val="26"/>
                <w:szCs w:val="26"/>
                <w:cs/>
                <w:lang w:val="en-US"/>
              </w:rPr>
            </w:pPr>
            <w:r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สำหรับงวด</w:t>
            </w:r>
            <w:r w:rsidR="00A80911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เ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ก</w:t>
            </w:r>
            <w:r w:rsidR="00A80911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้า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 xml:space="preserve">เดือนสิ้นสุดวันที่ </w:t>
            </w:r>
            <w:r w:rsidR="00A80911">
              <w:rPr>
                <w:rFonts w:ascii="Angsana New" w:eastAsia="Calibri" w:hAnsi="Angsana New"/>
                <w:b/>
                <w:bCs/>
                <w:i/>
                <w:iCs/>
                <w:sz w:val="26"/>
                <w:szCs w:val="26"/>
                <w:lang w:val="en-US"/>
              </w:rPr>
              <w:t>31</w:t>
            </w:r>
            <w:r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lang w:val="en-US"/>
              </w:rPr>
              <w:t xml:space="preserve"> </w:t>
            </w:r>
            <w:r w:rsidR="00A80911">
              <w:rPr>
                <w:rFonts w:ascii="Angsana New" w:eastAsia="Calibri" w:hAnsi="Angsana New" w:hint="cs"/>
                <w:b/>
                <w:bCs/>
                <w:i/>
                <w:i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D7732F3" w14:textId="7426AD4D" w:rsidR="00DD25E7" w:rsidRPr="00EA4EF7" w:rsidRDefault="007C5FDE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20EA77C9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E0215E3" w14:textId="040E46A3" w:rsidR="00DD25E7" w:rsidRPr="00EA4EF7" w:rsidRDefault="007C5FDE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110E8454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4F73C57" w14:textId="67A528B8" w:rsidR="00DD25E7" w:rsidRPr="00EA4EF7" w:rsidRDefault="007C5FDE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4BD2CDCA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712DA5B5" w14:textId="6E7A8022" w:rsidR="00DD25E7" w:rsidRPr="00EA4EF7" w:rsidRDefault="007C5FDE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7F3AFD19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150C9B1A" w14:textId="20A548A7" w:rsidR="00DD25E7" w:rsidRPr="00EA4EF7" w:rsidRDefault="007C5FDE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1FA6E108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6013A64D" w14:textId="4C0AD2C1" w:rsidR="00DD25E7" w:rsidRPr="00EA4EF7" w:rsidRDefault="007C5FDE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2566</w:t>
            </w:r>
          </w:p>
        </w:tc>
        <w:tc>
          <w:tcPr>
            <w:tcW w:w="270" w:type="dxa"/>
            <w:vAlign w:val="bottom"/>
          </w:tcPr>
          <w:p w14:paraId="6CDFD33A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1B7508E" w14:textId="743EB55B" w:rsidR="00DD25E7" w:rsidRPr="00EA4EF7" w:rsidRDefault="007C5FDE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2567</w:t>
            </w:r>
          </w:p>
        </w:tc>
        <w:tc>
          <w:tcPr>
            <w:tcW w:w="270" w:type="dxa"/>
            <w:vAlign w:val="bottom"/>
          </w:tcPr>
          <w:p w14:paraId="509A346C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46D9EF19" w14:textId="0B10E1BB" w:rsidR="00DD25E7" w:rsidRPr="00EA4EF7" w:rsidRDefault="007C5FDE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2566</w:t>
            </w:r>
          </w:p>
        </w:tc>
      </w:tr>
      <w:tr w:rsidR="00DD25E7" w:rsidRPr="00EA4EF7" w14:paraId="4D78372C" w14:textId="77777777" w:rsidTr="00730A98">
        <w:tc>
          <w:tcPr>
            <w:tcW w:w="3510" w:type="dxa"/>
            <w:vAlign w:val="bottom"/>
          </w:tcPr>
          <w:p w14:paraId="3C90E2D7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0897" w:type="dxa"/>
            <w:gridSpan w:val="15"/>
            <w:tcBorders>
              <w:bottom w:val="nil"/>
            </w:tcBorders>
            <w:vAlign w:val="bottom"/>
          </w:tcPr>
          <w:p w14:paraId="1D5B2A73" w14:textId="77777777" w:rsidR="00DD25E7" w:rsidRPr="00EA4EF7" w:rsidRDefault="00DD25E7" w:rsidP="00DD25E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center"/>
              <w:rPr>
                <w:rFonts w:ascii="Angsana New" w:eastAsia="Calibri" w:hAnsi="Angsana New"/>
                <w:i/>
                <w:iCs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i/>
                <w:iCs/>
                <w:sz w:val="26"/>
                <w:szCs w:val="26"/>
                <w:lang w:val="en-US"/>
              </w:rPr>
              <w:t>(</w:t>
            </w:r>
            <w:r w:rsidRPr="00EA4EF7">
              <w:rPr>
                <w:rFonts w:ascii="Angsana New" w:eastAsia="Calibri" w:hAnsi="Angsana New" w:hint="cs"/>
                <w:i/>
                <w:iCs/>
                <w:sz w:val="26"/>
                <w:szCs w:val="26"/>
                <w:cs/>
                <w:lang w:val="en-US"/>
              </w:rPr>
              <w:t>พันบาท</w:t>
            </w:r>
            <w:r w:rsidRPr="00EA4EF7">
              <w:rPr>
                <w:rFonts w:ascii="Angsana New" w:eastAsia="Calibri" w:hAnsi="Angsana New" w:hint="cs"/>
                <w:i/>
                <w:iCs/>
                <w:sz w:val="26"/>
                <w:szCs w:val="26"/>
                <w:lang w:val="en-US"/>
              </w:rPr>
              <w:t>)</w:t>
            </w:r>
          </w:p>
        </w:tc>
      </w:tr>
      <w:tr w:rsidR="00621A33" w:rsidRPr="00EA4EF7" w14:paraId="1EAB88BA" w14:textId="77777777" w:rsidTr="00730A98">
        <w:tc>
          <w:tcPr>
            <w:tcW w:w="3510" w:type="dxa"/>
            <w:vAlign w:val="bottom"/>
          </w:tcPr>
          <w:p w14:paraId="17E97212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รายได้จากการขายและการให้บริการ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71C9E345" w14:textId="2F3DB56D" w:rsidR="00621A33" w:rsidRPr="00EA4EF7" w:rsidRDefault="00B26F91" w:rsidP="00621A33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B26F91">
              <w:rPr>
                <w:rFonts w:ascii="Angsana New" w:eastAsia="Calibri" w:hAnsi="Angsana New"/>
                <w:sz w:val="26"/>
                <w:szCs w:val="26"/>
                <w:lang w:val="en-US"/>
              </w:rPr>
              <w:t>1,832,529</w:t>
            </w:r>
          </w:p>
        </w:tc>
        <w:tc>
          <w:tcPr>
            <w:tcW w:w="270" w:type="dxa"/>
            <w:vAlign w:val="bottom"/>
          </w:tcPr>
          <w:p w14:paraId="6920B9E3" w14:textId="77777777" w:rsidR="00621A33" w:rsidRPr="00EA4EF7" w:rsidRDefault="00621A33" w:rsidP="00621A33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278821FE" w14:textId="51064F95" w:rsidR="00621A33" w:rsidRPr="00EA4EF7" w:rsidRDefault="00621A33" w:rsidP="00621A33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449E9">
              <w:rPr>
                <w:rFonts w:ascii="Angsana New" w:eastAsia="Calibri" w:hAnsi="Angsana New"/>
                <w:sz w:val="26"/>
                <w:szCs w:val="26"/>
                <w:lang w:val="en-US"/>
              </w:rPr>
              <w:t>2,075,487</w:t>
            </w:r>
          </w:p>
        </w:tc>
        <w:tc>
          <w:tcPr>
            <w:tcW w:w="270" w:type="dxa"/>
            <w:vAlign w:val="bottom"/>
          </w:tcPr>
          <w:p w14:paraId="2C8CCFA9" w14:textId="77777777" w:rsidR="00621A33" w:rsidRPr="00EA4EF7" w:rsidRDefault="00621A33" w:rsidP="00621A33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1075DB0" w14:textId="0EEBE89E" w:rsidR="00621A33" w:rsidRPr="00EA4EF7" w:rsidRDefault="00B26F91" w:rsidP="00621A33">
            <w:pPr>
              <w:tabs>
                <w:tab w:val="decimal" w:pos="950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B26F91">
              <w:rPr>
                <w:rFonts w:ascii="Angsana New" w:eastAsia="Calibri" w:hAnsi="Angsana New"/>
                <w:sz w:val="26"/>
                <w:szCs w:val="26"/>
                <w:lang w:val="en-US"/>
              </w:rPr>
              <w:t>1,623,976</w:t>
            </w:r>
          </w:p>
        </w:tc>
        <w:tc>
          <w:tcPr>
            <w:tcW w:w="270" w:type="dxa"/>
            <w:vAlign w:val="bottom"/>
          </w:tcPr>
          <w:p w14:paraId="02A1F3DF" w14:textId="77777777" w:rsidR="00621A33" w:rsidRPr="00EA4EF7" w:rsidRDefault="00621A33" w:rsidP="00621A33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1557B4" w14:textId="02CDF001" w:rsidR="00621A33" w:rsidRPr="00EA4EF7" w:rsidRDefault="00621A33" w:rsidP="00621A33">
            <w:pPr>
              <w:tabs>
                <w:tab w:val="decimal" w:pos="893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449E9">
              <w:rPr>
                <w:rFonts w:ascii="Angsana New" w:eastAsia="Calibri" w:hAnsi="Angsana New"/>
                <w:sz w:val="26"/>
                <w:szCs w:val="26"/>
                <w:lang w:val="en-US"/>
              </w:rPr>
              <w:t>2,404,107</w:t>
            </w:r>
          </w:p>
        </w:tc>
        <w:tc>
          <w:tcPr>
            <w:tcW w:w="270" w:type="dxa"/>
            <w:vAlign w:val="bottom"/>
          </w:tcPr>
          <w:p w14:paraId="3FD255E1" w14:textId="77777777" w:rsidR="00621A33" w:rsidRPr="00EA4EF7" w:rsidRDefault="00621A33" w:rsidP="00621A33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3358025" w14:textId="60B38A62" w:rsidR="00621A33" w:rsidRPr="00EA4EF7" w:rsidRDefault="00B26F91" w:rsidP="00621A33">
            <w:pPr>
              <w:tabs>
                <w:tab w:val="decimal" w:pos="863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B26F91">
              <w:rPr>
                <w:rFonts w:ascii="Angsana New" w:eastAsia="Calibri" w:hAnsi="Angsana New"/>
                <w:sz w:val="26"/>
                <w:szCs w:val="26"/>
                <w:lang w:val="en-US"/>
              </w:rPr>
              <w:t>779,594</w:t>
            </w:r>
          </w:p>
        </w:tc>
        <w:tc>
          <w:tcPr>
            <w:tcW w:w="270" w:type="dxa"/>
            <w:vAlign w:val="bottom"/>
          </w:tcPr>
          <w:p w14:paraId="3681B208" w14:textId="77777777" w:rsidR="00621A33" w:rsidRPr="00EA4EF7" w:rsidRDefault="00621A33" w:rsidP="00621A33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vAlign w:val="bottom"/>
          </w:tcPr>
          <w:p w14:paraId="2897A54B" w14:textId="7F0B22BB" w:rsidR="00621A33" w:rsidRPr="00EA4EF7" w:rsidRDefault="00621A33" w:rsidP="00621A33">
            <w:pPr>
              <w:tabs>
                <w:tab w:val="decimal" w:pos="877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449E9">
              <w:rPr>
                <w:rFonts w:ascii="Angsana New" w:eastAsia="Calibri" w:hAnsi="Angsana New"/>
                <w:sz w:val="26"/>
                <w:szCs w:val="26"/>
                <w:lang w:val="en-US"/>
              </w:rPr>
              <w:t>694,701</w:t>
            </w:r>
          </w:p>
        </w:tc>
        <w:tc>
          <w:tcPr>
            <w:tcW w:w="270" w:type="dxa"/>
            <w:vAlign w:val="bottom"/>
          </w:tcPr>
          <w:p w14:paraId="5CACE431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FBB239C" w14:textId="53D91E0E" w:rsidR="00621A33" w:rsidRPr="00EA4EF7" w:rsidRDefault="00B26F91" w:rsidP="00621A3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B26F91">
              <w:rPr>
                <w:rFonts w:ascii="Angsana New" w:eastAsia="Calibri" w:hAnsi="Angsana New"/>
                <w:sz w:val="26"/>
                <w:szCs w:val="26"/>
                <w:lang w:val="en-US"/>
              </w:rPr>
              <w:t>4,236,099</w:t>
            </w:r>
          </w:p>
        </w:tc>
        <w:tc>
          <w:tcPr>
            <w:tcW w:w="270" w:type="dxa"/>
            <w:vAlign w:val="bottom"/>
          </w:tcPr>
          <w:p w14:paraId="79520284" w14:textId="77777777" w:rsidR="00621A33" w:rsidRPr="00EA4EF7" w:rsidRDefault="00621A33" w:rsidP="00621A3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A37830E" w14:textId="21ABA061" w:rsidR="00621A33" w:rsidRPr="00EA4EF7" w:rsidRDefault="00621A33" w:rsidP="00621A3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449E9">
              <w:rPr>
                <w:rFonts w:ascii="Angsana New" w:eastAsia="Calibri" w:hAnsi="Angsana New"/>
                <w:sz w:val="26"/>
                <w:szCs w:val="26"/>
                <w:lang w:val="en-US"/>
              </w:rPr>
              <w:t>5,174,295</w:t>
            </w:r>
          </w:p>
        </w:tc>
      </w:tr>
      <w:tr w:rsidR="00621A33" w:rsidRPr="00EA4EF7" w14:paraId="0816D601" w14:textId="77777777" w:rsidTr="00730A98">
        <w:tc>
          <w:tcPr>
            <w:tcW w:w="3510" w:type="dxa"/>
            <w:vAlign w:val="bottom"/>
          </w:tcPr>
          <w:p w14:paraId="35A91CD7" w14:textId="4C65D0A3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</w:t>
            </w:r>
            <w:r w:rsidR="009D44C0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 (ขาดทุน) </w:t>
            </w: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จากการดำเนินงาน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3C432B5" w14:textId="5806D6C8" w:rsidR="00621A33" w:rsidRPr="00EA4EF7" w:rsidRDefault="00B26F91" w:rsidP="00621A33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B26F91">
              <w:rPr>
                <w:rFonts w:ascii="Angsana New" w:eastAsia="Calibri" w:hAnsi="Angsana New"/>
                <w:sz w:val="26"/>
                <w:szCs w:val="26"/>
                <w:lang w:val="en-US"/>
              </w:rPr>
              <w:t>236,400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8DA11FD" w14:textId="77777777" w:rsidR="00621A33" w:rsidRPr="00EA4EF7" w:rsidRDefault="00621A33" w:rsidP="00621A33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0F0CE49" w14:textId="7A27EB9B" w:rsidR="00621A33" w:rsidRPr="00EA4EF7" w:rsidRDefault="00621A33" w:rsidP="00621A33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449E9">
              <w:rPr>
                <w:rFonts w:ascii="Angsana New" w:eastAsia="Calibri" w:hAnsi="Angsana New"/>
                <w:sz w:val="26"/>
                <w:szCs w:val="26"/>
                <w:lang w:val="en-US"/>
              </w:rPr>
              <w:t>198,848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12682EA" w14:textId="77777777" w:rsidR="00621A33" w:rsidRPr="00EA4EF7" w:rsidRDefault="00621A33" w:rsidP="00621A33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5D790DEB" w14:textId="16839A6C" w:rsidR="00621A33" w:rsidRPr="00EA4EF7" w:rsidRDefault="00B26F91" w:rsidP="00621A33">
            <w:pPr>
              <w:tabs>
                <w:tab w:val="decimal" w:pos="950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B26F91">
              <w:rPr>
                <w:rFonts w:ascii="Angsana New" w:eastAsia="Calibri" w:hAnsi="Angsana New"/>
                <w:sz w:val="26"/>
                <w:szCs w:val="26"/>
                <w:lang w:val="en-US"/>
              </w:rPr>
              <w:t>(16,835)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817D215" w14:textId="77777777" w:rsidR="00621A33" w:rsidRPr="00EA4EF7" w:rsidRDefault="00621A33" w:rsidP="00621A33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4E31DB6" w14:textId="317CF5E9" w:rsidR="00621A33" w:rsidRPr="00EA4EF7" w:rsidRDefault="00621A33" w:rsidP="00621A33">
            <w:pPr>
              <w:tabs>
                <w:tab w:val="decimal" w:pos="893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449E9">
              <w:rPr>
                <w:rFonts w:ascii="Angsana New" w:eastAsia="Calibri" w:hAnsi="Angsana New"/>
                <w:sz w:val="26"/>
                <w:szCs w:val="26"/>
                <w:lang w:val="en-US"/>
              </w:rPr>
              <w:t>260,077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7F79DCA" w14:textId="77777777" w:rsidR="00621A33" w:rsidRPr="00EA4EF7" w:rsidRDefault="00621A33" w:rsidP="00621A33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216D43F3" w14:textId="2F1F9633" w:rsidR="00621A33" w:rsidRPr="00EA4EF7" w:rsidRDefault="00B26F91" w:rsidP="00621A33">
            <w:pPr>
              <w:tabs>
                <w:tab w:val="decimal" w:pos="863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B26F91">
              <w:rPr>
                <w:rFonts w:ascii="Angsana New" w:eastAsia="Calibri" w:hAnsi="Angsana New"/>
                <w:sz w:val="26"/>
                <w:szCs w:val="26"/>
                <w:lang w:val="en-US"/>
              </w:rPr>
              <w:t>78,208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7D47486" w14:textId="77777777" w:rsidR="00621A33" w:rsidRPr="00EA4EF7" w:rsidRDefault="00621A33" w:rsidP="00621A33">
            <w:pPr>
              <w:tabs>
                <w:tab w:val="decimal" w:pos="776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2C87422D" w14:textId="69404F93" w:rsidR="00621A33" w:rsidRPr="00EA4EF7" w:rsidRDefault="00621A33" w:rsidP="00621A33">
            <w:pPr>
              <w:tabs>
                <w:tab w:val="decimal" w:pos="877"/>
              </w:tabs>
              <w:spacing w:line="340" w:lineRule="exact"/>
              <w:ind w:right="-114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449E9">
              <w:rPr>
                <w:rFonts w:ascii="Angsana New" w:eastAsia="Calibri" w:hAnsi="Angsana New"/>
                <w:sz w:val="26"/>
                <w:szCs w:val="26"/>
                <w:lang w:val="en-US"/>
              </w:rPr>
              <w:t>78,537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C0277CF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65BB3AA1" w14:textId="760B856A" w:rsidR="00621A33" w:rsidRPr="00EA4EF7" w:rsidRDefault="00B26F91" w:rsidP="00621A3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B26F91">
              <w:rPr>
                <w:rFonts w:ascii="Angsana New" w:eastAsia="Calibri" w:hAnsi="Angsana New"/>
                <w:sz w:val="26"/>
                <w:szCs w:val="26"/>
                <w:lang w:val="en-US"/>
              </w:rPr>
              <w:t>297,77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AC52B0C" w14:textId="77777777" w:rsidR="00621A33" w:rsidRPr="00EA4EF7" w:rsidRDefault="00621A33" w:rsidP="00621A3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nil"/>
            </w:tcBorders>
            <w:vAlign w:val="bottom"/>
          </w:tcPr>
          <w:p w14:paraId="59114F2A" w14:textId="50346DA6" w:rsidR="00621A33" w:rsidRPr="00EA4EF7" w:rsidRDefault="00621A33" w:rsidP="00621A3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449E9">
              <w:rPr>
                <w:rFonts w:ascii="Angsana New" w:eastAsia="Calibri" w:hAnsi="Angsana New"/>
                <w:sz w:val="26"/>
                <w:szCs w:val="26"/>
                <w:lang w:val="en-US"/>
              </w:rPr>
              <w:t>537,461</w:t>
            </w:r>
          </w:p>
        </w:tc>
      </w:tr>
      <w:tr w:rsidR="00621A33" w:rsidRPr="00EA4EF7" w14:paraId="5A225791" w14:textId="77777777" w:rsidTr="00730A98">
        <w:tc>
          <w:tcPr>
            <w:tcW w:w="3510" w:type="dxa"/>
            <w:vAlign w:val="bottom"/>
          </w:tcPr>
          <w:p w14:paraId="6F1C8C5F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ค่าใช้จ่ายที่ปันส่วนไม่ได้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5421891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43B5367C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19F81BA6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5E4978A8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43A6BE91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EE98BFA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10ABE4B8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D7213BA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0C6B98D8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6D35AE2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vAlign w:val="bottom"/>
          </w:tcPr>
          <w:p w14:paraId="45523D5C" w14:textId="77777777" w:rsidR="00621A33" w:rsidRPr="00EA4EF7" w:rsidRDefault="00621A33" w:rsidP="00621A33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F08C12B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0DE78B28" w14:textId="0FFF35CB" w:rsidR="00621A33" w:rsidRPr="00EA4EF7" w:rsidRDefault="00B26F91" w:rsidP="00621A3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B26F91">
              <w:rPr>
                <w:rFonts w:ascii="Angsana New" w:eastAsia="Calibri" w:hAnsi="Angsana New"/>
                <w:sz w:val="26"/>
                <w:szCs w:val="26"/>
                <w:lang w:val="en-US"/>
              </w:rPr>
              <w:t>(439,36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</w:t>
            </w:r>
            <w:r w:rsidRPr="00B26F91">
              <w:rPr>
                <w:rFonts w:ascii="Angsana New" w:eastAsia="Calibri" w:hAnsi="Angsan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06D22CD1" w14:textId="77777777" w:rsidR="00621A33" w:rsidRPr="00EA4EF7" w:rsidRDefault="00621A33" w:rsidP="00621A3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80DF2A4" w14:textId="065F4CEE" w:rsidR="00621A33" w:rsidRPr="00EA4EF7" w:rsidRDefault="00621A33" w:rsidP="00621A3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449E9">
              <w:rPr>
                <w:rFonts w:ascii="Angsana New" w:eastAsia="Calibri" w:hAnsi="Angsana New"/>
                <w:sz w:val="26"/>
                <w:szCs w:val="26"/>
                <w:lang w:val="en-US"/>
              </w:rPr>
              <w:t>(477,060)</w:t>
            </w:r>
          </w:p>
        </w:tc>
      </w:tr>
      <w:tr w:rsidR="00621A33" w:rsidRPr="00EA4EF7" w14:paraId="11C11020" w14:textId="77777777" w:rsidTr="00730A98">
        <w:tc>
          <w:tcPr>
            <w:tcW w:w="3510" w:type="dxa"/>
            <w:vAlign w:val="bottom"/>
          </w:tcPr>
          <w:p w14:paraId="72863548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รายได้จากการลงทุน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21B702AB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4EE292D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3FAE48AA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C2666C5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08415236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4CFB8F66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69B91538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C6FE506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6BB215A8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9F5BF40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53B6BF68" w14:textId="77777777" w:rsidR="00621A33" w:rsidRPr="00EA4EF7" w:rsidRDefault="00621A33" w:rsidP="00621A33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4D9EBB9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5734E41C" w14:textId="4A0349BB" w:rsidR="00621A33" w:rsidRPr="00EA4EF7" w:rsidRDefault="00B26F91" w:rsidP="00621A3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B26F91">
              <w:rPr>
                <w:rFonts w:ascii="Angsana New" w:eastAsia="Calibri" w:hAnsi="Angsana New"/>
                <w:sz w:val="26"/>
                <w:szCs w:val="26"/>
                <w:lang w:val="en-US"/>
              </w:rPr>
              <w:t>803,788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31FE017" w14:textId="77777777" w:rsidR="00621A33" w:rsidRPr="00EA4EF7" w:rsidRDefault="00621A33" w:rsidP="00621A3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18E484A3" w14:textId="1116EEDA" w:rsidR="00621A33" w:rsidRPr="00EA4EF7" w:rsidRDefault="00621A33" w:rsidP="00621A3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449E9">
              <w:rPr>
                <w:rFonts w:ascii="Angsana New" w:eastAsia="Calibri" w:hAnsi="Angsana New"/>
                <w:sz w:val="26"/>
                <w:szCs w:val="26"/>
                <w:lang w:val="en-US"/>
              </w:rPr>
              <w:t>572,49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6</w:t>
            </w:r>
          </w:p>
        </w:tc>
      </w:tr>
      <w:tr w:rsidR="00621A33" w:rsidRPr="00EA4EF7" w14:paraId="117D0D81" w14:textId="77777777" w:rsidTr="00730A98">
        <w:tc>
          <w:tcPr>
            <w:tcW w:w="3510" w:type="dxa"/>
            <w:vAlign w:val="bottom"/>
          </w:tcPr>
          <w:p w14:paraId="369443DD" w14:textId="236C19E9" w:rsidR="00621A33" w:rsidRPr="00E431F6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(ขาดทุน) </w:t>
            </w: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จากอัตราแลกเปลี่ยนสุทธิ</w:t>
            </w:r>
          </w:p>
        </w:tc>
        <w:tc>
          <w:tcPr>
            <w:tcW w:w="990" w:type="dxa"/>
            <w:vAlign w:val="bottom"/>
          </w:tcPr>
          <w:p w14:paraId="70FC3D83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7D0CEB1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09618C5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9410772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EC77E00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6399AD2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AF53571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C101103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F695536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6F6F080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2A755051" w14:textId="77777777" w:rsidR="00621A33" w:rsidRPr="00EA4EF7" w:rsidRDefault="00621A33" w:rsidP="00621A33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19709E4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A636132" w14:textId="5E281E7C" w:rsidR="00621A33" w:rsidRPr="00EA4EF7" w:rsidRDefault="00B26F91" w:rsidP="00621A3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B26F91">
              <w:rPr>
                <w:rFonts w:ascii="Angsana New" w:eastAsia="Calibri" w:hAnsi="Angsana New"/>
                <w:sz w:val="26"/>
                <w:szCs w:val="26"/>
                <w:lang w:val="en-US"/>
              </w:rPr>
              <w:t>(9,007)</w:t>
            </w:r>
          </w:p>
        </w:tc>
        <w:tc>
          <w:tcPr>
            <w:tcW w:w="270" w:type="dxa"/>
            <w:vAlign w:val="bottom"/>
          </w:tcPr>
          <w:p w14:paraId="61948E42" w14:textId="77777777" w:rsidR="00621A33" w:rsidRPr="00EA4EF7" w:rsidRDefault="00621A33" w:rsidP="00621A3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B2264AD" w14:textId="37D5D100" w:rsidR="00621A33" w:rsidRPr="00EA4EF7" w:rsidRDefault="00621A33" w:rsidP="00621A3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449E9">
              <w:rPr>
                <w:rFonts w:ascii="Angsana New" w:eastAsia="Calibri" w:hAnsi="Angsana New"/>
                <w:sz w:val="26"/>
                <w:szCs w:val="26"/>
                <w:lang w:val="en-US"/>
              </w:rPr>
              <w:t>7,553</w:t>
            </w:r>
          </w:p>
        </w:tc>
      </w:tr>
      <w:tr w:rsidR="00621A33" w:rsidRPr="00EA4EF7" w14:paraId="7A449352" w14:textId="77777777" w:rsidTr="00730A98">
        <w:tc>
          <w:tcPr>
            <w:tcW w:w="3510" w:type="dxa"/>
            <w:vAlign w:val="bottom"/>
          </w:tcPr>
          <w:p w14:paraId="057BBA60" w14:textId="77777777" w:rsidR="00621A33" w:rsidRPr="00E431F6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รายได้อื่น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76A9A44D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5111D59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5C9FD771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B18EA68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05E58841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1A8CB74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5391F090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20C6B2D5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01C76C26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A8CAE51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62084253" w14:textId="77777777" w:rsidR="00621A33" w:rsidRPr="00EA4EF7" w:rsidRDefault="00621A33" w:rsidP="00621A33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1E56661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08959D97" w14:textId="655A2A0F" w:rsidR="00621A33" w:rsidRPr="00EA4EF7" w:rsidRDefault="00B26F91" w:rsidP="00621A3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B26F91">
              <w:rPr>
                <w:rFonts w:ascii="Angsana New" w:eastAsia="Calibri" w:hAnsi="Angsana New"/>
                <w:sz w:val="26"/>
                <w:szCs w:val="26"/>
                <w:lang w:val="en-US"/>
              </w:rPr>
              <w:t>34,042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6ECB5131" w14:textId="77777777" w:rsidR="00621A33" w:rsidRPr="00EA4EF7" w:rsidRDefault="00621A33" w:rsidP="00621A3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08F6AC81" w14:textId="20BFC27F" w:rsidR="00621A33" w:rsidRPr="00EA4EF7" w:rsidRDefault="00621A33" w:rsidP="00621A3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8449E9">
              <w:rPr>
                <w:rFonts w:ascii="Angsana New" w:eastAsia="Calibri" w:hAnsi="Angsana New"/>
                <w:sz w:val="26"/>
                <w:szCs w:val="26"/>
                <w:lang w:val="en-US"/>
              </w:rPr>
              <w:t>40,594</w:t>
            </w:r>
          </w:p>
        </w:tc>
      </w:tr>
      <w:tr w:rsidR="00621A33" w:rsidRPr="00EA4EF7" w14:paraId="6D0AD77F" w14:textId="77777777" w:rsidTr="00730A98">
        <w:tc>
          <w:tcPr>
            <w:tcW w:w="3510" w:type="dxa"/>
            <w:vAlign w:val="bottom"/>
          </w:tcPr>
          <w:p w14:paraId="33D4B56A" w14:textId="77777777" w:rsidR="00621A33" w:rsidRPr="00E431F6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ต้นทุนทางการเงิน</w:t>
            </w: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02406A78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C413197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</w:tcBorders>
            <w:vAlign w:val="bottom"/>
          </w:tcPr>
          <w:p w14:paraId="6C18704E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00995A40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1627EABF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4655C49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0F9212A9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71E286B7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</w:tcBorders>
            <w:vAlign w:val="bottom"/>
          </w:tcPr>
          <w:p w14:paraId="1A570E36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18C8E2E5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</w:tcBorders>
            <w:vAlign w:val="bottom"/>
          </w:tcPr>
          <w:p w14:paraId="6DB52449" w14:textId="77777777" w:rsidR="00621A33" w:rsidRPr="00EA4EF7" w:rsidRDefault="00621A33" w:rsidP="00621A33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593DEE18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37E3E603" w14:textId="1DA0DAA8" w:rsidR="00621A33" w:rsidRPr="00EA4EF7" w:rsidRDefault="00B26F91" w:rsidP="00621A3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B26F91">
              <w:rPr>
                <w:rFonts w:ascii="Angsana New" w:eastAsia="Calibri" w:hAnsi="Angsana New"/>
                <w:sz w:val="26"/>
                <w:szCs w:val="26"/>
                <w:lang w:val="en-US"/>
              </w:rPr>
              <w:t>(419)</w:t>
            </w:r>
          </w:p>
        </w:tc>
        <w:tc>
          <w:tcPr>
            <w:tcW w:w="270" w:type="dxa"/>
            <w:tcBorders>
              <w:top w:val="nil"/>
            </w:tcBorders>
            <w:vAlign w:val="bottom"/>
          </w:tcPr>
          <w:p w14:paraId="3CFBCC05" w14:textId="77777777" w:rsidR="00621A33" w:rsidRPr="00EA4EF7" w:rsidRDefault="00621A33" w:rsidP="00621A3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</w:tcBorders>
            <w:vAlign w:val="bottom"/>
          </w:tcPr>
          <w:p w14:paraId="22CEA7DF" w14:textId="77953F46" w:rsidR="00621A33" w:rsidRPr="00EA4EF7" w:rsidRDefault="00621A33" w:rsidP="00621A3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449E9">
              <w:rPr>
                <w:rFonts w:ascii="Angsana New" w:eastAsia="Calibri" w:hAnsi="Angsana New"/>
                <w:sz w:val="26"/>
                <w:szCs w:val="26"/>
                <w:lang w:val="en-US"/>
              </w:rPr>
              <w:t>(391)</w:t>
            </w:r>
          </w:p>
        </w:tc>
      </w:tr>
      <w:tr w:rsidR="00621A33" w:rsidRPr="00EA4EF7" w14:paraId="001058A3" w14:textId="77777777" w:rsidTr="00730A98">
        <w:tc>
          <w:tcPr>
            <w:tcW w:w="3510" w:type="dxa"/>
            <w:vAlign w:val="bottom"/>
          </w:tcPr>
          <w:p w14:paraId="53FA19E6" w14:textId="0214A1E9" w:rsidR="00621A33" w:rsidRPr="00E431F6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ส่วนแบ่ง</w:t>
            </w: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กำไร 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(</w:t>
            </w: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ขาดทุน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 xml:space="preserve">) </w:t>
            </w: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ของบริษัทร่วม</w:t>
            </w:r>
          </w:p>
        </w:tc>
        <w:tc>
          <w:tcPr>
            <w:tcW w:w="990" w:type="dxa"/>
            <w:vAlign w:val="bottom"/>
          </w:tcPr>
          <w:p w14:paraId="3CC062A6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B9548D5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917D4A4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245796F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E5079B4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059DB31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123A9064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BC1F889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B688E6C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52C8B71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58EE4F75" w14:textId="77777777" w:rsidR="00621A33" w:rsidRPr="00EA4EF7" w:rsidRDefault="00621A33" w:rsidP="00621A33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96B1A70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CE219D9" w14:textId="1C016F59" w:rsidR="00621A33" w:rsidRPr="00EA4EF7" w:rsidRDefault="00B26F91" w:rsidP="00621A3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B26F91">
              <w:rPr>
                <w:rFonts w:ascii="Angsana New" w:eastAsia="Calibri" w:hAnsi="Angsana New"/>
                <w:sz w:val="26"/>
                <w:szCs w:val="26"/>
                <w:lang w:val="en-US"/>
              </w:rPr>
              <w:t>237</w:t>
            </w:r>
          </w:p>
        </w:tc>
        <w:tc>
          <w:tcPr>
            <w:tcW w:w="270" w:type="dxa"/>
            <w:vAlign w:val="bottom"/>
          </w:tcPr>
          <w:p w14:paraId="79066788" w14:textId="77777777" w:rsidR="00621A33" w:rsidRPr="00EA4EF7" w:rsidRDefault="00621A33" w:rsidP="00621A3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5BEB41C" w14:textId="33A96906" w:rsidR="00621A33" w:rsidRPr="00EA4EF7" w:rsidRDefault="00621A33" w:rsidP="00621A3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449E9">
              <w:rPr>
                <w:rFonts w:ascii="Angsana New" w:eastAsia="Calibri" w:hAnsi="Angsana New"/>
                <w:sz w:val="26"/>
                <w:szCs w:val="26"/>
                <w:lang w:val="en-US"/>
              </w:rPr>
              <w:t>(1,53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4</w:t>
            </w:r>
            <w:r w:rsidRPr="008449E9">
              <w:rPr>
                <w:rFonts w:ascii="Angsana New" w:eastAsia="Calibri" w:hAnsi="Angsana New"/>
                <w:sz w:val="26"/>
                <w:szCs w:val="26"/>
                <w:lang w:val="en-US"/>
              </w:rPr>
              <w:t>)</w:t>
            </w:r>
          </w:p>
        </w:tc>
      </w:tr>
      <w:tr w:rsidR="00621A33" w:rsidRPr="00631BC8" w14:paraId="732E973E" w14:textId="77777777" w:rsidTr="00730A98">
        <w:tc>
          <w:tcPr>
            <w:tcW w:w="3510" w:type="dxa"/>
            <w:vAlign w:val="bottom"/>
          </w:tcPr>
          <w:p w14:paraId="0E251D1D" w14:textId="69CAC2EB" w:rsidR="00621A33" w:rsidRPr="00E431F6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E431F6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990" w:type="dxa"/>
            <w:vAlign w:val="bottom"/>
          </w:tcPr>
          <w:p w14:paraId="40DAA858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F79120E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2B65B70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8DE7B94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7A37B6D4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66DE098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04E118C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E03D1AB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38F749A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178F3E4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0831314C" w14:textId="77777777" w:rsidR="00621A33" w:rsidRPr="00EA4EF7" w:rsidRDefault="00621A33" w:rsidP="00621A33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23CDE50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54299B9F" w14:textId="0B38E49E" w:rsidR="00621A33" w:rsidRPr="005160FB" w:rsidRDefault="00B26F91" w:rsidP="00621A3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B26F91">
              <w:rPr>
                <w:rFonts w:ascii="Angsana New" w:eastAsia="Calibri" w:hAnsi="Angsana New"/>
                <w:sz w:val="26"/>
                <w:szCs w:val="26"/>
                <w:lang w:val="en-US"/>
              </w:rPr>
              <w:t>687,052</w:t>
            </w:r>
          </w:p>
        </w:tc>
        <w:tc>
          <w:tcPr>
            <w:tcW w:w="270" w:type="dxa"/>
            <w:vAlign w:val="bottom"/>
          </w:tcPr>
          <w:p w14:paraId="5B440691" w14:textId="77777777" w:rsidR="00621A33" w:rsidRPr="00EA4EF7" w:rsidRDefault="00621A33" w:rsidP="00621A3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5BBCC06A" w14:textId="052EEA1E" w:rsidR="00621A33" w:rsidRPr="00631BC8" w:rsidRDefault="00621A33" w:rsidP="00621A3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8449E9">
              <w:rPr>
                <w:rFonts w:ascii="Angsana New" w:eastAsia="Calibri" w:hAnsi="Angsana New"/>
                <w:sz w:val="26"/>
                <w:szCs w:val="26"/>
                <w:lang w:val="en-US"/>
              </w:rPr>
              <w:t>679,119</w:t>
            </w:r>
          </w:p>
        </w:tc>
      </w:tr>
      <w:tr w:rsidR="00621A33" w:rsidRPr="00EA4EF7" w14:paraId="63E0CCCA" w14:textId="77777777" w:rsidTr="00730A98">
        <w:tc>
          <w:tcPr>
            <w:tcW w:w="3510" w:type="dxa"/>
            <w:vAlign w:val="bottom"/>
          </w:tcPr>
          <w:p w14:paraId="5D6D2593" w14:textId="49151BF7" w:rsidR="00621A33" w:rsidRPr="00E431F6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รายได้ภาษี</w:t>
            </w:r>
            <w:r w:rsidRPr="00E431F6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เงินได้</w:t>
            </w:r>
          </w:p>
        </w:tc>
        <w:tc>
          <w:tcPr>
            <w:tcW w:w="990" w:type="dxa"/>
            <w:vAlign w:val="bottom"/>
          </w:tcPr>
          <w:p w14:paraId="3F476293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09D8A01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6C411B8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AE89304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75CCBC1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E019A02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E7E11F9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5844FBB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FF37D58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B1C6C96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0C7EAB9C" w14:textId="77777777" w:rsidR="00621A33" w:rsidRPr="00EA4EF7" w:rsidRDefault="00621A33" w:rsidP="00621A33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28A2F8C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A4F10AF" w14:textId="3D285627" w:rsidR="00621A33" w:rsidRPr="00EA4EF7" w:rsidRDefault="00B26F91" w:rsidP="00621A3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B26F91">
              <w:rPr>
                <w:rFonts w:ascii="Angsana New" w:eastAsia="Calibri" w:hAnsi="Angsana New"/>
                <w:sz w:val="26"/>
                <w:szCs w:val="26"/>
                <w:lang w:val="en-US"/>
              </w:rPr>
              <w:t>3,125</w:t>
            </w:r>
          </w:p>
        </w:tc>
        <w:tc>
          <w:tcPr>
            <w:tcW w:w="270" w:type="dxa"/>
            <w:vAlign w:val="bottom"/>
          </w:tcPr>
          <w:p w14:paraId="063FE91D" w14:textId="77777777" w:rsidR="00621A33" w:rsidRPr="00EA4EF7" w:rsidRDefault="00621A33" w:rsidP="00621A3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DEA159" w14:textId="73D839B1" w:rsidR="00621A33" w:rsidRPr="00EA4EF7" w:rsidRDefault="00621A33" w:rsidP="00621A3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8449E9">
              <w:rPr>
                <w:rFonts w:ascii="Angsana New" w:eastAsia="Calibri" w:hAnsi="Angsana New"/>
                <w:sz w:val="26"/>
                <w:szCs w:val="26"/>
                <w:lang w:val="en-US"/>
              </w:rPr>
              <w:t>952</w:t>
            </w:r>
          </w:p>
        </w:tc>
      </w:tr>
      <w:tr w:rsidR="00621A33" w:rsidRPr="00EA4EF7" w14:paraId="43652643" w14:textId="77777777" w:rsidTr="00730A98">
        <w:tc>
          <w:tcPr>
            <w:tcW w:w="3510" w:type="dxa"/>
            <w:vAlign w:val="bottom"/>
          </w:tcPr>
          <w:p w14:paraId="421D4C15" w14:textId="5BB95235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EA4EF7">
              <w:rPr>
                <w:rFonts w:ascii="Angsana New" w:eastAsia="Calibri" w:hAnsi="Angsana New" w:hint="cs"/>
                <w:b/>
                <w:bCs/>
                <w:sz w:val="26"/>
                <w:szCs w:val="26"/>
                <w:cs/>
                <w:lang w:val="en-US"/>
              </w:rPr>
              <w:t>กำไรสำหรับงวด</w:t>
            </w:r>
          </w:p>
        </w:tc>
        <w:tc>
          <w:tcPr>
            <w:tcW w:w="990" w:type="dxa"/>
            <w:vAlign w:val="bottom"/>
          </w:tcPr>
          <w:p w14:paraId="78FC8E47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BEB3308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911697C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C08A100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2154681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53EA3F8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F254A85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4A89999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3194EC8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CF04472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187E9193" w14:textId="77777777" w:rsidR="00621A33" w:rsidRPr="00EA4EF7" w:rsidRDefault="00621A33" w:rsidP="00621A33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AA364CE" w14:textId="77777777" w:rsidR="00621A33" w:rsidRPr="00EA4EF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5F19B6" w14:textId="3714C1CD" w:rsidR="00621A33" w:rsidRPr="00EA4EF7" w:rsidRDefault="00B26F91" w:rsidP="00621A3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B26F91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690,177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06A4404" w14:textId="77777777" w:rsidR="00621A33" w:rsidRPr="00EA4EF7" w:rsidRDefault="00621A33" w:rsidP="00621A3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C032AF" w14:textId="492A2F5D" w:rsidR="00621A33" w:rsidRPr="00EA4EF7" w:rsidRDefault="00621A33" w:rsidP="00621A3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8449E9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680,071</w:t>
            </w:r>
          </w:p>
        </w:tc>
      </w:tr>
      <w:tr w:rsidR="00621A33" w:rsidRPr="00DD25E7" w14:paraId="3B67C86B" w14:textId="77777777" w:rsidTr="00730A98">
        <w:tc>
          <w:tcPr>
            <w:tcW w:w="3510" w:type="dxa"/>
            <w:vAlign w:val="bottom"/>
          </w:tcPr>
          <w:p w14:paraId="1A79A525" w14:textId="77777777" w:rsidR="00621A33" w:rsidRPr="00DD25E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Calibri" w:hAnsi="Angsana New"/>
                <w:b/>
                <w:bCs/>
                <w:sz w:val="10"/>
                <w:szCs w:val="10"/>
                <w:highlight w:val="yellow"/>
                <w:cs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7C136E3" w14:textId="77777777" w:rsidR="00621A33" w:rsidRPr="00DD25E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A637004" w14:textId="77777777" w:rsidR="00621A33" w:rsidRPr="00DD25E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3CD2338" w14:textId="77777777" w:rsidR="00621A33" w:rsidRPr="00DD25E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FCCE60C" w14:textId="77777777" w:rsidR="00621A33" w:rsidRPr="00DD25E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2A237DE" w14:textId="77777777" w:rsidR="00621A33" w:rsidRPr="00DD25E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44633DD" w14:textId="77777777" w:rsidR="00621A33" w:rsidRPr="00DD25E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4407490" w14:textId="77777777" w:rsidR="00621A33" w:rsidRPr="00DD25E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7C47288" w14:textId="77777777" w:rsidR="00621A33" w:rsidRPr="00DD25E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66AAA6B" w14:textId="77777777" w:rsidR="00621A33" w:rsidRPr="00DD25E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5188AA3" w14:textId="77777777" w:rsidR="00621A33" w:rsidRPr="00DD25E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087" w:type="dxa"/>
            <w:vAlign w:val="bottom"/>
          </w:tcPr>
          <w:p w14:paraId="598B58CB" w14:textId="77777777" w:rsidR="00621A33" w:rsidRPr="00DD25E7" w:rsidRDefault="00621A33" w:rsidP="00621A33">
            <w:pPr>
              <w:tabs>
                <w:tab w:val="decimal" w:pos="861"/>
              </w:tabs>
              <w:spacing w:line="240" w:lineRule="auto"/>
              <w:ind w:right="-108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1DA4BD2" w14:textId="77777777" w:rsidR="00621A33" w:rsidRPr="00DD25E7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3E9B9C98" w14:textId="77777777" w:rsidR="00621A33" w:rsidRPr="00DD25E7" w:rsidRDefault="00621A33" w:rsidP="00621A33">
            <w:pPr>
              <w:tabs>
                <w:tab w:val="decimal" w:pos="961"/>
              </w:tabs>
              <w:spacing w:line="240" w:lineRule="auto"/>
              <w:ind w:left="-108" w:right="-115"/>
              <w:rPr>
                <w:rFonts w:ascii="Angsana New" w:eastAsia="Calibri" w:hAnsi="Angsana New"/>
                <w:b/>
                <w:bCs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2D33CDF" w14:textId="77777777" w:rsidR="00621A33" w:rsidRPr="00DD25E7" w:rsidRDefault="00621A33" w:rsidP="00621A33">
            <w:pPr>
              <w:tabs>
                <w:tab w:val="decimal" w:pos="961"/>
              </w:tabs>
              <w:spacing w:line="240" w:lineRule="auto"/>
              <w:ind w:left="-108" w:right="-115"/>
              <w:rPr>
                <w:rFonts w:ascii="Angsana New" w:eastAsia="Calibri" w:hAnsi="Angsana New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nil"/>
            </w:tcBorders>
            <w:vAlign w:val="bottom"/>
          </w:tcPr>
          <w:p w14:paraId="2CD3260F" w14:textId="77777777" w:rsidR="00621A33" w:rsidRPr="00DD25E7" w:rsidRDefault="00621A33" w:rsidP="00621A33">
            <w:pPr>
              <w:tabs>
                <w:tab w:val="decimal" w:pos="961"/>
              </w:tabs>
              <w:spacing w:line="240" w:lineRule="auto"/>
              <w:ind w:left="-108" w:right="-115"/>
              <w:rPr>
                <w:rFonts w:ascii="Angsana New" w:eastAsia="Calibri" w:hAnsi="Angsana New"/>
                <w:b/>
                <w:bCs/>
                <w:sz w:val="10"/>
                <w:szCs w:val="10"/>
                <w:highlight w:val="yellow"/>
                <w:lang w:val="en-US"/>
              </w:rPr>
            </w:pPr>
          </w:p>
        </w:tc>
      </w:tr>
      <w:tr w:rsidR="00621A33" w:rsidRPr="00226264" w14:paraId="15EA043F" w14:textId="77777777" w:rsidTr="00730A98">
        <w:tc>
          <w:tcPr>
            <w:tcW w:w="3510" w:type="dxa"/>
            <w:tcBorders>
              <w:top w:val="nil"/>
              <w:bottom w:val="nil"/>
            </w:tcBorders>
            <w:vAlign w:val="bottom"/>
          </w:tcPr>
          <w:p w14:paraId="178088D7" w14:textId="77777777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สินทรัพย์ส่วนงาน</w:t>
            </w: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390E5D06" w14:textId="77777777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7137C81" w14:textId="77777777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vAlign w:val="bottom"/>
          </w:tcPr>
          <w:p w14:paraId="419C4C16" w14:textId="77777777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41FBF23" w14:textId="77777777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70F45EB4" w14:textId="77777777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69E21A0C" w14:textId="77777777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vAlign w:val="bottom"/>
          </w:tcPr>
          <w:p w14:paraId="220E258A" w14:textId="77777777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13C2D72F" w14:textId="77777777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vAlign w:val="bottom"/>
          </w:tcPr>
          <w:p w14:paraId="34C5D475" w14:textId="77777777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47450B1" w14:textId="77777777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top w:val="nil"/>
              <w:bottom w:val="nil"/>
            </w:tcBorders>
            <w:vAlign w:val="bottom"/>
          </w:tcPr>
          <w:p w14:paraId="1D485505" w14:textId="77777777" w:rsidR="00621A33" w:rsidRPr="00226264" w:rsidRDefault="00621A33" w:rsidP="00621A33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AF25590" w14:textId="77777777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3DC970B8" w14:textId="77777777" w:rsidR="00621A33" w:rsidRPr="00226264" w:rsidRDefault="00621A33" w:rsidP="00621A3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73F622F9" w14:textId="77777777" w:rsidR="00621A33" w:rsidRPr="00226264" w:rsidRDefault="00621A33" w:rsidP="00621A3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  <w:vAlign w:val="bottom"/>
          </w:tcPr>
          <w:p w14:paraId="44A8AC62" w14:textId="77777777" w:rsidR="00621A33" w:rsidRPr="00226264" w:rsidRDefault="00621A33" w:rsidP="00621A3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621A33" w:rsidRPr="00226264" w14:paraId="14A31C62" w14:textId="77777777" w:rsidTr="00CA54A2">
        <w:tc>
          <w:tcPr>
            <w:tcW w:w="3510" w:type="dxa"/>
            <w:tcBorders>
              <w:bottom w:val="nil"/>
            </w:tcBorders>
            <w:vAlign w:val="bottom"/>
          </w:tcPr>
          <w:p w14:paraId="4DB193CB" w14:textId="097EB1B5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31 </w:t>
            </w: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ธันวาคม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2567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/ </w:t>
            </w:r>
            <w:r w:rsidRPr="0087694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31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2567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307FA159" w14:textId="77777777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B5D9B91" w14:textId="77777777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4125C10C" w14:textId="77777777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06BCC1D" w14:textId="77777777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2825DD0" w14:textId="77777777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E55AFE7" w14:textId="77777777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84A2BBA" w14:textId="77777777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07C4D53" w14:textId="77777777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0BAF18F6" w14:textId="77777777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75D447F" w14:textId="77777777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30199FA5" w14:textId="77777777" w:rsidR="00621A33" w:rsidRPr="00226264" w:rsidRDefault="00621A33" w:rsidP="00621A33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20E38CF" w14:textId="77777777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56A63C0F" w14:textId="5854FD2D" w:rsidR="00621A33" w:rsidRPr="00226264" w:rsidRDefault="00F101CC" w:rsidP="00621A3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F101CC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10,655,545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25AE3A4" w14:textId="77777777" w:rsidR="00621A33" w:rsidRPr="00226264" w:rsidRDefault="00621A33" w:rsidP="00621A3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33DBDC67" w14:textId="7A269402" w:rsidR="00621A33" w:rsidRPr="00226264" w:rsidRDefault="007B1042" w:rsidP="00621A3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7B1042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11</w:t>
            </w:r>
            <w:r w:rsidRPr="007B1042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7B1042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114</w:t>
            </w:r>
            <w:r w:rsidRPr="007B1042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,</w:t>
            </w:r>
            <w:r w:rsidRPr="007B1042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/>
              </w:rPr>
              <w:t>756</w:t>
            </w:r>
          </w:p>
        </w:tc>
      </w:tr>
      <w:tr w:rsidR="00621A33" w:rsidRPr="00226264" w14:paraId="5DA96193" w14:textId="77777777" w:rsidTr="00CA54A2">
        <w:tc>
          <w:tcPr>
            <w:tcW w:w="3510" w:type="dxa"/>
            <w:tcBorders>
              <w:bottom w:val="nil"/>
            </w:tcBorders>
            <w:vAlign w:val="bottom"/>
          </w:tcPr>
          <w:p w14:paraId="5084A195" w14:textId="77777777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หนี้สินส่วนงาน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B37C3FF" w14:textId="77777777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566D291" w14:textId="77777777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04A90914" w14:textId="77777777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3CDF63E" w14:textId="77777777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6F6C8847" w14:textId="77777777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1B5113E" w14:textId="77777777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0A633E56" w14:textId="77777777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1C5B0F4F" w14:textId="77777777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6C6707AA" w14:textId="77777777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79DE6EA" w14:textId="77777777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0FB0770D" w14:textId="77777777" w:rsidR="00621A33" w:rsidRPr="00226264" w:rsidRDefault="00621A33" w:rsidP="00621A33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FD3F19B" w14:textId="77777777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00E8B6E2" w14:textId="77777777" w:rsidR="00621A33" w:rsidRPr="00226264" w:rsidRDefault="00621A33" w:rsidP="00621A3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ABC9B0B" w14:textId="77777777" w:rsidR="00621A33" w:rsidRPr="00226264" w:rsidRDefault="00621A33" w:rsidP="00621A3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  <w:vAlign w:val="bottom"/>
          </w:tcPr>
          <w:p w14:paraId="3094F5E0" w14:textId="77777777" w:rsidR="00621A33" w:rsidRPr="00226264" w:rsidRDefault="00621A33" w:rsidP="00621A3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</w:tr>
      <w:tr w:rsidR="00621A33" w:rsidRPr="00226264" w14:paraId="43413253" w14:textId="77777777" w:rsidTr="00CA54A2">
        <w:tc>
          <w:tcPr>
            <w:tcW w:w="3510" w:type="dxa"/>
            <w:tcBorders>
              <w:bottom w:val="nil"/>
            </w:tcBorders>
            <w:vAlign w:val="bottom"/>
          </w:tcPr>
          <w:p w14:paraId="46111E04" w14:textId="24F2DFAF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 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ณ วันที่ </w:t>
            </w:r>
            <w:r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31 </w:t>
            </w:r>
            <w:r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>ธันวาคม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>
              <w:rPr>
                <w:rFonts w:ascii="Angsana New" w:eastAsia="Calibri" w:hAnsi="Angsana New"/>
                <w:sz w:val="26"/>
                <w:szCs w:val="26"/>
                <w:lang w:val="en-US"/>
              </w:rPr>
              <w:t>2567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/ </w:t>
            </w:r>
            <w:r w:rsidRPr="00876948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31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 xml:space="preserve"> </w:t>
            </w:r>
            <w:r w:rsidRPr="00226264">
              <w:rPr>
                <w:rFonts w:ascii="Angsana New" w:eastAsia="Calibri" w:hAnsi="Angsana New" w:hint="cs"/>
                <w:sz w:val="26"/>
                <w:szCs w:val="26"/>
                <w:cs/>
                <w:lang w:val="en-US"/>
              </w:rPr>
              <w:t xml:space="preserve">มีนาคม </w:t>
            </w:r>
            <w:r>
              <w:rPr>
                <w:rFonts w:ascii="Angsana New" w:eastAsia="Calibri" w:hAnsi="Angsana New" w:hint="cs"/>
                <w:sz w:val="26"/>
                <w:szCs w:val="26"/>
                <w:lang w:val="en-US"/>
              </w:rPr>
              <w:t>2567</w:t>
            </w: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19B96296" w14:textId="77777777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09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807D3E1" w14:textId="77777777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nil"/>
            </w:tcBorders>
            <w:vAlign w:val="bottom"/>
          </w:tcPr>
          <w:p w14:paraId="5F585234" w14:textId="77777777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A566B48" w14:textId="77777777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405E938E" w14:textId="77777777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74F85BB" w14:textId="77777777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10CA13EE" w14:textId="77777777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36B3F65" w14:textId="77777777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bottom w:val="nil"/>
            </w:tcBorders>
            <w:vAlign w:val="bottom"/>
          </w:tcPr>
          <w:p w14:paraId="346BC66E" w14:textId="77777777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5A84167" w14:textId="77777777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087" w:type="dxa"/>
            <w:tcBorders>
              <w:bottom w:val="nil"/>
            </w:tcBorders>
            <w:vAlign w:val="bottom"/>
          </w:tcPr>
          <w:p w14:paraId="42E1E548" w14:textId="77777777" w:rsidR="00621A33" w:rsidRPr="00226264" w:rsidRDefault="00621A33" w:rsidP="00621A33">
            <w:pPr>
              <w:tabs>
                <w:tab w:val="decimal" w:pos="861"/>
              </w:tabs>
              <w:spacing w:line="340" w:lineRule="exact"/>
              <w:ind w:right="-108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F25E554" w14:textId="77777777" w:rsidR="00621A33" w:rsidRPr="00226264" w:rsidRDefault="00621A33" w:rsidP="00621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40" w:lineRule="exact"/>
              <w:jc w:val="right"/>
              <w:rPr>
                <w:rFonts w:ascii="Angsana New" w:eastAsia="Calibri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1BDBB01E" w14:textId="4E5D13A3" w:rsidR="00621A33" w:rsidRPr="00226264" w:rsidRDefault="00F101CC" w:rsidP="00621A3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F101CC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1,531,544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6003841" w14:textId="77777777" w:rsidR="00621A33" w:rsidRPr="00226264" w:rsidRDefault="00621A33" w:rsidP="00621A3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617AE8C8" w14:textId="4AF1A4DF" w:rsidR="00621A33" w:rsidRPr="00226264" w:rsidRDefault="007B1042" w:rsidP="00621A33">
            <w:pPr>
              <w:tabs>
                <w:tab w:val="decimal" w:pos="961"/>
              </w:tabs>
              <w:spacing w:line="340" w:lineRule="exact"/>
              <w:ind w:left="-108" w:right="-115"/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</w:pPr>
            <w:r w:rsidRPr="007B1042">
              <w:rPr>
                <w:rFonts w:ascii="Angsana New" w:eastAsia="Calibri" w:hAnsi="Angsana New"/>
                <w:b/>
                <w:bCs/>
                <w:sz w:val="26"/>
                <w:szCs w:val="26"/>
                <w:lang w:val="en-US"/>
              </w:rPr>
              <w:t>1,746,547</w:t>
            </w:r>
          </w:p>
        </w:tc>
      </w:tr>
    </w:tbl>
    <w:p w14:paraId="5E5A0A59" w14:textId="77777777" w:rsidR="008E5BB5" w:rsidRDefault="008E5BB5" w:rsidP="008E5BB5">
      <w:pPr>
        <w:tabs>
          <w:tab w:val="left" w:pos="540"/>
        </w:tabs>
        <w:spacing w:line="240" w:lineRule="auto"/>
        <w:ind w:right="123"/>
        <w:jc w:val="thaiDistribute"/>
        <w:rPr>
          <w:rFonts w:ascii="Angsana New" w:hAnsi="Angsana New"/>
          <w:sz w:val="30"/>
          <w:szCs w:val="30"/>
        </w:rPr>
      </w:pPr>
    </w:p>
    <w:p w14:paraId="4123CE90" w14:textId="711C1B8E" w:rsidR="006D6762" w:rsidRDefault="006D6762" w:rsidP="008E5BB5">
      <w:pPr>
        <w:tabs>
          <w:tab w:val="left" w:pos="540"/>
        </w:tabs>
        <w:spacing w:line="240" w:lineRule="auto"/>
        <w:ind w:right="123"/>
        <w:jc w:val="thaiDistribute"/>
        <w:rPr>
          <w:rFonts w:ascii="Angsana New" w:hAnsi="Angsana New"/>
          <w:sz w:val="30"/>
          <w:szCs w:val="30"/>
        </w:rPr>
        <w:sectPr w:rsidR="006D6762" w:rsidSect="008A2DB2">
          <w:headerReference w:type="default" r:id="rId14"/>
          <w:footerReference w:type="default" r:id="rId15"/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bookmarkEnd w:id="0"/>
    <w:p w14:paraId="05379524" w14:textId="77777777" w:rsidR="00916D20" w:rsidRPr="00916D20" w:rsidRDefault="00916D20" w:rsidP="00621A33">
      <w:pPr>
        <w:numPr>
          <w:ilvl w:val="0"/>
          <w:numId w:val="6"/>
        </w:numPr>
        <w:spacing w:line="240" w:lineRule="auto"/>
        <w:ind w:left="540" w:hanging="540"/>
        <w:rPr>
          <w:rFonts w:ascii="Angsana New" w:hAnsi="Angsana New"/>
          <w:b/>
          <w:bCs/>
          <w:sz w:val="30"/>
          <w:szCs w:val="30"/>
          <w:lang w:val="th-TH"/>
        </w:rPr>
      </w:pPr>
      <w:r w:rsidRPr="00916D20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ภาษีเงินได้</w:t>
      </w:r>
    </w:p>
    <w:p w14:paraId="5A10F09E" w14:textId="77777777" w:rsidR="00916D20" w:rsidRDefault="00916D20" w:rsidP="00916D20">
      <w:pPr>
        <w:tabs>
          <w:tab w:val="left" w:pos="540"/>
        </w:tabs>
        <w:spacing w:line="240" w:lineRule="auto"/>
        <w:ind w:left="1170"/>
        <w:rPr>
          <w:rFonts w:ascii="Angsana New" w:hAnsi="Angsana New"/>
          <w:b/>
          <w:bCs/>
          <w:sz w:val="30"/>
          <w:szCs w:val="30"/>
          <w:lang w:val="th-TH"/>
        </w:rPr>
      </w:pPr>
    </w:p>
    <w:tbl>
      <w:tblPr>
        <w:tblW w:w="4952" w:type="pct"/>
        <w:tblInd w:w="450" w:type="dxa"/>
        <w:tblLook w:val="00A0" w:firstRow="1" w:lastRow="0" w:firstColumn="1" w:lastColumn="0" w:noHBand="0" w:noVBand="0"/>
      </w:tblPr>
      <w:tblGrid>
        <w:gridCol w:w="5757"/>
        <w:gridCol w:w="877"/>
        <w:gridCol w:w="1317"/>
        <w:gridCol w:w="306"/>
        <w:gridCol w:w="1256"/>
      </w:tblGrid>
      <w:tr w:rsidR="00916D20" w:rsidRPr="00E301AC" w14:paraId="09973D39" w14:textId="77777777" w:rsidTr="00621A33">
        <w:trPr>
          <w:trHeight w:val="420"/>
        </w:trPr>
        <w:tc>
          <w:tcPr>
            <w:tcW w:w="3026" w:type="pct"/>
          </w:tcPr>
          <w:p w14:paraId="1DC4943D" w14:textId="77777777" w:rsidR="00916D20" w:rsidRPr="00E301AC" w:rsidRDefault="00916D20" w:rsidP="00925F3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1" w:type="pct"/>
          </w:tcPr>
          <w:p w14:paraId="1977A65A" w14:textId="77777777" w:rsidR="00916D20" w:rsidRPr="00E301AC" w:rsidRDefault="00916D20" w:rsidP="00925F34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13" w:type="pct"/>
            <w:gridSpan w:val="3"/>
          </w:tcPr>
          <w:p w14:paraId="1E359B65" w14:textId="77777777" w:rsidR="00916D20" w:rsidRPr="00E301AC" w:rsidRDefault="00916D20" w:rsidP="00925F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916D20" w:rsidRPr="00E301AC" w14:paraId="573C0140" w14:textId="77777777" w:rsidTr="00621A33">
        <w:trPr>
          <w:trHeight w:val="420"/>
        </w:trPr>
        <w:tc>
          <w:tcPr>
            <w:tcW w:w="3026" w:type="pct"/>
          </w:tcPr>
          <w:p w14:paraId="0A146AC8" w14:textId="77777777" w:rsidR="00916D20" w:rsidRPr="00E301AC" w:rsidRDefault="00916D20" w:rsidP="00925F3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1" w:type="pct"/>
          </w:tcPr>
          <w:p w14:paraId="4C51418A" w14:textId="77777777" w:rsidR="00916D20" w:rsidRPr="00E301AC" w:rsidRDefault="00916D20" w:rsidP="00925F34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13" w:type="pct"/>
            <w:gridSpan w:val="3"/>
          </w:tcPr>
          <w:p w14:paraId="644C1E87" w14:textId="77777777" w:rsidR="00916D20" w:rsidRPr="00E301AC" w:rsidRDefault="00916D20" w:rsidP="00925F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ตามวิธีส่วนได้เสีย</w:t>
            </w:r>
          </w:p>
        </w:tc>
      </w:tr>
      <w:tr w:rsidR="00916D20" w:rsidRPr="00E301AC" w14:paraId="2AE49192" w14:textId="77777777" w:rsidTr="00621A33">
        <w:trPr>
          <w:trHeight w:val="420"/>
        </w:trPr>
        <w:tc>
          <w:tcPr>
            <w:tcW w:w="3026" w:type="pct"/>
          </w:tcPr>
          <w:p w14:paraId="3408D6C8" w14:textId="77777777" w:rsidR="00916D20" w:rsidRPr="00E301AC" w:rsidRDefault="00916D20" w:rsidP="00925F34">
            <w:pPr>
              <w:tabs>
                <w:tab w:val="left" w:pos="540"/>
              </w:tabs>
              <w:ind w:left="540" w:hanging="540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461" w:type="pct"/>
          </w:tcPr>
          <w:p w14:paraId="52248B06" w14:textId="77777777" w:rsidR="00916D20" w:rsidRPr="00E301AC" w:rsidRDefault="00916D20" w:rsidP="00925F34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3" w:type="pct"/>
            <w:gridSpan w:val="3"/>
          </w:tcPr>
          <w:p w14:paraId="5EF6533F" w14:textId="77777777" w:rsidR="00916D20" w:rsidRPr="00E301AC" w:rsidRDefault="00916D20" w:rsidP="00925F3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และงบการเงินเฉพาะกิจการ</w:t>
            </w:r>
          </w:p>
        </w:tc>
      </w:tr>
      <w:tr w:rsidR="00896829" w:rsidRPr="00E301AC" w14:paraId="1B9E450E" w14:textId="77777777" w:rsidTr="00621A33">
        <w:trPr>
          <w:trHeight w:val="420"/>
        </w:trPr>
        <w:tc>
          <w:tcPr>
            <w:tcW w:w="3026" w:type="pct"/>
          </w:tcPr>
          <w:p w14:paraId="1DB16748" w14:textId="77777777" w:rsidR="00896829" w:rsidRPr="00E301AC" w:rsidRDefault="00896829" w:rsidP="0089682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1" w:type="pct"/>
          </w:tcPr>
          <w:p w14:paraId="39D3F572" w14:textId="77777777" w:rsidR="00896829" w:rsidRPr="00E301AC" w:rsidRDefault="00896829" w:rsidP="00896829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137BEA69" w14:textId="30651DEA" w:rsidR="00896829" w:rsidRPr="00E301AC" w:rsidRDefault="00896829" w:rsidP="0089682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61" w:type="pct"/>
          </w:tcPr>
          <w:p w14:paraId="13DC8960" w14:textId="77777777" w:rsidR="00896829" w:rsidRPr="00E301AC" w:rsidRDefault="00896829" w:rsidP="0089682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660" w:type="pct"/>
          </w:tcPr>
          <w:p w14:paraId="0E8EE971" w14:textId="6573AB2D" w:rsidR="00896829" w:rsidRPr="00E301AC" w:rsidRDefault="00896829" w:rsidP="0089682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896829" w:rsidRPr="00E301AC" w14:paraId="57DBEF55" w14:textId="77777777" w:rsidTr="00621A33">
        <w:trPr>
          <w:trHeight w:val="420"/>
        </w:trPr>
        <w:tc>
          <w:tcPr>
            <w:tcW w:w="3026" w:type="pct"/>
          </w:tcPr>
          <w:p w14:paraId="21CBFBFC" w14:textId="77777777" w:rsidR="00896829" w:rsidRPr="00E301AC" w:rsidRDefault="00896829" w:rsidP="0089682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1" w:type="pct"/>
          </w:tcPr>
          <w:p w14:paraId="298EBA7B" w14:textId="77777777" w:rsidR="00896829" w:rsidRPr="00E301AC" w:rsidRDefault="00896829" w:rsidP="00896829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2" w:type="pct"/>
          </w:tcPr>
          <w:p w14:paraId="6394C28B" w14:textId="77777777" w:rsidR="00896829" w:rsidRPr="00E301AC" w:rsidRDefault="00896829" w:rsidP="0089682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61" w:type="pct"/>
          </w:tcPr>
          <w:p w14:paraId="5CF841BC" w14:textId="77777777" w:rsidR="00896829" w:rsidRPr="00E301AC" w:rsidRDefault="00896829" w:rsidP="0089682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660" w:type="pct"/>
          </w:tcPr>
          <w:p w14:paraId="3AFEB113" w14:textId="77777777" w:rsidR="00896829" w:rsidRPr="00E301AC" w:rsidRDefault="00896829" w:rsidP="00896829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896829" w:rsidRPr="00E301AC" w14:paraId="59FD4D14" w14:textId="77777777" w:rsidTr="00621A33">
        <w:trPr>
          <w:trHeight w:val="420"/>
        </w:trPr>
        <w:tc>
          <w:tcPr>
            <w:tcW w:w="3026" w:type="pct"/>
          </w:tcPr>
          <w:p w14:paraId="2B796A05" w14:textId="77777777" w:rsidR="00896829" w:rsidRPr="00E301AC" w:rsidRDefault="00896829" w:rsidP="0089682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1" w:type="pct"/>
          </w:tcPr>
          <w:p w14:paraId="6BE508FF" w14:textId="77777777" w:rsidR="00896829" w:rsidRPr="00E301AC" w:rsidRDefault="00896829" w:rsidP="00896829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13" w:type="pct"/>
            <w:gridSpan w:val="3"/>
          </w:tcPr>
          <w:p w14:paraId="4C970DE8" w14:textId="77777777" w:rsidR="00896829" w:rsidRPr="00E301AC" w:rsidRDefault="00896829" w:rsidP="0089682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896829" w:rsidRPr="00E301AC" w14:paraId="56982593" w14:textId="77777777" w:rsidTr="00621A33">
        <w:trPr>
          <w:trHeight w:val="420"/>
        </w:trPr>
        <w:tc>
          <w:tcPr>
            <w:tcW w:w="3026" w:type="pct"/>
          </w:tcPr>
          <w:p w14:paraId="6582E343" w14:textId="77777777" w:rsidR="00896829" w:rsidRPr="00E301AC" w:rsidRDefault="00896829" w:rsidP="0089682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461" w:type="pct"/>
          </w:tcPr>
          <w:p w14:paraId="695569DD" w14:textId="77777777" w:rsidR="00896829" w:rsidRPr="00E301AC" w:rsidRDefault="00896829" w:rsidP="00896829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2" w:type="pct"/>
          </w:tcPr>
          <w:p w14:paraId="0CCB2C0A" w14:textId="77777777" w:rsidR="00896829" w:rsidRPr="00E301AC" w:rsidRDefault="00896829" w:rsidP="00896829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1" w:type="pct"/>
          </w:tcPr>
          <w:p w14:paraId="69652C8F" w14:textId="77777777" w:rsidR="00896829" w:rsidRPr="00E301AC" w:rsidRDefault="00896829" w:rsidP="00896829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14:paraId="696B5B3D" w14:textId="77777777" w:rsidR="00896829" w:rsidRPr="00E301AC" w:rsidRDefault="00896829" w:rsidP="00896829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96829" w:rsidRPr="00E301AC" w14:paraId="1ED27FE9" w14:textId="77777777" w:rsidTr="00621A33">
        <w:trPr>
          <w:trHeight w:val="420"/>
        </w:trPr>
        <w:tc>
          <w:tcPr>
            <w:tcW w:w="3026" w:type="pct"/>
          </w:tcPr>
          <w:p w14:paraId="25E66041" w14:textId="77777777" w:rsidR="00896829" w:rsidRPr="00E301AC" w:rsidRDefault="00896829" w:rsidP="0089682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6C05">
              <w:rPr>
                <w:rFonts w:asciiTheme="majorBidi" w:hAnsi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461" w:type="pct"/>
          </w:tcPr>
          <w:p w14:paraId="12076E04" w14:textId="77777777" w:rsidR="00896829" w:rsidRPr="00E301AC" w:rsidRDefault="00896829" w:rsidP="00896829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2" w:type="pct"/>
          </w:tcPr>
          <w:p w14:paraId="42143F1C" w14:textId="08217FC1" w:rsidR="00896829" w:rsidRPr="00E301AC" w:rsidRDefault="00F101CC" w:rsidP="00896829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5,168</w:t>
            </w:r>
          </w:p>
        </w:tc>
        <w:tc>
          <w:tcPr>
            <w:tcW w:w="161" w:type="pct"/>
          </w:tcPr>
          <w:p w14:paraId="1DC5DCBB" w14:textId="77777777" w:rsidR="00896829" w:rsidRPr="00E301AC" w:rsidRDefault="00896829" w:rsidP="00896829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14:paraId="4AB1B751" w14:textId="2D10E292" w:rsidR="00896829" w:rsidRPr="00E301AC" w:rsidRDefault="00F101CC" w:rsidP="00896829">
            <w:pPr>
              <w:tabs>
                <w:tab w:val="decimal" w:pos="621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896829" w:rsidRPr="00E301AC" w14:paraId="65B37682" w14:textId="77777777" w:rsidTr="00621A33">
        <w:trPr>
          <w:trHeight w:val="60"/>
        </w:trPr>
        <w:tc>
          <w:tcPr>
            <w:tcW w:w="3026" w:type="pct"/>
          </w:tcPr>
          <w:p w14:paraId="0C81CD30" w14:textId="77777777" w:rsidR="00896829" w:rsidRPr="00E301AC" w:rsidRDefault="00896829" w:rsidP="00896829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1" w:type="pct"/>
          </w:tcPr>
          <w:p w14:paraId="6AA95F1C" w14:textId="77777777" w:rsidR="00896829" w:rsidRPr="00E301AC" w:rsidRDefault="00896829" w:rsidP="00896829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</w:tcPr>
          <w:p w14:paraId="7EB2A99B" w14:textId="3D2F0CD1" w:rsidR="00896829" w:rsidRPr="00E301AC" w:rsidRDefault="00F101CC" w:rsidP="00896829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1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5,168</w:t>
            </w:r>
          </w:p>
        </w:tc>
        <w:tc>
          <w:tcPr>
            <w:tcW w:w="161" w:type="pct"/>
          </w:tcPr>
          <w:p w14:paraId="2721A9DA" w14:textId="77777777" w:rsidR="00896829" w:rsidRPr="00E301AC" w:rsidRDefault="00896829" w:rsidP="00896829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single" w:sz="4" w:space="0" w:color="auto"/>
            </w:tcBorders>
          </w:tcPr>
          <w:p w14:paraId="517DE47D" w14:textId="7BD0B75A" w:rsidR="00896829" w:rsidRPr="00E301AC" w:rsidRDefault="00F101CC" w:rsidP="00896829">
            <w:pPr>
              <w:tabs>
                <w:tab w:val="decimal" w:pos="621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896829" w:rsidRPr="00E301AC" w14:paraId="27752AD6" w14:textId="77777777" w:rsidTr="00621A33">
        <w:trPr>
          <w:trHeight w:val="420"/>
        </w:trPr>
        <w:tc>
          <w:tcPr>
            <w:tcW w:w="3026" w:type="pct"/>
          </w:tcPr>
          <w:p w14:paraId="30D65708" w14:textId="77777777" w:rsidR="00896829" w:rsidRPr="00E301AC" w:rsidRDefault="00896829" w:rsidP="0089682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61" w:type="pct"/>
          </w:tcPr>
          <w:p w14:paraId="29D5A6C6" w14:textId="77777777" w:rsidR="00896829" w:rsidRPr="00E301AC" w:rsidRDefault="00896829" w:rsidP="00896829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2" w:type="pct"/>
          </w:tcPr>
          <w:p w14:paraId="046BBDBE" w14:textId="77777777" w:rsidR="00896829" w:rsidRPr="00E301AC" w:rsidRDefault="00896829" w:rsidP="00896829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1" w:type="pct"/>
          </w:tcPr>
          <w:p w14:paraId="345AE443" w14:textId="77777777" w:rsidR="00896829" w:rsidRPr="00E301AC" w:rsidRDefault="00896829" w:rsidP="00896829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14:paraId="1DF3A7B2" w14:textId="77777777" w:rsidR="00896829" w:rsidRPr="00E301AC" w:rsidRDefault="00896829" w:rsidP="00896829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96829" w:rsidRPr="00E301AC" w14:paraId="669249FC" w14:textId="77777777" w:rsidTr="00621A33">
        <w:trPr>
          <w:trHeight w:val="420"/>
        </w:trPr>
        <w:tc>
          <w:tcPr>
            <w:tcW w:w="3026" w:type="pct"/>
          </w:tcPr>
          <w:p w14:paraId="54F91F0B" w14:textId="77777777" w:rsidR="00896829" w:rsidRPr="00E301AC" w:rsidRDefault="00896829" w:rsidP="0089682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61" w:type="pct"/>
          </w:tcPr>
          <w:p w14:paraId="7428D7E3" w14:textId="77777777" w:rsidR="00896829" w:rsidRPr="00E301AC" w:rsidRDefault="00896829" w:rsidP="00896829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92" w:type="pct"/>
          </w:tcPr>
          <w:p w14:paraId="5DEF1912" w14:textId="589E2B3A" w:rsidR="00896829" w:rsidRPr="00E301AC" w:rsidRDefault="00F101CC" w:rsidP="00896829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(8,293)</w:t>
            </w:r>
          </w:p>
        </w:tc>
        <w:tc>
          <w:tcPr>
            <w:tcW w:w="161" w:type="pct"/>
          </w:tcPr>
          <w:p w14:paraId="38A1C040" w14:textId="77777777" w:rsidR="00896829" w:rsidRPr="00E301AC" w:rsidRDefault="00896829" w:rsidP="00896829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14:paraId="305922A1" w14:textId="07C826A8" w:rsidR="00896829" w:rsidRPr="00E301AC" w:rsidRDefault="00F101CC" w:rsidP="00896829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101C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(952)</w:t>
            </w:r>
          </w:p>
        </w:tc>
      </w:tr>
      <w:tr w:rsidR="00896829" w:rsidRPr="00E301AC" w14:paraId="7B15EF21" w14:textId="77777777" w:rsidTr="00621A33">
        <w:trPr>
          <w:trHeight w:val="420"/>
        </w:trPr>
        <w:tc>
          <w:tcPr>
            <w:tcW w:w="3026" w:type="pct"/>
          </w:tcPr>
          <w:p w14:paraId="152D3E0A" w14:textId="77777777" w:rsidR="00896829" w:rsidRPr="00E301AC" w:rsidRDefault="00896829" w:rsidP="0089682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461" w:type="pct"/>
          </w:tcPr>
          <w:p w14:paraId="03B1B1EB" w14:textId="77777777" w:rsidR="00896829" w:rsidRPr="00E301AC" w:rsidRDefault="00896829" w:rsidP="00896829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</w:tcPr>
          <w:p w14:paraId="53034542" w14:textId="534D12EF" w:rsidR="00896829" w:rsidRPr="00E301AC" w:rsidRDefault="00F101CC" w:rsidP="00896829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1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(8,293)</w:t>
            </w:r>
          </w:p>
        </w:tc>
        <w:tc>
          <w:tcPr>
            <w:tcW w:w="161" w:type="pct"/>
          </w:tcPr>
          <w:p w14:paraId="3F84DA5B" w14:textId="77777777" w:rsidR="00896829" w:rsidRPr="00E301AC" w:rsidRDefault="00896829" w:rsidP="00896829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</w:tcPr>
          <w:p w14:paraId="66B9A5AE" w14:textId="581046E5" w:rsidR="00896829" w:rsidRPr="00E301AC" w:rsidRDefault="00F101CC" w:rsidP="00896829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1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(952)</w:t>
            </w:r>
          </w:p>
        </w:tc>
      </w:tr>
      <w:tr w:rsidR="00896829" w:rsidRPr="00E301AC" w14:paraId="59DE1978" w14:textId="77777777" w:rsidTr="00621A33">
        <w:trPr>
          <w:trHeight w:val="60"/>
        </w:trPr>
        <w:tc>
          <w:tcPr>
            <w:tcW w:w="3026" w:type="pct"/>
          </w:tcPr>
          <w:p w14:paraId="1383CCE9" w14:textId="77777777" w:rsidR="00896829" w:rsidRPr="00E301AC" w:rsidRDefault="00896829" w:rsidP="00896829">
            <w:pPr>
              <w:tabs>
                <w:tab w:val="left" w:pos="540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1" w:type="pct"/>
          </w:tcPr>
          <w:p w14:paraId="4258CD4D" w14:textId="77777777" w:rsidR="00896829" w:rsidRPr="00E301AC" w:rsidRDefault="00896829" w:rsidP="00896829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2" w:type="pct"/>
            <w:tcBorders>
              <w:top w:val="single" w:sz="4" w:space="0" w:color="auto"/>
            </w:tcBorders>
          </w:tcPr>
          <w:p w14:paraId="63C8E7D3" w14:textId="77777777" w:rsidR="00896829" w:rsidRPr="00E301AC" w:rsidRDefault="00896829" w:rsidP="00896829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61" w:type="pct"/>
          </w:tcPr>
          <w:p w14:paraId="2D72763A" w14:textId="77777777" w:rsidR="00896829" w:rsidRPr="00E301AC" w:rsidRDefault="00896829" w:rsidP="00896829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</w:tcPr>
          <w:p w14:paraId="1B2E4A1E" w14:textId="77777777" w:rsidR="00896829" w:rsidRPr="00E301AC" w:rsidRDefault="00896829" w:rsidP="00896829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896829" w:rsidRPr="00E301AC" w14:paraId="2A741020" w14:textId="77777777" w:rsidTr="00621A33">
        <w:trPr>
          <w:trHeight w:val="420"/>
        </w:trPr>
        <w:tc>
          <w:tcPr>
            <w:tcW w:w="3026" w:type="pct"/>
          </w:tcPr>
          <w:p w14:paraId="3883EFC1" w14:textId="44F5BD01" w:rsidR="00896829" w:rsidRPr="00E301AC" w:rsidRDefault="00896829" w:rsidP="00896829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  <w:r w:rsidR="00494B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รายได้</w:t>
            </w: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461" w:type="pct"/>
          </w:tcPr>
          <w:p w14:paraId="38918CD1" w14:textId="77777777" w:rsidR="00896829" w:rsidRPr="00E301AC" w:rsidRDefault="00896829" w:rsidP="00896829">
            <w:pPr>
              <w:spacing w:line="240" w:lineRule="auto"/>
              <w:ind w:left="-93" w:right="-1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92" w:type="pct"/>
            <w:tcBorders>
              <w:bottom w:val="double" w:sz="4" w:space="0" w:color="auto"/>
            </w:tcBorders>
          </w:tcPr>
          <w:p w14:paraId="42D3EF43" w14:textId="012804BC" w:rsidR="00896829" w:rsidRPr="00E301AC" w:rsidRDefault="00F101CC" w:rsidP="00896829">
            <w:pPr>
              <w:tabs>
                <w:tab w:val="decimal" w:pos="1030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1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(3,125)</w:t>
            </w:r>
          </w:p>
        </w:tc>
        <w:tc>
          <w:tcPr>
            <w:tcW w:w="161" w:type="pct"/>
          </w:tcPr>
          <w:p w14:paraId="578EC62A" w14:textId="77777777" w:rsidR="00896829" w:rsidRPr="00E301AC" w:rsidRDefault="00896829" w:rsidP="00896829">
            <w:pPr>
              <w:tabs>
                <w:tab w:val="decimal" w:pos="951"/>
              </w:tabs>
              <w:spacing w:line="240" w:lineRule="auto"/>
              <w:ind w:right="-12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double" w:sz="4" w:space="0" w:color="auto"/>
            </w:tcBorders>
          </w:tcPr>
          <w:p w14:paraId="1B551785" w14:textId="44E9CAEB" w:rsidR="00896829" w:rsidRPr="00E301AC" w:rsidRDefault="00F101CC" w:rsidP="00896829">
            <w:pPr>
              <w:tabs>
                <w:tab w:val="decimal" w:pos="940"/>
              </w:tabs>
              <w:spacing w:line="240" w:lineRule="auto"/>
              <w:ind w:right="-1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1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(952)</w:t>
            </w:r>
          </w:p>
        </w:tc>
      </w:tr>
    </w:tbl>
    <w:p w14:paraId="5AA11167" w14:textId="77777777" w:rsidR="00916D20" w:rsidRDefault="00916D20" w:rsidP="00916D20">
      <w:pPr>
        <w:tabs>
          <w:tab w:val="left" w:pos="540"/>
        </w:tabs>
        <w:spacing w:line="240" w:lineRule="auto"/>
        <w:ind w:left="1170"/>
        <w:rPr>
          <w:rFonts w:ascii="Angsana New" w:hAnsi="Angsana New"/>
          <w:b/>
          <w:bCs/>
          <w:sz w:val="30"/>
          <w:szCs w:val="30"/>
          <w:lang w:val="th-TH"/>
        </w:rPr>
      </w:pPr>
    </w:p>
    <w:tbl>
      <w:tblPr>
        <w:tblW w:w="950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48"/>
        <w:gridCol w:w="1187"/>
        <w:gridCol w:w="10"/>
        <w:gridCol w:w="245"/>
        <w:gridCol w:w="10"/>
        <w:gridCol w:w="1310"/>
        <w:gridCol w:w="11"/>
        <w:gridCol w:w="276"/>
        <w:gridCol w:w="11"/>
        <w:gridCol w:w="1122"/>
        <w:gridCol w:w="11"/>
        <w:gridCol w:w="276"/>
        <w:gridCol w:w="11"/>
        <w:gridCol w:w="1280"/>
      </w:tblGrid>
      <w:tr w:rsidR="00916D20" w:rsidRPr="00E301AC" w14:paraId="0330864D" w14:textId="77777777" w:rsidTr="00621A33">
        <w:trPr>
          <w:trHeight w:val="415"/>
        </w:trPr>
        <w:tc>
          <w:tcPr>
            <w:tcW w:w="1971" w:type="pct"/>
            <w:shd w:val="clear" w:color="auto" w:fill="FFFFFF"/>
          </w:tcPr>
          <w:p w14:paraId="12A668B7" w14:textId="77777777" w:rsidR="00916D20" w:rsidRPr="00FD3EC6" w:rsidRDefault="00916D20" w:rsidP="00925F34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3029" w:type="pct"/>
            <w:gridSpan w:val="13"/>
            <w:shd w:val="clear" w:color="auto" w:fill="FFFFFF"/>
          </w:tcPr>
          <w:p w14:paraId="150BDD2B" w14:textId="77777777" w:rsidR="00916D20" w:rsidRPr="00E301AC" w:rsidRDefault="00916D20" w:rsidP="00925F34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916D20" w:rsidRPr="00E301AC" w14:paraId="15C80F42" w14:textId="77777777" w:rsidTr="00621A33">
        <w:trPr>
          <w:trHeight w:val="415"/>
        </w:trPr>
        <w:tc>
          <w:tcPr>
            <w:tcW w:w="1971" w:type="pct"/>
            <w:shd w:val="clear" w:color="auto" w:fill="FFFFFF"/>
          </w:tcPr>
          <w:p w14:paraId="779CFCFB" w14:textId="77777777" w:rsidR="00916D20" w:rsidRPr="00621A33" w:rsidRDefault="00916D20" w:rsidP="00925F34">
            <w:pPr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52" w:type="pct"/>
            <w:gridSpan w:val="5"/>
            <w:shd w:val="clear" w:color="auto" w:fill="FFFFFF"/>
          </w:tcPr>
          <w:p w14:paraId="5CA20E30" w14:textId="7D88CF0C" w:rsidR="00916D20" w:rsidRPr="00E301AC" w:rsidRDefault="00621A33" w:rsidP="00925F34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500732A9" w14:textId="77777777" w:rsidR="00916D20" w:rsidRPr="00E301AC" w:rsidRDefault="00916D20" w:rsidP="00925F34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pct"/>
            <w:gridSpan w:val="6"/>
            <w:shd w:val="clear" w:color="auto" w:fill="FFFFFF"/>
          </w:tcPr>
          <w:p w14:paraId="3F2F5476" w14:textId="6778A462" w:rsidR="00916D20" w:rsidRPr="00E301AC" w:rsidRDefault="00621A33" w:rsidP="00925F34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16D20" w:rsidRPr="00E301AC" w14:paraId="267F8778" w14:textId="77777777" w:rsidTr="00621A33">
        <w:trPr>
          <w:trHeight w:val="415"/>
        </w:trPr>
        <w:tc>
          <w:tcPr>
            <w:tcW w:w="1971" w:type="pct"/>
            <w:shd w:val="clear" w:color="auto" w:fill="FFFFFF"/>
          </w:tcPr>
          <w:p w14:paraId="36FE0908" w14:textId="77777777" w:rsidR="00916D20" w:rsidRPr="00E301AC" w:rsidRDefault="00916D20" w:rsidP="00925F34">
            <w:pPr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  <w:t>การกระทบยอดเพื่อหาอัตราภาษีที่แท้จริง</w:t>
            </w:r>
          </w:p>
        </w:tc>
        <w:tc>
          <w:tcPr>
            <w:tcW w:w="1452" w:type="pct"/>
            <w:gridSpan w:val="5"/>
            <w:shd w:val="clear" w:color="auto" w:fill="FFFFFF"/>
          </w:tcPr>
          <w:p w14:paraId="4AAD3845" w14:textId="77777777" w:rsidR="00916D20" w:rsidRPr="00E301AC" w:rsidRDefault="00916D20" w:rsidP="00925F34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72548A07" w14:textId="77777777" w:rsidR="00916D20" w:rsidRPr="00E301AC" w:rsidRDefault="00916D20" w:rsidP="00925F34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6" w:type="pct"/>
            <w:gridSpan w:val="6"/>
            <w:shd w:val="clear" w:color="auto" w:fill="FFFFFF"/>
          </w:tcPr>
          <w:p w14:paraId="30401C04" w14:textId="77777777" w:rsidR="00916D20" w:rsidRPr="00E301AC" w:rsidRDefault="00916D20" w:rsidP="00925F34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916D20" w:rsidRPr="00E301AC" w14:paraId="5CB527D4" w14:textId="77777777" w:rsidTr="00621A33">
        <w:trPr>
          <w:trHeight w:val="802"/>
        </w:trPr>
        <w:tc>
          <w:tcPr>
            <w:tcW w:w="1971" w:type="pct"/>
            <w:shd w:val="clear" w:color="auto" w:fill="FFFFFF"/>
          </w:tcPr>
          <w:p w14:paraId="057CBB0C" w14:textId="77777777" w:rsidR="00916D20" w:rsidRPr="00E301AC" w:rsidRDefault="00916D20" w:rsidP="00925F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FFFFFF"/>
          </w:tcPr>
          <w:p w14:paraId="1D207488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01234F97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34" w:type="pct"/>
            <w:gridSpan w:val="2"/>
            <w:shd w:val="clear" w:color="auto" w:fill="FFFFFF"/>
          </w:tcPr>
          <w:p w14:paraId="42B10096" w14:textId="77777777" w:rsidR="00916D20" w:rsidRPr="00E301AC" w:rsidRDefault="00916D20" w:rsidP="00925F34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4" w:type="pct"/>
            <w:gridSpan w:val="2"/>
            <w:shd w:val="clear" w:color="auto" w:fill="FFFFFF"/>
          </w:tcPr>
          <w:p w14:paraId="1B706532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41E6E0EB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514F6239" w14:textId="77777777" w:rsidR="00916D20" w:rsidRPr="00E301AC" w:rsidRDefault="00916D20" w:rsidP="00925F34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6D781027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32109424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410FF92D" w14:textId="77777777" w:rsidR="00916D20" w:rsidRPr="00E301AC" w:rsidRDefault="00916D20" w:rsidP="00925F34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shd w:val="clear" w:color="auto" w:fill="FFFFFF"/>
          </w:tcPr>
          <w:p w14:paraId="1CD713DC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221909A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16D20" w:rsidRPr="00E301AC" w14:paraId="47EB2FEB" w14:textId="77777777" w:rsidTr="00621A33">
        <w:trPr>
          <w:trHeight w:val="406"/>
        </w:trPr>
        <w:tc>
          <w:tcPr>
            <w:tcW w:w="1971" w:type="pct"/>
            <w:shd w:val="clear" w:color="auto" w:fill="FFFFFF"/>
          </w:tcPr>
          <w:p w14:paraId="2CC5DF96" w14:textId="77777777" w:rsidR="00916D20" w:rsidRPr="00E301AC" w:rsidRDefault="00916D20" w:rsidP="00925F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624" w:type="pct"/>
            <w:shd w:val="clear" w:color="auto" w:fill="FFFFFF"/>
          </w:tcPr>
          <w:p w14:paraId="3E1F59BB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" w:type="pct"/>
            <w:gridSpan w:val="2"/>
            <w:shd w:val="clear" w:color="auto" w:fill="FFFFFF"/>
          </w:tcPr>
          <w:p w14:paraId="53C22569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4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A221C1D" w14:textId="30237252" w:rsidR="00916D20" w:rsidRPr="00E301AC" w:rsidRDefault="00F101CC" w:rsidP="00925F3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687,052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699D5EBF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5548B9E6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621097B3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198A47D" w14:textId="106345FF" w:rsidR="00916D20" w:rsidRPr="00E301AC" w:rsidRDefault="00F101CC" w:rsidP="00925F3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679,119</w:t>
            </w:r>
          </w:p>
        </w:tc>
      </w:tr>
      <w:tr w:rsidR="00916D20" w:rsidRPr="00E301AC" w14:paraId="599C6F1B" w14:textId="77777777" w:rsidTr="00621A33">
        <w:trPr>
          <w:trHeight w:val="415"/>
        </w:trPr>
        <w:tc>
          <w:tcPr>
            <w:tcW w:w="1971" w:type="pct"/>
            <w:shd w:val="clear" w:color="auto" w:fill="FFFFFF"/>
          </w:tcPr>
          <w:p w14:paraId="249A226A" w14:textId="77777777" w:rsidR="00916D20" w:rsidRPr="00E301AC" w:rsidRDefault="00916D20" w:rsidP="00925F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624" w:type="pct"/>
            <w:shd w:val="clear" w:color="auto" w:fill="FFFFFF"/>
          </w:tcPr>
          <w:p w14:paraId="48270065" w14:textId="4EA03580" w:rsidR="00916D20" w:rsidRPr="00E301AC" w:rsidRDefault="00F101CC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134" w:type="pct"/>
            <w:gridSpan w:val="2"/>
            <w:shd w:val="clear" w:color="auto" w:fill="FFFFFF"/>
          </w:tcPr>
          <w:p w14:paraId="1B46EBE6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4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0AD49BCB" w14:textId="0AB65F1A" w:rsidR="00916D20" w:rsidRPr="00E301AC" w:rsidRDefault="00F101CC" w:rsidP="00925F3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137,410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196967EE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7BC4DD3D" w14:textId="1C52ABD5" w:rsidR="00916D20" w:rsidRPr="00E301AC" w:rsidRDefault="00F101CC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4A686DD0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234999C2" w14:textId="73A05D8C" w:rsidR="00916D20" w:rsidRPr="00E301AC" w:rsidRDefault="00F101CC" w:rsidP="00925F3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135,824</w:t>
            </w:r>
          </w:p>
        </w:tc>
      </w:tr>
      <w:tr w:rsidR="00916D20" w:rsidRPr="00E301AC" w14:paraId="43792D5B" w14:textId="77777777" w:rsidTr="00621A33">
        <w:trPr>
          <w:trHeight w:val="406"/>
        </w:trPr>
        <w:tc>
          <w:tcPr>
            <w:tcW w:w="1971" w:type="pct"/>
            <w:shd w:val="clear" w:color="auto" w:fill="FFFFFF"/>
          </w:tcPr>
          <w:p w14:paraId="615F5186" w14:textId="77777777" w:rsidR="00916D20" w:rsidRPr="00E301AC" w:rsidRDefault="00916D20" w:rsidP="00925F34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624" w:type="pct"/>
            <w:shd w:val="clear" w:color="auto" w:fill="auto"/>
          </w:tcPr>
          <w:p w14:paraId="20C75F0B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14:paraId="1B95E8EA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4" w:type="pct"/>
            <w:gridSpan w:val="2"/>
            <w:shd w:val="clear" w:color="auto" w:fill="auto"/>
          </w:tcPr>
          <w:p w14:paraId="61150A29" w14:textId="205627AE" w:rsidR="00916D20" w:rsidRPr="00827759" w:rsidRDefault="00F101CC" w:rsidP="00925F3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(141,497)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7F33A6B9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7B90139F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614DA3E2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shd w:val="clear" w:color="auto" w:fill="FFFFFF"/>
          </w:tcPr>
          <w:p w14:paraId="7A950F4E" w14:textId="5D51C172" w:rsidR="00916D20" w:rsidRPr="00E301AC" w:rsidRDefault="00F101CC" w:rsidP="00925F3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(101,898)</w:t>
            </w:r>
          </w:p>
        </w:tc>
      </w:tr>
      <w:tr w:rsidR="00916D20" w:rsidRPr="00E301AC" w14:paraId="00000CF1" w14:textId="77777777" w:rsidTr="00621A33">
        <w:trPr>
          <w:trHeight w:val="415"/>
        </w:trPr>
        <w:tc>
          <w:tcPr>
            <w:tcW w:w="1971" w:type="pct"/>
            <w:shd w:val="clear" w:color="auto" w:fill="FFFFFF"/>
          </w:tcPr>
          <w:p w14:paraId="1ACDC604" w14:textId="77777777" w:rsidR="00916D20" w:rsidRPr="00E301AC" w:rsidRDefault="00916D20" w:rsidP="00925F34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ค่าใช้จ่ายที่มีสิทธิหักภาษีได้เพิ่มขึ้น</w:t>
            </w:r>
          </w:p>
        </w:tc>
        <w:tc>
          <w:tcPr>
            <w:tcW w:w="624" w:type="pct"/>
            <w:shd w:val="clear" w:color="auto" w:fill="auto"/>
          </w:tcPr>
          <w:p w14:paraId="633245A4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14:paraId="1AA69BA4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4" w:type="pct"/>
            <w:gridSpan w:val="2"/>
            <w:shd w:val="clear" w:color="auto" w:fill="auto"/>
          </w:tcPr>
          <w:p w14:paraId="04ADAE1C" w14:textId="1D0D698B" w:rsidR="00916D20" w:rsidRPr="00E301AC" w:rsidRDefault="00F101CC" w:rsidP="00925F3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(158)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15FD1F3F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2AA47AC5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0306AAF7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shd w:val="clear" w:color="auto" w:fill="FFFFFF"/>
          </w:tcPr>
          <w:p w14:paraId="31D97F94" w14:textId="5A1866CF" w:rsidR="00916D20" w:rsidRPr="00E301AC" w:rsidRDefault="00F101CC" w:rsidP="00925F3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(175)</w:t>
            </w:r>
          </w:p>
        </w:tc>
      </w:tr>
      <w:tr w:rsidR="00916D20" w:rsidRPr="00E301AC" w14:paraId="56FB3D30" w14:textId="77777777" w:rsidTr="00621A33">
        <w:trPr>
          <w:trHeight w:val="406"/>
        </w:trPr>
        <w:tc>
          <w:tcPr>
            <w:tcW w:w="1971" w:type="pct"/>
            <w:shd w:val="clear" w:color="auto" w:fill="FFFFFF"/>
          </w:tcPr>
          <w:p w14:paraId="1CFD1833" w14:textId="77777777" w:rsidR="00916D20" w:rsidRPr="00E301AC" w:rsidRDefault="00916D20" w:rsidP="00925F34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624" w:type="pct"/>
            <w:shd w:val="clear" w:color="auto" w:fill="auto"/>
          </w:tcPr>
          <w:p w14:paraId="34961B2B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14:paraId="7D9D228D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4" w:type="pct"/>
            <w:gridSpan w:val="2"/>
            <w:shd w:val="clear" w:color="auto" w:fill="auto"/>
          </w:tcPr>
          <w:p w14:paraId="10436493" w14:textId="2B18C871" w:rsidR="00916D20" w:rsidRPr="00E301AC" w:rsidRDefault="00F101CC" w:rsidP="00925F3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1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1,120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04761DDE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4264858C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256412AB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shd w:val="clear" w:color="auto" w:fill="FFFFFF"/>
          </w:tcPr>
          <w:p w14:paraId="0B2CF68D" w14:textId="2151F59B" w:rsidR="00916D20" w:rsidRPr="00E301AC" w:rsidRDefault="00F101CC" w:rsidP="00925F34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1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1,505</w:t>
            </w:r>
          </w:p>
        </w:tc>
      </w:tr>
      <w:tr w:rsidR="00916D20" w:rsidRPr="00E301AC" w14:paraId="7319F0CA" w14:textId="77777777" w:rsidTr="00621A33">
        <w:trPr>
          <w:trHeight w:val="406"/>
        </w:trPr>
        <w:tc>
          <w:tcPr>
            <w:tcW w:w="1971" w:type="pct"/>
            <w:shd w:val="clear" w:color="auto" w:fill="FFFFFF"/>
          </w:tcPr>
          <w:p w14:paraId="7F673C97" w14:textId="77777777" w:rsidR="00916D20" w:rsidRPr="00E301AC" w:rsidRDefault="00916D20" w:rsidP="00925F34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ผลขาดทุนสะสมทางภาษีใช้ไป</w:t>
            </w:r>
          </w:p>
        </w:tc>
        <w:tc>
          <w:tcPr>
            <w:tcW w:w="624" w:type="pct"/>
            <w:shd w:val="clear" w:color="auto" w:fill="auto"/>
          </w:tcPr>
          <w:p w14:paraId="368C6B1C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14:paraId="43F5ED8F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4" w:type="pct"/>
            <w:gridSpan w:val="2"/>
            <w:shd w:val="clear" w:color="auto" w:fill="auto"/>
          </w:tcPr>
          <w:p w14:paraId="4CA75F5D" w14:textId="70CE529E" w:rsidR="00916D20" w:rsidRPr="00440CFA" w:rsidRDefault="00F101CC" w:rsidP="00925F34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4C025983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1130D18E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18E3FBB2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shd w:val="clear" w:color="auto" w:fill="FFFFFF"/>
          </w:tcPr>
          <w:p w14:paraId="7D3B9D99" w14:textId="05179C33" w:rsidR="00916D20" w:rsidRPr="007569E9" w:rsidRDefault="00F101CC" w:rsidP="00925F34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(36,208)</w:t>
            </w:r>
          </w:p>
        </w:tc>
      </w:tr>
      <w:tr w:rsidR="00916D20" w:rsidRPr="00E301AC" w14:paraId="04D7FFBB" w14:textId="77777777" w:rsidTr="00621A33">
        <w:trPr>
          <w:trHeight w:val="415"/>
        </w:trPr>
        <w:tc>
          <w:tcPr>
            <w:tcW w:w="1971" w:type="pct"/>
            <w:shd w:val="clear" w:color="auto" w:fill="FFFFFF"/>
          </w:tcPr>
          <w:p w14:paraId="4537591D" w14:textId="77777777" w:rsidR="00916D20" w:rsidRPr="00E301AC" w:rsidRDefault="00916D20" w:rsidP="00925F34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627E61" w14:textId="007DD88A" w:rsidR="00916D20" w:rsidRPr="00FD3EC6" w:rsidRDefault="00F101CC" w:rsidP="00925F34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Pr="00F1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0.45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18974F12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C11484" w14:textId="2ECC0399" w:rsidR="00916D20" w:rsidRPr="00E301AC" w:rsidRDefault="00F101CC" w:rsidP="00925F3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1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(3,125)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2D3D07E3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6453BA" w14:textId="6FDF1F56" w:rsidR="00916D20" w:rsidRPr="00E301AC" w:rsidRDefault="00F101CC" w:rsidP="00925F34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(0.14)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38ECCC41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F64B09A" w14:textId="2BDB7424" w:rsidR="00916D20" w:rsidRPr="00ED0821" w:rsidRDefault="00F101CC" w:rsidP="00925F3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1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(952)</w:t>
            </w:r>
          </w:p>
        </w:tc>
      </w:tr>
      <w:tr w:rsidR="00916D20" w:rsidRPr="00E301AC" w14:paraId="40B24B7E" w14:textId="77777777" w:rsidTr="00621A33">
        <w:trPr>
          <w:trHeight w:val="415"/>
        </w:trPr>
        <w:tc>
          <w:tcPr>
            <w:tcW w:w="1971" w:type="pct"/>
            <w:shd w:val="clear" w:color="auto" w:fill="FFFFFF"/>
          </w:tcPr>
          <w:p w14:paraId="6D7A5F1B" w14:textId="77777777" w:rsidR="00916D20" w:rsidRPr="00E301AC" w:rsidRDefault="00916D20" w:rsidP="00925F34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4" w:type="pct"/>
            <w:tcBorders>
              <w:top w:val="single" w:sz="4" w:space="0" w:color="auto"/>
            </w:tcBorders>
            <w:shd w:val="clear" w:color="auto" w:fill="auto"/>
          </w:tcPr>
          <w:p w14:paraId="0A9F752A" w14:textId="77777777" w:rsidR="00916D20" w:rsidRDefault="00916D20" w:rsidP="00925F34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14:paraId="225E8488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F0F18B2" w14:textId="77777777" w:rsidR="00916D20" w:rsidRPr="00FD3EC6" w:rsidRDefault="00916D20" w:rsidP="00925F3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21331C7D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0D8A740" w14:textId="77777777" w:rsidR="00916D20" w:rsidRDefault="00916D20" w:rsidP="00925F34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529512CC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3BFF0010" w14:textId="77777777" w:rsidR="00916D20" w:rsidRPr="00ED0821" w:rsidRDefault="00916D20" w:rsidP="00925F3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916D20" w:rsidRPr="00E301AC" w14:paraId="687D1C80" w14:textId="77777777" w:rsidTr="00621A33">
        <w:trPr>
          <w:trHeight w:val="415"/>
        </w:trPr>
        <w:tc>
          <w:tcPr>
            <w:tcW w:w="1971" w:type="pct"/>
            <w:shd w:val="clear" w:color="auto" w:fill="FFFFFF"/>
          </w:tcPr>
          <w:p w14:paraId="1306E6E9" w14:textId="77777777" w:rsidR="00916D20" w:rsidRPr="00E301AC" w:rsidRDefault="00916D20" w:rsidP="00925F34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14:paraId="0AD52CB9" w14:textId="77777777" w:rsidR="00916D20" w:rsidRDefault="00916D20" w:rsidP="00925F34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14:paraId="2F2171E6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gridSpan w:val="2"/>
            <w:shd w:val="clear" w:color="auto" w:fill="auto"/>
          </w:tcPr>
          <w:p w14:paraId="311B6357" w14:textId="77777777" w:rsidR="00916D20" w:rsidRPr="00FD3EC6" w:rsidRDefault="00916D20" w:rsidP="00925F3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02BED1D5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auto"/>
          </w:tcPr>
          <w:p w14:paraId="6D8487F5" w14:textId="77777777" w:rsidR="00916D20" w:rsidRDefault="00916D20" w:rsidP="00925F34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1060A8F6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9" w:type="pct"/>
            <w:gridSpan w:val="2"/>
            <w:shd w:val="clear" w:color="auto" w:fill="FFFFFF"/>
          </w:tcPr>
          <w:p w14:paraId="673E9F96" w14:textId="77777777" w:rsidR="00916D20" w:rsidRPr="00ED0821" w:rsidRDefault="00916D20" w:rsidP="00925F3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916D20" w:rsidRPr="00E301AC" w14:paraId="3579B641" w14:textId="77777777" w:rsidTr="00621A33">
        <w:trPr>
          <w:trHeight w:val="415"/>
        </w:trPr>
        <w:tc>
          <w:tcPr>
            <w:tcW w:w="1971" w:type="pct"/>
            <w:shd w:val="clear" w:color="auto" w:fill="FFFFFF"/>
          </w:tcPr>
          <w:p w14:paraId="22BB40A1" w14:textId="77777777" w:rsidR="00916D20" w:rsidRPr="00FD3EC6" w:rsidRDefault="00916D20" w:rsidP="00925F34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3029" w:type="pct"/>
            <w:gridSpan w:val="13"/>
            <w:shd w:val="clear" w:color="auto" w:fill="FFFFFF"/>
          </w:tcPr>
          <w:p w14:paraId="04AB2A12" w14:textId="77777777" w:rsidR="00916D20" w:rsidRPr="00E301AC" w:rsidRDefault="00916D20" w:rsidP="00925F34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FD3EC6">
              <w:rPr>
                <w:rFonts w:asciiTheme="majorBidi" w:hAnsi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1A33" w:rsidRPr="00E301AC" w14:paraId="28FD18EF" w14:textId="77777777" w:rsidTr="00621A33">
        <w:trPr>
          <w:trHeight w:val="415"/>
        </w:trPr>
        <w:tc>
          <w:tcPr>
            <w:tcW w:w="1971" w:type="pct"/>
            <w:shd w:val="clear" w:color="auto" w:fill="FFFFFF"/>
          </w:tcPr>
          <w:p w14:paraId="19519A8E" w14:textId="77777777" w:rsidR="00621A33" w:rsidRPr="00E301AC" w:rsidRDefault="00621A33" w:rsidP="00621A33">
            <w:pPr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1458" w:type="pct"/>
            <w:gridSpan w:val="6"/>
            <w:shd w:val="clear" w:color="auto" w:fill="FFFFFF"/>
          </w:tcPr>
          <w:p w14:paraId="6AA3033D" w14:textId="1EF40E77" w:rsidR="00621A33" w:rsidRPr="00E301AC" w:rsidRDefault="00621A33" w:rsidP="00621A33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0AC02A35" w14:textId="77777777" w:rsidR="00621A33" w:rsidRPr="00E301AC" w:rsidRDefault="00621A33" w:rsidP="00621A33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0" w:type="pct"/>
            <w:gridSpan w:val="5"/>
            <w:shd w:val="clear" w:color="auto" w:fill="FFFFFF"/>
          </w:tcPr>
          <w:p w14:paraId="091FEE14" w14:textId="6E1078A5" w:rsidR="00621A33" w:rsidRPr="00E301AC" w:rsidRDefault="00621A33" w:rsidP="00621A33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ธันวาคม</w:t>
            </w:r>
          </w:p>
        </w:tc>
      </w:tr>
      <w:tr w:rsidR="00916D20" w:rsidRPr="00E301AC" w14:paraId="7C810FA4" w14:textId="77777777" w:rsidTr="00621A33">
        <w:trPr>
          <w:trHeight w:val="415"/>
        </w:trPr>
        <w:tc>
          <w:tcPr>
            <w:tcW w:w="1971" w:type="pct"/>
            <w:shd w:val="clear" w:color="auto" w:fill="FFFFFF"/>
          </w:tcPr>
          <w:p w14:paraId="10B24DFC" w14:textId="77777777" w:rsidR="00916D20" w:rsidRPr="00E301AC" w:rsidRDefault="00916D20" w:rsidP="00925F34">
            <w:pPr>
              <w:spacing w:line="240" w:lineRule="auto"/>
              <w:ind w:left="-18"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E301A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val="en-US"/>
              </w:rPr>
              <w:t>การกระทบยอดเพื่อหาอัตราภาษีที่แท้จริง</w:t>
            </w:r>
          </w:p>
        </w:tc>
        <w:tc>
          <w:tcPr>
            <w:tcW w:w="1458" w:type="pct"/>
            <w:gridSpan w:val="6"/>
            <w:shd w:val="clear" w:color="auto" w:fill="FFFFFF"/>
          </w:tcPr>
          <w:p w14:paraId="23668920" w14:textId="77777777" w:rsidR="00916D20" w:rsidRPr="00E301AC" w:rsidRDefault="00916D20" w:rsidP="00925F34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2FA75C87" w14:textId="77777777" w:rsidR="00916D20" w:rsidRPr="00E301AC" w:rsidRDefault="00916D20" w:rsidP="00925F34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20" w:type="pct"/>
            <w:gridSpan w:val="5"/>
            <w:shd w:val="clear" w:color="auto" w:fill="FFFFFF"/>
          </w:tcPr>
          <w:p w14:paraId="429580F5" w14:textId="77777777" w:rsidR="00916D20" w:rsidRPr="00E301AC" w:rsidRDefault="00916D20" w:rsidP="00925F34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</w:p>
        </w:tc>
      </w:tr>
      <w:tr w:rsidR="00916D20" w:rsidRPr="00E301AC" w14:paraId="3041FD3C" w14:textId="77777777" w:rsidTr="00621A33">
        <w:trPr>
          <w:trHeight w:val="802"/>
        </w:trPr>
        <w:tc>
          <w:tcPr>
            <w:tcW w:w="1971" w:type="pct"/>
            <w:shd w:val="clear" w:color="auto" w:fill="FFFFFF"/>
          </w:tcPr>
          <w:p w14:paraId="7E420235" w14:textId="77777777" w:rsidR="00916D20" w:rsidRPr="00E301AC" w:rsidRDefault="00916D20" w:rsidP="00925F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9" w:type="pct"/>
            <w:gridSpan w:val="2"/>
            <w:shd w:val="clear" w:color="auto" w:fill="FFFFFF"/>
          </w:tcPr>
          <w:p w14:paraId="455BA05E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7240C64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34" w:type="pct"/>
            <w:gridSpan w:val="2"/>
            <w:shd w:val="clear" w:color="auto" w:fill="FFFFFF"/>
          </w:tcPr>
          <w:p w14:paraId="6CFC34CA" w14:textId="77777777" w:rsidR="00916D20" w:rsidRPr="00E301AC" w:rsidRDefault="00916D20" w:rsidP="00925F34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5" w:type="pct"/>
            <w:gridSpan w:val="2"/>
            <w:shd w:val="clear" w:color="auto" w:fill="FFFFFF"/>
          </w:tcPr>
          <w:p w14:paraId="228208C5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19729E2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4F2EA568" w14:textId="77777777" w:rsidR="00916D20" w:rsidRPr="00E301AC" w:rsidRDefault="00916D20" w:rsidP="00925F34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4B8C6C9C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52F70BD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6804FB38" w14:textId="77777777" w:rsidR="00916D20" w:rsidRPr="00E301AC" w:rsidRDefault="00916D20" w:rsidP="00925F34">
            <w:pPr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FFFFFF"/>
          </w:tcPr>
          <w:p w14:paraId="22267726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8B5C48C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E301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916D20" w:rsidRPr="00E301AC" w14:paraId="535C5614" w14:textId="77777777" w:rsidTr="00621A33">
        <w:trPr>
          <w:trHeight w:val="406"/>
        </w:trPr>
        <w:tc>
          <w:tcPr>
            <w:tcW w:w="1971" w:type="pct"/>
            <w:shd w:val="clear" w:color="auto" w:fill="FFFFFF"/>
          </w:tcPr>
          <w:p w14:paraId="6E9CC07C" w14:textId="77777777" w:rsidR="00916D20" w:rsidRPr="00E301AC" w:rsidRDefault="00916D20" w:rsidP="00925F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629" w:type="pct"/>
            <w:gridSpan w:val="2"/>
            <w:shd w:val="clear" w:color="auto" w:fill="FFFFFF"/>
          </w:tcPr>
          <w:p w14:paraId="0E913F26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4" w:type="pct"/>
            <w:gridSpan w:val="2"/>
            <w:shd w:val="clear" w:color="auto" w:fill="FFFFFF"/>
          </w:tcPr>
          <w:p w14:paraId="75305012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5" w:type="pct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97CB661" w14:textId="73E2E38E" w:rsidR="00916D20" w:rsidRPr="00E301AC" w:rsidRDefault="00F101CC" w:rsidP="00925F3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687,10</w:t>
            </w:r>
            <w:r w:rsidR="00494B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206D7A30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22F539D6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34B89BA3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  <w:shd w:val="clear" w:color="auto" w:fill="FFFFFF"/>
          </w:tcPr>
          <w:p w14:paraId="29378E57" w14:textId="5F68026A" w:rsidR="00916D20" w:rsidRPr="00E301AC" w:rsidRDefault="00D5537B" w:rsidP="00925F3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3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681,363</w:t>
            </w:r>
          </w:p>
        </w:tc>
      </w:tr>
      <w:tr w:rsidR="00916D20" w:rsidRPr="00E301AC" w14:paraId="4ACF9AB5" w14:textId="77777777" w:rsidTr="00621A33">
        <w:trPr>
          <w:trHeight w:val="415"/>
        </w:trPr>
        <w:tc>
          <w:tcPr>
            <w:tcW w:w="1971" w:type="pct"/>
            <w:shd w:val="clear" w:color="auto" w:fill="FFFFFF"/>
          </w:tcPr>
          <w:p w14:paraId="185F1921" w14:textId="77777777" w:rsidR="00916D20" w:rsidRPr="00E301AC" w:rsidRDefault="00916D20" w:rsidP="00925F3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629" w:type="pct"/>
            <w:gridSpan w:val="2"/>
            <w:shd w:val="clear" w:color="auto" w:fill="FFFFFF"/>
          </w:tcPr>
          <w:p w14:paraId="1353D4FE" w14:textId="777A78F6" w:rsidR="00916D20" w:rsidRPr="00E301AC" w:rsidRDefault="00F101CC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134" w:type="pct"/>
            <w:gridSpan w:val="2"/>
            <w:shd w:val="clear" w:color="auto" w:fill="FFFFFF"/>
          </w:tcPr>
          <w:p w14:paraId="121ECB20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5" w:type="pct"/>
            <w:gridSpan w:val="2"/>
            <w:tcBorders>
              <w:top w:val="single" w:sz="4" w:space="0" w:color="auto"/>
            </w:tcBorders>
            <w:shd w:val="clear" w:color="auto" w:fill="FFFFFF"/>
          </w:tcPr>
          <w:p w14:paraId="42633C9A" w14:textId="65084CEB" w:rsidR="00916D20" w:rsidRPr="00E301AC" w:rsidRDefault="00F101CC" w:rsidP="00925F3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137,421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7418BFB3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747F3B79" w14:textId="0A8966EA" w:rsidR="00916D20" w:rsidRPr="00E301AC" w:rsidRDefault="00D5537B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50197E20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</w:tcBorders>
            <w:shd w:val="clear" w:color="auto" w:fill="FFFFFF"/>
          </w:tcPr>
          <w:p w14:paraId="7D08847D" w14:textId="4E534BA9" w:rsidR="00916D20" w:rsidRPr="00E301AC" w:rsidRDefault="00D5537B" w:rsidP="00925F3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3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136,273</w:t>
            </w:r>
          </w:p>
        </w:tc>
      </w:tr>
      <w:tr w:rsidR="00916D20" w:rsidRPr="00E301AC" w14:paraId="044F275A" w14:textId="77777777" w:rsidTr="00621A33">
        <w:trPr>
          <w:trHeight w:val="406"/>
        </w:trPr>
        <w:tc>
          <w:tcPr>
            <w:tcW w:w="1971" w:type="pct"/>
            <w:shd w:val="clear" w:color="auto" w:fill="FFFFFF"/>
          </w:tcPr>
          <w:p w14:paraId="196EEFCB" w14:textId="77777777" w:rsidR="00916D20" w:rsidRPr="00E301AC" w:rsidRDefault="00916D20" w:rsidP="00925F34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รายได้ที่ไม่ต้องเสียภาษี</w:t>
            </w:r>
          </w:p>
        </w:tc>
        <w:tc>
          <w:tcPr>
            <w:tcW w:w="629" w:type="pct"/>
            <w:gridSpan w:val="2"/>
            <w:shd w:val="clear" w:color="auto" w:fill="auto"/>
          </w:tcPr>
          <w:p w14:paraId="4FF1F0A6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14:paraId="0FA9E919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5" w:type="pct"/>
            <w:gridSpan w:val="2"/>
            <w:shd w:val="clear" w:color="auto" w:fill="auto"/>
          </w:tcPr>
          <w:p w14:paraId="046020EE" w14:textId="4C0484CE" w:rsidR="00916D20" w:rsidRPr="00E301AC" w:rsidRDefault="00F101CC" w:rsidP="00925F3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(141,508)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76DBEA74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6DBE537B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399592E4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FFFFFF"/>
          </w:tcPr>
          <w:p w14:paraId="3A30FC63" w14:textId="6309FECD" w:rsidR="00916D20" w:rsidRPr="00E301AC" w:rsidRDefault="00D5537B" w:rsidP="00925F34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3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(102,040)</w:t>
            </w:r>
          </w:p>
        </w:tc>
      </w:tr>
      <w:tr w:rsidR="00265989" w:rsidRPr="00E301AC" w14:paraId="6148AA58" w14:textId="77777777" w:rsidTr="00621A33">
        <w:trPr>
          <w:trHeight w:val="415"/>
        </w:trPr>
        <w:tc>
          <w:tcPr>
            <w:tcW w:w="1971" w:type="pct"/>
            <w:shd w:val="clear" w:color="auto" w:fill="FFFFFF"/>
          </w:tcPr>
          <w:p w14:paraId="6BA562D0" w14:textId="77777777" w:rsidR="00265989" w:rsidRPr="00E301AC" w:rsidRDefault="00265989" w:rsidP="00265989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ค่าใช้จ่ายที่มีสิทธิหักภาษีได้เพิ่มขึ้น</w:t>
            </w:r>
          </w:p>
        </w:tc>
        <w:tc>
          <w:tcPr>
            <w:tcW w:w="629" w:type="pct"/>
            <w:gridSpan w:val="2"/>
            <w:shd w:val="clear" w:color="auto" w:fill="auto"/>
          </w:tcPr>
          <w:p w14:paraId="42CCAB77" w14:textId="77777777" w:rsidR="00265989" w:rsidRPr="00E301AC" w:rsidRDefault="00265989" w:rsidP="0026598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14:paraId="40DACF45" w14:textId="77777777" w:rsidR="00265989" w:rsidRPr="00E301AC" w:rsidRDefault="00265989" w:rsidP="0026598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5" w:type="pct"/>
            <w:gridSpan w:val="2"/>
            <w:shd w:val="clear" w:color="auto" w:fill="auto"/>
          </w:tcPr>
          <w:p w14:paraId="254E5825" w14:textId="38604D93" w:rsidR="00265989" w:rsidRPr="00E301AC" w:rsidRDefault="00F101CC" w:rsidP="0026598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1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(158)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49984142" w14:textId="77777777" w:rsidR="00265989" w:rsidRPr="00E301AC" w:rsidRDefault="00265989" w:rsidP="0026598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710C5531" w14:textId="77777777" w:rsidR="00265989" w:rsidRPr="00E301AC" w:rsidRDefault="00265989" w:rsidP="0026598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012D3F4D" w14:textId="77777777" w:rsidR="00265989" w:rsidRPr="00E301AC" w:rsidRDefault="00265989" w:rsidP="0026598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FFFFFF"/>
          </w:tcPr>
          <w:p w14:paraId="3FE2223F" w14:textId="51B593EA" w:rsidR="00265989" w:rsidRPr="00E301AC" w:rsidRDefault="00D5537B" w:rsidP="00265989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3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(175)</w:t>
            </w:r>
          </w:p>
        </w:tc>
      </w:tr>
      <w:tr w:rsidR="00265989" w:rsidRPr="00E301AC" w14:paraId="6ACD724B" w14:textId="77777777" w:rsidTr="00621A33">
        <w:trPr>
          <w:trHeight w:val="406"/>
        </w:trPr>
        <w:tc>
          <w:tcPr>
            <w:tcW w:w="1971" w:type="pct"/>
            <w:shd w:val="clear" w:color="auto" w:fill="FFFFFF"/>
          </w:tcPr>
          <w:p w14:paraId="3BBBE702" w14:textId="77777777" w:rsidR="00265989" w:rsidRPr="00E301AC" w:rsidRDefault="00265989" w:rsidP="00265989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629" w:type="pct"/>
            <w:gridSpan w:val="2"/>
            <w:shd w:val="clear" w:color="auto" w:fill="auto"/>
          </w:tcPr>
          <w:p w14:paraId="329A06ED" w14:textId="77777777" w:rsidR="00265989" w:rsidRPr="00E301AC" w:rsidRDefault="00265989" w:rsidP="0026598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14:paraId="5A088BB6" w14:textId="77777777" w:rsidR="00265989" w:rsidRPr="00E301AC" w:rsidRDefault="00265989" w:rsidP="0026598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5" w:type="pct"/>
            <w:gridSpan w:val="2"/>
            <w:shd w:val="clear" w:color="auto" w:fill="auto"/>
          </w:tcPr>
          <w:p w14:paraId="14E4A840" w14:textId="05FAEB57" w:rsidR="00265989" w:rsidRPr="00E301AC" w:rsidRDefault="00F101CC" w:rsidP="0026598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F101C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1,120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23175EA4" w14:textId="77777777" w:rsidR="00265989" w:rsidRPr="00E301AC" w:rsidRDefault="00265989" w:rsidP="0026598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529686AE" w14:textId="77777777" w:rsidR="00265989" w:rsidRPr="00E301AC" w:rsidRDefault="00265989" w:rsidP="00265989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73B99787" w14:textId="77777777" w:rsidR="00265989" w:rsidRPr="00E301AC" w:rsidRDefault="00265989" w:rsidP="00265989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FFFFFF"/>
          </w:tcPr>
          <w:p w14:paraId="31F6F979" w14:textId="2F223A8F" w:rsidR="00265989" w:rsidRPr="00E301AC" w:rsidRDefault="00D5537B" w:rsidP="00265989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553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1,198</w:t>
            </w:r>
          </w:p>
        </w:tc>
      </w:tr>
      <w:tr w:rsidR="00916D20" w:rsidRPr="00E301AC" w14:paraId="1076DBA5" w14:textId="77777777" w:rsidTr="00621A33">
        <w:trPr>
          <w:trHeight w:val="406"/>
        </w:trPr>
        <w:tc>
          <w:tcPr>
            <w:tcW w:w="1971" w:type="pct"/>
            <w:shd w:val="clear" w:color="auto" w:fill="FFFFFF"/>
          </w:tcPr>
          <w:p w14:paraId="66A69131" w14:textId="77777777" w:rsidR="00916D20" w:rsidRPr="00E301AC" w:rsidRDefault="00916D20" w:rsidP="00925F34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ผลขาดทุนสะสมทางภาษีใช้ไป</w:t>
            </w:r>
          </w:p>
        </w:tc>
        <w:tc>
          <w:tcPr>
            <w:tcW w:w="629" w:type="pct"/>
            <w:gridSpan w:val="2"/>
            <w:shd w:val="clear" w:color="auto" w:fill="auto"/>
          </w:tcPr>
          <w:p w14:paraId="1F1CFF03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  <w:gridSpan w:val="2"/>
            <w:shd w:val="clear" w:color="auto" w:fill="auto"/>
          </w:tcPr>
          <w:p w14:paraId="366FD362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95" w:type="pct"/>
            <w:gridSpan w:val="2"/>
            <w:shd w:val="clear" w:color="auto" w:fill="auto"/>
          </w:tcPr>
          <w:p w14:paraId="7B0D2067" w14:textId="618CCBDA" w:rsidR="00916D20" w:rsidRPr="00FD3EC6" w:rsidRDefault="00F101CC" w:rsidP="00925F34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41A10C66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shd w:val="clear" w:color="auto" w:fill="FFFFFF"/>
          </w:tcPr>
          <w:p w14:paraId="5A657DFE" w14:textId="77777777" w:rsidR="00916D20" w:rsidRPr="00E301AC" w:rsidRDefault="00916D20" w:rsidP="00925F34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1" w:type="pct"/>
            <w:gridSpan w:val="2"/>
            <w:shd w:val="clear" w:color="auto" w:fill="FFFFFF"/>
          </w:tcPr>
          <w:p w14:paraId="029F6A6B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FFFFFF"/>
          </w:tcPr>
          <w:p w14:paraId="38C248FD" w14:textId="3393EA85" w:rsidR="00916D20" w:rsidRPr="001A1804" w:rsidRDefault="00D5537B" w:rsidP="00925F34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537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(36,208)</w:t>
            </w:r>
          </w:p>
        </w:tc>
      </w:tr>
      <w:tr w:rsidR="00916D20" w:rsidRPr="00E301AC" w14:paraId="1F384B26" w14:textId="77777777" w:rsidTr="00621A33">
        <w:trPr>
          <w:trHeight w:val="415"/>
        </w:trPr>
        <w:tc>
          <w:tcPr>
            <w:tcW w:w="1971" w:type="pct"/>
            <w:shd w:val="clear" w:color="auto" w:fill="FFFFFF"/>
          </w:tcPr>
          <w:p w14:paraId="3AD5093B" w14:textId="77777777" w:rsidR="00916D20" w:rsidRPr="00E301AC" w:rsidRDefault="00916D20" w:rsidP="00925F34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301A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9CFF06E" w14:textId="3918AE66" w:rsidR="00916D20" w:rsidRPr="00FD3EC6" w:rsidRDefault="00F101CC" w:rsidP="00925F34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Pr="00F1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0.45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134" w:type="pct"/>
            <w:gridSpan w:val="2"/>
            <w:shd w:val="clear" w:color="auto" w:fill="auto"/>
          </w:tcPr>
          <w:p w14:paraId="59477730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B4545D" w14:textId="64DF19D3" w:rsidR="00916D20" w:rsidRPr="00E301AC" w:rsidRDefault="00F101CC" w:rsidP="00925F3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F101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(3,125)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12154B28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F0E910" w14:textId="421E9875" w:rsidR="00916D20" w:rsidRPr="00E301AC" w:rsidRDefault="00D5537B" w:rsidP="00925F34">
            <w:pPr>
              <w:pStyle w:val="acctfourfigures"/>
              <w:tabs>
                <w:tab w:val="clear" w:pos="765"/>
                <w:tab w:val="left" w:pos="326"/>
                <w:tab w:val="left" w:pos="596"/>
              </w:tabs>
              <w:spacing w:line="240" w:lineRule="auto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(0.14)</w:t>
            </w:r>
          </w:p>
        </w:tc>
        <w:tc>
          <w:tcPr>
            <w:tcW w:w="151" w:type="pct"/>
            <w:gridSpan w:val="2"/>
            <w:shd w:val="clear" w:color="auto" w:fill="FFFFFF"/>
          </w:tcPr>
          <w:p w14:paraId="1629F91C" w14:textId="77777777" w:rsidR="00916D20" w:rsidRPr="00E301AC" w:rsidRDefault="00916D20" w:rsidP="00925F34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3466908" w14:textId="2EDD046E" w:rsidR="00916D20" w:rsidRPr="00E301AC" w:rsidRDefault="00D5537B" w:rsidP="00925F34">
            <w:pPr>
              <w:pStyle w:val="acctfourfigures"/>
              <w:tabs>
                <w:tab w:val="clear" w:pos="765"/>
                <w:tab w:val="decimal" w:pos="910"/>
              </w:tabs>
              <w:spacing w:line="240" w:lineRule="auto"/>
              <w:ind w:left="-79" w:right="-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5537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(952)</w:t>
            </w:r>
          </w:p>
        </w:tc>
      </w:tr>
    </w:tbl>
    <w:p w14:paraId="6CD11E9F" w14:textId="77777777" w:rsidR="00916D20" w:rsidRDefault="00916D20" w:rsidP="00916D20">
      <w:pPr>
        <w:tabs>
          <w:tab w:val="left" w:pos="540"/>
        </w:tabs>
        <w:spacing w:line="240" w:lineRule="auto"/>
        <w:ind w:left="117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E442EEB" w14:textId="57CC777E" w:rsidR="006D6762" w:rsidRDefault="006D6762" w:rsidP="00E740D1">
      <w:pPr>
        <w:numPr>
          <w:ilvl w:val="0"/>
          <w:numId w:val="6"/>
        </w:numPr>
        <w:tabs>
          <w:tab w:val="left" w:pos="540"/>
          <w:tab w:val="left" w:pos="990"/>
        </w:tabs>
        <w:spacing w:line="240" w:lineRule="auto"/>
        <w:ind w:left="1170" w:hanging="1170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 w:hint="cs"/>
          <w:b/>
          <w:bCs/>
          <w:sz w:val="30"/>
          <w:szCs w:val="30"/>
          <w:cs/>
          <w:lang w:val="th-TH"/>
        </w:rPr>
        <w:t>เงินปันผล</w:t>
      </w:r>
    </w:p>
    <w:p w14:paraId="58C8C2DD" w14:textId="77777777" w:rsidR="006D6762" w:rsidRDefault="006D6762" w:rsidP="006D6762">
      <w:pPr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</w:rPr>
        <w:tab/>
      </w:r>
    </w:p>
    <w:tbl>
      <w:tblPr>
        <w:tblStyle w:val="TableGrid"/>
        <w:tblW w:w="9468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2"/>
        <w:gridCol w:w="1836"/>
        <w:gridCol w:w="1530"/>
        <w:gridCol w:w="1260"/>
        <w:gridCol w:w="236"/>
        <w:gridCol w:w="1564"/>
      </w:tblGrid>
      <w:tr w:rsidR="000A1A21" w14:paraId="5CEE0FC7" w14:textId="77777777" w:rsidTr="00621A33">
        <w:trPr>
          <w:trHeight w:val="450"/>
          <w:tblHeader/>
        </w:trPr>
        <w:tc>
          <w:tcPr>
            <w:tcW w:w="3042" w:type="dxa"/>
            <w:vAlign w:val="bottom"/>
          </w:tcPr>
          <w:p w14:paraId="28E87BCB" w14:textId="77777777" w:rsidR="000A1A21" w:rsidRPr="00621A33" w:rsidRDefault="000A1A21">
            <w:pPr>
              <w:tabs>
                <w:tab w:val="left" w:pos="54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36" w:type="dxa"/>
            <w:vAlign w:val="bottom"/>
            <w:hideMark/>
          </w:tcPr>
          <w:p w14:paraId="67F323E4" w14:textId="77777777" w:rsidR="000A1A21" w:rsidRPr="00621A33" w:rsidRDefault="000A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1A33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  <w:hideMark/>
          </w:tcPr>
          <w:p w14:paraId="75B4E087" w14:textId="77777777" w:rsidR="000A1A21" w:rsidRPr="00621A33" w:rsidRDefault="000A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21A33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60" w:type="dxa"/>
            <w:vAlign w:val="bottom"/>
            <w:hideMark/>
          </w:tcPr>
          <w:p w14:paraId="3716A12A" w14:textId="77777777" w:rsidR="000A1A21" w:rsidRPr="00621A33" w:rsidRDefault="000A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1A33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6" w:type="dxa"/>
          </w:tcPr>
          <w:p w14:paraId="7A31A77D" w14:textId="77777777" w:rsidR="000A1A21" w:rsidRPr="00621A33" w:rsidRDefault="000A1A21">
            <w:pPr>
              <w:tabs>
                <w:tab w:val="left" w:pos="54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64" w:type="dxa"/>
            <w:vAlign w:val="bottom"/>
            <w:hideMark/>
          </w:tcPr>
          <w:p w14:paraId="5DF36171" w14:textId="77777777" w:rsidR="000A1A21" w:rsidRPr="00621A33" w:rsidRDefault="000A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1A3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A1A21" w14:paraId="6CE235FF" w14:textId="77777777" w:rsidTr="00621A33">
        <w:trPr>
          <w:tblHeader/>
        </w:trPr>
        <w:tc>
          <w:tcPr>
            <w:tcW w:w="3042" w:type="dxa"/>
          </w:tcPr>
          <w:p w14:paraId="33E03C6E" w14:textId="77777777" w:rsidR="000A1A21" w:rsidRPr="00621A33" w:rsidRDefault="000A1A21">
            <w:pPr>
              <w:tabs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6" w:type="dxa"/>
          </w:tcPr>
          <w:p w14:paraId="59B2D3D1" w14:textId="77777777" w:rsidR="000A1A21" w:rsidRPr="00621A33" w:rsidRDefault="000A1A21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C74E68C" w14:textId="77777777" w:rsidR="000A1A21" w:rsidRPr="00621A33" w:rsidRDefault="000A1A21">
            <w:pPr>
              <w:tabs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6BBD58BB" w14:textId="77777777" w:rsidR="000A1A21" w:rsidRPr="00621A33" w:rsidRDefault="000A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21A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5A01EFE6" w14:textId="77777777" w:rsidR="000A1A21" w:rsidRPr="00621A33" w:rsidRDefault="000A1A21">
            <w:pPr>
              <w:tabs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64" w:type="dxa"/>
            <w:hideMark/>
          </w:tcPr>
          <w:p w14:paraId="175D2F09" w14:textId="77777777" w:rsidR="000A1A21" w:rsidRPr="00621A33" w:rsidRDefault="000A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21A3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A1A21" w14:paraId="1C4C3DA8" w14:textId="77777777" w:rsidTr="00621A33">
        <w:tc>
          <w:tcPr>
            <w:tcW w:w="3042" w:type="dxa"/>
            <w:hideMark/>
          </w:tcPr>
          <w:p w14:paraId="3D3E6DA6" w14:textId="1B5B81C0" w:rsidR="000A1A21" w:rsidRPr="00621A33" w:rsidRDefault="007C5FDE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21A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1836" w:type="dxa"/>
          </w:tcPr>
          <w:p w14:paraId="115DFE6D" w14:textId="77777777" w:rsidR="000A1A21" w:rsidRPr="00621A33" w:rsidRDefault="000A1A21">
            <w:pPr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5DF6591D" w14:textId="77777777" w:rsidR="000A1A21" w:rsidRPr="00621A33" w:rsidRDefault="000A1A21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4EC58C3E" w14:textId="77777777" w:rsidR="000A1A21" w:rsidRPr="00621A33" w:rsidRDefault="000A1A21">
            <w:pPr>
              <w:tabs>
                <w:tab w:val="left" w:pos="540"/>
              </w:tabs>
              <w:spacing w:line="240" w:lineRule="auto"/>
              <w:ind w:left="-122" w:right="1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A21725" w14:textId="77777777" w:rsidR="000A1A21" w:rsidRPr="00621A33" w:rsidRDefault="000A1A21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14:paraId="645E9A24" w14:textId="77777777" w:rsidR="000A1A21" w:rsidRPr="00621A33" w:rsidRDefault="000A1A21">
            <w:pPr>
              <w:spacing w:line="240" w:lineRule="auto"/>
              <w:ind w:right="90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 w:eastAsia="ja-JP"/>
              </w:rPr>
            </w:pPr>
          </w:p>
        </w:tc>
      </w:tr>
      <w:tr w:rsidR="000A1A21" w14:paraId="2AEBD10E" w14:textId="77777777" w:rsidTr="00621A33">
        <w:tc>
          <w:tcPr>
            <w:tcW w:w="3042" w:type="dxa"/>
            <w:hideMark/>
          </w:tcPr>
          <w:p w14:paraId="33E6230F" w14:textId="776AC83E" w:rsidR="000A1A21" w:rsidRPr="00621A33" w:rsidRDefault="000A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="007C5FDE" w:rsidRPr="00621A33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836" w:type="dxa"/>
            <w:hideMark/>
          </w:tcPr>
          <w:p w14:paraId="70400AA8" w14:textId="6B3169B8" w:rsidR="000A1A21" w:rsidRPr="00621A33" w:rsidRDefault="000A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621A33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621A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="007C5FDE" w:rsidRPr="00621A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530" w:type="dxa"/>
            <w:hideMark/>
          </w:tcPr>
          <w:p w14:paraId="63E5D048" w14:textId="792AFEE6" w:rsidR="000A1A21" w:rsidRPr="00621A33" w:rsidRDefault="000A1A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621A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="007C5FDE" w:rsidRPr="00621A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260" w:type="dxa"/>
          </w:tcPr>
          <w:p w14:paraId="027440BD" w14:textId="141E0CF1" w:rsidR="000A1A21" w:rsidRPr="00621A33" w:rsidRDefault="00D5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1A33">
              <w:rPr>
                <w:rFonts w:asciiTheme="majorBidi" w:hAnsiTheme="majorBidi" w:cstheme="majorBidi"/>
                <w:sz w:val="30"/>
                <w:szCs w:val="30"/>
              </w:rPr>
              <w:t>29.85</w:t>
            </w:r>
          </w:p>
        </w:tc>
        <w:tc>
          <w:tcPr>
            <w:tcW w:w="236" w:type="dxa"/>
          </w:tcPr>
          <w:p w14:paraId="40E43953" w14:textId="77777777" w:rsidR="000A1A21" w:rsidRPr="00621A33" w:rsidRDefault="000A1A21">
            <w:pPr>
              <w:tabs>
                <w:tab w:val="left" w:pos="72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14:paraId="0E77F482" w14:textId="1DE0AD58" w:rsidR="000A1A21" w:rsidRPr="00621A33" w:rsidRDefault="00D53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90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 w:eastAsia="ja-JP"/>
              </w:rPr>
            </w:pPr>
            <w:r w:rsidRPr="00621A33">
              <w:rPr>
                <w:rFonts w:asciiTheme="majorBidi" w:eastAsia="Calibri" w:hAnsiTheme="majorBidi" w:cstheme="majorBidi"/>
                <w:sz w:val="30"/>
                <w:szCs w:val="30"/>
                <w:lang w:val="en-US" w:eastAsia="ja-JP"/>
              </w:rPr>
              <w:t>591.03</w:t>
            </w:r>
          </w:p>
        </w:tc>
      </w:tr>
      <w:tr w:rsidR="000A1A21" w14:paraId="2D1D7343" w14:textId="77777777" w:rsidTr="00621A33">
        <w:tc>
          <w:tcPr>
            <w:tcW w:w="3042" w:type="dxa"/>
          </w:tcPr>
          <w:p w14:paraId="28781898" w14:textId="77777777" w:rsidR="000A1A21" w:rsidRPr="00621A33" w:rsidRDefault="000A1A21">
            <w:pPr>
              <w:tabs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36" w:type="dxa"/>
          </w:tcPr>
          <w:p w14:paraId="14E1748D" w14:textId="77777777" w:rsidR="000A1A21" w:rsidRPr="00621A33" w:rsidRDefault="000A1A21">
            <w:pPr>
              <w:tabs>
                <w:tab w:val="left" w:pos="720"/>
              </w:tabs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1530" w:type="dxa"/>
          </w:tcPr>
          <w:p w14:paraId="28410DE8" w14:textId="77777777" w:rsidR="000A1A21" w:rsidRPr="00621A33" w:rsidRDefault="000A1A21">
            <w:pPr>
              <w:tabs>
                <w:tab w:val="left" w:pos="720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2BF3819" w14:textId="77777777" w:rsidR="000A1A21" w:rsidRPr="00621A33" w:rsidRDefault="000A1A21">
            <w:pPr>
              <w:tabs>
                <w:tab w:val="left" w:pos="540"/>
              </w:tabs>
              <w:spacing w:line="240" w:lineRule="auto"/>
              <w:ind w:left="-122" w:right="1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CD80779" w14:textId="77777777" w:rsidR="000A1A21" w:rsidRPr="00621A33" w:rsidRDefault="000A1A21">
            <w:pPr>
              <w:tabs>
                <w:tab w:val="left" w:pos="72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14:paraId="66A3987A" w14:textId="77777777" w:rsidR="000A1A21" w:rsidRPr="00621A33" w:rsidRDefault="000A1A21">
            <w:pPr>
              <w:tabs>
                <w:tab w:val="left" w:pos="720"/>
              </w:tabs>
              <w:spacing w:line="240" w:lineRule="auto"/>
              <w:ind w:right="90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 w:eastAsia="ja-JP"/>
              </w:rPr>
            </w:pPr>
          </w:p>
        </w:tc>
      </w:tr>
      <w:tr w:rsidR="000A1A21" w14:paraId="5AF0613C" w14:textId="77777777" w:rsidTr="00621A33">
        <w:tc>
          <w:tcPr>
            <w:tcW w:w="3042" w:type="dxa"/>
            <w:hideMark/>
          </w:tcPr>
          <w:p w14:paraId="7065B1CA" w14:textId="114C804A" w:rsidR="000A1A21" w:rsidRPr="00621A33" w:rsidRDefault="007C5FDE">
            <w:pPr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21A3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836" w:type="dxa"/>
          </w:tcPr>
          <w:p w14:paraId="46AFEC7C" w14:textId="77777777" w:rsidR="000A1A21" w:rsidRPr="00621A33" w:rsidRDefault="000A1A21">
            <w:pPr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66101D52" w14:textId="77777777" w:rsidR="000A1A21" w:rsidRPr="00621A33" w:rsidRDefault="000A1A21">
            <w:pPr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1341CF8C" w14:textId="77777777" w:rsidR="000A1A21" w:rsidRPr="00621A33" w:rsidRDefault="000A1A21">
            <w:pPr>
              <w:tabs>
                <w:tab w:val="left" w:pos="540"/>
              </w:tabs>
              <w:spacing w:line="240" w:lineRule="auto"/>
              <w:ind w:left="-122" w:right="1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EC3F1E5" w14:textId="77777777" w:rsidR="000A1A21" w:rsidRPr="00621A33" w:rsidRDefault="000A1A21">
            <w:pPr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</w:tcPr>
          <w:p w14:paraId="1E23B556" w14:textId="77777777" w:rsidR="000A1A21" w:rsidRPr="00621A33" w:rsidRDefault="000A1A21">
            <w:pPr>
              <w:spacing w:line="240" w:lineRule="auto"/>
              <w:ind w:right="90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 w:eastAsia="ja-JP"/>
              </w:rPr>
            </w:pPr>
          </w:p>
        </w:tc>
      </w:tr>
      <w:tr w:rsidR="00D34948" w14:paraId="3E76C0EE" w14:textId="77777777" w:rsidTr="00621A33">
        <w:tc>
          <w:tcPr>
            <w:tcW w:w="3042" w:type="dxa"/>
            <w:hideMark/>
          </w:tcPr>
          <w:p w14:paraId="52CF0F17" w14:textId="2A68FB68" w:rsidR="00D34948" w:rsidRPr="00621A33" w:rsidRDefault="00D34948" w:rsidP="00D34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21A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 w:rsidRPr="00621A33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836" w:type="dxa"/>
            <w:hideMark/>
          </w:tcPr>
          <w:p w14:paraId="70EA7BF1" w14:textId="3FFF87D0" w:rsidR="00D34948" w:rsidRPr="00621A33" w:rsidRDefault="00D34948" w:rsidP="00D34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53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621A33">
              <w:rPr>
                <w:rFonts w:asciiTheme="majorBidi" w:hAnsiTheme="majorBidi" w:cstheme="majorBidi"/>
                <w:sz w:val="30"/>
                <w:szCs w:val="30"/>
              </w:rPr>
              <w:t xml:space="preserve">26 </w:t>
            </w:r>
            <w:r w:rsidRPr="00621A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Pr="00621A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530" w:type="dxa"/>
            <w:hideMark/>
          </w:tcPr>
          <w:p w14:paraId="6EA1CBDA" w14:textId="22075263" w:rsidR="00D34948" w:rsidRPr="00621A33" w:rsidRDefault="00D34948" w:rsidP="00D34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53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 w:rsidRPr="00621A3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621A3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0" w:type="dxa"/>
            <w:hideMark/>
          </w:tcPr>
          <w:p w14:paraId="50165B69" w14:textId="4C871654" w:rsidR="00D34948" w:rsidRPr="00621A33" w:rsidRDefault="00D34948" w:rsidP="00D34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16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21A33">
              <w:rPr>
                <w:rFonts w:asciiTheme="majorBidi" w:hAnsiTheme="majorBidi" w:cstheme="majorBidi"/>
                <w:sz w:val="30"/>
                <w:szCs w:val="30"/>
              </w:rPr>
              <w:t>4.10</w:t>
            </w:r>
          </w:p>
        </w:tc>
        <w:tc>
          <w:tcPr>
            <w:tcW w:w="236" w:type="dxa"/>
          </w:tcPr>
          <w:p w14:paraId="04BDB6AC" w14:textId="77777777" w:rsidR="00D34948" w:rsidRPr="00621A33" w:rsidRDefault="00D34948" w:rsidP="00D34948">
            <w:pPr>
              <w:tabs>
                <w:tab w:val="left" w:pos="720"/>
              </w:tabs>
              <w:spacing w:line="240" w:lineRule="auto"/>
              <w:ind w:left="-156" w:right="-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64" w:type="dxa"/>
            <w:hideMark/>
          </w:tcPr>
          <w:p w14:paraId="7D158AB2" w14:textId="757A3F67" w:rsidR="00D34948" w:rsidRPr="00621A33" w:rsidRDefault="00D34948" w:rsidP="00D349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right="90"/>
              <w:jc w:val="right"/>
              <w:rPr>
                <w:rFonts w:asciiTheme="majorBidi" w:eastAsia="Calibri" w:hAnsiTheme="majorBidi" w:cstheme="majorBidi"/>
                <w:sz w:val="30"/>
                <w:szCs w:val="30"/>
                <w:lang w:val="en-US" w:eastAsia="ja-JP"/>
              </w:rPr>
            </w:pPr>
            <w:r w:rsidRPr="00621A33">
              <w:rPr>
                <w:rFonts w:asciiTheme="majorBidi" w:eastAsia="Calibri" w:hAnsiTheme="majorBidi" w:cstheme="majorBidi"/>
                <w:sz w:val="30"/>
                <w:szCs w:val="30"/>
                <w:lang w:val="en-US" w:eastAsia="ja-JP"/>
              </w:rPr>
              <w:t>81.18</w:t>
            </w:r>
          </w:p>
        </w:tc>
      </w:tr>
    </w:tbl>
    <w:p w14:paraId="71D1944B" w14:textId="012E5FBD" w:rsidR="006D6762" w:rsidRDefault="006D6762" w:rsidP="006D6762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651EDBB" w14:textId="0019FF98" w:rsidR="006D6762" w:rsidRDefault="006D6762" w:rsidP="006D6762">
      <w:pPr>
        <w:tabs>
          <w:tab w:val="left" w:pos="540"/>
        </w:tabs>
        <w:spacing w:line="240" w:lineRule="auto"/>
        <w:ind w:left="720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6299F08E" w14:textId="77777777" w:rsidR="006D6762" w:rsidRDefault="006D6762" w:rsidP="006D6762">
      <w:pPr>
        <w:tabs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  <w:sectPr w:rsidR="006D6762" w:rsidSect="006A4A07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cols w:space="737"/>
          <w:docGrid w:linePitch="299"/>
        </w:sectPr>
      </w:pPr>
    </w:p>
    <w:p w14:paraId="49BC465F" w14:textId="6BFF98D3" w:rsidR="00E5444F" w:rsidRPr="006D6762" w:rsidRDefault="00E5444F" w:rsidP="006D6762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lang w:val="th-TH"/>
        </w:rPr>
      </w:pPr>
      <w:r w:rsidRPr="006D6762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7F6C7A37" w14:textId="77777777" w:rsidR="00471CCE" w:rsidRPr="00922090" w:rsidRDefault="00471CCE" w:rsidP="00691F10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23BE12C8" w14:textId="5C76A9D4" w:rsidR="00E5444F" w:rsidRPr="0072479F" w:rsidRDefault="00E5444F" w:rsidP="00896829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</w:pPr>
      <w:r w:rsidRPr="0072479F">
        <w:rPr>
          <w:rFonts w:ascii="Angsana New" w:hAnsi="Angsana New"/>
          <w:b/>
          <w:bCs/>
          <w:i/>
          <w:iCs/>
          <w:sz w:val="30"/>
          <w:szCs w:val="30"/>
          <w:cs/>
          <w:lang w:val="en-US"/>
        </w:rPr>
        <w:t>มูลค่าตามบัญชีและมูลค่ายุติธรรม</w:t>
      </w:r>
      <w:r w:rsidRPr="0072479F">
        <w:rPr>
          <w:rFonts w:ascii="Angsana New" w:hAnsi="Angsana New"/>
          <w:b/>
          <w:bCs/>
          <w:i/>
          <w:iCs/>
          <w:sz w:val="30"/>
          <w:szCs w:val="30"/>
          <w:lang w:val="en-US"/>
        </w:rPr>
        <w:t xml:space="preserve"> </w:t>
      </w:r>
    </w:p>
    <w:p w14:paraId="4DE3523B" w14:textId="1C6BEB7F" w:rsidR="00E5444F" w:rsidRPr="00922090" w:rsidRDefault="00E5444F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p w14:paraId="7E09864E" w14:textId="1898990D" w:rsidR="00502F6D" w:rsidRPr="00E8423C" w:rsidRDefault="00502F6D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72479F">
        <w:rPr>
          <w:rFonts w:ascii="Angsana New" w:hAnsi="Angsana New"/>
          <w:sz w:val="30"/>
          <w:szCs w:val="30"/>
          <w:cs/>
          <w:lang w:val="en-US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</w:t>
      </w:r>
      <w:r w:rsidRPr="00E8423C">
        <w:rPr>
          <w:rFonts w:ascii="Angsana New" w:hAnsi="Angsana New"/>
          <w:sz w:val="30"/>
          <w:szCs w:val="30"/>
          <w:cs/>
          <w:lang w:val="en-US"/>
        </w:rPr>
        <w:t xml:space="preserve">ยุติธรรม </w:t>
      </w:r>
      <w:r w:rsidRPr="00B033AB">
        <w:rPr>
          <w:rFonts w:ascii="Angsana New" w:hAnsi="Angsana New"/>
          <w:sz w:val="30"/>
          <w:szCs w:val="30"/>
          <w:cs/>
          <w:lang w:val="en-US"/>
        </w:rPr>
        <w:t>แต่ไม่</w:t>
      </w:r>
      <w:r w:rsidRPr="00E8423C">
        <w:rPr>
          <w:rFonts w:ascii="Angsana New" w:hAnsi="Angsana New"/>
          <w:sz w:val="30"/>
          <w:szCs w:val="30"/>
          <w:cs/>
          <w:lang w:val="en-US"/>
        </w:rPr>
        <w:t>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C07704" w:rsidRPr="00E8423C">
        <w:rPr>
          <w:rFonts w:ascii="Angsana New" w:hAnsi="Angsana New"/>
          <w:sz w:val="30"/>
          <w:szCs w:val="30"/>
          <w:cs/>
          <w:lang w:val="en-US"/>
        </w:rPr>
        <w:t>วัดมูลค่าด้วยราคาทุนตัดจำหน่าย</w:t>
      </w:r>
      <w:r w:rsidRPr="00E8423C">
        <w:rPr>
          <w:rFonts w:ascii="Angsana New" w:hAnsi="Angsana New"/>
          <w:sz w:val="30"/>
          <w:szCs w:val="30"/>
          <w:cs/>
          <w:lang w:val="en-US"/>
        </w:rPr>
        <w:t>หากมูลค่าตามบัญชีใกล้เคียงกับมูลค่ายุติธรรมอย่างสมเหตุสมผล</w:t>
      </w:r>
    </w:p>
    <w:p w14:paraId="0A2E1B55" w14:textId="1E2BBC0E" w:rsidR="001A6A37" w:rsidRPr="00922090" w:rsidRDefault="001A6A37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  <w:lang w:val="en-US"/>
        </w:rPr>
      </w:pPr>
    </w:p>
    <w:tbl>
      <w:tblPr>
        <w:tblW w:w="14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2427"/>
        <w:gridCol w:w="236"/>
        <w:gridCol w:w="1474"/>
        <w:gridCol w:w="236"/>
        <w:gridCol w:w="1291"/>
        <w:gridCol w:w="236"/>
        <w:gridCol w:w="1294"/>
        <w:gridCol w:w="236"/>
        <w:gridCol w:w="1294"/>
        <w:gridCol w:w="270"/>
        <w:gridCol w:w="1263"/>
      </w:tblGrid>
      <w:tr w:rsidR="00E011DE" w:rsidRPr="00E8423C" w14:paraId="46CA820B" w14:textId="77777777" w:rsidTr="00AF2E24">
        <w:tc>
          <w:tcPr>
            <w:tcW w:w="3870" w:type="dxa"/>
            <w:shd w:val="clear" w:color="auto" w:fill="auto"/>
            <w:vAlign w:val="bottom"/>
          </w:tcPr>
          <w:p w14:paraId="78A165E7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62CF53B0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cs/>
                <w:lang w:bidi="th-TH"/>
              </w:rPr>
            </w:pPr>
            <w:r w:rsidRPr="00E8423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 w:bidi="th-TH"/>
              </w:rPr>
              <w:t>และ</w:t>
            </w:r>
            <w:r w:rsidRPr="00E8423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E011DE" w:rsidRPr="00E8423C" w14:paraId="6567BBB1" w14:textId="77777777" w:rsidTr="00AF2E24">
        <w:tc>
          <w:tcPr>
            <w:tcW w:w="3870" w:type="dxa"/>
            <w:shd w:val="clear" w:color="auto" w:fill="auto"/>
            <w:vAlign w:val="bottom"/>
          </w:tcPr>
          <w:p w14:paraId="61EBCA8B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37" w:type="dxa"/>
            <w:gridSpan w:val="3"/>
            <w:shd w:val="clear" w:color="auto" w:fill="auto"/>
            <w:vAlign w:val="bottom"/>
          </w:tcPr>
          <w:p w14:paraId="2DC61B93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41CB184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7BD2E9FE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011DE" w:rsidRPr="00046328" w14:paraId="1C9ED816" w14:textId="77777777" w:rsidTr="00AF2E24">
        <w:tc>
          <w:tcPr>
            <w:tcW w:w="3870" w:type="dxa"/>
            <w:shd w:val="clear" w:color="auto" w:fill="auto"/>
            <w:vAlign w:val="bottom"/>
          </w:tcPr>
          <w:p w14:paraId="57987068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7" w:type="dxa"/>
            <w:shd w:val="clear" w:color="auto" w:fill="auto"/>
            <w:vAlign w:val="bottom"/>
          </w:tcPr>
          <w:p w14:paraId="0E1D3055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D3EB99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D020155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0F9EEEC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  <w:vAlign w:val="bottom"/>
          </w:tcPr>
          <w:p w14:paraId="4F4FB3CB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84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3FB14757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0F0AB138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84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283D784D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93CFC56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423C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E842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13A94B55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0BBB86B" w14:textId="77777777" w:rsidR="00E011DE" w:rsidRPr="00046328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011DE" w:rsidRPr="008C0F16" w14:paraId="6001E0A3" w14:textId="77777777" w:rsidTr="00AF2E24">
        <w:tc>
          <w:tcPr>
            <w:tcW w:w="3870" w:type="dxa"/>
            <w:shd w:val="clear" w:color="auto" w:fill="auto"/>
            <w:vAlign w:val="bottom"/>
          </w:tcPr>
          <w:p w14:paraId="14D47719" w14:textId="77777777" w:rsidR="00E011DE" w:rsidRPr="00046328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35E9A8EA" w14:textId="77777777" w:rsidR="00E011DE" w:rsidRPr="008C0F16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C0F1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011DE" w:rsidRPr="008C0F16" w14:paraId="6F5B6090" w14:textId="77777777" w:rsidTr="00AF2E24">
        <w:tc>
          <w:tcPr>
            <w:tcW w:w="3870" w:type="dxa"/>
            <w:shd w:val="clear" w:color="auto" w:fill="auto"/>
            <w:vAlign w:val="bottom"/>
          </w:tcPr>
          <w:p w14:paraId="4313BFEE" w14:textId="17BCD8E7" w:rsidR="00E011DE" w:rsidRPr="00046328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6D6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E740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E740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  <w:r w:rsidR="006D6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7C5F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67B6EAD2" w14:textId="77777777" w:rsidR="00E011DE" w:rsidRPr="008C0F16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011DE" w:rsidRPr="00046328" w14:paraId="0BEAA770" w14:textId="77777777" w:rsidTr="00AF2E24">
        <w:tc>
          <w:tcPr>
            <w:tcW w:w="3870" w:type="dxa"/>
            <w:shd w:val="clear" w:color="auto" w:fill="auto"/>
          </w:tcPr>
          <w:p w14:paraId="1F947232" w14:textId="77777777" w:rsidR="00E011DE" w:rsidRPr="00046328" w:rsidRDefault="00E011DE" w:rsidP="00AF2E2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427" w:type="dxa"/>
            <w:shd w:val="clear" w:color="auto" w:fill="auto"/>
          </w:tcPr>
          <w:p w14:paraId="1CEDA1A3" w14:textId="77777777" w:rsidR="00E011DE" w:rsidRPr="008E5BE3" w:rsidRDefault="00E011DE" w:rsidP="00AF2E24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35EA9E7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41A8EBE5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6E7607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10B2A91C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0E6459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02C879F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5B97B6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FD7D664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4899CA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2A409D9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11DE" w:rsidRPr="00046328" w14:paraId="174379AF" w14:textId="77777777" w:rsidTr="00AF2E24">
        <w:tc>
          <w:tcPr>
            <w:tcW w:w="3870" w:type="dxa"/>
            <w:shd w:val="clear" w:color="auto" w:fill="auto"/>
          </w:tcPr>
          <w:p w14:paraId="442637A6" w14:textId="77777777" w:rsidR="00E011DE" w:rsidRPr="00046328" w:rsidRDefault="00E011DE" w:rsidP="00AF2E24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427" w:type="dxa"/>
            <w:shd w:val="clear" w:color="auto" w:fill="auto"/>
          </w:tcPr>
          <w:p w14:paraId="0931AB7B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18C4ECC" w14:textId="77777777" w:rsidR="00E011DE" w:rsidRPr="00046328" w:rsidRDefault="00E011DE" w:rsidP="00AF2E2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0EB7BC0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B5432B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79DE8E4D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061D5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79FF50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87313C" w14:textId="77777777" w:rsidR="00E011DE" w:rsidRPr="00046328" w:rsidRDefault="00E011DE" w:rsidP="00AF2E2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437886AA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D3069F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17B1B39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C4D3F" w:rsidRPr="00046328" w14:paraId="44C654BE" w14:textId="77777777" w:rsidTr="00D5537B">
        <w:tc>
          <w:tcPr>
            <w:tcW w:w="3870" w:type="dxa"/>
            <w:shd w:val="clear" w:color="auto" w:fill="auto"/>
          </w:tcPr>
          <w:p w14:paraId="129FE02E" w14:textId="77777777" w:rsidR="005C4D3F" w:rsidRPr="00046328" w:rsidRDefault="005C4D3F" w:rsidP="005C4D3F">
            <w:pPr>
              <w:ind w:left="166" w:right="-90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427" w:type="dxa"/>
            <w:shd w:val="clear" w:color="auto" w:fill="auto"/>
          </w:tcPr>
          <w:p w14:paraId="1A6801A1" w14:textId="6EE6AA3E" w:rsidR="005C4D3F" w:rsidRPr="00631BC8" w:rsidRDefault="00D5537B" w:rsidP="005C4D3F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5537B">
              <w:rPr>
                <w:rFonts w:ascii="Angsana New" w:hAnsi="Angsana New" w:cs="Angsana New"/>
                <w:sz w:val="30"/>
                <w:szCs w:val="30"/>
              </w:rPr>
              <w:t>2,785,418</w:t>
            </w:r>
          </w:p>
        </w:tc>
        <w:tc>
          <w:tcPr>
            <w:tcW w:w="236" w:type="dxa"/>
            <w:shd w:val="clear" w:color="auto" w:fill="auto"/>
          </w:tcPr>
          <w:p w14:paraId="23134AD1" w14:textId="77777777" w:rsidR="005C4D3F" w:rsidRPr="00631BC8" w:rsidRDefault="005C4D3F" w:rsidP="005C4D3F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shd w:val="clear" w:color="auto" w:fill="auto"/>
          </w:tcPr>
          <w:p w14:paraId="3629F8C9" w14:textId="60A35ADE" w:rsidR="005C4D3F" w:rsidRPr="00631BC8" w:rsidRDefault="00D5537B" w:rsidP="005C4D3F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5537B">
              <w:rPr>
                <w:rFonts w:ascii="Angsana New" w:hAnsi="Angsana New" w:cs="Angsana New"/>
                <w:sz w:val="30"/>
                <w:szCs w:val="30"/>
              </w:rPr>
              <w:t>2,785,418</w:t>
            </w:r>
          </w:p>
        </w:tc>
        <w:tc>
          <w:tcPr>
            <w:tcW w:w="236" w:type="dxa"/>
          </w:tcPr>
          <w:p w14:paraId="033A0E17" w14:textId="77777777" w:rsidR="005C4D3F" w:rsidRPr="00631BC8" w:rsidRDefault="005C4D3F" w:rsidP="005C4D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1" w:type="dxa"/>
          </w:tcPr>
          <w:p w14:paraId="653B3E60" w14:textId="3B89D0D7" w:rsidR="005C4D3F" w:rsidRPr="00631BC8" w:rsidRDefault="00D5537B" w:rsidP="005C4D3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5537B">
              <w:rPr>
                <w:rFonts w:ascii="Angsana New" w:hAnsi="Angsana New" w:cs="Angsana New"/>
                <w:sz w:val="30"/>
                <w:szCs w:val="30"/>
              </w:rPr>
              <w:t>828</w:t>
            </w:r>
          </w:p>
        </w:tc>
        <w:tc>
          <w:tcPr>
            <w:tcW w:w="236" w:type="dxa"/>
          </w:tcPr>
          <w:p w14:paraId="2CD4E7A8" w14:textId="77777777" w:rsidR="005C4D3F" w:rsidRPr="00631BC8" w:rsidRDefault="005C4D3F" w:rsidP="005C4D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7EC7EF65" w14:textId="311DA192" w:rsidR="005C4D3F" w:rsidRPr="00631BC8" w:rsidRDefault="00D5537B" w:rsidP="00D5537B">
            <w:pPr>
              <w:pStyle w:val="acctfourfigures"/>
              <w:tabs>
                <w:tab w:val="clear" w:pos="765"/>
                <w:tab w:val="decimal" w:pos="74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5537B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737EDF3" w14:textId="77777777" w:rsidR="005C4D3F" w:rsidRPr="00631BC8" w:rsidRDefault="005C4D3F" w:rsidP="005C4D3F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17B071A6" w14:textId="185FCD30" w:rsidR="005C4D3F" w:rsidRPr="00631BC8" w:rsidRDefault="00D5537B" w:rsidP="005C4D3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5537B">
              <w:rPr>
                <w:rFonts w:ascii="Angsana New" w:hAnsi="Angsana New" w:cs="Angsana New"/>
                <w:sz w:val="30"/>
                <w:szCs w:val="30"/>
              </w:rPr>
              <w:t>2,784,590</w:t>
            </w:r>
          </w:p>
        </w:tc>
        <w:tc>
          <w:tcPr>
            <w:tcW w:w="270" w:type="dxa"/>
          </w:tcPr>
          <w:p w14:paraId="6704B622" w14:textId="77777777" w:rsidR="005C4D3F" w:rsidRPr="00631BC8" w:rsidRDefault="005C4D3F" w:rsidP="005C4D3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</w:tcPr>
          <w:p w14:paraId="3ACC2579" w14:textId="7C5A9789" w:rsidR="005C4D3F" w:rsidRPr="00631BC8" w:rsidRDefault="00D5537B" w:rsidP="005C4D3F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D5537B">
              <w:rPr>
                <w:rFonts w:ascii="Angsana New" w:hAnsi="Angsana New" w:cs="Angsana New"/>
                <w:sz w:val="30"/>
                <w:szCs w:val="30"/>
              </w:rPr>
              <w:t>2,785,418</w:t>
            </w:r>
          </w:p>
        </w:tc>
      </w:tr>
      <w:tr w:rsidR="00165614" w:rsidRPr="00046328" w14:paraId="1E62BEEB" w14:textId="77777777" w:rsidTr="00AF2E24">
        <w:tc>
          <w:tcPr>
            <w:tcW w:w="3870" w:type="dxa"/>
            <w:shd w:val="clear" w:color="auto" w:fill="auto"/>
          </w:tcPr>
          <w:p w14:paraId="07ADE94C" w14:textId="77777777" w:rsidR="00165614" w:rsidRPr="00046328" w:rsidRDefault="00165614" w:rsidP="00165614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DBCE25" w14:textId="7FE7F018" w:rsidR="00165614" w:rsidRPr="00631BC8" w:rsidRDefault="00D5537B" w:rsidP="00165614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D553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2,785,418</w:t>
            </w:r>
          </w:p>
        </w:tc>
        <w:tc>
          <w:tcPr>
            <w:tcW w:w="236" w:type="dxa"/>
            <w:shd w:val="clear" w:color="auto" w:fill="auto"/>
          </w:tcPr>
          <w:p w14:paraId="4C802A7F" w14:textId="77777777" w:rsidR="00165614" w:rsidRPr="00631BC8" w:rsidRDefault="00165614" w:rsidP="0016561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B27CB" w14:textId="669134FE" w:rsidR="00165614" w:rsidRPr="00631BC8" w:rsidRDefault="00D5537B" w:rsidP="00165614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D5537B">
              <w:rPr>
                <w:rFonts w:ascii="Angsana New" w:hAnsi="Angsana New" w:cs="Angsana New"/>
                <w:b/>
                <w:bCs/>
                <w:sz w:val="30"/>
                <w:szCs w:val="30"/>
              </w:rPr>
              <w:t>2,785,418</w:t>
            </w:r>
          </w:p>
        </w:tc>
        <w:tc>
          <w:tcPr>
            <w:tcW w:w="236" w:type="dxa"/>
          </w:tcPr>
          <w:p w14:paraId="376298E6" w14:textId="77777777" w:rsidR="00165614" w:rsidRPr="00631BC8" w:rsidRDefault="00165614" w:rsidP="001656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1" w:type="dxa"/>
          </w:tcPr>
          <w:p w14:paraId="5C9076A9" w14:textId="77777777" w:rsidR="00165614" w:rsidRPr="00631BC8" w:rsidRDefault="00165614" w:rsidP="001656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2D2519B2" w14:textId="77777777" w:rsidR="00165614" w:rsidRPr="00631BC8" w:rsidRDefault="00165614" w:rsidP="001656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03579583" w14:textId="77777777" w:rsidR="00165614" w:rsidRPr="00631BC8" w:rsidRDefault="00165614" w:rsidP="001656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20F7FE1" w14:textId="77777777" w:rsidR="00165614" w:rsidRPr="00631BC8" w:rsidRDefault="00165614" w:rsidP="0016561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37A9CAE8" w14:textId="77777777" w:rsidR="00165614" w:rsidRPr="00631BC8" w:rsidRDefault="00165614" w:rsidP="0016561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07D9FCE7" w14:textId="77777777" w:rsidR="00165614" w:rsidRPr="00631BC8" w:rsidRDefault="00165614" w:rsidP="001656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</w:tcPr>
          <w:p w14:paraId="50C7DC7E" w14:textId="77777777" w:rsidR="00165614" w:rsidRPr="00631BC8" w:rsidRDefault="00165614" w:rsidP="001656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</w:tbl>
    <w:p w14:paraId="12250454" w14:textId="77777777" w:rsidR="00922090" w:rsidRDefault="00922090">
      <w:r>
        <w:br w:type="page"/>
      </w:r>
    </w:p>
    <w:tbl>
      <w:tblPr>
        <w:tblW w:w="141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2427"/>
        <w:gridCol w:w="236"/>
        <w:gridCol w:w="1474"/>
        <w:gridCol w:w="236"/>
        <w:gridCol w:w="1291"/>
        <w:gridCol w:w="236"/>
        <w:gridCol w:w="1294"/>
        <w:gridCol w:w="236"/>
        <w:gridCol w:w="1294"/>
        <w:gridCol w:w="270"/>
        <w:gridCol w:w="1263"/>
      </w:tblGrid>
      <w:tr w:rsidR="00E011DE" w:rsidRPr="00E8423C" w14:paraId="56547735" w14:textId="77777777" w:rsidTr="00AF2E24">
        <w:tc>
          <w:tcPr>
            <w:tcW w:w="3870" w:type="dxa"/>
            <w:shd w:val="clear" w:color="auto" w:fill="auto"/>
            <w:vAlign w:val="bottom"/>
          </w:tcPr>
          <w:p w14:paraId="3CB91F2E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24EDEAC6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8"/>
                <w:cs/>
                <w:lang w:bidi="th-TH"/>
              </w:rPr>
            </w:pPr>
            <w:r w:rsidRPr="00E8423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งบการเงินที่แสดงเงินลงทุนตามวิธีส่วนได้เสีย</w:t>
            </w: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val="th-TH" w:bidi="th-TH"/>
              </w:rPr>
              <w:t>และ</w:t>
            </w:r>
            <w:r w:rsidRPr="00E8423C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E011DE" w:rsidRPr="00E8423C" w14:paraId="2BAE1C04" w14:textId="77777777" w:rsidTr="00AF2E24">
        <w:tc>
          <w:tcPr>
            <w:tcW w:w="3870" w:type="dxa"/>
            <w:shd w:val="clear" w:color="auto" w:fill="auto"/>
            <w:vAlign w:val="bottom"/>
          </w:tcPr>
          <w:p w14:paraId="016E1ED3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137" w:type="dxa"/>
            <w:gridSpan w:val="3"/>
            <w:shd w:val="clear" w:color="auto" w:fill="auto"/>
            <w:vAlign w:val="bottom"/>
          </w:tcPr>
          <w:p w14:paraId="78A12DB6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A638DA3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884" w:type="dxa"/>
            <w:gridSpan w:val="7"/>
            <w:vAlign w:val="bottom"/>
          </w:tcPr>
          <w:p w14:paraId="383D8899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E8423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E011DE" w:rsidRPr="00046328" w14:paraId="3D9D920A" w14:textId="77777777" w:rsidTr="00AF2E24">
        <w:tc>
          <w:tcPr>
            <w:tcW w:w="3870" w:type="dxa"/>
            <w:shd w:val="clear" w:color="auto" w:fill="auto"/>
            <w:vAlign w:val="bottom"/>
          </w:tcPr>
          <w:p w14:paraId="51759567" w14:textId="77777777" w:rsidR="00E011DE" w:rsidRPr="00E8423C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27" w:type="dxa"/>
            <w:shd w:val="clear" w:color="auto" w:fill="auto"/>
            <w:vAlign w:val="bottom"/>
          </w:tcPr>
          <w:p w14:paraId="26F162FE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56F6432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6D63954C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20637B39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1" w:type="dxa"/>
            <w:vAlign w:val="bottom"/>
          </w:tcPr>
          <w:p w14:paraId="237B01DD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84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 w:cs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36" w:type="dxa"/>
          </w:tcPr>
          <w:p w14:paraId="4103520D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376FA39A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ระดับ</w:t>
            </w:r>
            <w:r w:rsidRPr="00E8423C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36" w:type="dxa"/>
          </w:tcPr>
          <w:p w14:paraId="50E40D7B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57E60CE9" w14:textId="77777777" w:rsidR="00E011DE" w:rsidRPr="00E8423C" w:rsidRDefault="00E011DE" w:rsidP="00AF2E24">
            <w:pPr>
              <w:ind w:left="-43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8423C">
              <w:rPr>
                <w:rFonts w:ascii="Angsana New" w:hAnsi="Angsana New"/>
                <w:sz w:val="30"/>
                <w:szCs w:val="30"/>
                <w:cs/>
              </w:rPr>
              <w:t>ระดับ</w:t>
            </w:r>
            <w:r w:rsidRPr="00E8423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8423C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</w:tcPr>
          <w:p w14:paraId="2F8A2FB2" w14:textId="77777777" w:rsidR="00E011DE" w:rsidRPr="00E8423C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3548C77" w14:textId="77777777" w:rsidR="00E011DE" w:rsidRPr="00046328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8423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011DE" w:rsidRPr="008C0F16" w14:paraId="497625CF" w14:textId="77777777" w:rsidTr="00AF2E24">
        <w:tc>
          <w:tcPr>
            <w:tcW w:w="3870" w:type="dxa"/>
            <w:shd w:val="clear" w:color="auto" w:fill="auto"/>
            <w:vAlign w:val="bottom"/>
          </w:tcPr>
          <w:p w14:paraId="60F8572F" w14:textId="77777777" w:rsidR="00E011DE" w:rsidRPr="00046328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32357FD7" w14:textId="77777777" w:rsidR="00E011DE" w:rsidRPr="008C0F16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  <w:r w:rsidRPr="008C0F16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E011DE" w:rsidRPr="008C0F16" w14:paraId="00180B5F" w14:textId="77777777" w:rsidTr="00AF2E24">
        <w:tc>
          <w:tcPr>
            <w:tcW w:w="3870" w:type="dxa"/>
            <w:shd w:val="clear" w:color="auto" w:fill="auto"/>
            <w:vAlign w:val="bottom"/>
          </w:tcPr>
          <w:p w14:paraId="549553B5" w14:textId="1E381918" w:rsidR="00E011DE" w:rsidRPr="00046328" w:rsidRDefault="00E011DE" w:rsidP="00AF2E24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 w:rsidR="00C5146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 </w:t>
            </w:r>
            <w:r w:rsidR="00C5146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มีนาคม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7C5F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0257" w:type="dxa"/>
            <w:gridSpan w:val="11"/>
            <w:shd w:val="clear" w:color="auto" w:fill="auto"/>
            <w:vAlign w:val="bottom"/>
          </w:tcPr>
          <w:p w14:paraId="7FB93AF7" w14:textId="77777777" w:rsidR="00E011DE" w:rsidRPr="008C0F16" w:rsidRDefault="00E011DE" w:rsidP="00AF2E2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011DE" w:rsidRPr="00046328" w14:paraId="74B157E7" w14:textId="77777777" w:rsidTr="00AF2E24">
        <w:tc>
          <w:tcPr>
            <w:tcW w:w="3870" w:type="dxa"/>
            <w:shd w:val="clear" w:color="auto" w:fill="auto"/>
          </w:tcPr>
          <w:p w14:paraId="3578F5E2" w14:textId="77777777" w:rsidR="00E011DE" w:rsidRPr="00046328" w:rsidRDefault="00E011DE" w:rsidP="00AF2E24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4632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427" w:type="dxa"/>
            <w:shd w:val="clear" w:color="auto" w:fill="auto"/>
          </w:tcPr>
          <w:p w14:paraId="7C7DA5AF" w14:textId="77777777" w:rsidR="00E011DE" w:rsidRPr="008E5BE3" w:rsidRDefault="00E011DE" w:rsidP="00AF2E24">
            <w:pPr>
              <w:pStyle w:val="acctfourfigures"/>
              <w:tabs>
                <w:tab w:val="clear" w:pos="765"/>
                <w:tab w:val="decimal" w:pos="5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B4A161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643E89BB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36C43E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26135B49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A1D46A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E5EB8A2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DDD55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34DAD0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F34075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5FFC7F6D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011DE" w:rsidRPr="00046328" w14:paraId="544F4433" w14:textId="77777777" w:rsidTr="00AF2E24">
        <w:tc>
          <w:tcPr>
            <w:tcW w:w="3870" w:type="dxa"/>
            <w:shd w:val="clear" w:color="auto" w:fill="auto"/>
          </w:tcPr>
          <w:p w14:paraId="52863AEB" w14:textId="77777777" w:rsidR="00E011DE" w:rsidRPr="00046328" w:rsidRDefault="00E011DE" w:rsidP="00AF2E24">
            <w:pPr>
              <w:ind w:left="160" w:right="-90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427" w:type="dxa"/>
            <w:shd w:val="clear" w:color="auto" w:fill="auto"/>
          </w:tcPr>
          <w:p w14:paraId="028F28E9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96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9211676" w14:textId="77777777" w:rsidR="00E011DE" w:rsidRPr="00046328" w:rsidRDefault="00E011DE" w:rsidP="00AF2E24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4" w:type="dxa"/>
            <w:shd w:val="clear" w:color="auto" w:fill="auto"/>
          </w:tcPr>
          <w:p w14:paraId="15677FF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A50212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1" w:type="dxa"/>
          </w:tcPr>
          <w:p w14:paraId="5B4D301F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B3C0F52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A249283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155746" w14:textId="77777777" w:rsidR="00E011DE" w:rsidRPr="00046328" w:rsidRDefault="00E011DE" w:rsidP="00AF2E24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5C1EE4D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DFB99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dxa"/>
            <w:shd w:val="clear" w:color="auto" w:fill="auto"/>
          </w:tcPr>
          <w:p w14:paraId="70DFC9D8" w14:textId="77777777" w:rsidR="00E011DE" w:rsidRPr="00046328" w:rsidRDefault="00E011DE" w:rsidP="00AF2E24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16D20" w:rsidRPr="00046328" w14:paraId="252F6932" w14:textId="77777777" w:rsidTr="00AF2E24">
        <w:tc>
          <w:tcPr>
            <w:tcW w:w="3870" w:type="dxa"/>
            <w:shd w:val="clear" w:color="auto" w:fill="auto"/>
          </w:tcPr>
          <w:p w14:paraId="7FF8458B" w14:textId="77777777" w:rsidR="00916D20" w:rsidRPr="00046328" w:rsidRDefault="00916D20" w:rsidP="00916D20">
            <w:pPr>
              <w:ind w:left="166" w:right="-90"/>
              <w:rPr>
                <w:rFonts w:ascii="Angsana New" w:hAnsi="Angsana New"/>
                <w:sz w:val="30"/>
                <w:szCs w:val="30"/>
                <w:lang w:bidi="ar-SA"/>
              </w:rPr>
            </w:pPr>
            <w:r w:rsidRPr="00046328">
              <w:rPr>
                <w:rFonts w:ascii="Angsana New" w:hAnsi="Angsana New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427" w:type="dxa"/>
            <w:shd w:val="clear" w:color="auto" w:fill="auto"/>
          </w:tcPr>
          <w:p w14:paraId="7290F0B6" w14:textId="188F2869" w:rsidR="00916D20" w:rsidRPr="00631BC8" w:rsidRDefault="00916D20" w:rsidP="00916D20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33848">
              <w:rPr>
                <w:rFonts w:asciiTheme="majorBidi" w:hAnsiTheme="majorBidi" w:cstheme="majorBidi"/>
                <w:sz w:val="30"/>
                <w:szCs w:val="30"/>
              </w:rPr>
              <w:t>3,214,612</w:t>
            </w:r>
          </w:p>
        </w:tc>
        <w:tc>
          <w:tcPr>
            <w:tcW w:w="236" w:type="dxa"/>
            <w:shd w:val="clear" w:color="auto" w:fill="auto"/>
          </w:tcPr>
          <w:p w14:paraId="3D6F62D7" w14:textId="77777777" w:rsidR="00916D20" w:rsidRPr="00631BC8" w:rsidRDefault="00916D20" w:rsidP="00916D2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shd w:val="clear" w:color="auto" w:fill="auto"/>
          </w:tcPr>
          <w:p w14:paraId="752F9B28" w14:textId="7E8818EE" w:rsidR="00916D20" w:rsidRPr="00631BC8" w:rsidRDefault="00916D20" w:rsidP="00916D2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33848">
              <w:rPr>
                <w:rFonts w:asciiTheme="majorBidi" w:hAnsiTheme="majorBidi" w:cstheme="majorBidi"/>
                <w:sz w:val="30"/>
                <w:szCs w:val="30"/>
              </w:rPr>
              <w:t>3,214,612</w:t>
            </w:r>
          </w:p>
        </w:tc>
        <w:tc>
          <w:tcPr>
            <w:tcW w:w="236" w:type="dxa"/>
          </w:tcPr>
          <w:p w14:paraId="3E60518E" w14:textId="77777777" w:rsidR="00916D20" w:rsidRPr="00631BC8" w:rsidRDefault="00916D20" w:rsidP="00916D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1" w:type="dxa"/>
          </w:tcPr>
          <w:p w14:paraId="10259087" w14:textId="6E3E758A" w:rsidR="00916D20" w:rsidRPr="00631BC8" w:rsidRDefault="00916D20" w:rsidP="00916D2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33848">
              <w:rPr>
                <w:rFonts w:asciiTheme="majorBidi" w:hAnsiTheme="majorBidi" w:cstheme="majorBidi"/>
                <w:sz w:val="30"/>
                <w:szCs w:val="30"/>
              </w:rPr>
              <w:t>1,240</w:t>
            </w:r>
          </w:p>
        </w:tc>
        <w:tc>
          <w:tcPr>
            <w:tcW w:w="236" w:type="dxa"/>
          </w:tcPr>
          <w:p w14:paraId="0C2639A7" w14:textId="77777777" w:rsidR="00916D20" w:rsidRPr="00631BC8" w:rsidRDefault="00916D20" w:rsidP="00916D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317E6E65" w14:textId="69A689D1" w:rsidR="00916D20" w:rsidRPr="00631BC8" w:rsidRDefault="00916D20" w:rsidP="00916D20">
            <w:pPr>
              <w:pStyle w:val="acctfourfigures"/>
              <w:tabs>
                <w:tab w:val="clear" w:pos="765"/>
                <w:tab w:val="decimal" w:pos="82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A5DF168" w14:textId="77777777" w:rsidR="00916D20" w:rsidRPr="00631BC8" w:rsidRDefault="00916D20" w:rsidP="00916D2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6102FF04" w14:textId="28BD4703" w:rsidR="00916D20" w:rsidRPr="00631BC8" w:rsidRDefault="00916D20" w:rsidP="00916D2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  <w:cs/>
                <w:lang w:bidi="th-TH"/>
              </w:rPr>
            </w:pPr>
            <w:r w:rsidRPr="00533848">
              <w:rPr>
                <w:rFonts w:asciiTheme="majorBidi" w:hAnsiTheme="majorBidi" w:cstheme="majorBidi"/>
                <w:sz w:val="30"/>
                <w:szCs w:val="30"/>
              </w:rPr>
              <w:t>3,213,372</w:t>
            </w:r>
          </w:p>
        </w:tc>
        <w:tc>
          <w:tcPr>
            <w:tcW w:w="270" w:type="dxa"/>
          </w:tcPr>
          <w:p w14:paraId="4AFE2D4B" w14:textId="77777777" w:rsidR="00916D20" w:rsidRPr="00631BC8" w:rsidRDefault="00916D20" w:rsidP="00916D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</w:tcPr>
          <w:p w14:paraId="141C8538" w14:textId="187AB7FC" w:rsidR="00916D20" w:rsidRPr="00631BC8" w:rsidRDefault="00916D20" w:rsidP="00916D20">
            <w:pPr>
              <w:pStyle w:val="acctfourfigures"/>
              <w:tabs>
                <w:tab w:val="clear" w:pos="765"/>
                <w:tab w:val="decimal" w:pos="10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533848">
              <w:rPr>
                <w:rFonts w:asciiTheme="majorBidi" w:hAnsiTheme="majorBidi" w:cstheme="majorBidi"/>
                <w:sz w:val="30"/>
                <w:szCs w:val="30"/>
              </w:rPr>
              <w:t>3,214,612</w:t>
            </w:r>
          </w:p>
        </w:tc>
      </w:tr>
      <w:tr w:rsidR="00916D20" w:rsidRPr="00046328" w14:paraId="45B1EB51" w14:textId="77777777" w:rsidTr="00AF2E24">
        <w:tc>
          <w:tcPr>
            <w:tcW w:w="3870" w:type="dxa"/>
            <w:shd w:val="clear" w:color="auto" w:fill="auto"/>
          </w:tcPr>
          <w:p w14:paraId="26E37151" w14:textId="77777777" w:rsidR="00916D20" w:rsidRPr="00046328" w:rsidRDefault="00916D20" w:rsidP="00916D20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42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7EF535" w14:textId="56141E1D" w:rsidR="00916D20" w:rsidRPr="00631BC8" w:rsidRDefault="00916D20" w:rsidP="00916D20">
            <w:pPr>
              <w:pStyle w:val="acctfourfigures"/>
              <w:tabs>
                <w:tab w:val="clear" w:pos="765"/>
                <w:tab w:val="decimal" w:pos="178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EA79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3,214,612</w:t>
            </w:r>
          </w:p>
        </w:tc>
        <w:tc>
          <w:tcPr>
            <w:tcW w:w="236" w:type="dxa"/>
            <w:shd w:val="clear" w:color="auto" w:fill="auto"/>
          </w:tcPr>
          <w:p w14:paraId="6791E8B7" w14:textId="77777777" w:rsidR="00916D20" w:rsidRPr="00631BC8" w:rsidRDefault="00916D20" w:rsidP="00916D20">
            <w:pPr>
              <w:tabs>
                <w:tab w:val="decimal" w:pos="789"/>
              </w:tabs>
              <w:ind w:left="-43" w:right="-86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999510" w14:textId="4FE30A9B" w:rsidR="00916D20" w:rsidRPr="00631BC8" w:rsidRDefault="00916D20" w:rsidP="00916D2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EA79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3,214,612</w:t>
            </w:r>
          </w:p>
        </w:tc>
        <w:tc>
          <w:tcPr>
            <w:tcW w:w="236" w:type="dxa"/>
          </w:tcPr>
          <w:p w14:paraId="15F865D3" w14:textId="77777777" w:rsidR="00916D20" w:rsidRPr="00631BC8" w:rsidRDefault="00916D20" w:rsidP="00916D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1" w:type="dxa"/>
          </w:tcPr>
          <w:p w14:paraId="75670F6A" w14:textId="77777777" w:rsidR="00916D20" w:rsidRPr="00631BC8" w:rsidRDefault="00916D20" w:rsidP="00916D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0DC74574" w14:textId="77777777" w:rsidR="00916D20" w:rsidRPr="00631BC8" w:rsidRDefault="00916D20" w:rsidP="00916D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30C03501" w14:textId="77777777" w:rsidR="00916D20" w:rsidRPr="00631BC8" w:rsidRDefault="00916D20" w:rsidP="00916D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8BE343D" w14:textId="77777777" w:rsidR="00916D20" w:rsidRPr="00631BC8" w:rsidRDefault="00916D20" w:rsidP="00916D2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294" w:type="dxa"/>
          </w:tcPr>
          <w:p w14:paraId="13E6EFF0" w14:textId="77777777" w:rsidR="00916D20" w:rsidRPr="00631BC8" w:rsidRDefault="00916D20" w:rsidP="00916D2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1D8F939F" w14:textId="77777777" w:rsidR="00916D20" w:rsidRPr="00631BC8" w:rsidRDefault="00916D20" w:rsidP="00916D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3" w:type="dxa"/>
            <w:shd w:val="clear" w:color="auto" w:fill="auto"/>
          </w:tcPr>
          <w:p w14:paraId="281EEE8A" w14:textId="77777777" w:rsidR="00916D20" w:rsidRPr="00631BC8" w:rsidRDefault="00916D20" w:rsidP="00916D2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</w:tr>
    </w:tbl>
    <w:p w14:paraId="7D045C98" w14:textId="2B612111" w:rsidR="000A1BCF" w:rsidRDefault="000A1BCF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F1EFC3D" w14:textId="77777777" w:rsidR="00F301DD" w:rsidRPr="0072479F" w:rsidRDefault="00F301DD" w:rsidP="00502F6D">
      <w:pPr>
        <w:tabs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3444585" w14:textId="1F0E9407" w:rsidR="001A6A37" w:rsidRPr="0072479F" w:rsidRDefault="001A6A37" w:rsidP="001A6A37">
      <w:pPr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  <w:sectPr w:rsidR="001A6A37" w:rsidRPr="0072479F" w:rsidSect="008A2DB2">
          <w:pgSz w:w="16834" w:h="11909" w:orient="landscape" w:code="9"/>
          <w:pgMar w:top="691" w:right="1152" w:bottom="576" w:left="1152" w:header="720" w:footer="720" w:gutter="0"/>
          <w:cols w:space="737"/>
          <w:docGrid w:linePitch="299"/>
        </w:sectPr>
      </w:pPr>
    </w:p>
    <w:p w14:paraId="7F531D53" w14:textId="782E6BD8" w:rsidR="00B345ED" w:rsidRPr="0072479F" w:rsidRDefault="00335A00" w:rsidP="0071482A">
      <w:pPr>
        <w:tabs>
          <w:tab w:val="left" w:pos="55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20489A85" w14:textId="77777777" w:rsidR="00143759" w:rsidRPr="0072479F" w:rsidRDefault="00143759" w:rsidP="009704D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067C9B6" w14:textId="5FC1A169" w:rsidR="000B3F8C" w:rsidRDefault="00C07704" w:rsidP="009704DE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07704">
        <w:rPr>
          <w:rFonts w:ascii="Angsana New" w:hAnsi="Angsana New"/>
          <w:sz w:val="30"/>
          <w:szCs w:val="30"/>
          <w:cs/>
        </w:rPr>
        <w:t xml:space="preserve">บริษัทพิจารณามูลค่ายุติธรรมระดับ </w:t>
      </w:r>
      <w:r w:rsidR="00876948" w:rsidRPr="00876948">
        <w:rPr>
          <w:rFonts w:ascii="Angsana New" w:hAnsi="Angsana New"/>
          <w:sz w:val="30"/>
          <w:szCs w:val="30"/>
          <w:lang w:val="en-US"/>
        </w:rPr>
        <w:t>3</w:t>
      </w:r>
      <w:r w:rsidRPr="00C07704">
        <w:rPr>
          <w:rFonts w:ascii="Angsana New" w:hAnsi="Angsana New"/>
          <w:sz w:val="30"/>
          <w:szCs w:val="30"/>
          <w:cs/>
        </w:rPr>
        <w:t xml:space="preserve"> สำหรับเงินลงทุนในตราสารทุนของบริษัทที่ไม่ได้จดทะเบียนในตลาดหลักทรัพย์ โดยใช้เทคนิคการประเมินมูลค่าซึ่งใช้ข้อมูลที่ไม่สามารถสังเกตได้อย่างมีนัยสำคัญ เช่น การคิดลดเงินปันผล และการเปรียบเทียบราคาตลาด</w:t>
      </w:r>
    </w:p>
    <w:p w14:paraId="695910AA" w14:textId="703E262B" w:rsidR="00A44132" w:rsidRDefault="00A44132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44132">
        <w:rPr>
          <w:rFonts w:ascii="Angsana New" w:hAnsi="Angsana New"/>
          <w:sz w:val="30"/>
          <w:szCs w:val="30"/>
          <w:cs/>
        </w:rPr>
        <w:tab/>
      </w:r>
    </w:p>
    <w:p w14:paraId="3996813E" w14:textId="77777777" w:rsidR="000E7D80" w:rsidRPr="0013335C" w:rsidRDefault="000E7D80" w:rsidP="000E7D80">
      <w:pPr>
        <w:spacing w:line="240" w:lineRule="auto"/>
        <w:ind w:left="562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13335C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454BCA82" w14:textId="77777777" w:rsidR="0079421C" w:rsidRDefault="0079421C" w:rsidP="0079421C">
      <w:pPr>
        <w:tabs>
          <w:tab w:val="left" w:pos="55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7A4BD70" w14:textId="5A17BB3F" w:rsidR="0079421C" w:rsidRDefault="003B2D3B" w:rsidP="0079421C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 w:rsidRPr="002468E2">
        <w:rPr>
          <w:rFonts w:ascii="Angsana New" w:hAnsi="Angsana New" w:hint="cs"/>
          <w:sz w:val="30"/>
          <w:szCs w:val="30"/>
          <w:cs/>
          <w:lang w:val="en-US"/>
        </w:rPr>
        <w:t>หากปัจจัยที่มีนัยสำคัญและ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ไม่สามารถสังเกตได้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ปัจจัยหนึ่งมีความ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เป็นไปได้อย่าง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สมเ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หตุ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สม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>ผล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>ที่จะมีการเปลี่ยนแปลง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 xml:space="preserve"> ณ วันที่รายงาน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 xml:space="preserve"> ในขณะที่ปัจจัยอื่นคงที่ </w:t>
      </w:r>
      <w:r w:rsidR="0079421C" w:rsidRPr="002468E2">
        <w:rPr>
          <w:rFonts w:ascii="Angsana New" w:hAnsi="Angsana New" w:hint="cs"/>
          <w:sz w:val="30"/>
          <w:szCs w:val="30"/>
          <w:cs/>
          <w:lang w:val="en-US"/>
        </w:rPr>
        <w:t>มูลค่ายุติธรรมของสิ</w:t>
      </w:r>
      <w:r w:rsidR="0079421C" w:rsidRPr="002468E2">
        <w:rPr>
          <w:rFonts w:ascii="Angsana New" w:hAnsi="Angsana New"/>
          <w:sz w:val="30"/>
          <w:szCs w:val="30"/>
          <w:cs/>
          <w:lang w:val="en-US"/>
        </w:rPr>
        <w:t xml:space="preserve">นทรัพย์ทางการเงินที่วัดมูลค่าด้วยมูลค่ายุติธรรมระดับ </w:t>
      </w:r>
      <w:r w:rsidR="00876948" w:rsidRPr="002468E2">
        <w:rPr>
          <w:rFonts w:ascii="Angsana New" w:hAnsi="Angsana New"/>
          <w:sz w:val="30"/>
          <w:szCs w:val="30"/>
          <w:lang w:val="en-US"/>
        </w:rPr>
        <w:t>3</w:t>
      </w:r>
      <w:r w:rsidRPr="002468E2">
        <w:rPr>
          <w:rFonts w:ascii="Angsana New" w:hAnsi="Angsana New" w:hint="cs"/>
          <w:sz w:val="30"/>
          <w:szCs w:val="30"/>
          <w:cs/>
          <w:lang w:val="en-US"/>
        </w:rPr>
        <w:t xml:space="preserve"> จะมีผลกระทบดังนี้</w:t>
      </w:r>
    </w:p>
    <w:p w14:paraId="6C435E68" w14:textId="77777777" w:rsidR="000E7D80" w:rsidRPr="00A44132" w:rsidRDefault="000E7D80" w:rsidP="004B0C2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27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430"/>
        <w:gridCol w:w="4590"/>
      </w:tblGrid>
      <w:tr w:rsidR="00A44132" w:rsidRPr="00C42188" w14:paraId="79257938" w14:textId="77777777" w:rsidTr="00943D61">
        <w:tc>
          <w:tcPr>
            <w:tcW w:w="2250" w:type="dxa"/>
          </w:tcPr>
          <w:p w14:paraId="18E13C07" w14:textId="77777777" w:rsidR="00A44132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14:paraId="13C88C19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เทคนิคการประเมินมูลค่า </w:t>
            </w:r>
          </w:p>
        </w:tc>
        <w:tc>
          <w:tcPr>
            <w:tcW w:w="2430" w:type="dxa"/>
          </w:tcPr>
          <w:p w14:paraId="0FB34D5D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ข้อมูลที่ไม่สามารถสังเกตได้ </w:t>
            </w:r>
          </w:p>
          <w:p w14:paraId="6CAB97B0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ที่มีนัยสำคัญ </w:t>
            </w:r>
          </w:p>
        </w:tc>
        <w:tc>
          <w:tcPr>
            <w:tcW w:w="4590" w:type="dxa"/>
          </w:tcPr>
          <w:p w14:paraId="0DE72FE7" w14:textId="77777777" w:rsidR="00A44132" w:rsidRPr="00C42188" w:rsidRDefault="00A44132" w:rsidP="000D6BC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ความสัมพันธ์ระหว่างข้อมูลที่ไม่สามารถสังเกตได้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br/>
            </w: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ที่มีนัยสำคัญแล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 xml:space="preserve">ะ </w:t>
            </w:r>
            <w:r w:rsidRPr="00C4218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การวัดมูลค่ายุติธรรม </w:t>
            </w:r>
          </w:p>
        </w:tc>
      </w:tr>
      <w:tr w:rsidR="00A44132" w:rsidRPr="002F1DF7" w14:paraId="7D09C8BB" w14:textId="77777777" w:rsidTr="00943D61">
        <w:tc>
          <w:tcPr>
            <w:tcW w:w="2250" w:type="dxa"/>
          </w:tcPr>
          <w:p w14:paraId="2DA86469" w14:textId="77777777" w:rsidR="00A44132" w:rsidRDefault="00A44132" w:rsidP="000D6BCA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การคิดลดเงินปันผล</w:t>
            </w:r>
          </w:p>
        </w:tc>
        <w:tc>
          <w:tcPr>
            <w:tcW w:w="2430" w:type="dxa"/>
          </w:tcPr>
          <w:p w14:paraId="3020EEC8" w14:textId="77777777" w:rsidR="00A44132" w:rsidRPr="00131687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590" w:type="dxa"/>
          </w:tcPr>
          <w:p w14:paraId="7A7531F0" w14:textId="574BB3FB" w:rsidR="00A44132" w:rsidRPr="002F1DF7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D366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0E7D8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366D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หากอัตราคิดลดตํ่าลง (สูงขึ้น) </w:t>
            </w:r>
          </w:p>
        </w:tc>
      </w:tr>
      <w:tr w:rsidR="00A44132" w:rsidRPr="00C42188" w14:paraId="33D845B5" w14:textId="77777777" w:rsidTr="00943D61">
        <w:tc>
          <w:tcPr>
            <w:tcW w:w="2250" w:type="dxa"/>
          </w:tcPr>
          <w:p w14:paraId="7B66BA92" w14:textId="77777777" w:rsidR="00A44132" w:rsidRPr="00C42188" w:rsidRDefault="00A44132" w:rsidP="000D6BCA">
            <w:pPr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การเปรียบเทียบ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br/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ราคาตลาด</w:t>
            </w:r>
          </w:p>
        </w:tc>
        <w:tc>
          <w:tcPr>
            <w:tcW w:w="2430" w:type="dxa"/>
          </w:tcPr>
          <w:p w14:paraId="2F1070FF" w14:textId="77777777" w:rsidR="00A44132" w:rsidRPr="00C42188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>ตัวคูณร่วมของตลาดที่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ปรับปรุงแล้ว </w:t>
            </w:r>
          </w:p>
        </w:tc>
        <w:tc>
          <w:tcPr>
            <w:tcW w:w="4590" w:type="dxa"/>
          </w:tcPr>
          <w:p w14:paraId="24CBA727" w14:textId="7273AB7C" w:rsidR="00A44132" w:rsidRPr="00C42188" w:rsidRDefault="00A44132" w:rsidP="000D6BCA">
            <w:pPr>
              <w:pStyle w:val="Default"/>
              <w:rPr>
                <w:rFonts w:asciiTheme="majorBidi" w:hAnsiTheme="majorBidi" w:cstheme="majorBidi"/>
                <w:sz w:val="30"/>
                <w:szCs w:val="30"/>
              </w:rPr>
            </w:pP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มูลค่ายุติธรรมที่ประมาณการไว้จะเพิ่มขึ้น (ลดลง) </w:t>
            </w:r>
            <w:r w:rsidR="000E7D80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="000E7D80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C4218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หากตัวคูณร่วมของตลาดที่ปรับปรุงแล้วสูงขึ้น (ตํ่าลง) </w:t>
            </w:r>
          </w:p>
        </w:tc>
      </w:tr>
    </w:tbl>
    <w:p w14:paraId="0BE31030" w14:textId="758FD5EB" w:rsidR="0058456C" w:rsidRDefault="0058456C" w:rsidP="00FD745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4732" w:type="pct"/>
        <w:tblInd w:w="540" w:type="dxa"/>
        <w:tblLook w:val="00A0" w:firstRow="1" w:lastRow="0" w:firstColumn="1" w:lastColumn="0" w:noHBand="0" w:noVBand="0"/>
      </w:tblPr>
      <w:tblGrid>
        <w:gridCol w:w="6299"/>
        <w:gridCol w:w="271"/>
        <w:gridCol w:w="2520"/>
      </w:tblGrid>
      <w:tr w:rsidR="000A1BCF" w:rsidRPr="009F5672" w14:paraId="5480ACD1" w14:textId="77777777" w:rsidTr="00730A98">
        <w:trPr>
          <w:tblHeader/>
        </w:trPr>
        <w:tc>
          <w:tcPr>
            <w:tcW w:w="3465" w:type="pct"/>
          </w:tcPr>
          <w:p w14:paraId="1F75D4DE" w14:textId="77777777" w:rsidR="000A1BCF" w:rsidRDefault="000A1BCF" w:rsidP="00730A9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  <w:p w14:paraId="067416BA" w14:textId="77777777" w:rsidR="000A1BCF" w:rsidRPr="00B11F88" w:rsidRDefault="000A1BCF" w:rsidP="00730A9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9" w:type="pct"/>
          </w:tcPr>
          <w:p w14:paraId="2E989B63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6" w:type="pct"/>
          </w:tcPr>
          <w:p w14:paraId="2F8DF930" w14:textId="77777777" w:rsidR="000A1BCF" w:rsidRDefault="000A1BCF" w:rsidP="00730A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0463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</w:t>
            </w:r>
          </w:p>
          <w:p w14:paraId="749D6034" w14:textId="77777777" w:rsidR="000A1BCF" w:rsidRPr="009F5672" w:rsidRDefault="000A1BCF" w:rsidP="00730A9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046328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ตามวิธีส่วนได้เสีย</w:t>
            </w:r>
          </w:p>
        </w:tc>
      </w:tr>
      <w:tr w:rsidR="000A1BCF" w:rsidRPr="0013335C" w14:paraId="30429F2F" w14:textId="77777777" w:rsidTr="00730A98">
        <w:trPr>
          <w:tblHeader/>
        </w:trPr>
        <w:tc>
          <w:tcPr>
            <w:tcW w:w="3465" w:type="pct"/>
          </w:tcPr>
          <w:p w14:paraId="6772A690" w14:textId="77777777" w:rsidR="000A1BCF" w:rsidRPr="0013335C" w:rsidRDefault="000A1BCF" w:rsidP="00730A9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FD745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การกระทบยอดของมูลค่ายุติธรรมระดับ </w:t>
            </w:r>
            <w:r w:rsidRPr="0087694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49" w:type="pct"/>
          </w:tcPr>
          <w:p w14:paraId="346CDDF2" w14:textId="77777777" w:rsidR="000A1BCF" w:rsidRPr="0013335C" w:rsidRDefault="000A1BCF" w:rsidP="00730A98">
            <w:pPr>
              <w:spacing w:line="240" w:lineRule="auto"/>
              <w:ind w:left="470" w:right="-120" w:hanging="60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6" w:type="pct"/>
          </w:tcPr>
          <w:p w14:paraId="4F8B5B83" w14:textId="77777777" w:rsidR="000A1BCF" w:rsidRPr="0013335C" w:rsidRDefault="000A1BCF" w:rsidP="00730A98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04632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0A1BCF" w:rsidRPr="0013335C" w14:paraId="4D229DB7" w14:textId="77777777" w:rsidTr="00730A98">
        <w:trPr>
          <w:tblHeader/>
        </w:trPr>
        <w:tc>
          <w:tcPr>
            <w:tcW w:w="3465" w:type="pct"/>
          </w:tcPr>
          <w:p w14:paraId="06E1ABD0" w14:textId="77777777" w:rsidR="000A1BCF" w:rsidRPr="0013335C" w:rsidRDefault="000A1BCF" w:rsidP="00730A9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9" w:type="pct"/>
          </w:tcPr>
          <w:p w14:paraId="1A8906F5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15DCA7EB" w14:textId="77777777" w:rsidR="000A1BCF" w:rsidRPr="0013335C" w:rsidRDefault="000A1BCF" w:rsidP="00730A9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13335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(พันบาท)</w:t>
            </w:r>
          </w:p>
        </w:tc>
      </w:tr>
      <w:tr w:rsidR="000A1BCF" w:rsidRPr="0013335C" w14:paraId="3B73499A" w14:textId="77777777" w:rsidTr="00730A98">
        <w:tc>
          <w:tcPr>
            <w:tcW w:w="3465" w:type="pct"/>
          </w:tcPr>
          <w:p w14:paraId="440949ED" w14:textId="77777777" w:rsidR="000A1BCF" w:rsidRPr="0013335C" w:rsidRDefault="000A1BCF" w:rsidP="00730A98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49" w:type="pct"/>
          </w:tcPr>
          <w:p w14:paraId="3365D7C6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65139621" w14:textId="77777777" w:rsidR="000A1BCF" w:rsidRPr="0013335C" w:rsidRDefault="000A1BCF" w:rsidP="00730A98">
            <w:pPr>
              <w:tabs>
                <w:tab w:val="decimal" w:pos="896"/>
              </w:tabs>
              <w:spacing w:line="240" w:lineRule="auto"/>
              <w:ind w:left="-148" w:right="-12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0A1BCF" w:rsidRPr="0013335C" w14:paraId="7CC55AAA" w14:textId="77777777" w:rsidTr="00730A98">
        <w:tc>
          <w:tcPr>
            <w:tcW w:w="3465" w:type="pct"/>
          </w:tcPr>
          <w:p w14:paraId="50DB7C13" w14:textId="2791C3C9" w:rsidR="000A1BCF" w:rsidRPr="0013335C" w:rsidRDefault="000A1BCF" w:rsidP="00730A98">
            <w:pPr>
              <w:rPr>
                <w:rFonts w:ascii="Angsana New" w:hAnsi="Angsana New"/>
                <w:sz w:val="30"/>
                <w:szCs w:val="30"/>
              </w:rPr>
            </w:pPr>
            <w:r w:rsidRPr="00E87DD4">
              <w:rPr>
                <w:rFonts w:ascii="Angsana New" w:hAnsi="Angsana New"/>
                <w:sz w:val="30"/>
                <w:szCs w:val="30"/>
                <w:cs/>
                <w:lang w:val="en-US"/>
              </w:rPr>
              <w:t>ณ วัน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ที่ </w:t>
            </w:r>
            <w:r w:rsidRPr="00876948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="007C5FDE">
              <w:rPr>
                <w:rFonts w:ascii="Angsana New" w:hAnsi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9" w:type="pct"/>
          </w:tcPr>
          <w:p w14:paraId="0F33CAA9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</w:tcPr>
          <w:p w14:paraId="50F25C22" w14:textId="47AC9A1C" w:rsidR="000A1BCF" w:rsidRPr="0013335C" w:rsidRDefault="00916D20" w:rsidP="00730A98">
            <w:pPr>
              <w:tabs>
                <w:tab w:val="decimal" w:pos="116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44E9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3,213,372</w:t>
            </w:r>
          </w:p>
        </w:tc>
      </w:tr>
      <w:tr w:rsidR="000A1BCF" w:rsidRPr="0013335C" w14:paraId="13BACB67" w14:textId="77777777" w:rsidTr="00730A98">
        <w:tc>
          <w:tcPr>
            <w:tcW w:w="3465" w:type="pct"/>
          </w:tcPr>
          <w:p w14:paraId="3A34358D" w14:textId="77777777" w:rsidR="000A1BCF" w:rsidRPr="006E1932" w:rsidRDefault="000A1BCF" w:rsidP="00730A98">
            <w:pPr>
              <w:ind w:hanging="2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2063A8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การเปลี่ยนแปลงสุทธิในมูลค่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า</w:t>
            </w:r>
            <w:r w:rsidRPr="002063A8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ยุติธรรม (รวมรายการที่ยังไม่เกิดขึ้น)</w:t>
            </w:r>
          </w:p>
        </w:tc>
        <w:tc>
          <w:tcPr>
            <w:tcW w:w="149" w:type="pct"/>
          </w:tcPr>
          <w:p w14:paraId="7FF73D8F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6" w:type="pct"/>
          </w:tcPr>
          <w:p w14:paraId="4B0180E6" w14:textId="77777777" w:rsidR="000A1BCF" w:rsidRPr="0013335C" w:rsidRDefault="000A1BCF" w:rsidP="00730A98">
            <w:pPr>
              <w:tabs>
                <w:tab w:val="decimal" w:pos="87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0A1BCF" w:rsidRPr="00631BC8" w14:paraId="2AF5A56C" w14:textId="77777777" w:rsidTr="00730A98">
        <w:tc>
          <w:tcPr>
            <w:tcW w:w="3465" w:type="pct"/>
          </w:tcPr>
          <w:p w14:paraId="0019EBB7" w14:textId="77777777" w:rsidR="000A1BCF" w:rsidRPr="00FB3AB4" w:rsidRDefault="000A1BCF" w:rsidP="00730A98">
            <w:pPr>
              <w:pStyle w:val="ListParagraph"/>
              <w:numPr>
                <w:ilvl w:val="0"/>
                <w:numId w:val="16"/>
              </w:numPr>
              <w:rPr>
                <w:rFonts w:ascii="Angsana New" w:hAnsi="Angsana New"/>
                <w:sz w:val="30"/>
                <w:szCs w:val="30"/>
                <w:cs/>
              </w:rPr>
            </w:pPr>
            <w:r w:rsidRPr="00FB3AB4">
              <w:rPr>
                <w:rFonts w:ascii="Angsana New" w:hAnsi="Angsana New"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49" w:type="pct"/>
          </w:tcPr>
          <w:p w14:paraId="7D746EEB" w14:textId="77777777" w:rsidR="000A1BCF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86" w:type="pct"/>
            <w:tcBorders>
              <w:bottom w:val="single" w:sz="4" w:space="0" w:color="auto"/>
            </w:tcBorders>
          </w:tcPr>
          <w:p w14:paraId="76D02A5A" w14:textId="34AA14D1" w:rsidR="000A1BCF" w:rsidRPr="00DD4FB4" w:rsidRDefault="00D5537B" w:rsidP="00DD4FB4">
            <w:pPr>
              <w:tabs>
                <w:tab w:val="decimal" w:pos="116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5537B">
              <w:rPr>
                <w:rFonts w:ascii="Angsana New" w:hAnsi="Angsana New"/>
                <w:sz w:val="30"/>
                <w:szCs w:val="30"/>
                <w:lang w:val="en-US"/>
              </w:rPr>
              <w:t>(428,782)</w:t>
            </w:r>
          </w:p>
        </w:tc>
      </w:tr>
      <w:tr w:rsidR="000A1BCF" w:rsidRPr="00631BC8" w14:paraId="2831F94B" w14:textId="77777777" w:rsidTr="00730A98">
        <w:tc>
          <w:tcPr>
            <w:tcW w:w="3465" w:type="pct"/>
          </w:tcPr>
          <w:p w14:paraId="2CD7FB46" w14:textId="12885C15" w:rsidR="000A1BCF" w:rsidRPr="0058456C" w:rsidRDefault="000A1BCF" w:rsidP="00730A98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E87D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ที่ </w:t>
            </w:r>
            <w:r w:rsidR="00E740D1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="00E740D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ธันวาคม</w:t>
            </w:r>
            <w:r w:rsidR="006D676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</w:t>
            </w:r>
            <w:r w:rsidR="007C5FD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149" w:type="pct"/>
          </w:tcPr>
          <w:p w14:paraId="74CF7A81" w14:textId="77777777" w:rsidR="000A1BCF" w:rsidRPr="0013335C" w:rsidRDefault="000A1BCF" w:rsidP="00730A98">
            <w:pPr>
              <w:spacing w:line="240" w:lineRule="auto"/>
              <w:ind w:left="-133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86" w:type="pct"/>
            <w:tcBorders>
              <w:top w:val="single" w:sz="4" w:space="0" w:color="auto"/>
              <w:bottom w:val="double" w:sz="4" w:space="0" w:color="auto"/>
            </w:tcBorders>
          </w:tcPr>
          <w:p w14:paraId="569B8B0B" w14:textId="532615C9" w:rsidR="000A1BCF" w:rsidRPr="00631BC8" w:rsidRDefault="00D5537B" w:rsidP="00730A98">
            <w:pPr>
              <w:tabs>
                <w:tab w:val="decimal" w:pos="1160"/>
              </w:tabs>
              <w:spacing w:line="240" w:lineRule="auto"/>
              <w:ind w:left="-108" w:right="166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cs/>
                <w:lang w:val="en-US"/>
              </w:rPr>
            </w:pPr>
            <w:r w:rsidRPr="00D553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2,784,590</w:t>
            </w:r>
          </w:p>
        </w:tc>
      </w:tr>
    </w:tbl>
    <w:p w14:paraId="2A0E94C1" w14:textId="0C6D77AC" w:rsidR="000A1BCF" w:rsidRDefault="000A1BCF" w:rsidP="00FD745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8E6315E" w14:textId="77777777" w:rsidR="00922090" w:rsidRDefault="00922090">
      <w:pPr>
        <w:spacing w:line="240" w:lineRule="auto"/>
        <w:rPr>
          <w:rFonts w:ascii="Angsana New" w:hAnsi="Angsana New"/>
          <w:b/>
          <w:bCs/>
          <w:sz w:val="30"/>
          <w:szCs w:val="30"/>
          <w:cs/>
          <w:lang w:val="th-TH"/>
        </w:rPr>
      </w:pPr>
      <w:r>
        <w:rPr>
          <w:rFonts w:ascii="Angsana New" w:hAnsi="Angsana New"/>
          <w:b/>
          <w:bCs/>
          <w:sz w:val="30"/>
          <w:szCs w:val="30"/>
          <w:cs/>
          <w:lang w:val="th-TH"/>
        </w:rPr>
        <w:br w:type="page"/>
      </w:r>
    </w:p>
    <w:p w14:paraId="15908CA9" w14:textId="2DCCE7D2" w:rsidR="005F2501" w:rsidRPr="00831C1F" w:rsidRDefault="00D2305A" w:rsidP="009515AC">
      <w:pPr>
        <w:numPr>
          <w:ilvl w:val="0"/>
          <w:numId w:val="6"/>
        </w:numPr>
        <w:tabs>
          <w:tab w:val="left" w:pos="540"/>
        </w:tabs>
        <w:spacing w:line="240" w:lineRule="auto"/>
        <w:ind w:hanging="720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ภาระผูกพันกับ</w:t>
      </w:r>
      <w:r w:rsidR="009E76B6"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บุคคลหรือ</w:t>
      </w:r>
      <w:r w:rsidRPr="0072479F">
        <w:rPr>
          <w:rFonts w:ascii="Angsana New" w:hAnsi="Angsana New"/>
          <w:b/>
          <w:bCs/>
          <w:sz w:val="30"/>
          <w:szCs w:val="30"/>
          <w:cs/>
          <w:lang w:val="th-TH"/>
        </w:rPr>
        <w:t>กิจการที่ไม่เกี่ยวข้องกัน</w:t>
      </w:r>
    </w:p>
    <w:p w14:paraId="2C62B79F" w14:textId="7C928338" w:rsidR="004B0C28" w:rsidRDefault="004B0C28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660"/>
        <w:gridCol w:w="2520"/>
      </w:tblGrid>
      <w:tr w:rsidR="002364FB" w:rsidRPr="0072479F" w14:paraId="5EBD440A" w14:textId="77777777" w:rsidTr="00730A98">
        <w:trPr>
          <w:tblHeader/>
        </w:trPr>
        <w:tc>
          <w:tcPr>
            <w:tcW w:w="6660" w:type="dxa"/>
          </w:tcPr>
          <w:p w14:paraId="00722073" w14:textId="77777777" w:rsidR="002364FB" w:rsidRPr="0072479F" w:rsidRDefault="002364FB" w:rsidP="00730A9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</w:tcPr>
          <w:p w14:paraId="35537BB3" w14:textId="77777777" w:rsidR="002364FB" w:rsidRPr="0072479F" w:rsidRDefault="002364FB" w:rsidP="00730A9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2364FB" w:rsidRPr="0072479F" w14:paraId="460AE4BD" w14:textId="77777777" w:rsidTr="00730A98">
        <w:trPr>
          <w:tblHeader/>
        </w:trPr>
        <w:tc>
          <w:tcPr>
            <w:tcW w:w="6660" w:type="dxa"/>
          </w:tcPr>
          <w:p w14:paraId="1DE819F3" w14:textId="77777777" w:rsidR="002364FB" w:rsidRPr="0072479F" w:rsidRDefault="002364FB" w:rsidP="00730A98">
            <w:pPr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</w:tcPr>
          <w:p w14:paraId="6C38470E" w14:textId="77777777" w:rsidR="002364FB" w:rsidRPr="0072479F" w:rsidRDefault="002364FB" w:rsidP="00730A9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</w:tr>
      <w:tr w:rsidR="002364FB" w:rsidRPr="0072479F" w14:paraId="59CBCC27" w14:textId="77777777" w:rsidTr="00730A98">
        <w:trPr>
          <w:tblHeader/>
        </w:trPr>
        <w:tc>
          <w:tcPr>
            <w:tcW w:w="6660" w:type="dxa"/>
          </w:tcPr>
          <w:p w14:paraId="2AF5FBDB" w14:textId="4779AFD3" w:rsidR="002364FB" w:rsidRPr="0072479F" w:rsidRDefault="002364FB" w:rsidP="00730A98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ณ </w:t>
            </w:r>
            <w:r w:rsidR="006D6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วันที่ </w:t>
            </w:r>
            <w:r w:rsidR="00E740D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31 </w:t>
            </w:r>
            <w:r w:rsidR="00E740D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ธันวาคม</w:t>
            </w:r>
            <w:r w:rsidR="006D6762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7C5FD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/>
              </w:rPr>
              <w:t>2567</w:t>
            </w:r>
          </w:p>
        </w:tc>
        <w:tc>
          <w:tcPr>
            <w:tcW w:w="2520" w:type="dxa"/>
          </w:tcPr>
          <w:p w14:paraId="39CBC831" w14:textId="77777777" w:rsidR="002364FB" w:rsidRPr="0072479F" w:rsidRDefault="002364FB" w:rsidP="00730A9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และงบการเงินเฉพาะกิจการ</w:t>
            </w:r>
          </w:p>
        </w:tc>
      </w:tr>
      <w:tr w:rsidR="002364FB" w:rsidRPr="0072479F" w14:paraId="19B43762" w14:textId="77777777" w:rsidTr="00730A98">
        <w:trPr>
          <w:tblHeader/>
        </w:trPr>
        <w:tc>
          <w:tcPr>
            <w:tcW w:w="6660" w:type="dxa"/>
          </w:tcPr>
          <w:p w14:paraId="7A63D186" w14:textId="77777777" w:rsidR="002364FB" w:rsidRPr="0072479F" w:rsidRDefault="002364FB" w:rsidP="00730A98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2520" w:type="dxa"/>
          </w:tcPr>
          <w:p w14:paraId="626A0E51" w14:textId="77777777" w:rsidR="002364FB" w:rsidRPr="0072479F" w:rsidRDefault="002364FB" w:rsidP="00730A98">
            <w:pPr>
              <w:spacing w:line="240" w:lineRule="auto"/>
              <w:ind w:left="-108" w:right="-8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2479F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(พันบาท)</w:t>
            </w:r>
          </w:p>
        </w:tc>
      </w:tr>
      <w:tr w:rsidR="002364FB" w:rsidRPr="0072479F" w14:paraId="4C79BDA9" w14:textId="77777777" w:rsidTr="00730A98">
        <w:trPr>
          <w:trHeight w:val="389"/>
        </w:trPr>
        <w:tc>
          <w:tcPr>
            <w:tcW w:w="6660" w:type="dxa"/>
          </w:tcPr>
          <w:p w14:paraId="31BD6B0B" w14:textId="77777777" w:rsidR="002364FB" w:rsidRPr="0072479F" w:rsidRDefault="002364FB" w:rsidP="00730A98">
            <w:pPr>
              <w:tabs>
                <w:tab w:val="left" w:pos="540"/>
                <w:tab w:val="left" w:pos="990"/>
              </w:tabs>
              <w:spacing w:line="240" w:lineRule="auto"/>
              <w:ind w:left="-126" w:right="389" w:firstLine="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ภาระผูกพันรายจ่ายฝ่ายทุน</w:t>
            </w:r>
          </w:p>
        </w:tc>
        <w:tc>
          <w:tcPr>
            <w:tcW w:w="2520" w:type="dxa"/>
            <w:vAlign w:val="bottom"/>
          </w:tcPr>
          <w:p w14:paraId="4AC04090" w14:textId="77777777" w:rsidR="002364FB" w:rsidRPr="0072479F" w:rsidRDefault="002364FB" w:rsidP="00730A98">
            <w:pPr>
              <w:tabs>
                <w:tab w:val="decimal" w:pos="95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2364FB" w:rsidRPr="0072479F" w14:paraId="6D75F455" w14:textId="77777777" w:rsidTr="00730A98">
        <w:trPr>
          <w:trHeight w:val="407"/>
        </w:trPr>
        <w:tc>
          <w:tcPr>
            <w:tcW w:w="6660" w:type="dxa"/>
          </w:tcPr>
          <w:p w14:paraId="756DE511" w14:textId="77777777" w:rsidR="002364FB" w:rsidRPr="0072479F" w:rsidRDefault="002364FB" w:rsidP="00730A98">
            <w:pPr>
              <w:tabs>
                <w:tab w:val="left" w:pos="540"/>
                <w:tab w:val="left" w:pos="990"/>
              </w:tabs>
              <w:spacing w:line="240" w:lineRule="auto"/>
              <w:ind w:left="-126" w:right="389" w:firstLine="90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72479F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อาคารและอุปกรณ์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vAlign w:val="bottom"/>
          </w:tcPr>
          <w:p w14:paraId="13F9B3DD" w14:textId="04DD2C8F" w:rsidR="002364FB" w:rsidRPr="0072479F" w:rsidRDefault="00D5537B" w:rsidP="00730A98">
            <w:pPr>
              <w:tabs>
                <w:tab w:val="decimal" w:pos="2145"/>
              </w:tabs>
              <w:spacing w:line="240" w:lineRule="auto"/>
              <w:ind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537B">
              <w:rPr>
                <w:rFonts w:ascii="Angsana New" w:hAnsi="Angsana New"/>
                <w:b/>
                <w:bCs/>
                <w:sz w:val="30"/>
                <w:szCs w:val="30"/>
              </w:rPr>
              <w:t>15,342</w:t>
            </w:r>
          </w:p>
        </w:tc>
      </w:tr>
      <w:tr w:rsidR="002364FB" w:rsidRPr="0072479F" w14:paraId="1544D9C5" w14:textId="77777777" w:rsidTr="00730A98">
        <w:trPr>
          <w:trHeight w:val="107"/>
        </w:trPr>
        <w:tc>
          <w:tcPr>
            <w:tcW w:w="6660" w:type="dxa"/>
          </w:tcPr>
          <w:p w14:paraId="612B52EB" w14:textId="77777777" w:rsidR="002364FB" w:rsidRPr="0072479F" w:rsidRDefault="002364FB" w:rsidP="00730A98">
            <w:pPr>
              <w:spacing w:line="240" w:lineRule="atLeas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5618ECE4" w14:textId="77777777" w:rsidR="002364FB" w:rsidRPr="0072479F" w:rsidRDefault="002364FB" w:rsidP="00730A98">
            <w:pPr>
              <w:tabs>
                <w:tab w:val="decimal" w:pos="214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64FB" w:rsidRPr="0072479F" w14:paraId="18D88ADF" w14:textId="77777777" w:rsidTr="00730A98">
        <w:tc>
          <w:tcPr>
            <w:tcW w:w="6660" w:type="dxa"/>
            <w:vAlign w:val="center"/>
          </w:tcPr>
          <w:p w14:paraId="0D632679" w14:textId="77777777" w:rsidR="002364FB" w:rsidRPr="0072479F" w:rsidRDefault="002364FB" w:rsidP="00730A98">
            <w:pPr>
              <w:keepNext/>
              <w:keepLines/>
              <w:spacing w:line="240" w:lineRule="auto"/>
              <w:ind w:left="-126" w:firstLine="90"/>
              <w:outlineLvl w:val="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C3D7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2520" w:type="dxa"/>
            <w:vAlign w:val="bottom"/>
          </w:tcPr>
          <w:p w14:paraId="2FC7A382" w14:textId="77777777" w:rsidR="002364FB" w:rsidRPr="0072479F" w:rsidRDefault="002364FB" w:rsidP="00730A98">
            <w:pPr>
              <w:tabs>
                <w:tab w:val="decimal" w:pos="972"/>
                <w:tab w:val="decimal" w:pos="214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364FB" w:rsidRPr="00A5707B" w14:paraId="09133CB1" w14:textId="77777777" w:rsidTr="00730A98">
        <w:tc>
          <w:tcPr>
            <w:tcW w:w="6660" w:type="dxa"/>
            <w:vAlign w:val="center"/>
          </w:tcPr>
          <w:p w14:paraId="46543BEB" w14:textId="77777777" w:rsidR="002364FB" w:rsidRPr="0072479F" w:rsidRDefault="002364FB" w:rsidP="00730A98">
            <w:pPr>
              <w:keepNext/>
              <w:keepLines/>
              <w:spacing w:line="240" w:lineRule="auto"/>
              <w:ind w:left="-126" w:firstLine="90"/>
              <w:outlineLvl w:val="2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DC3D7A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2520" w:type="dxa"/>
            <w:tcBorders>
              <w:bottom w:val="double" w:sz="4" w:space="0" w:color="auto"/>
            </w:tcBorders>
            <w:vAlign w:val="bottom"/>
          </w:tcPr>
          <w:p w14:paraId="288B74F9" w14:textId="64763126" w:rsidR="002364FB" w:rsidRPr="00A5707B" w:rsidRDefault="00D5537B" w:rsidP="00730A98">
            <w:pPr>
              <w:tabs>
                <w:tab w:val="decimal" w:pos="214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5537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8,000</w:t>
            </w:r>
          </w:p>
        </w:tc>
      </w:tr>
    </w:tbl>
    <w:p w14:paraId="7A27A583" w14:textId="77777777" w:rsidR="00E60E42" w:rsidRPr="00F27A3B" w:rsidRDefault="00E60E42" w:rsidP="00F27A3B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6A514068" w14:textId="4A20C50D" w:rsidR="002364FB" w:rsidRDefault="002364FB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66345372" w14:textId="77777777" w:rsidR="002364FB" w:rsidRPr="0072479F" w:rsidRDefault="002364FB" w:rsidP="009C69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cyan"/>
        </w:rPr>
      </w:pPr>
    </w:p>
    <w:p w14:paraId="2C64A476" w14:textId="77777777" w:rsidR="00B560E9" w:rsidRPr="00B560E9" w:rsidRDefault="00B560E9" w:rsidP="00B560E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sectPr w:rsidR="00B560E9" w:rsidRPr="00B560E9" w:rsidSect="008A2DB2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FAC57" w14:textId="77777777" w:rsidR="0008355A" w:rsidRDefault="0008355A">
      <w:r>
        <w:separator/>
      </w:r>
    </w:p>
  </w:endnote>
  <w:endnote w:type="continuationSeparator" w:id="0">
    <w:p w14:paraId="7B11703C" w14:textId="77777777" w:rsidR="0008355A" w:rsidRDefault="00083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6A990" w14:textId="1D13666F" w:rsidR="00B37703" w:rsidRDefault="00B37703" w:rsidP="00707D8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876948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2F3BAF4" w14:textId="77777777" w:rsidR="00B37703" w:rsidRDefault="00B3770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6A86CF" w14:textId="42B29079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35C2A205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3068A" w14:textId="7CB3472C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4B7EAE7B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CEF932" w14:textId="069A6CE1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73AECC5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AEC02" w14:textId="1D02A7C0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64CE70F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82902" w14:textId="77777777" w:rsidR="0008355A" w:rsidRDefault="0008355A">
      <w:r>
        <w:separator/>
      </w:r>
    </w:p>
  </w:footnote>
  <w:footnote w:type="continuationSeparator" w:id="0">
    <w:p w14:paraId="1E783696" w14:textId="77777777" w:rsidR="0008355A" w:rsidRDefault="00083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F48B0" w14:textId="77777777" w:rsidR="00B37703" w:rsidRDefault="00B37703" w:rsidP="004D3F99">
    <w:pPr>
      <w:tabs>
        <w:tab w:val="left" w:pos="90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1029DC56" w14:textId="77777777" w:rsidR="006A4A07" w:rsidRDefault="006A4A07" w:rsidP="006A4A07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30F690F5" w14:textId="34476BEC" w:rsidR="006A4A07" w:rsidRPr="00624810" w:rsidRDefault="006A4A07" w:rsidP="006A4A07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84E0F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084E0F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 w:rsidRPr="00876948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7</w:t>
    </w:r>
    <w:r w:rsidRPr="00084E0F">
      <w:rPr>
        <w:rFonts w:ascii="Angsana New" w:hAnsi="Angsana New"/>
        <w:b/>
        <w:bCs/>
        <w:sz w:val="32"/>
        <w:szCs w:val="32"/>
        <w:cs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4BCF998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1411AE" w14:textId="77777777" w:rsidR="00340AD4" w:rsidRDefault="00340AD4" w:rsidP="00340AD4">
    <w:pPr>
      <w:tabs>
        <w:tab w:val="left" w:pos="90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08F71CAD" w14:textId="77777777" w:rsidR="00340AD4" w:rsidRDefault="00340AD4" w:rsidP="00340AD4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0B13D1DF" w14:textId="77777777" w:rsidR="00340AD4" w:rsidRPr="00624810" w:rsidRDefault="00340AD4" w:rsidP="00340AD4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84E0F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084E0F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 w:rsidRPr="00876948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7</w:t>
    </w:r>
    <w:r w:rsidRPr="00084E0F">
      <w:rPr>
        <w:rFonts w:ascii="Angsana New" w:hAnsi="Angsana New"/>
        <w:b/>
        <w:bCs/>
        <w:sz w:val="32"/>
        <w:szCs w:val="32"/>
        <w:cs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0E6919B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F6BCC2" w14:textId="77777777" w:rsidR="006A4A07" w:rsidRDefault="006A4A07" w:rsidP="006A4A07">
    <w:pPr>
      <w:tabs>
        <w:tab w:val="left" w:pos="90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5EB43791" w14:textId="77777777" w:rsidR="006A4A07" w:rsidRDefault="006A4A07" w:rsidP="006A4A07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42C48E64" w14:textId="77777777" w:rsidR="006A4A07" w:rsidRPr="00624810" w:rsidRDefault="006A4A07" w:rsidP="006A4A07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84E0F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084E0F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 w:rsidRPr="00876948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7</w:t>
    </w:r>
    <w:r w:rsidRPr="00084E0F">
      <w:rPr>
        <w:rFonts w:ascii="Angsana New" w:hAnsi="Angsana New"/>
        <w:b/>
        <w:bCs/>
        <w:sz w:val="32"/>
        <w:szCs w:val="32"/>
        <w:cs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B9E4361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907AE" w14:textId="77777777" w:rsidR="006A4A07" w:rsidRDefault="006A4A07" w:rsidP="006A4A07">
    <w:pPr>
      <w:tabs>
        <w:tab w:val="left" w:pos="90"/>
      </w:tabs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 xml:space="preserve">บริษัท กันยงอีเลคทริก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</w:p>
  <w:p w14:paraId="22686B77" w14:textId="77777777" w:rsidR="006A4A07" w:rsidRDefault="006A4A07" w:rsidP="006A4A07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 xml:space="preserve">ระหว่างกาลแบบย่อ </w:t>
    </w:r>
  </w:p>
  <w:p w14:paraId="1AEF7220" w14:textId="77777777" w:rsidR="006A4A07" w:rsidRPr="00624810" w:rsidRDefault="006A4A07" w:rsidP="006A4A07">
    <w:pPr>
      <w:spacing w:line="240" w:lineRule="auto"/>
      <w:ind w:right="389"/>
      <w:rPr>
        <w:rFonts w:ascii="Angsana New" w:hAnsi="Angsana New"/>
        <w:b/>
        <w:bCs/>
        <w:sz w:val="32"/>
        <w:szCs w:val="32"/>
        <w:lang w:val="en-US"/>
      </w:rPr>
    </w:pPr>
    <w:r w:rsidRPr="00084E0F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และเก้าเดือน</w:t>
    </w:r>
    <w:r w:rsidRPr="00084E0F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ธันวาคม </w:t>
    </w:r>
    <w:r w:rsidRPr="00876948">
      <w:rPr>
        <w:rFonts w:ascii="Angsana New" w:hAnsi="Angsana New"/>
        <w:b/>
        <w:bCs/>
        <w:sz w:val="32"/>
        <w:szCs w:val="32"/>
        <w:lang w:val="en-US"/>
      </w:rPr>
      <w:t>256</w:t>
    </w:r>
    <w:r>
      <w:rPr>
        <w:rFonts w:ascii="Angsana New" w:hAnsi="Angsana New"/>
        <w:b/>
        <w:bCs/>
        <w:sz w:val="32"/>
        <w:szCs w:val="32"/>
        <w:lang w:val="en-US"/>
      </w:rPr>
      <w:t>7</w:t>
    </w:r>
    <w:r w:rsidRPr="00084E0F">
      <w:rPr>
        <w:rFonts w:ascii="Angsana New" w:hAnsi="Angsana New"/>
        <w:b/>
        <w:bCs/>
        <w:sz w:val="32"/>
        <w:szCs w:val="32"/>
        <w:cs/>
      </w:rPr>
      <w:t xml:space="preserve"> </w:t>
    </w:r>
    <w:r w:rsidRPr="00F925C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2C62AFD1" w14:textId="77777777" w:rsidR="00B37703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307D4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D613A3"/>
    <w:multiLevelType w:val="hybridMultilevel"/>
    <w:tmpl w:val="3EE66B1C"/>
    <w:lvl w:ilvl="0" w:tplc="C0F621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2113C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1CC6084"/>
    <w:multiLevelType w:val="hybridMultilevel"/>
    <w:tmpl w:val="37D694C0"/>
    <w:lvl w:ilvl="0" w:tplc="6646E2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EFA305C"/>
    <w:multiLevelType w:val="hybridMultilevel"/>
    <w:tmpl w:val="7A9C54DC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F848DD"/>
    <w:multiLevelType w:val="hybridMultilevel"/>
    <w:tmpl w:val="4EEC0AE6"/>
    <w:lvl w:ilvl="0" w:tplc="201C4A72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727312F"/>
    <w:multiLevelType w:val="hybridMultilevel"/>
    <w:tmpl w:val="E82C7066"/>
    <w:lvl w:ilvl="0" w:tplc="C55AC8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4529B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97511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31593A"/>
    <w:multiLevelType w:val="hybridMultilevel"/>
    <w:tmpl w:val="6B30B276"/>
    <w:lvl w:ilvl="0" w:tplc="758E37E2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36150D"/>
    <w:multiLevelType w:val="hybridMultilevel"/>
    <w:tmpl w:val="EC40E36E"/>
    <w:lvl w:ilvl="0" w:tplc="05F87C4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486DDD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13"/>
  </w:num>
  <w:num w:numId="5">
    <w:abstractNumId w:val="2"/>
  </w:num>
  <w:num w:numId="6">
    <w:abstractNumId w:val="9"/>
  </w:num>
  <w:num w:numId="7">
    <w:abstractNumId w:val="17"/>
  </w:num>
  <w:num w:numId="8">
    <w:abstractNumId w:val="19"/>
  </w:num>
  <w:num w:numId="9">
    <w:abstractNumId w:val="12"/>
  </w:num>
  <w:num w:numId="10">
    <w:abstractNumId w:val="8"/>
  </w:num>
  <w:num w:numId="11">
    <w:abstractNumId w:val="15"/>
  </w:num>
  <w:num w:numId="12">
    <w:abstractNumId w:val="5"/>
  </w:num>
  <w:num w:numId="13">
    <w:abstractNumId w:val="6"/>
  </w:num>
  <w:num w:numId="14">
    <w:abstractNumId w:val="3"/>
  </w:num>
  <w:num w:numId="15">
    <w:abstractNumId w:val="14"/>
  </w:num>
  <w:num w:numId="16">
    <w:abstractNumId w:val="22"/>
  </w:num>
  <w:num w:numId="17">
    <w:abstractNumId w:val="10"/>
  </w:num>
  <w:num w:numId="18">
    <w:abstractNumId w:val="21"/>
  </w:num>
  <w:num w:numId="19">
    <w:abstractNumId w:val="1"/>
  </w:num>
  <w:num w:numId="20">
    <w:abstractNumId w:val="4"/>
  </w:num>
  <w:num w:numId="21">
    <w:abstractNumId w:val="16"/>
  </w:num>
  <w:num w:numId="22">
    <w:abstractNumId w:val="20"/>
  </w:num>
  <w:num w:numId="23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D"/>
    <w:rsid w:val="0000078F"/>
    <w:rsid w:val="00000F8C"/>
    <w:rsid w:val="00001529"/>
    <w:rsid w:val="00001545"/>
    <w:rsid w:val="0000189F"/>
    <w:rsid w:val="00001ED7"/>
    <w:rsid w:val="000020CA"/>
    <w:rsid w:val="00002555"/>
    <w:rsid w:val="00002A12"/>
    <w:rsid w:val="00002FB0"/>
    <w:rsid w:val="00003865"/>
    <w:rsid w:val="0000386E"/>
    <w:rsid w:val="00003987"/>
    <w:rsid w:val="00004B2A"/>
    <w:rsid w:val="00005067"/>
    <w:rsid w:val="0000597A"/>
    <w:rsid w:val="000060E1"/>
    <w:rsid w:val="000069C5"/>
    <w:rsid w:val="00010106"/>
    <w:rsid w:val="00010D8C"/>
    <w:rsid w:val="00010E80"/>
    <w:rsid w:val="000111AC"/>
    <w:rsid w:val="000111BA"/>
    <w:rsid w:val="0001130D"/>
    <w:rsid w:val="00011441"/>
    <w:rsid w:val="00011C0D"/>
    <w:rsid w:val="0001204B"/>
    <w:rsid w:val="000123FE"/>
    <w:rsid w:val="000126F5"/>
    <w:rsid w:val="0001281E"/>
    <w:rsid w:val="00012CB7"/>
    <w:rsid w:val="000133B5"/>
    <w:rsid w:val="000138C1"/>
    <w:rsid w:val="00013BF3"/>
    <w:rsid w:val="00013DDC"/>
    <w:rsid w:val="0001434A"/>
    <w:rsid w:val="00014847"/>
    <w:rsid w:val="00014B14"/>
    <w:rsid w:val="00014F23"/>
    <w:rsid w:val="00015284"/>
    <w:rsid w:val="000152EF"/>
    <w:rsid w:val="00015504"/>
    <w:rsid w:val="000156DB"/>
    <w:rsid w:val="00015825"/>
    <w:rsid w:val="00015BAC"/>
    <w:rsid w:val="00015EBE"/>
    <w:rsid w:val="000163D1"/>
    <w:rsid w:val="00016671"/>
    <w:rsid w:val="00016B0F"/>
    <w:rsid w:val="00017288"/>
    <w:rsid w:val="0001799F"/>
    <w:rsid w:val="00017E77"/>
    <w:rsid w:val="00020390"/>
    <w:rsid w:val="000204EF"/>
    <w:rsid w:val="00020CA8"/>
    <w:rsid w:val="00020E93"/>
    <w:rsid w:val="00021194"/>
    <w:rsid w:val="00021BF2"/>
    <w:rsid w:val="00023370"/>
    <w:rsid w:val="00023982"/>
    <w:rsid w:val="00023ED8"/>
    <w:rsid w:val="000243BD"/>
    <w:rsid w:val="000243BE"/>
    <w:rsid w:val="00024463"/>
    <w:rsid w:val="00024D17"/>
    <w:rsid w:val="00025274"/>
    <w:rsid w:val="00025631"/>
    <w:rsid w:val="00026799"/>
    <w:rsid w:val="000269C5"/>
    <w:rsid w:val="00027061"/>
    <w:rsid w:val="000272E1"/>
    <w:rsid w:val="00027794"/>
    <w:rsid w:val="00027A79"/>
    <w:rsid w:val="00027DE4"/>
    <w:rsid w:val="00030C59"/>
    <w:rsid w:val="00031094"/>
    <w:rsid w:val="00031A9A"/>
    <w:rsid w:val="00032E1E"/>
    <w:rsid w:val="0003349D"/>
    <w:rsid w:val="00033521"/>
    <w:rsid w:val="00033C00"/>
    <w:rsid w:val="00033FB7"/>
    <w:rsid w:val="0003466D"/>
    <w:rsid w:val="000349C1"/>
    <w:rsid w:val="00034DD4"/>
    <w:rsid w:val="00035283"/>
    <w:rsid w:val="000357D4"/>
    <w:rsid w:val="0003580F"/>
    <w:rsid w:val="000363F9"/>
    <w:rsid w:val="000365FF"/>
    <w:rsid w:val="000366B2"/>
    <w:rsid w:val="000368A9"/>
    <w:rsid w:val="00036B43"/>
    <w:rsid w:val="000377F8"/>
    <w:rsid w:val="00037A93"/>
    <w:rsid w:val="00040062"/>
    <w:rsid w:val="00040B14"/>
    <w:rsid w:val="00040C6E"/>
    <w:rsid w:val="00041977"/>
    <w:rsid w:val="00041991"/>
    <w:rsid w:val="00041C1E"/>
    <w:rsid w:val="00041E38"/>
    <w:rsid w:val="000425A0"/>
    <w:rsid w:val="00042827"/>
    <w:rsid w:val="000432C0"/>
    <w:rsid w:val="00043CAC"/>
    <w:rsid w:val="00043EF5"/>
    <w:rsid w:val="0004424A"/>
    <w:rsid w:val="000442A9"/>
    <w:rsid w:val="000442CF"/>
    <w:rsid w:val="000448A7"/>
    <w:rsid w:val="0004494A"/>
    <w:rsid w:val="00044BCF"/>
    <w:rsid w:val="00045A36"/>
    <w:rsid w:val="00045ABE"/>
    <w:rsid w:val="00047141"/>
    <w:rsid w:val="00047360"/>
    <w:rsid w:val="00047703"/>
    <w:rsid w:val="000478D1"/>
    <w:rsid w:val="00047985"/>
    <w:rsid w:val="00047A3C"/>
    <w:rsid w:val="0005008C"/>
    <w:rsid w:val="00050217"/>
    <w:rsid w:val="00050DA1"/>
    <w:rsid w:val="00051840"/>
    <w:rsid w:val="000519AF"/>
    <w:rsid w:val="00051E1F"/>
    <w:rsid w:val="00051EA9"/>
    <w:rsid w:val="000523AA"/>
    <w:rsid w:val="000523B8"/>
    <w:rsid w:val="000532D8"/>
    <w:rsid w:val="00053CF4"/>
    <w:rsid w:val="00054178"/>
    <w:rsid w:val="000541F5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81B"/>
    <w:rsid w:val="00056886"/>
    <w:rsid w:val="00056A98"/>
    <w:rsid w:val="00057241"/>
    <w:rsid w:val="00057275"/>
    <w:rsid w:val="00057BB0"/>
    <w:rsid w:val="000600D4"/>
    <w:rsid w:val="0006018F"/>
    <w:rsid w:val="000605C6"/>
    <w:rsid w:val="00060A6A"/>
    <w:rsid w:val="00060FC7"/>
    <w:rsid w:val="0006145A"/>
    <w:rsid w:val="0006182F"/>
    <w:rsid w:val="00061D66"/>
    <w:rsid w:val="00062363"/>
    <w:rsid w:val="00062A4B"/>
    <w:rsid w:val="00062BE0"/>
    <w:rsid w:val="00063C6C"/>
    <w:rsid w:val="00064658"/>
    <w:rsid w:val="00064700"/>
    <w:rsid w:val="00065067"/>
    <w:rsid w:val="00065716"/>
    <w:rsid w:val="0006596A"/>
    <w:rsid w:val="000662BC"/>
    <w:rsid w:val="00066324"/>
    <w:rsid w:val="000663B1"/>
    <w:rsid w:val="000666B5"/>
    <w:rsid w:val="000666BC"/>
    <w:rsid w:val="00066B6D"/>
    <w:rsid w:val="00066F14"/>
    <w:rsid w:val="00067049"/>
    <w:rsid w:val="00067086"/>
    <w:rsid w:val="0006736C"/>
    <w:rsid w:val="00067592"/>
    <w:rsid w:val="000676AE"/>
    <w:rsid w:val="0006783E"/>
    <w:rsid w:val="00067A43"/>
    <w:rsid w:val="00067E32"/>
    <w:rsid w:val="000709E4"/>
    <w:rsid w:val="00070D97"/>
    <w:rsid w:val="00070ECD"/>
    <w:rsid w:val="00071AA4"/>
    <w:rsid w:val="00071B4B"/>
    <w:rsid w:val="00072273"/>
    <w:rsid w:val="00073437"/>
    <w:rsid w:val="000735A2"/>
    <w:rsid w:val="00073675"/>
    <w:rsid w:val="0007424E"/>
    <w:rsid w:val="0007484E"/>
    <w:rsid w:val="00074AD9"/>
    <w:rsid w:val="00074B65"/>
    <w:rsid w:val="00074DEE"/>
    <w:rsid w:val="000755D8"/>
    <w:rsid w:val="00075664"/>
    <w:rsid w:val="00075DAB"/>
    <w:rsid w:val="00076258"/>
    <w:rsid w:val="000764BA"/>
    <w:rsid w:val="000768ED"/>
    <w:rsid w:val="00076B23"/>
    <w:rsid w:val="00077491"/>
    <w:rsid w:val="00077A6D"/>
    <w:rsid w:val="00077D74"/>
    <w:rsid w:val="0008127D"/>
    <w:rsid w:val="0008210E"/>
    <w:rsid w:val="000826A0"/>
    <w:rsid w:val="00082771"/>
    <w:rsid w:val="00082999"/>
    <w:rsid w:val="000830D6"/>
    <w:rsid w:val="00083307"/>
    <w:rsid w:val="0008355A"/>
    <w:rsid w:val="00083A11"/>
    <w:rsid w:val="00083F87"/>
    <w:rsid w:val="00084083"/>
    <w:rsid w:val="00084E0F"/>
    <w:rsid w:val="00085023"/>
    <w:rsid w:val="0008588E"/>
    <w:rsid w:val="00085B4A"/>
    <w:rsid w:val="00085C94"/>
    <w:rsid w:val="00086C2D"/>
    <w:rsid w:val="0008702B"/>
    <w:rsid w:val="000870EB"/>
    <w:rsid w:val="00087348"/>
    <w:rsid w:val="00087B1D"/>
    <w:rsid w:val="00087C95"/>
    <w:rsid w:val="000904A3"/>
    <w:rsid w:val="00090693"/>
    <w:rsid w:val="000906D6"/>
    <w:rsid w:val="00090A95"/>
    <w:rsid w:val="00090AAA"/>
    <w:rsid w:val="00090B74"/>
    <w:rsid w:val="0009163D"/>
    <w:rsid w:val="000918CC"/>
    <w:rsid w:val="00091F0B"/>
    <w:rsid w:val="00091FC3"/>
    <w:rsid w:val="00092898"/>
    <w:rsid w:val="00093C9D"/>
    <w:rsid w:val="00093CB7"/>
    <w:rsid w:val="00094005"/>
    <w:rsid w:val="0009430C"/>
    <w:rsid w:val="00094689"/>
    <w:rsid w:val="00094A0A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FAA"/>
    <w:rsid w:val="000970E8"/>
    <w:rsid w:val="00097395"/>
    <w:rsid w:val="000974AC"/>
    <w:rsid w:val="00097F50"/>
    <w:rsid w:val="000A0332"/>
    <w:rsid w:val="000A086E"/>
    <w:rsid w:val="000A0F84"/>
    <w:rsid w:val="000A1208"/>
    <w:rsid w:val="000A16AE"/>
    <w:rsid w:val="000A1A21"/>
    <w:rsid w:val="000A1BCF"/>
    <w:rsid w:val="000A26AD"/>
    <w:rsid w:val="000A3375"/>
    <w:rsid w:val="000A39D8"/>
    <w:rsid w:val="000A443A"/>
    <w:rsid w:val="000A57A1"/>
    <w:rsid w:val="000A64C2"/>
    <w:rsid w:val="000A6CCE"/>
    <w:rsid w:val="000A799D"/>
    <w:rsid w:val="000A7A85"/>
    <w:rsid w:val="000A7BAA"/>
    <w:rsid w:val="000B05CE"/>
    <w:rsid w:val="000B0B0E"/>
    <w:rsid w:val="000B0FF5"/>
    <w:rsid w:val="000B11F0"/>
    <w:rsid w:val="000B1654"/>
    <w:rsid w:val="000B19A0"/>
    <w:rsid w:val="000B2BDA"/>
    <w:rsid w:val="000B3222"/>
    <w:rsid w:val="000B3F8C"/>
    <w:rsid w:val="000B44EF"/>
    <w:rsid w:val="000B4ABA"/>
    <w:rsid w:val="000B558C"/>
    <w:rsid w:val="000B55F2"/>
    <w:rsid w:val="000B5971"/>
    <w:rsid w:val="000B5BAD"/>
    <w:rsid w:val="000B5EB0"/>
    <w:rsid w:val="000B5EDF"/>
    <w:rsid w:val="000B67A1"/>
    <w:rsid w:val="000B74D0"/>
    <w:rsid w:val="000B7C93"/>
    <w:rsid w:val="000C0088"/>
    <w:rsid w:val="000C079C"/>
    <w:rsid w:val="000C07E2"/>
    <w:rsid w:val="000C0822"/>
    <w:rsid w:val="000C08CE"/>
    <w:rsid w:val="000C0D7E"/>
    <w:rsid w:val="000C1C41"/>
    <w:rsid w:val="000C2179"/>
    <w:rsid w:val="000C2184"/>
    <w:rsid w:val="000C2EA8"/>
    <w:rsid w:val="000C336D"/>
    <w:rsid w:val="000C3DFC"/>
    <w:rsid w:val="000C3FEC"/>
    <w:rsid w:val="000C494E"/>
    <w:rsid w:val="000C4AA0"/>
    <w:rsid w:val="000C4BDC"/>
    <w:rsid w:val="000C4CA0"/>
    <w:rsid w:val="000C4CB5"/>
    <w:rsid w:val="000C5891"/>
    <w:rsid w:val="000C61C5"/>
    <w:rsid w:val="000C6B27"/>
    <w:rsid w:val="000C6F9C"/>
    <w:rsid w:val="000C72DF"/>
    <w:rsid w:val="000C7569"/>
    <w:rsid w:val="000C7F73"/>
    <w:rsid w:val="000D0218"/>
    <w:rsid w:val="000D035B"/>
    <w:rsid w:val="000D03F2"/>
    <w:rsid w:val="000D0804"/>
    <w:rsid w:val="000D095F"/>
    <w:rsid w:val="000D1060"/>
    <w:rsid w:val="000D1ADE"/>
    <w:rsid w:val="000D2AEC"/>
    <w:rsid w:val="000D3653"/>
    <w:rsid w:val="000D3828"/>
    <w:rsid w:val="000D3C96"/>
    <w:rsid w:val="000D3D8A"/>
    <w:rsid w:val="000D4C4C"/>
    <w:rsid w:val="000D4C8D"/>
    <w:rsid w:val="000D558E"/>
    <w:rsid w:val="000D5612"/>
    <w:rsid w:val="000D5A3D"/>
    <w:rsid w:val="000D5B76"/>
    <w:rsid w:val="000D61B3"/>
    <w:rsid w:val="000D63FA"/>
    <w:rsid w:val="000D6BCA"/>
    <w:rsid w:val="000D79E9"/>
    <w:rsid w:val="000D7CD8"/>
    <w:rsid w:val="000E0A85"/>
    <w:rsid w:val="000E0E7C"/>
    <w:rsid w:val="000E133F"/>
    <w:rsid w:val="000E184E"/>
    <w:rsid w:val="000E1B9F"/>
    <w:rsid w:val="000E2084"/>
    <w:rsid w:val="000E20D7"/>
    <w:rsid w:val="000E27CB"/>
    <w:rsid w:val="000E2911"/>
    <w:rsid w:val="000E2A0D"/>
    <w:rsid w:val="000E2F60"/>
    <w:rsid w:val="000E35B3"/>
    <w:rsid w:val="000E403B"/>
    <w:rsid w:val="000E406E"/>
    <w:rsid w:val="000E41BD"/>
    <w:rsid w:val="000E42C1"/>
    <w:rsid w:val="000E4A4D"/>
    <w:rsid w:val="000E4BDD"/>
    <w:rsid w:val="000E4E4A"/>
    <w:rsid w:val="000E4F73"/>
    <w:rsid w:val="000E5223"/>
    <w:rsid w:val="000E5785"/>
    <w:rsid w:val="000E5DE5"/>
    <w:rsid w:val="000E5ECE"/>
    <w:rsid w:val="000E6110"/>
    <w:rsid w:val="000E6146"/>
    <w:rsid w:val="000E62CF"/>
    <w:rsid w:val="000E6722"/>
    <w:rsid w:val="000E68AA"/>
    <w:rsid w:val="000E6A36"/>
    <w:rsid w:val="000E6DE1"/>
    <w:rsid w:val="000E6ED6"/>
    <w:rsid w:val="000E71DB"/>
    <w:rsid w:val="000E7D80"/>
    <w:rsid w:val="000E7DB7"/>
    <w:rsid w:val="000E7E3E"/>
    <w:rsid w:val="000E7E9E"/>
    <w:rsid w:val="000F08D7"/>
    <w:rsid w:val="000F0E73"/>
    <w:rsid w:val="000F1227"/>
    <w:rsid w:val="000F14A8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60"/>
    <w:rsid w:val="000F4FE5"/>
    <w:rsid w:val="000F52B6"/>
    <w:rsid w:val="000F584E"/>
    <w:rsid w:val="000F5FE3"/>
    <w:rsid w:val="000F6051"/>
    <w:rsid w:val="000F61E5"/>
    <w:rsid w:val="000F669E"/>
    <w:rsid w:val="000F6A35"/>
    <w:rsid w:val="000F7399"/>
    <w:rsid w:val="000F7CA6"/>
    <w:rsid w:val="00100659"/>
    <w:rsid w:val="00100945"/>
    <w:rsid w:val="00100D10"/>
    <w:rsid w:val="00100E8F"/>
    <w:rsid w:val="00100EF5"/>
    <w:rsid w:val="00101533"/>
    <w:rsid w:val="00101679"/>
    <w:rsid w:val="00101DAD"/>
    <w:rsid w:val="001020EB"/>
    <w:rsid w:val="00102400"/>
    <w:rsid w:val="0010307A"/>
    <w:rsid w:val="0010318D"/>
    <w:rsid w:val="00103CBD"/>
    <w:rsid w:val="00103F74"/>
    <w:rsid w:val="00104544"/>
    <w:rsid w:val="001045E7"/>
    <w:rsid w:val="001047B3"/>
    <w:rsid w:val="00104C2E"/>
    <w:rsid w:val="0010519B"/>
    <w:rsid w:val="001055CD"/>
    <w:rsid w:val="0010579C"/>
    <w:rsid w:val="001058D7"/>
    <w:rsid w:val="00105963"/>
    <w:rsid w:val="001059AE"/>
    <w:rsid w:val="00106056"/>
    <w:rsid w:val="00106287"/>
    <w:rsid w:val="001068DF"/>
    <w:rsid w:val="00106AB9"/>
    <w:rsid w:val="00106BDF"/>
    <w:rsid w:val="00106DAB"/>
    <w:rsid w:val="00107413"/>
    <w:rsid w:val="0010767E"/>
    <w:rsid w:val="001100A9"/>
    <w:rsid w:val="001106DF"/>
    <w:rsid w:val="0011081B"/>
    <w:rsid w:val="00110B31"/>
    <w:rsid w:val="00111D11"/>
    <w:rsid w:val="00111F5F"/>
    <w:rsid w:val="0011211E"/>
    <w:rsid w:val="00112597"/>
    <w:rsid w:val="001129E2"/>
    <w:rsid w:val="00112C6E"/>
    <w:rsid w:val="001131EC"/>
    <w:rsid w:val="00113DCC"/>
    <w:rsid w:val="00114182"/>
    <w:rsid w:val="0011436D"/>
    <w:rsid w:val="00114B36"/>
    <w:rsid w:val="00114C71"/>
    <w:rsid w:val="00115679"/>
    <w:rsid w:val="00115BA5"/>
    <w:rsid w:val="00115EEB"/>
    <w:rsid w:val="00115FD5"/>
    <w:rsid w:val="0011622A"/>
    <w:rsid w:val="00116817"/>
    <w:rsid w:val="001171D2"/>
    <w:rsid w:val="00117CCA"/>
    <w:rsid w:val="00117D53"/>
    <w:rsid w:val="00117E04"/>
    <w:rsid w:val="001201BA"/>
    <w:rsid w:val="001202DF"/>
    <w:rsid w:val="0012050F"/>
    <w:rsid w:val="001208AC"/>
    <w:rsid w:val="001211FE"/>
    <w:rsid w:val="00121445"/>
    <w:rsid w:val="0012160D"/>
    <w:rsid w:val="001222B6"/>
    <w:rsid w:val="001226B7"/>
    <w:rsid w:val="0012280D"/>
    <w:rsid w:val="00122B70"/>
    <w:rsid w:val="001234CC"/>
    <w:rsid w:val="0012371B"/>
    <w:rsid w:val="00123C73"/>
    <w:rsid w:val="00123EF5"/>
    <w:rsid w:val="00125368"/>
    <w:rsid w:val="001254C5"/>
    <w:rsid w:val="001262D7"/>
    <w:rsid w:val="001265CC"/>
    <w:rsid w:val="001269F7"/>
    <w:rsid w:val="00126A6B"/>
    <w:rsid w:val="00126C01"/>
    <w:rsid w:val="00126D7D"/>
    <w:rsid w:val="0012734A"/>
    <w:rsid w:val="00127505"/>
    <w:rsid w:val="00127632"/>
    <w:rsid w:val="001277FA"/>
    <w:rsid w:val="001277FE"/>
    <w:rsid w:val="00127A76"/>
    <w:rsid w:val="00127CDE"/>
    <w:rsid w:val="00130D41"/>
    <w:rsid w:val="001312B8"/>
    <w:rsid w:val="0013165C"/>
    <w:rsid w:val="001319F1"/>
    <w:rsid w:val="00131D9A"/>
    <w:rsid w:val="00132BB0"/>
    <w:rsid w:val="00133117"/>
    <w:rsid w:val="001332EC"/>
    <w:rsid w:val="0013333E"/>
    <w:rsid w:val="0013335C"/>
    <w:rsid w:val="0013397C"/>
    <w:rsid w:val="001339F4"/>
    <w:rsid w:val="00133D20"/>
    <w:rsid w:val="001340DE"/>
    <w:rsid w:val="001341A0"/>
    <w:rsid w:val="001341A4"/>
    <w:rsid w:val="001348B6"/>
    <w:rsid w:val="00134B5C"/>
    <w:rsid w:val="0013548D"/>
    <w:rsid w:val="001356B0"/>
    <w:rsid w:val="001362A4"/>
    <w:rsid w:val="00136373"/>
    <w:rsid w:val="001364D2"/>
    <w:rsid w:val="00136BB0"/>
    <w:rsid w:val="00136FA4"/>
    <w:rsid w:val="00137270"/>
    <w:rsid w:val="001375D3"/>
    <w:rsid w:val="00137605"/>
    <w:rsid w:val="00137672"/>
    <w:rsid w:val="00137C9E"/>
    <w:rsid w:val="0014023E"/>
    <w:rsid w:val="00140A4F"/>
    <w:rsid w:val="00140F12"/>
    <w:rsid w:val="00140F50"/>
    <w:rsid w:val="001419F7"/>
    <w:rsid w:val="00141CCA"/>
    <w:rsid w:val="00141E38"/>
    <w:rsid w:val="001425FE"/>
    <w:rsid w:val="0014275E"/>
    <w:rsid w:val="001433B1"/>
    <w:rsid w:val="001436C4"/>
    <w:rsid w:val="00143712"/>
    <w:rsid w:val="00143759"/>
    <w:rsid w:val="00143A76"/>
    <w:rsid w:val="00143DCC"/>
    <w:rsid w:val="00143E09"/>
    <w:rsid w:val="001445A8"/>
    <w:rsid w:val="00144782"/>
    <w:rsid w:val="00144FCA"/>
    <w:rsid w:val="0014511C"/>
    <w:rsid w:val="001456ED"/>
    <w:rsid w:val="00145B94"/>
    <w:rsid w:val="00145DEF"/>
    <w:rsid w:val="00146743"/>
    <w:rsid w:val="00146778"/>
    <w:rsid w:val="00146A44"/>
    <w:rsid w:val="00146AB9"/>
    <w:rsid w:val="00147756"/>
    <w:rsid w:val="001478C6"/>
    <w:rsid w:val="00147BB2"/>
    <w:rsid w:val="00147C9B"/>
    <w:rsid w:val="0015016A"/>
    <w:rsid w:val="001508BA"/>
    <w:rsid w:val="001509C1"/>
    <w:rsid w:val="001509E3"/>
    <w:rsid w:val="00150D83"/>
    <w:rsid w:val="00150E04"/>
    <w:rsid w:val="00150F87"/>
    <w:rsid w:val="00151402"/>
    <w:rsid w:val="001516B7"/>
    <w:rsid w:val="00151FD3"/>
    <w:rsid w:val="0015226F"/>
    <w:rsid w:val="00152384"/>
    <w:rsid w:val="00152905"/>
    <w:rsid w:val="00152A56"/>
    <w:rsid w:val="00152BBC"/>
    <w:rsid w:val="00152CCD"/>
    <w:rsid w:val="00152EFA"/>
    <w:rsid w:val="0015311C"/>
    <w:rsid w:val="00153EB9"/>
    <w:rsid w:val="00154016"/>
    <w:rsid w:val="00155745"/>
    <w:rsid w:val="00155F5D"/>
    <w:rsid w:val="001567C4"/>
    <w:rsid w:val="00156AC0"/>
    <w:rsid w:val="00156F32"/>
    <w:rsid w:val="00157246"/>
    <w:rsid w:val="001572EE"/>
    <w:rsid w:val="0015744B"/>
    <w:rsid w:val="00157E29"/>
    <w:rsid w:val="00160582"/>
    <w:rsid w:val="0016077F"/>
    <w:rsid w:val="00160828"/>
    <w:rsid w:val="00160AA3"/>
    <w:rsid w:val="00160F9E"/>
    <w:rsid w:val="00161262"/>
    <w:rsid w:val="001615D5"/>
    <w:rsid w:val="0016164B"/>
    <w:rsid w:val="001617A5"/>
    <w:rsid w:val="00162468"/>
    <w:rsid w:val="001629BA"/>
    <w:rsid w:val="00162AD0"/>
    <w:rsid w:val="00162BB1"/>
    <w:rsid w:val="00162D05"/>
    <w:rsid w:val="001630A0"/>
    <w:rsid w:val="0016415A"/>
    <w:rsid w:val="00164B99"/>
    <w:rsid w:val="00164BB0"/>
    <w:rsid w:val="00165045"/>
    <w:rsid w:val="00165614"/>
    <w:rsid w:val="00165796"/>
    <w:rsid w:val="00165B49"/>
    <w:rsid w:val="00165EAE"/>
    <w:rsid w:val="0016649D"/>
    <w:rsid w:val="0016660E"/>
    <w:rsid w:val="0016661D"/>
    <w:rsid w:val="00166C4C"/>
    <w:rsid w:val="00166CEB"/>
    <w:rsid w:val="00166DFA"/>
    <w:rsid w:val="00167181"/>
    <w:rsid w:val="00167742"/>
    <w:rsid w:val="0016796D"/>
    <w:rsid w:val="00167B71"/>
    <w:rsid w:val="00167E48"/>
    <w:rsid w:val="00170182"/>
    <w:rsid w:val="00170281"/>
    <w:rsid w:val="00170F39"/>
    <w:rsid w:val="00171725"/>
    <w:rsid w:val="0017276F"/>
    <w:rsid w:val="00172937"/>
    <w:rsid w:val="001738B7"/>
    <w:rsid w:val="001739E5"/>
    <w:rsid w:val="00173B40"/>
    <w:rsid w:val="00173BF1"/>
    <w:rsid w:val="00173ECF"/>
    <w:rsid w:val="00174303"/>
    <w:rsid w:val="001744D9"/>
    <w:rsid w:val="001744FA"/>
    <w:rsid w:val="0017470E"/>
    <w:rsid w:val="00174B28"/>
    <w:rsid w:val="00174F07"/>
    <w:rsid w:val="0017539B"/>
    <w:rsid w:val="00175640"/>
    <w:rsid w:val="001756CF"/>
    <w:rsid w:val="00175B6A"/>
    <w:rsid w:val="00175BA9"/>
    <w:rsid w:val="00176082"/>
    <w:rsid w:val="001761DB"/>
    <w:rsid w:val="00176318"/>
    <w:rsid w:val="001769F3"/>
    <w:rsid w:val="00176BB9"/>
    <w:rsid w:val="00176D1E"/>
    <w:rsid w:val="00176F49"/>
    <w:rsid w:val="00177329"/>
    <w:rsid w:val="0017736B"/>
    <w:rsid w:val="00177481"/>
    <w:rsid w:val="00177830"/>
    <w:rsid w:val="00177F6D"/>
    <w:rsid w:val="00180279"/>
    <w:rsid w:val="001805CB"/>
    <w:rsid w:val="001806C0"/>
    <w:rsid w:val="00181168"/>
    <w:rsid w:val="0018151D"/>
    <w:rsid w:val="001817FE"/>
    <w:rsid w:val="001826F4"/>
    <w:rsid w:val="00182A2F"/>
    <w:rsid w:val="00182B6B"/>
    <w:rsid w:val="001834EE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60"/>
    <w:rsid w:val="001870D2"/>
    <w:rsid w:val="001871A4"/>
    <w:rsid w:val="00187499"/>
    <w:rsid w:val="00187685"/>
    <w:rsid w:val="00190417"/>
    <w:rsid w:val="0019067B"/>
    <w:rsid w:val="00190869"/>
    <w:rsid w:val="00190B21"/>
    <w:rsid w:val="00190E31"/>
    <w:rsid w:val="00190EE0"/>
    <w:rsid w:val="00190F6B"/>
    <w:rsid w:val="001912D1"/>
    <w:rsid w:val="0019141E"/>
    <w:rsid w:val="00191636"/>
    <w:rsid w:val="00192910"/>
    <w:rsid w:val="00192E44"/>
    <w:rsid w:val="0019308F"/>
    <w:rsid w:val="001930E4"/>
    <w:rsid w:val="0019341A"/>
    <w:rsid w:val="00193591"/>
    <w:rsid w:val="0019379C"/>
    <w:rsid w:val="0019394D"/>
    <w:rsid w:val="00193E32"/>
    <w:rsid w:val="0019483D"/>
    <w:rsid w:val="00194BC3"/>
    <w:rsid w:val="001958AE"/>
    <w:rsid w:val="001959C8"/>
    <w:rsid w:val="00195F20"/>
    <w:rsid w:val="00196CDC"/>
    <w:rsid w:val="00197075"/>
    <w:rsid w:val="00197608"/>
    <w:rsid w:val="00197FDF"/>
    <w:rsid w:val="001A07C6"/>
    <w:rsid w:val="001A0B4D"/>
    <w:rsid w:val="001A1351"/>
    <w:rsid w:val="001A155E"/>
    <w:rsid w:val="001A1671"/>
    <w:rsid w:val="001A1825"/>
    <w:rsid w:val="001A1D38"/>
    <w:rsid w:val="001A24EB"/>
    <w:rsid w:val="001A2567"/>
    <w:rsid w:val="001A28EF"/>
    <w:rsid w:val="001A2A1D"/>
    <w:rsid w:val="001A309B"/>
    <w:rsid w:val="001A30E4"/>
    <w:rsid w:val="001A33AD"/>
    <w:rsid w:val="001A3553"/>
    <w:rsid w:val="001A3C71"/>
    <w:rsid w:val="001A423F"/>
    <w:rsid w:val="001A42BE"/>
    <w:rsid w:val="001A459F"/>
    <w:rsid w:val="001A50F5"/>
    <w:rsid w:val="001A5144"/>
    <w:rsid w:val="001A51AC"/>
    <w:rsid w:val="001A52D7"/>
    <w:rsid w:val="001A5C86"/>
    <w:rsid w:val="001A5E60"/>
    <w:rsid w:val="001A5EAE"/>
    <w:rsid w:val="001A6225"/>
    <w:rsid w:val="001A633B"/>
    <w:rsid w:val="001A6A37"/>
    <w:rsid w:val="001A6AEF"/>
    <w:rsid w:val="001A6C79"/>
    <w:rsid w:val="001A6D99"/>
    <w:rsid w:val="001A73A0"/>
    <w:rsid w:val="001A76B5"/>
    <w:rsid w:val="001A7B9A"/>
    <w:rsid w:val="001A7C97"/>
    <w:rsid w:val="001A7C9D"/>
    <w:rsid w:val="001A7D0B"/>
    <w:rsid w:val="001B0406"/>
    <w:rsid w:val="001B0845"/>
    <w:rsid w:val="001B0BB7"/>
    <w:rsid w:val="001B0DD7"/>
    <w:rsid w:val="001B210A"/>
    <w:rsid w:val="001B2652"/>
    <w:rsid w:val="001B2830"/>
    <w:rsid w:val="001B2AF7"/>
    <w:rsid w:val="001B2B48"/>
    <w:rsid w:val="001B2CA0"/>
    <w:rsid w:val="001B3451"/>
    <w:rsid w:val="001B3642"/>
    <w:rsid w:val="001B3BDC"/>
    <w:rsid w:val="001B4095"/>
    <w:rsid w:val="001B419B"/>
    <w:rsid w:val="001B4F67"/>
    <w:rsid w:val="001B5495"/>
    <w:rsid w:val="001B559F"/>
    <w:rsid w:val="001B583F"/>
    <w:rsid w:val="001B5DB1"/>
    <w:rsid w:val="001B6815"/>
    <w:rsid w:val="001B71F8"/>
    <w:rsid w:val="001B7495"/>
    <w:rsid w:val="001B75B5"/>
    <w:rsid w:val="001B76D6"/>
    <w:rsid w:val="001B7723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262B"/>
    <w:rsid w:val="001C2ABB"/>
    <w:rsid w:val="001C2B36"/>
    <w:rsid w:val="001C2D73"/>
    <w:rsid w:val="001C2DBE"/>
    <w:rsid w:val="001C3D60"/>
    <w:rsid w:val="001C40AE"/>
    <w:rsid w:val="001C4470"/>
    <w:rsid w:val="001C4712"/>
    <w:rsid w:val="001C4CB0"/>
    <w:rsid w:val="001C4DC3"/>
    <w:rsid w:val="001C530D"/>
    <w:rsid w:val="001C663C"/>
    <w:rsid w:val="001C69FB"/>
    <w:rsid w:val="001C6BB9"/>
    <w:rsid w:val="001C6C28"/>
    <w:rsid w:val="001C6D30"/>
    <w:rsid w:val="001C6D6A"/>
    <w:rsid w:val="001C730B"/>
    <w:rsid w:val="001C7CAA"/>
    <w:rsid w:val="001D0562"/>
    <w:rsid w:val="001D0E1E"/>
    <w:rsid w:val="001D1482"/>
    <w:rsid w:val="001D17FE"/>
    <w:rsid w:val="001D1D37"/>
    <w:rsid w:val="001D1F68"/>
    <w:rsid w:val="001D35DE"/>
    <w:rsid w:val="001D35E6"/>
    <w:rsid w:val="001D3859"/>
    <w:rsid w:val="001D4435"/>
    <w:rsid w:val="001D44E5"/>
    <w:rsid w:val="001D4AF4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E23"/>
    <w:rsid w:val="001E605F"/>
    <w:rsid w:val="001E646B"/>
    <w:rsid w:val="001E6665"/>
    <w:rsid w:val="001E673C"/>
    <w:rsid w:val="001E677F"/>
    <w:rsid w:val="001E68AB"/>
    <w:rsid w:val="001E71A3"/>
    <w:rsid w:val="001E7204"/>
    <w:rsid w:val="001E768D"/>
    <w:rsid w:val="001E7737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21E3"/>
    <w:rsid w:val="001F2461"/>
    <w:rsid w:val="001F4651"/>
    <w:rsid w:val="001F4DAF"/>
    <w:rsid w:val="001F55D4"/>
    <w:rsid w:val="001F5C26"/>
    <w:rsid w:val="001F5E10"/>
    <w:rsid w:val="001F605D"/>
    <w:rsid w:val="001F615D"/>
    <w:rsid w:val="001F6200"/>
    <w:rsid w:val="001F6283"/>
    <w:rsid w:val="001F65E8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213"/>
    <w:rsid w:val="00204497"/>
    <w:rsid w:val="00204A32"/>
    <w:rsid w:val="002052E8"/>
    <w:rsid w:val="002059D0"/>
    <w:rsid w:val="00206024"/>
    <w:rsid w:val="0020608E"/>
    <w:rsid w:val="0020626F"/>
    <w:rsid w:val="002064CF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2D8"/>
    <w:rsid w:val="002143D0"/>
    <w:rsid w:val="00214855"/>
    <w:rsid w:val="00214C78"/>
    <w:rsid w:val="002150EF"/>
    <w:rsid w:val="0021520D"/>
    <w:rsid w:val="002157BD"/>
    <w:rsid w:val="00215DBF"/>
    <w:rsid w:val="00215E4B"/>
    <w:rsid w:val="0021627D"/>
    <w:rsid w:val="00216957"/>
    <w:rsid w:val="00216D67"/>
    <w:rsid w:val="00216FAB"/>
    <w:rsid w:val="0021775C"/>
    <w:rsid w:val="00220024"/>
    <w:rsid w:val="00220988"/>
    <w:rsid w:val="00220C0C"/>
    <w:rsid w:val="0022129F"/>
    <w:rsid w:val="00222064"/>
    <w:rsid w:val="00222C3E"/>
    <w:rsid w:val="0022310B"/>
    <w:rsid w:val="002236DD"/>
    <w:rsid w:val="00223A89"/>
    <w:rsid w:val="00223DE6"/>
    <w:rsid w:val="002243BC"/>
    <w:rsid w:val="00224412"/>
    <w:rsid w:val="00224522"/>
    <w:rsid w:val="002255D0"/>
    <w:rsid w:val="0022593C"/>
    <w:rsid w:val="00225CE7"/>
    <w:rsid w:val="00226015"/>
    <w:rsid w:val="00226264"/>
    <w:rsid w:val="002264F6"/>
    <w:rsid w:val="00226B52"/>
    <w:rsid w:val="00226CD7"/>
    <w:rsid w:val="0022751C"/>
    <w:rsid w:val="002275F8"/>
    <w:rsid w:val="0022760F"/>
    <w:rsid w:val="00227678"/>
    <w:rsid w:val="00227E69"/>
    <w:rsid w:val="00227FF4"/>
    <w:rsid w:val="0023058C"/>
    <w:rsid w:val="002307F4"/>
    <w:rsid w:val="002308CB"/>
    <w:rsid w:val="00230A18"/>
    <w:rsid w:val="00231014"/>
    <w:rsid w:val="002312D5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44D"/>
    <w:rsid w:val="0023360F"/>
    <w:rsid w:val="00233DD2"/>
    <w:rsid w:val="00234622"/>
    <w:rsid w:val="00235164"/>
    <w:rsid w:val="00235492"/>
    <w:rsid w:val="00235537"/>
    <w:rsid w:val="002363E6"/>
    <w:rsid w:val="002364FB"/>
    <w:rsid w:val="00237AA7"/>
    <w:rsid w:val="00237E04"/>
    <w:rsid w:val="0024027B"/>
    <w:rsid w:val="0024027C"/>
    <w:rsid w:val="00240739"/>
    <w:rsid w:val="00240BAD"/>
    <w:rsid w:val="00240F18"/>
    <w:rsid w:val="0024148D"/>
    <w:rsid w:val="002416FE"/>
    <w:rsid w:val="00242B1F"/>
    <w:rsid w:val="00242C88"/>
    <w:rsid w:val="00243837"/>
    <w:rsid w:val="00243B6D"/>
    <w:rsid w:val="00243C7B"/>
    <w:rsid w:val="002447AE"/>
    <w:rsid w:val="00244825"/>
    <w:rsid w:val="00244C93"/>
    <w:rsid w:val="00244CC1"/>
    <w:rsid w:val="00244D9E"/>
    <w:rsid w:val="0024514A"/>
    <w:rsid w:val="00245351"/>
    <w:rsid w:val="0024613C"/>
    <w:rsid w:val="002468E2"/>
    <w:rsid w:val="00246A0E"/>
    <w:rsid w:val="002474C2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63F"/>
    <w:rsid w:val="00251729"/>
    <w:rsid w:val="00251E93"/>
    <w:rsid w:val="00251F8E"/>
    <w:rsid w:val="002526E0"/>
    <w:rsid w:val="00252874"/>
    <w:rsid w:val="00253008"/>
    <w:rsid w:val="00253231"/>
    <w:rsid w:val="002533DC"/>
    <w:rsid w:val="00253C76"/>
    <w:rsid w:val="00254124"/>
    <w:rsid w:val="00254909"/>
    <w:rsid w:val="00254CC6"/>
    <w:rsid w:val="00255240"/>
    <w:rsid w:val="002552FE"/>
    <w:rsid w:val="00255425"/>
    <w:rsid w:val="0025543B"/>
    <w:rsid w:val="00255600"/>
    <w:rsid w:val="002557E9"/>
    <w:rsid w:val="00255A29"/>
    <w:rsid w:val="00255B6D"/>
    <w:rsid w:val="002563F4"/>
    <w:rsid w:val="00256F0A"/>
    <w:rsid w:val="00256FA7"/>
    <w:rsid w:val="00256FB0"/>
    <w:rsid w:val="002571E7"/>
    <w:rsid w:val="0025721B"/>
    <w:rsid w:val="002572FF"/>
    <w:rsid w:val="002577A4"/>
    <w:rsid w:val="002604F7"/>
    <w:rsid w:val="00260C2C"/>
    <w:rsid w:val="002614EE"/>
    <w:rsid w:val="00261569"/>
    <w:rsid w:val="0026178D"/>
    <w:rsid w:val="00261B6E"/>
    <w:rsid w:val="00262073"/>
    <w:rsid w:val="00262B43"/>
    <w:rsid w:val="00262DC9"/>
    <w:rsid w:val="002633B6"/>
    <w:rsid w:val="0026374F"/>
    <w:rsid w:val="00263BDA"/>
    <w:rsid w:val="00264246"/>
    <w:rsid w:val="002645FF"/>
    <w:rsid w:val="00264A79"/>
    <w:rsid w:val="00265122"/>
    <w:rsid w:val="00265300"/>
    <w:rsid w:val="00265989"/>
    <w:rsid w:val="00265AF2"/>
    <w:rsid w:val="00265C54"/>
    <w:rsid w:val="00266012"/>
    <w:rsid w:val="00266139"/>
    <w:rsid w:val="00266285"/>
    <w:rsid w:val="002663F4"/>
    <w:rsid w:val="00266567"/>
    <w:rsid w:val="0026662B"/>
    <w:rsid w:val="002666D1"/>
    <w:rsid w:val="002667AD"/>
    <w:rsid w:val="00266D11"/>
    <w:rsid w:val="00266D23"/>
    <w:rsid w:val="00266EC4"/>
    <w:rsid w:val="00267963"/>
    <w:rsid w:val="0026797A"/>
    <w:rsid w:val="00267B03"/>
    <w:rsid w:val="00267CF4"/>
    <w:rsid w:val="0027033B"/>
    <w:rsid w:val="002708E2"/>
    <w:rsid w:val="002710C0"/>
    <w:rsid w:val="00271624"/>
    <w:rsid w:val="002720EF"/>
    <w:rsid w:val="0027226A"/>
    <w:rsid w:val="00272374"/>
    <w:rsid w:val="00272888"/>
    <w:rsid w:val="002728EF"/>
    <w:rsid w:val="00272EC8"/>
    <w:rsid w:val="00272FED"/>
    <w:rsid w:val="00273283"/>
    <w:rsid w:val="002739DA"/>
    <w:rsid w:val="00273E0D"/>
    <w:rsid w:val="00274915"/>
    <w:rsid w:val="0027533F"/>
    <w:rsid w:val="00275F0D"/>
    <w:rsid w:val="002765CC"/>
    <w:rsid w:val="0027740F"/>
    <w:rsid w:val="0028032B"/>
    <w:rsid w:val="00280569"/>
    <w:rsid w:val="0028062A"/>
    <w:rsid w:val="00281652"/>
    <w:rsid w:val="00281C1E"/>
    <w:rsid w:val="0028200B"/>
    <w:rsid w:val="002822B8"/>
    <w:rsid w:val="002824A2"/>
    <w:rsid w:val="00282D02"/>
    <w:rsid w:val="002832E0"/>
    <w:rsid w:val="00284033"/>
    <w:rsid w:val="00284064"/>
    <w:rsid w:val="00284856"/>
    <w:rsid w:val="00285103"/>
    <w:rsid w:val="00285353"/>
    <w:rsid w:val="0028555C"/>
    <w:rsid w:val="002857DC"/>
    <w:rsid w:val="00285AFC"/>
    <w:rsid w:val="00285B40"/>
    <w:rsid w:val="00285B41"/>
    <w:rsid w:val="002860B3"/>
    <w:rsid w:val="002862D2"/>
    <w:rsid w:val="0028652C"/>
    <w:rsid w:val="002868E5"/>
    <w:rsid w:val="00286FF1"/>
    <w:rsid w:val="002872F3"/>
    <w:rsid w:val="0028765C"/>
    <w:rsid w:val="00287A7A"/>
    <w:rsid w:val="00290AE8"/>
    <w:rsid w:val="00290DA0"/>
    <w:rsid w:val="00291151"/>
    <w:rsid w:val="002917CE"/>
    <w:rsid w:val="00291DBB"/>
    <w:rsid w:val="00292187"/>
    <w:rsid w:val="00292B1E"/>
    <w:rsid w:val="0029386B"/>
    <w:rsid w:val="00293935"/>
    <w:rsid w:val="00293960"/>
    <w:rsid w:val="00294228"/>
    <w:rsid w:val="00295313"/>
    <w:rsid w:val="002953B3"/>
    <w:rsid w:val="00295CA6"/>
    <w:rsid w:val="0029710B"/>
    <w:rsid w:val="00297279"/>
    <w:rsid w:val="002974C6"/>
    <w:rsid w:val="002976B9"/>
    <w:rsid w:val="00297938"/>
    <w:rsid w:val="00297B5D"/>
    <w:rsid w:val="00297BB4"/>
    <w:rsid w:val="00297FF2"/>
    <w:rsid w:val="002A0D76"/>
    <w:rsid w:val="002A0DB2"/>
    <w:rsid w:val="002A0F47"/>
    <w:rsid w:val="002A129C"/>
    <w:rsid w:val="002A19E9"/>
    <w:rsid w:val="002A1E4C"/>
    <w:rsid w:val="002A2265"/>
    <w:rsid w:val="002A2A94"/>
    <w:rsid w:val="002A2D6A"/>
    <w:rsid w:val="002A2DFC"/>
    <w:rsid w:val="002A2FF7"/>
    <w:rsid w:val="002A36A8"/>
    <w:rsid w:val="002A3E98"/>
    <w:rsid w:val="002A43B1"/>
    <w:rsid w:val="002A4BAD"/>
    <w:rsid w:val="002A4C37"/>
    <w:rsid w:val="002A5026"/>
    <w:rsid w:val="002A5200"/>
    <w:rsid w:val="002A53FB"/>
    <w:rsid w:val="002A556E"/>
    <w:rsid w:val="002A6572"/>
    <w:rsid w:val="002A688C"/>
    <w:rsid w:val="002A6AB4"/>
    <w:rsid w:val="002A6D22"/>
    <w:rsid w:val="002A7317"/>
    <w:rsid w:val="002A79F8"/>
    <w:rsid w:val="002B02E4"/>
    <w:rsid w:val="002B046F"/>
    <w:rsid w:val="002B0C99"/>
    <w:rsid w:val="002B0DC7"/>
    <w:rsid w:val="002B10F4"/>
    <w:rsid w:val="002B16E1"/>
    <w:rsid w:val="002B178C"/>
    <w:rsid w:val="002B195E"/>
    <w:rsid w:val="002B1F65"/>
    <w:rsid w:val="002B287F"/>
    <w:rsid w:val="002B3765"/>
    <w:rsid w:val="002B3C2F"/>
    <w:rsid w:val="002B3FF5"/>
    <w:rsid w:val="002B4A6A"/>
    <w:rsid w:val="002B54D5"/>
    <w:rsid w:val="002B60A1"/>
    <w:rsid w:val="002B6454"/>
    <w:rsid w:val="002B6947"/>
    <w:rsid w:val="002B6A9F"/>
    <w:rsid w:val="002B6B40"/>
    <w:rsid w:val="002B6DC4"/>
    <w:rsid w:val="002B6EDC"/>
    <w:rsid w:val="002B70B9"/>
    <w:rsid w:val="002B7113"/>
    <w:rsid w:val="002B7814"/>
    <w:rsid w:val="002C012D"/>
    <w:rsid w:val="002C0992"/>
    <w:rsid w:val="002C0ADE"/>
    <w:rsid w:val="002C11CC"/>
    <w:rsid w:val="002C14F5"/>
    <w:rsid w:val="002C2088"/>
    <w:rsid w:val="002C297B"/>
    <w:rsid w:val="002C3BBC"/>
    <w:rsid w:val="002C493F"/>
    <w:rsid w:val="002C4BE9"/>
    <w:rsid w:val="002C4C44"/>
    <w:rsid w:val="002C4EBE"/>
    <w:rsid w:val="002C535E"/>
    <w:rsid w:val="002C56F5"/>
    <w:rsid w:val="002C5AED"/>
    <w:rsid w:val="002C5BEA"/>
    <w:rsid w:val="002C5FCE"/>
    <w:rsid w:val="002C6460"/>
    <w:rsid w:val="002C6615"/>
    <w:rsid w:val="002C6BCB"/>
    <w:rsid w:val="002D0355"/>
    <w:rsid w:val="002D0999"/>
    <w:rsid w:val="002D0A17"/>
    <w:rsid w:val="002D12B8"/>
    <w:rsid w:val="002D160F"/>
    <w:rsid w:val="002D16BE"/>
    <w:rsid w:val="002D17C1"/>
    <w:rsid w:val="002D1C11"/>
    <w:rsid w:val="002D2043"/>
    <w:rsid w:val="002D20BB"/>
    <w:rsid w:val="002D210F"/>
    <w:rsid w:val="002D2BB9"/>
    <w:rsid w:val="002D2D78"/>
    <w:rsid w:val="002D3021"/>
    <w:rsid w:val="002D31D3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41C"/>
    <w:rsid w:val="002D6BC7"/>
    <w:rsid w:val="002D7405"/>
    <w:rsid w:val="002D7768"/>
    <w:rsid w:val="002D7C07"/>
    <w:rsid w:val="002D7E1B"/>
    <w:rsid w:val="002E035E"/>
    <w:rsid w:val="002E0364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66E"/>
    <w:rsid w:val="002E4998"/>
    <w:rsid w:val="002E4CE1"/>
    <w:rsid w:val="002E4E52"/>
    <w:rsid w:val="002E4FF6"/>
    <w:rsid w:val="002E5302"/>
    <w:rsid w:val="002E5B4F"/>
    <w:rsid w:val="002E5CD6"/>
    <w:rsid w:val="002E5D88"/>
    <w:rsid w:val="002E605D"/>
    <w:rsid w:val="002E638B"/>
    <w:rsid w:val="002E6900"/>
    <w:rsid w:val="002E6F53"/>
    <w:rsid w:val="002E7167"/>
    <w:rsid w:val="002E74BF"/>
    <w:rsid w:val="002E7AC5"/>
    <w:rsid w:val="002F07C2"/>
    <w:rsid w:val="002F0DF5"/>
    <w:rsid w:val="002F0E27"/>
    <w:rsid w:val="002F1204"/>
    <w:rsid w:val="002F1412"/>
    <w:rsid w:val="002F1961"/>
    <w:rsid w:val="002F1973"/>
    <w:rsid w:val="002F2FAC"/>
    <w:rsid w:val="002F36A7"/>
    <w:rsid w:val="002F3BBB"/>
    <w:rsid w:val="002F3D6F"/>
    <w:rsid w:val="002F4133"/>
    <w:rsid w:val="002F494D"/>
    <w:rsid w:val="002F4D91"/>
    <w:rsid w:val="002F552A"/>
    <w:rsid w:val="002F5F9F"/>
    <w:rsid w:val="002F6C3E"/>
    <w:rsid w:val="002F733D"/>
    <w:rsid w:val="002F744F"/>
    <w:rsid w:val="002F7682"/>
    <w:rsid w:val="002F78E8"/>
    <w:rsid w:val="002F7AE5"/>
    <w:rsid w:val="002F7D0A"/>
    <w:rsid w:val="003018F7"/>
    <w:rsid w:val="00301AE4"/>
    <w:rsid w:val="00301D33"/>
    <w:rsid w:val="00302075"/>
    <w:rsid w:val="00302122"/>
    <w:rsid w:val="00302123"/>
    <w:rsid w:val="003022D9"/>
    <w:rsid w:val="00303EE7"/>
    <w:rsid w:val="00303F0D"/>
    <w:rsid w:val="0030478E"/>
    <w:rsid w:val="00304D30"/>
    <w:rsid w:val="00304F1A"/>
    <w:rsid w:val="00305275"/>
    <w:rsid w:val="00305903"/>
    <w:rsid w:val="003068B1"/>
    <w:rsid w:val="00306CA8"/>
    <w:rsid w:val="00307194"/>
    <w:rsid w:val="003079B2"/>
    <w:rsid w:val="00307ACA"/>
    <w:rsid w:val="00307B4B"/>
    <w:rsid w:val="00310332"/>
    <w:rsid w:val="00310957"/>
    <w:rsid w:val="003119C0"/>
    <w:rsid w:val="00311A8C"/>
    <w:rsid w:val="00311F0B"/>
    <w:rsid w:val="00312097"/>
    <w:rsid w:val="0031246D"/>
    <w:rsid w:val="00312BDC"/>
    <w:rsid w:val="00313446"/>
    <w:rsid w:val="003136BA"/>
    <w:rsid w:val="003138F5"/>
    <w:rsid w:val="0031464A"/>
    <w:rsid w:val="00314772"/>
    <w:rsid w:val="003150C2"/>
    <w:rsid w:val="003151EF"/>
    <w:rsid w:val="003152C9"/>
    <w:rsid w:val="003152ED"/>
    <w:rsid w:val="0031535B"/>
    <w:rsid w:val="003153A5"/>
    <w:rsid w:val="0031552D"/>
    <w:rsid w:val="003155B3"/>
    <w:rsid w:val="00315E60"/>
    <w:rsid w:val="00315EBF"/>
    <w:rsid w:val="00316B05"/>
    <w:rsid w:val="00316F5C"/>
    <w:rsid w:val="00317C41"/>
    <w:rsid w:val="003204F0"/>
    <w:rsid w:val="00320ACD"/>
    <w:rsid w:val="00321400"/>
    <w:rsid w:val="0032237B"/>
    <w:rsid w:val="00322515"/>
    <w:rsid w:val="00322688"/>
    <w:rsid w:val="003228D2"/>
    <w:rsid w:val="00322A8B"/>
    <w:rsid w:val="00322C81"/>
    <w:rsid w:val="00322EBC"/>
    <w:rsid w:val="003232F5"/>
    <w:rsid w:val="0032345A"/>
    <w:rsid w:val="00323779"/>
    <w:rsid w:val="0032394E"/>
    <w:rsid w:val="00323D4E"/>
    <w:rsid w:val="00324D9E"/>
    <w:rsid w:val="0032513A"/>
    <w:rsid w:val="003252D5"/>
    <w:rsid w:val="00325B21"/>
    <w:rsid w:val="0032676D"/>
    <w:rsid w:val="003268DE"/>
    <w:rsid w:val="00326979"/>
    <w:rsid w:val="00326EA8"/>
    <w:rsid w:val="00327241"/>
    <w:rsid w:val="003273C2"/>
    <w:rsid w:val="00327A53"/>
    <w:rsid w:val="00327ABA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4FC1"/>
    <w:rsid w:val="00335261"/>
    <w:rsid w:val="003353A3"/>
    <w:rsid w:val="00335A00"/>
    <w:rsid w:val="00335A95"/>
    <w:rsid w:val="00335C02"/>
    <w:rsid w:val="00336132"/>
    <w:rsid w:val="0033683C"/>
    <w:rsid w:val="00337308"/>
    <w:rsid w:val="003375F3"/>
    <w:rsid w:val="00337A22"/>
    <w:rsid w:val="00337EEE"/>
    <w:rsid w:val="00340057"/>
    <w:rsid w:val="003405BD"/>
    <w:rsid w:val="0034064F"/>
    <w:rsid w:val="003406FD"/>
    <w:rsid w:val="003408C2"/>
    <w:rsid w:val="00340A7F"/>
    <w:rsid w:val="00340AD4"/>
    <w:rsid w:val="0034130F"/>
    <w:rsid w:val="00341337"/>
    <w:rsid w:val="00341A73"/>
    <w:rsid w:val="00341B78"/>
    <w:rsid w:val="00341DDB"/>
    <w:rsid w:val="00341F48"/>
    <w:rsid w:val="00342153"/>
    <w:rsid w:val="00342231"/>
    <w:rsid w:val="00342493"/>
    <w:rsid w:val="00342553"/>
    <w:rsid w:val="003426D7"/>
    <w:rsid w:val="00342EF8"/>
    <w:rsid w:val="0034308D"/>
    <w:rsid w:val="00343BAD"/>
    <w:rsid w:val="0034451A"/>
    <w:rsid w:val="00344A6D"/>
    <w:rsid w:val="00344F08"/>
    <w:rsid w:val="003452CE"/>
    <w:rsid w:val="003455BE"/>
    <w:rsid w:val="00345935"/>
    <w:rsid w:val="00345BC7"/>
    <w:rsid w:val="00345E6C"/>
    <w:rsid w:val="00345ECF"/>
    <w:rsid w:val="00345FC1"/>
    <w:rsid w:val="0034699F"/>
    <w:rsid w:val="00346A9A"/>
    <w:rsid w:val="00346E13"/>
    <w:rsid w:val="003476C7"/>
    <w:rsid w:val="00347A1F"/>
    <w:rsid w:val="00347D7A"/>
    <w:rsid w:val="003501E6"/>
    <w:rsid w:val="003506A1"/>
    <w:rsid w:val="003511AE"/>
    <w:rsid w:val="003513F0"/>
    <w:rsid w:val="003515F5"/>
    <w:rsid w:val="003519A4"/>
    <w:rsid w:val="00351D5B"/>
    <w:rsid w:val="00352724"/>
    <w:rsid w:val="00352C0E"/>
    <w:rsid w:val="00352C95"/>
    <w:rsid w:val="003539F1"/>
    <w:rsid w:val="00354F00"/>
    <w:rsid w:val="00354FCB"/>
    <w:rsid w:val="003558A9"/>
    <w:rsid w:val="00355950"/>
    <w:rsid w:val="00355FDA"/>
    <w:rsid w:val="00356EFF"/>
    <w:rsid w:val="00357455"/>
    <w:rsid w:val="00357D9A"/>
    <w:rsid w:val="00357E63"/>
    <w:rsid w:val="003615BC"/>
    <w:rsid w:val="00361D37"/>
    <w:rsid w:val="00361E8F"/>
    <w:rsid w:val="00362003"/>
    <w:rsid w:val="00362CC7"/>
    <w:rsid w:val="00362F35"/>
    <w:rsid w:val="00362F8C"/>
    <w:rsid w:val="003633E3"/>
    <w:rsid w:val="003643C0"/>
    <w:rsid w:val="003645DB"/>
    <w:rsid w:val="0036469B"/>
    <w:rsid w:val="00365B89"/>
    <w:rsid w:val="00365FA4"/>
    <w:rsid w:val="0036613C"/>
    <w:rsid w:val="0036661D"/>
    <w:rsid w:val="00366884"/>
    <w:rsid w:val="00366D74"/>
    <w:rsid w:val="0036725C"/>
    <w:rsid w:val="003675B1"/>
    <w:rsid w:val="00367924"/>
    <w:rsid w:val="00367DC2"/>
    <w:rsid w:val="003700E5"/>
    <w:rsid w:val="00370A73"/>
    <w:rsid w:val="0037121C"/>
    <w:rsid w:val="00371405"/>
    <w:rsid w:val="003727A6"/>
    <w:rsid w:val="00372837"/>
    <w:rsid w:val="00372BAD"/>
    <w:rsid w:val="00372C0E"/>
    <w:rsid w:val="00372D2A"/>
    <w:rsid w:val="00373413"/>
    <w:rsid w:val="0037534A"/>
    <w:rsid w:val="0037542B"/>
    <w:rsid w:val="00375CCB"/>
    <w:rsid w:val="00376320"/>
    <w:rsid w:val="00376720"/>
    <w:rsid w:val="003769D3"/>
    <w:rsid w:val="00376CD3"/>
    <w:rsid w:val="00376EF0"/>
    <w:rsid w:val="00377B05"/>
    <w:rsid w:val="0038113E"/>
    <w:rsid w:val="00381167"/>
    <w:rsid w:val="0038148B"/>
    <w:rsid w:val="003816A0"/>
    <w:rsid w:val="003817BD"/>
    <w:rsid w:val="0038192B"/>
    <w:rsid w:val="00381E86"/>
    <w:rsid w:val="003823A7"/>
    <w:rsid w:val="003826FC"/>
    <w:rsid w:val="00382B44"/>
    <w:rsid w:val="00382BF5"/>
    <w:rsid w:val="00382CC0"/>
    <w:rsid w:val="00382FE1"/>
    <w:rsid w:val="0038359F"/>
    <w:rsid w:val="003838B8"/>
    <w:rsid w:val="00383B76"/>
    <w:rsid w:val="00384F64"/>
    <w:rsid w:val="00385EB0"/>
    <w:rsid w:val="00385F76"/>
    <w:rsid w:val="00386C7A"/>
    <w:rsid w:val="003871AC"/>
    <w:rsid w:val="00387834"/>
    <w:rsid w:val="00387ED6"/>
    <w:rsid w:val="003905A0"/>
    <w:rsid w:val="00390604"/>
    <w:rsid w:val="00390686"/>
    <w:rsid w:val="003908F7"/>
    <w:rsid w:val="00390910"/>
    <w:rsid w:val="003909C8"/>
    <w:rsid w:val="00390A51"/>
    <w:rsid w:val="00390B23"/>
    <w:rsid w:val="00390D42"/>
    <w:rsid w:val="00390D91"/>
    <w:rsid w:val="003913DA"/>
    <w:rsid w:val="00391535"/>
    <w:rsid w:val="003915FE"/>
    <w:rsid w:val="003922D4"/>
    <w:rsid w:val="0039279E"/>
    <w:rsid w:val="0039294F"/>
    <w:rsid w:val="00392DFE"/>
    <w:rsid w:val="00393BDB"/>
    <w:rsid w:val="00393EE2"/>
    <w:rsid w:val="0039431E"/>
    <w:rsid w:val="00394432"/>
    <w:rsid w:val="0039477E"/>
    <w:rsid w:val="003947E7"/>
    <w:rsid w:val="00394D69"/>
    <w:rsid w:val="00395633"/>
    <w:rsid w:val="0039685D"/>
    <w:rsid w:val="00396E7D"/>
    <w:rsid w:val="0039736C"/>
    <w:rsid w:val="0039754B"/>
    <w:rsid w:val="00397866"/>
    <w:rsid w:val="003978CF"/>
    <w:rsid w:val="00397F2C"/>
    <w:rsid w:val="003A01D4"/>
    <w:rsid w:val="003A082B"/>
    <w:rsid w:val="003A1855"/>
    <w:rsid w:val="003A1B0C"/>
    <w:rsid w:val="003A1C17"/>
    <w:rsid w:val="003A2D51"/>
    <w:rsid w:val="003A2E68"/>
    <w:rsid w:val="003A43AF"/>
    <w:rsid w:val="003A46F0"/>
    <w:rsid w:val="003A49B8"/>
    <w:rsid w:val="003A5DF4"/>
    <w:rsid w:val="003A5FD6"/>
    <w:rsid w:val="003A644A"/>
    <w:rsid w:val="003A6632"/>
    <w:rsid w:val="003A6A8C"/>
    <w:rsid w:val="003A6AFB"/>
    <w:rsid w:val="003A6ECC"/>
    <w:rsid w:val="003A6EEF"/>
    <w:rsid w:val="003A7225"/>
    <w:rsid w:val="003A7337"/>
    <w:rsid w:val="003A7A2C"/>
    <w:rsid w:val="003A7ABC"/>
    <w:rsid w:val="003A7CE6"/>
    <w:rsid w:val="003A7F5F"/>
    <w:rsid w:val="003B0041"/>
    <w:rsid w:val="003B066A"/>
    <w:rsid w:val="003B086D"/>
    <w:rsid w:val="003B146D"/>
    <w:rsid w:val="003B14E4"/>
    <w:rsid w:val="003B1B30"/>
    <w:rsid w:val="003B22D1"/>
    <w:rsid w:val="003B2A5B"/>
    <w:rsid w:val="003B2D3B"/>
    <w:rsid w:val="003B306A"/>
    <w:rsid w:val="003B317B"/>
    <w:rsid w:val="003B31D4"/>
    <w:rsid w:val="003B31FA"/>
    <w:rsid w:val="003B3CFE"/>
    <w:rsid w:val="003B4813"/>
    <w:rsid w:val="003B4A49"/>
    <w:rsid w:val="003B4AD8"/>
    <w:rsid w:val="003B4FFC"/>
    <w:rsid w:val="003B5405"/>
    <w:rsid w:val="003B58B3"/>
    <w:rsid w:val="003B599F"/>
    <w:rsid w:val="003B5A03"/>
    <w:rsid w:val="003B5DA2"/>
    <w:rsid w:val="003B6185"/>
    <w:rsid w:val="003B626F"/>
    <w:rsid w:val="003B6D35"/>
    <w:rsid w:val="003B6EC2"/>
    <w:rsid w:val="003B72B9"/>
    <w:rsid w:val="003B7AEA"/>
    <w:rsid w:val="003C0898"/>
    <w:rsid w:val="003C0A26"/>
    <w:rsid w:val="003C127B"/>
    <w:rsid w:val="003C16D8"/>
    <w:rsid w:val="003C1869"/>
    <w:rsid w:val="003C1AE0"/>
    <w:rsid w:val="003C1D17"/>
    <w:rsid w:val="003C1E8B"/>
    <w:rsid w:val="003C2975"/>
    <w:rsid w:val="003C2C64"/>
    <w:rsid w:val="003C30F0"/>
    <w:rsid w:val="003C31F9"/>
    <w:rsid w:val="003C3699"/>
    <w:rsid w:val="003C369A"/>
    <w:rsid w:val="003C3824"/>
    <w:rsid w:val="003C40E7"/>
    <w:rsid w:val="003C441F"/>
    <w:rsid w:val="003C4538"/>
    <w:rsid w:val="003C460C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3154"/>
    <w:rsid w:val="003D3815"/>
    <w:rsid w:val="003D3A3D"/>
    <w:rsid w:val="003D405A"/>
    <w:rsid w:val="003D4336"/>
    <w:rsid w:val="003D4C9E"/>
    <w:rsid w:val="003D4E2D"/>
    <w:rsid w:val="003D597C"/>
    <w:rsid w:val="003D5A32"/>
    <w:rsid w:val="003D6B7D"/>
    <w:rsid w:val="003D6CA3"/>
    <w:rsid w:val="003D761F"/>
    <w:rsid w:val="003D7780"/>
    <w:rsid w:val="003D7E24"/>
    <w:rsid w:val="003E08F3"/>
    <w:rsid w:val="003E0B9E"/>
    <w:rsid w:val="003E1B51"/>
    <w:rsid w:val="003E1DED"/>
    <w:rsid w:val="003E3B17"/>
    <w:rsid w:val="003E3D5E"/>
    <w:rsid w:val="003E40DA"/>
    <w:rsid w:val="003E4285"/>
    <w:rsid w:val="003E4975"/>
    <w:rsid w:val="003E4ABD"/>
    <w:rsid w:val="003E4E03"/>
    <w:rsid w:val="003E4E7B"/>
    <w:rsid w:val="003E5538"/>
    <w:rsid w:val="003E5FF2"/>
    <w:rsid w:val="003E6CAD"/>
    <w:rsid w:val="003E7733"/>
    <w:rsid w:val="003F0108"/>
    <w:rsid w:val="003F010D"/>
    <w:rsid w:val="003F0E31"/>
    <w:rsid w:val="003F0F05"/>
    <w:rsid w:val="003F0F63"/>
    <w:rsid w:val="003F1021"/>
    <w:rsid w:val="003F1941"/>
    <w:rsid w:val="003F1C4B"/>
    <w:rsid w:val="003F28A0"/>
    <w:rsid w:val="003F29E5"/>
    <w:rsid w:val="003F2A30"/>
    <w:rsid w:val="003F2F6B"/>
    <w:rsid w:val="003F32FB"/>
    <w:rsid w:val="003F35B9"/>
    <w:rsid w:val="003F43C6"/>
    <w:rsid w:val="003F4527"/>
    <w:rsid w:val="003F5565"/>
    <w:rsid w:val="003F5573"/>
    <w:rsid w:val="003F55B7"/>
    <w:rsid w:val="003F62AA"/>
    <w:rsid w:val="003F6713"/>
    <w:rsid w:val="003F69DA"/>
    <w:rsid w:val="003F6D33"/>
    <w:rsid w:val="003F74CD"/>
    <w:rsid w:val="003F7F5F"/>
    <w:rsid w:val="00400598"/>
    <w:rsid w:val="00400C3C"/>
    <w:rsid w:val="00401193"/>
    <w:rsid w:val="00401556"/>
    <w:rsid w:val="004017E2"/>
    <w:rsid w:val="00401967"/>
    <w:rsid w:val="00401C97"/>
    <w:rsid w:val="00402159"/>
    <w:rsid w:val="0040238D"/>
    <w:rsid w:val="004024CA"/>
    <w:rsid w:val="004032C3"/>
    <w:rsid w:val="004039BE"/>
    <w:rsid w:val="00403A70"/>
    <w:rsid w:val="00403F0C"/>
    <w:rsid w:val="00404257"/>
    <w:rsid w:val="00404315"/>
    <w:rsid w:val="00404FCA"/>
    <w:rsid w:val="004050EB"/>
    <w:rsid w:val="00405366"/>
    <w:rsid w:val="00405AA0"/>
    <w:rsid w:val="0040667D"/>
    <w:rsid w:val="0040669B"/>
    <w:rsid w:val="00406A56"/>
    <w:rsid w:val="004073C6"/>
    <w:rsid w:val="00407626"/>
    <w:rsid w:val="00407B00"/>
    <w:rsid w:val="00407C5D"/>
    <w:rsid w:val="00407E61"/>
    <w:rsid w:val="004100B4"/>
    <w:rsid w:val="0041025D"/>
    <w:rsid w:val="004109F1"/>
    <w:rsid w:val="00411AC1"/>
    <w:rsid w:val="00411FA6"/>
    <w:rsid w:val="004123F6"/>
    <w:rsid w:val="00412A6E"/>
    <w:rsid w:val="00412F12"/>
    <w:rsid w:val="004132B3"/>
    <w:rsid w:val="004134CD"/>
    <w:rsid w:val="00413930"/>
    <w:rsid w:val="00414290"/>
    <w:rsid w:val="004145D5"/>
    <w:rsid w:val="00415293"/>
    <w:rsid w:val="0041533C"/>
    <w:rsid w:val="00415586"/>
    <w:rsid w:val="00415A88"/>
    <w:rsid w:val="00415B7B"/>
    <w:rsid w:val="0041619D"/>
    <w:rsid w:val="00416DF4"/>
    <w:rsid w:val="00417928"/>
    <w:rsid w:val="00420B19"/>
    <w:rsid w:val="00420B4A"/>
    <w:rsid w:val="00420BEE"/>
    <w:rsid w:val="00420FB0"/>
    <w:rsid w:val="00421501"/>
    <w:rsid w:val="004218B3"/>
    <w:rsid w:val="00422663"/>
    <w:rsid w:val="00423214"/>
    <w:rsid w:val="00423C20"/>
    <w:rsid w:val="00424F47"/>
    <w:rsid w:val="004253F0"/>
    <w:rsid w:val="004255A0"/>
    <w:rsid w:val="00425C8F"/>
    <w:rsid w:val="00425E90"/>
    <w:rsid w:val="00425F47"/>
    <w:rsid w:val="00426B46"/>
    <w:rsid w:val="004275E3"/>
    <w:rsid w:val="00427BE8"/>
    <w:rsid w:val="004305B8"/>
    <w:rsid w:val="0043063A"/>
    <w:rsid w:val="0043097E"/>
    <w:rsid w:val="00431388"/>
    <w:rsid w:val="00431939"/>
    <w:rsid w:val="00431A0C"/>
    <w:rsid w:val="00432546"/>
    <w:rsid w:val="00432E98"/>
    <w:rsid w:val="00432F12"/>
    <w:rsid w:val="004331DA"/>
    <w:rsid w:val="00433375"/>
    <w:rsid w:val="004337FB"/>
    <w:rsid w:val="00433C7F"/>
    <w:rsid w:val="00433EBB"/>
    <w:rsid w:val="00434051"/>
    <w:rsid w:val="00434390"/>
    <w:rsid w:val="00434AF3"/>
    <w:rsid w:val="00434B8C"/>
    <w:rsid w:val="00434CFE"/>
    <w:rsid w:val="00434FB7"/>
    <w:rsid w:val="004367B5"/>
    <w:rsid w:val="00436AE8"/>
    <w:rsid w:val="0043729C"/>
    <w:rsid w:val="00437F56"/>
    <w:rsid w:val="0044004B"/>
    <w:rsid w:val="0044156A"/>
    <w:rsid w:val="0044175B"/>
    <w:rsid w:val="00441AC4"/>
    <w:rsid w:val="00441E19"/>
    <w:rsid w:val="00441E84"/>
    <w:rsid w:val="00442132"/>
    <w:rsid w:val="004425ED"/>
    <w:rsid w:val="00443577"/>
    <w:rsid w:val="00443873"/>
    <w:rsid w:val="00443B64"/>
    <w:rsid w:val="00443EC7"/>
    <w:rsid w:val="00443EDA"/>
    <w:rsid w:val="00443FE4"/>
    <w:rsid w:val="00444403"/>
    <w:rsid w:val="0044495F"/>
    <w:rsid w:val="00445128"/>
    <w:rsid w:val="0044517D"/>
    <w:rsid w:val="00447B1D"/>
    <w:rsid w:val="00447EBA"/>
    <w:rsid w:val="00447EDB"/>
    <w:rsid w:val="00450AD1"/>
    <w:rsid w:val="00450DC0"/>
    <w:rsid w:val="00450DCE"/>
    <w:rsid w:val="00451D31"/>
    <w:rsid w:val="004521EE"/>
    <w:rsid w:val="00452705"/>
    <w:rsid w:val="004534D3"/>
    <w:rsid w:val="004535A6"/>
    <w:rsid w:val="0045391C"/>
    <w:rsid w:val="00453AA1"/>
    <w:rsid w:val="00453B40"/>
    <w:rsid w:val="004542F8"/>
    <w:rsid w:val="00454592"/>
    <w:rsid w:val="00454748"/>
    <w:rsid w:val="00454779"/>
    <w:rsid w:val="00454C29"/>
    <w:rsid w:val="00454C32"/>
    <w:rsid w:val="00454FFF"/>
    <w:rsid w:val="00455CEC"/>
    <w:rsid w:val="00455E40"/>
    <w:rsid w:val="00456485"/>
    <w:rsid w:val="0045690E"/>
    <w:rsid w:val="00456BAE"/>
    <w:rsid w:val="00456D3B"/>
    <w:rsid w:val="0045705E"/>
    <w:rsid w:val="004570AE"/>
    <w:rsid w:val="00457481"/>
    <w:rsid w:val="00457698"/>
    <w:rsid w:val="004579F9"/>
    <w:rsid w:val="00457D59"/>
    <w:rsid w:val="00460DDF"/>
    <w:rsid w:val="00460DF0"/>
    <w:rsid w:val="00461598"/>
    <w:rsid w:val="00461A38"/>
    <w:rsid w:val="00461E87"/>
    <w:rsid w:val="0046224F"/>
    <w:rsid w:val="00462A15"/>
    <w:rsid w:val="00462BEF"/>
    <w:rsid w:val="00462DF6"/>
    <w:rsid w:val="00462F2A"/>
    <w:rsid w:val="00463978"/>
    <w:rsid w:val="004644B0"/>
    <w:rsid w:val="0046452E"/>
    <w:rsid w:val="0046467D"/>
    <w:rsid w:val="0046572E"/>
    <w:rsid w:val="00465D46"/>
    <w:rsid w:val="00466601"/>
    <w:rsid w:val="00466992"/>
    <w:rsid w:val="00466B33"/>
    <w:rsid w:val="00466C85"/>
    <w:rsid w:val="004671C8"/>
    <w:rsid w:val="004671F4"/>
    <w:rsid w:val="004673EA"/>
    <w:rsid w:val="00467436"/>
    <w:rsid w:val="00467645"/>
    <w:rsid w:val="004677A3"/>
    <w:rsid w:val="004701EF"/>
    <w:rsid w:val="004706AF"/>
    <w:rsid w:val="00471C93"/>
    <w:rsid w:val="00471CCE"/>
    <w:rsid w:val="00471D28"/>
    <w:rsid w:val="00472041"/>
    <w:rsid w:val="00472312"/>
    <w:rsid w:val="004724F3"/>
    <w:rsid w:val="00472B7B"/>
    <w:rsid w:val="004732E7"/>
    <w:rsid w:val="00473467"/>
    <w:rsid w:val="00473C89"/>
    <w:rsid w:val="00473E12"/>
    <w:rsid w:val="00473F04"/>
    <w:rsid w:val="00474367"/>
    <w:rsid w:val="004745C4"/>
    <w:rsid w:val="004745C8"/>
    <w:rsid w:val="00475402"/>
    <w:rsid w:val="004754C1"/>
    <w:rsid w:val="00475763"/>
    <w:rsid w:val="00476130"/>
    <w:rsid w:val="004765C8"/>
    <w:rsid w:val="00476A95"/>
    <w:rsid w:val="00476B1D"/>
    <w:rsid w:val="00476C39"/>
    <w:rsid w:val="004772D5"/>
    <w:rsid w:val="00477731"/>
    <w:rsid w:val="00477E34"/>
    <w:rsid w:val="00480AD1"/>
    <w:rsid w:val="00480F47"/>
    <w:rsid w:val="004813B1"/>
    <w:rsid w:val="004819A2"/>
    <w:rsid w:val="00481EC9"/>
    <w:rsid w:val="004820B1"/>
    <w:rsid w:val="00482265"/>
    <w:rsid w:val="00482A31"/>
    <w:rsid w:val="004835CA"/>
    <w:rsid w:val="00483696"/>
    <w:rsid w:val="00483F7F"/>
    <w:rsid w:val="00484186"/>
    <w:rsid w:val="00484335"/>
    <w:rsid w:val="00484387"/>
    <w:rsid w:val="004847C3"/>
    <w:rsid w:val="00484911"/>
    <w:rsid w:val="00484946"/>
    <w:rsid w:val="00484B02"/>
    <w:rsid w:val="00484DA2"/>
    <w:rsid w:val="00485418"/>
    <w:rsid w:val="0048580C"/>
    <w:rsid w:val="0048638D"/>
    <w:rsid w:val="004864C4"/>
    <w:rsid w:val="0048737A"/>
    <w:rsid w:val="0049024A"/>
    <w:rsid w:val="0049047D"/>
    <w:rsid w:val="00490615"/>
    <w:rsid w:val="00490D8E"/>
    <w:rsid w:val="004913DF"/>
    <w:rsid w:val="004916E7"/>
    <w:rsid w:val="004919FB"/>
    <w:rsid w:val="00491AAA"/>
    <w:rsid w:val="00491E81"/>
    <w:rsid w:val="004923BD"/>
    <w:rsid w:val="004925BC"/>
    <w:rsid w:val="00492D3C"/>
    <w:rsid w:val="00492EC7"/>
    <w:rsid w:val="00493B59"/>
    <w:rsid w:val="00493B83"/>
    <w:rsid w:val="00493C28"/>
    <w:rsid w:val="0049436B"/>
    <w:rsid w:val="004944C7"/>
    <w:rsid w:val="0049478C"/>
    <w:rsid w:val="00494BCD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7CA"/>
    <w:rsid w:val="004A02B4"/>
    <w:rsid w:val="004A02E2"/>
    <w:rsid w:val="004A0762"/>
    <w:rsid w:val="004A113C"/>
    <w:rsid w:val="004A1A0C"/>
    <w:rsid w:val="004A281F"/>
    <w:rsid w:val="004A2B69"/>
    <w:rsid w:val="004A3113"/>
    <w:rsid w:val="004A36AD"/>
    <w:rsid w:val="004A3735"/>
    <w:rsid w:val="004A3A42"/>
    <w:rsid w:val="004A3B3C"/>
    <w:rsid w:val="004A4143"/>
    <w:rsid w:val="004A4836"/>
    <w:rsid w:val="004A4F3F"/>
    <w:rsid w:val="004A50C2"/>
    <w:rsid w:val="004A541C"/>
    <w:rsid w:val="004A5CA1"/>
    <w:rsid w:val="004A5D52"/>
    <w:rsid w:val="004A5F65"/>
    <w:rsid w:val="004A64FC"/>
    <w:rsid w:val="004A671E"/>
    <w:rsid w:val="004A67FE"/>
    <w:rsid w:val="004A7FEF"/>
    <w:rsid w:val="004B0723"/>
    <w:rsid w:val="004B07C9"/>
    <w:rsid w:val="004B0C28"/>
    <w:rsid w:val="004B116B"/>
    <w:rsid w:val="004B11A4"/>
    <w:rsid w:val="004B1896"/>
    <w:rsid w:val="004B20A5"/>
    <w:rsid w:val="004B21C3"/>
    <w:rsid w:val="004B2B06"/>
    <w:rsid w:val="004B3224"/>
    <w:rsid w:val="004B33FD"/>
    <w:rsid w:val="004B355B"/>
    <w:rsid w:val="004B35BE"/>
    <w:rsid w:val="004B3AD6"/>
    <w:rsid w:val="004B483C"/>
    <w:rsid w:val="004B4C03"/>
    <w:rsid w:val="004B54AC"/>
    <w:rsid w:val="004B63BD"/>
    <w:rsid w:val="004B68D0"/>
    <w:rsid w:val="004B696B"/>
    <w:rsid w:val="004B6AD0"/>
    <w:rsid w:val="004B7424"/>
    <w:rsid w:val="004B7510"/>
    <w:rsid w:val="004B7741"/>
    <w:rsid w:val="004B79E8"/>
    <w:rsid w:val="004C00CC"/>
    <w:rsid w:val="004C05D8"/>
    <w:rsid w:val="004C077B"/>
    <w:rsid w:val="004C0C64"/>
    <w:rsid w:val="004C0E33"/>
    <w:rsid w:val="004C0E4D"/>
    <w:rsid w:val="004C0EA1"/>
    <w:rsid w:val="004C1364"/>
    <w:rsid w:val="004C1E77"/>
    <w:rsid w:val="004C2032"/>
    <w:rsid w:val="004C2137"/>
    <w:rsid w:val="004C22BC"/>
    <w:rsid w:val="004C2423"/>
    <w:rsid w:val="004C25CD"/>
    <w:rsid w:val="004C28E7"/>
    <w:rsid w:val="004C29D2"/>
    <w:rsid w:val="004C2CAA"/>
    <w:rsid w:val="004C3438"/>
    <w:rsid w:val="004C41AD"/>
    <w:rsid w:val="004C4EDE"/>
    <w:rsid w:val="004C5334"/>
    <w:rsid w:val="004C5418"/>
    <w:rsid w:val="004C650B"/>
    <w:rsid w:val="004C68CE"/>
    <w:rsid w:val="004C69F8"/>
    <w:rsid w:val="004C6B6C"/>
    <w:rsid w:val="004C70AA"/>
    <w:rsid w:val="004C7112"/>
    <w:rsid w:val="004C73AA"/>
    <w:rsid w:val="004C7F88"/>
    <w:rsid w:val="004D01D5"/>
    <w:rsid w:val="004D0FD2"/>
    <w:rsid w:val="004D1138"/>
    <w:rsid w:val="004D12F9"/>
    <w:rsid w:val="004D15AC"/>
    <w:rsid w:val="004D1666"/>
    <w:rsid w:val="004D170D"/>
    <w:rsid w:val="004D1928"/>
    <w:rsid w:val="004D1F71"/>
    <w:rsid w:val="004D248F"/>
    <w:rsid w:val="004D2C82"/>
    <w:rsid w:val="004D3211"/>
    <w:rsid w:val="004D3497"/>
    <w:rsid w:val="004D38BD"/>
    <w:rsid w:val="004D3CA0"/>
    <w:rsid w:val="004D3F99"/>
    <w:rsid w:val="004D40BD"/>
    <w:rsid w:val="004D40D3"/>
    <w:rsid w:val="004D46DD"/>
    <w:rsid w:val="004D56B4"/>
    <w:rsid w:val="004D5B09"/>
    <w:rsid w:val="004D5B49"/>
    <w:rsid w:val="004D6839"/>
    <w:rsid w:val="004D6BC6"/>
    <w:rsid w:val="004D6FE3"/>
    <w:rsid w:val="004D7116"/>
    <w:rsid w:val="004D74FA"/>
    <w:rsid w:val="004D751B"/>
    <w:rsid w:val="004D7928"/>
    <w:rsid w:val="004D795E"/>
    <w:rsid w:val="004D7A16"/>
    <w:rsid w:val="004E0366"/>
    <w:rsid w:val="004E0722"/>
    <w:rsid w:val="004E0B2C"/>
    <w:rsid w:val="004E0EDE"/>
    <w:rsid w:val="004E1209"/>
    <w:rsid w:val="004E1554"/>
    <w:rsid w:val="004E15CF"/>
    <w:rsid w:val="004E3677"/>
    <w:rsid w:val="004E3BA5"/>
    <w:rsid w:val="004E3BAF"/>
    <w:rsid w:val="004E3E38"/>
    <w:rsid w:val="004E3EBA"/>
    <w:rsid w:val="004E4189"/>
    <w:rsid w:val="004E442E"/>
    <w:rsid w:val="004E483F"/>
    <w:rsid w:val="004E48D9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748F"/>
    <w:rsid w:val="004E79A8"/>
    <w:rsid w:val="004E7E42"/>
    <w:rsid w:val="004E7E79"/>
    <w:rsid w:val="004E7F36"/>
    <w:rsid w:val="004F01AF"/>
    <w:rsid w:val="004F0326"/>
    <w:rsid w:val="004F0FA8"/>
    <w:rsid w:val="004F0FE4"/>
    <w:rsid w:val="004F105F"/>
    <w:rsid w:val="004F1BC1"/>
    <w:rsid w:val="004F1C60"/>
    <w:rsid w:val="004F1CEB"/>
    <w:rsid w:val="004F1EE2"/>
    <w:rsid w:val="004F213F"/>
    <w:rsid w:val="004F274B"/>
    <w:rsid w:val="004F2AB5"/>
    <w:rsid w:val="004F349E"/>
    <w:rsid w:val="004F3627"/>
    <w:rsid w:val="004F3876"/>
    <w:rsid w:val="004F4C42"/>
    <w:rsid w:val="004F4D17"/>
    <w:rsid w:val="004F4E9D"/>
    <w:rsid w:val="004F4EAA"/>
    <w:rsid w:val="004F539E"/>
    <w:rsid w:val="004F6054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DF"/>
    <w:rsid w:val="0050129F"/>
    <w:rsid w:val="0050179B"/>
    <w:rsid w:val="00502957"/>
    <w:rsid w:val="00502F6D"/>
    <w:rsid w:val="00503A92"/>
    <w:rsid w:val="00503BED"/>
    <w:rsid w:val="00503DA1"/>
    <w:rsid w:val="00504431"/>
    <w:rsid w:val="00504670"/>
    <w:rsid w:val="00504936"/>
    <w:rsid w:val="005049D7"/>
    <w:rsid w:val="00505367"/>
    <w:rsid w:val="00505A9B"/>
    <w:rsid w:val="00505B1D"/>
    <w:rsid w:val="00505C1E"/>
    <w:rsid w:val="00505C77"/>
    <w:rsid w:val="0050673D"/>
    <w:rsid w:val="00507055"/>
    <w:rsid w:val="00507A99"/>
    <w:rsid w:val="00507AA7"/>
    <w:rsid w:val="00510079"/>
    <w:rsid w:val="0051099F"/>
    <w:rsid w:val="00510E6F"/>
    <w:rsid w:val="00511AFD"/>
    <w:rsid w:val="005122DF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5339"/>
    <w:rsid w:val="005159FD"/>
    <w:rsid w:val="00515AC3"/>
    <w:rsid w:val="00515B36"/>
    <w:rsid w:val="00515FE8"/>
    <w:rsid w:val="005160FB"/>
    <w:rsid w:val="00516423"/>
    <w:rsid w:val="005167F2"/>
    <w:rsid w:val="0051680B"/>
    <w:rsid w:val="00516874"/>
    <w:rsid w:val="00516A52"/>
    <w:rsid w:val="0051710A"/>
    <w:rsid w:val="005174E2"/>
    <w:rsid w:val="00520467"/>
    <w:rsid w:val="005207D3"/>
    <w:rsid w:val="00520A0F"/>
    <w:rsid w:val="00521420"/>
    <w:rsid w:val="005216B0"/>
    <w:rsid w:val="00521DCB"/>
    <w:rsid w:val="00522335"/>
    <w:rsid w:val="00522B5E"/>
    <w:rsid w:val="005230E1"/>
    <w:rsid w:val="00523777"/>
    <w:rsid w:val="00523B73"/>
    <w:rsid w:val="00524B5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B3"/>
    <w:rsid w:val="00525EE9"/>
    <w:rsid w:val="00526B30"/>
    <w:rsid w:val="00527286"/>
    <w:rsid w:val="00527458"/>
    <w:rsid w:val="00527463"/>
    <w:rsid w:val="005274B1"/>
    <w:rsid w:val="00527693"/>
    <w:rsid w:val="00527F79"/>
    <w:rsid w:val="00527FC6"/>
    <w:rsid w:val="00530169"/>
    <w:rsid w:val="00530413"/>
    <w:rsid w:val="00530416"/>
    <w:rsid w:val="00531838"/>
    <w:rsid w:val="00531BBA"/>
    <w:rsid w:val="005320AD"/>
    <w:rsid w:val="0053230C"/>
    <w:rsid w:val="00532692"/>
    <w:rsid w:val="0053279D"/>
    <w:rsid w:val="00532B65"/>
    <w:rsid w:val="00532F21"/>
    <w:rsid w:val="00532F70"/>
    <w:rsid w:val="0053349D"/>
    <w:rsid w:val="00533617"/>
    <w:rsid w:val="005337ED"/>
    <w:rsid w:val="005339F8"/>
    <w:rsid w:val="00533C86"/>
    <w:rsid w:val="00533CC0"/>
    <w:rsid w:val="00534772"/>
    <w:rsid w:val="005348B1"/>
    <w:rsid w:val="00535225"/>
    <w:rsid w:val="00535413"/>
    <w:rsid w:val="00535F39"/>
    <w:rsid w:val="005366B6"/>
    <w:rsid w:val="0053689C"/>
    <w:rsid w:val="00536B49"/>
    <w:rsid w:val="00536BE8"/>
    <w:rsid w:val="00536E45"/>
    <w:rsid w:val="005372BE"/>
    <w:rsid w:val="00537367"/>
    <w:rsid w:val="0053759C"/>
    <w:rsid w:val="00537861"/>
    <w:rsid w:val="00540493"/>
    <w:rsid w:val="00540555"/>
    <w:rsid w:val="00540663"/>
    <w:rsid w:val="005406DD"/>
    <w:rsid w:val="00540E68"/>
    <w:rsid w:val="005417A6"/>
    <w:rsid w:val="00542ACC"/>
    <w:rsid w:val="00542F4D"/>
    <w:rsid w:val="005435C7"/>
    <w:rsid w:val="00543A49"/>
    <w:rsid w:val="00543BE6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9E4"/>
    <w:rsid w:val="00550C73"/>
    <w:rsid w:val="00551072"/>
    <w:rsid w:val="00551420"/>
    <w:rsid w:val="0055154E"/>
    <w:rsid w:val="00551A67"/>
    <w:rsid w:val="0055208C"/>
    <w:rsid w:val="0055248E"/>
    <w:rsid w:val="00552673"/>
    <w:rsid w:val="005532AA"/>
    <w:rsid w:val="00553BD2"/>
    <w:rsid w:val="00553BE9"/>
    <w:rsid w:val="00553C6D"/>
    <w:rsid w:val="00554CF9"/>
    <w:rsid w:val="00554D1B"/>
    <w:rsid w:val="005553F3"/>
    <w:rsid w:val="00555D8E"/>
    <w:rsid w:val="00555F2D"/>
    <w:rsid w:val="00556005"/>
    <w:rsid w:val="0055607B"/>
    <w:rsid w:val="0055643E"/>
    <w:rsid w:val="005564A0"/>
    <w:rsid w:val="005564A5"/>
    <w:rsid w:val="0055719D"/>
    <w:rsid w:val="00557A6A"/>
    <w:rsid w:val="00557C5E"/>
    <w:rsid w:val="00557E43"/>
    <w:rsid w:val="005602C6"/>
    <w:rsid w:val="00560399"/>
    <w:rsid w:val="00560B1D"/>
    <w:rsid w:val="00560F4C"/>
    <w:rsid w:val="005611D3"/>
    <w:rsid w:val="0056174D"/>
    <w:rsid w:val="00561964"/>
    <w:rsid w:val="00562053"/>
    <w:rsid w:val="00563693"/>
    <w:rsid w:val="0056421C"/>
    <w:rsid w:val="00564749"/>
    <w:rsid w:val="005647B1"/>
    <w:rsid w:val="00564962"/>
    <w:rsid w:val="00565307"/>
    <w:rsid w:val="00565921"/>
    <w:rsid w:val="00566051"/>
    <w:rsid w:val="00566392"/>
    <w:rsid w:val="00566D53"/>
    <w:rsid w:val="0056765C"/>
    <w:rsid w:val="0056794B"/>
    <w:rsid w:val="00567FC7"/>
    <w:rsid w:val="00570559"/>
    <w:rsid w:val="00570B8B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748"/>
    <w:rsid w:val="005737AA"/>
    <w:rsid w:val="00573F30"/>
    <w:rsid w:val="005744AD"/>
    <w:rsid w:val="00574C54"/>
    <w:rsid w:val="00574C71"/>
    <w:rsid w:val="00574F73"/>
    <w:rsid w:val="00575197"/>
    <w:rsid w:val="00575491"/>
    <w:rsid w:val="0057562F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15B"/>
    <w:rsid w:val="0058064D"/>
    <w:rsid w:val="00580E29"/>
    <w:rsid w:val="00580FCC"/>
    <w:rsid w:val="00581074"/>
    <w:rsid w:val="00581650"/>
    <w:rsid w:val="00581AAB"/>
    <w:rsid w:val="00581FAF"/>
    <w:rsid w:val="00582D93"/>
    <w:rsid w:val="00583F0F"/>
    <w:rsid w:val="00583F48"/>
    <w:rsid w:val="00584062"/>
    <w:rsid w:val="00584183"/>
    <w:rsid w:val="00584304"/>
    <w:rsid w:val="0058441C"/>
    <w:rsid w:val="0058456C"/>
    <w:rsid w:val="00584F5D"/>
    <w:rsid w:val="00584F7D"/>
    <w:rsid w:val="00585405"/>
    <w:rsid w:val="005856C1"/>
    <w:rsid w:val="00585D70"/>
    <w:rsid w:val="00585FED"/>
    <w:rsid w:val="005860BC"/>
    <w:rsid w:val="00587142"/>
    <w:rsid w:val="00587213"/>
    <w:rsid w:val="005873CE"/>
    <w:rsid w:val="00587A18"/>
    <w:rsid w:val="00587C40"/>
    <w:rsid w:val="005901A0"/>
    <w:rsid w:val="00590519"/>
    <w:rsid w:val="00590A60"/>
    <w:rsid w:val="00590B4C"/>
    <w:rsid w:val="005915B8"/>
    <w:rsid w:val="005918AE"/>
    <w:rsid w:val="0059195E"/>
    <w:rsid w:val="00591AFA"/>
    <w:rsid w:val="0059209B"/>
    <w:rsid w:val="005924DC"/>
    <w:rsid w:val="00592D80"/>
    <w:rsid w:val="00592DF0"/>
    <w:rsid w:val="005931F0"/>
    <w:rsid w:val="00593212"/>
    <w:rsid w:val="0059332C"/>
    <w:rsid w:val="005933E5"/>
    <w:rsid w:val="00593513"/>
    <w:rsid w:val="00593975"/>
    <w:rsid w:val="00594076"/>
    <w:rsid w:val="00594475"/>
    <w:rsid w:val="00594D19"/>
    <w:rsid w:val="00595F98"/>
    <w:rsid w:val="0059634F"/>
    <w:rsid w:val="00596357"/>
    <w:rsid w:val="00596594"/>
    <w:rsid w:val="00596758"/>
    <w:rsid w:val="00596B06"/>
    <w:rsid w:val="00596DE5"/>
    <w:rsid w:val="005972EE"/>
    <w:rsid w:val="00597918"/>
    <w:rsid w:val="00597A82"/>
    <w:rsid w:val="00597E74"/>
    <w:rsid w:val="005A059B"/>
    <w:rsid w:val="005A079F"/>
    <w:rsid w:val="005A0D24"/>
    <w:rsid w:val="005A102A"/>
    <w:rsid w:val="005A125F"/>
    <w:rsid w:val="005A1483"/>
    <w:rsid w:val="005A26FE"/>
    <w:rsid w:val="005A2E96"/>
    <w:rsid w:val="005A31D8"/>
    <w:rsid w:val="005A37DD"/>
    <w:rsid w:val="005A5086"/>
    <w:rsid w:val="005A597B"/>
    <w:rsid w:val="005A5A95"/>
    <w:rsid w:val="005A6A47"/>
    <w:rsid w:val="005A7BF8"/>
    <w:rsid w:val="005A7C77"/>
    <w:rsid w:val="005A7ED2"/>
    <w:rsid w:val="005B0F98"/>
    <w:rsid w:val="005B1045"/>
    <w:rsid w:val="005B16A7"/>
    <w:rsid w:val="005B18CD"/>
    <w:rsid w:val="005B2B98"/>
    <w:rsid w:val="005B2C56"/>
    <w:rsid w:val="005B322E"/>
    <w:rsid w:val="005B359C"/>
    <w:rsid w:val="005B3DEC"/>
    <w:rsid w:val="005B4BE3"/>
    <w:rsid w:val="005B5333"/>
    <w:rsid w:val="005B5EBD"/>
    <w:rsid w:val="005B60DD"/>
    <w:rsid w:val="005B619B"/>
    <w:rsid w:val="005B6EBF"/>
    <w:rsid w:val="005B70B5"/>
    <w:rsid w:val="005B74FA"/>
    <w:rsid w:val="005B752B"/>
    <w:rsid w:val="005B755D"/>
    <w:rsid w:val="005B76C2"/>
    <w:rsid w:val="005B7FD5"/>
    <w:rsid w:val="005C007D"/>
    <w:rsid w:val="005C0506"/>
    <w:rsid w:val="005C0DAC"/>
    <w:rsid w:val="005C0DAE"/>
    <w:rsid w:val="005C102F"/>
    <w:rsid w:val="005C17FF"/>
    <w:rsid w:val="005C1808"/>
    <w:rsid w:val="005C22D1"/>
    <w:rsid w:val="005C2445"/>
    <w:rsid w:val="005C2DCF"/>
    <w:rsid w:val="005C3486"/>
    <w:rsid w:val="005C382F"/>
    <w:rsid w:val="005C4413"/>
    <w:rsid w:val="005C4AA2"/>
    <w:rsid w:val="005C4C20"/>
    <w:rsid w:val="005C4D3F"/>
    <w:rsid w:val="005C51FD"/>
    <w:rsid w:val="005C5460"/>
    <w:rsid w:val="005C5AB3"/>
    <w:rsid w:val="005C5F21"/>
    <w:rsid w:val="005C642F"/>
    <w:rsid w:val="005C6584"/>
    <w:rsid w:val="005C6A88"/>
    <w:rsid w:val="005C6B29"/>
    <w:rsid w:val="005C7FBD"/>
    <w:rsid w:val="005D07C0"/>
    <w:rsid w:val="005D1241"/>
    <w:rsid w:val="005D14F8"/>
    <w:rsid w:val="005D1A93"/>
    <w:rsid w:val="005D1E72"/>
    <w:rsid w:val="005D26B6"/>
    <w:rsid w:val="005D2DCB"/>
    <w:rsid w:val="005D2DF3"/>
    <w:rsid w:val="005D3157"/>
    <w:rsid w:val="005D32A0"/>
    <w:rsid w:val="005D3A06"/>
    <w:rsid w:val="005D3E91"/>
    <w:rsid w:val="005D587A"/>
    <w:rsid w:val="005D609C"/>
    <w:rsid w:val="005D63F8"/>
    <w:rsid w:val="005D67A0"/>
    <w:rsid w:val="005D67DA"/>
    <w:rsid w:val="005D6885"/>
    <w:rsid w:val="005D6DE8"/>
    <w:rsid w:val="005D76BF"/>
    <w:rsid w:val="005D7AB0"/>
    <w:rsid w:val="005E0815"/>
    <w:rsid w:val="005E0818"/>
    <w:rsid w:val="005E0F74"/>
    <w:rsid w:val="005E178F"/>
    <w:rsid w:val="005E1B06"/>
    <w:rsid w:val="005E1BEB"/>
    <w:rsid w:val="005E1D94"/>
    <w:rsid w:val="005E2293"/>
    <w:rsid w:val="005E26AD"/>
    <w:rsid w:val="005E2EF4"/>
    <w:rsid w:val="005E38A2"/>
    <w:rsid w:val="005E3B5C"/>
    <w:rsid w:val="005E3E5A"/>
    <w:rsid w:val="005E4FA1"/>
    <w:rsid w:val="005E510B"/>
    <w:rsid w:val="005E541E"/>
    <w:rsid w:val="005E543C"/>
    <w:rsid w:val="005E60C4"/>
    <w:rsid w:val="005E6426"/>
    <w:rsid w:val="005E6890"/>
    <w:rsid w:val="005E6FA3"/>
    <w:rsid w:val="005E70E2"/>
    <w:rsid w:val="005E7377"/>
    <w:rsid w:val="005E7DE2"/>
    <w:rsid w:val="005F056A"/>
    <w:rsid w:val="005F0F4D"/>
    <w:rsid w:val="005F1337"/>
    <w:rsid w:val="005F1339"/>
    <w:rsid w:val="005F14FA"/>
    <w:rsid w:val="005F189C"/>
    <w:rsid w:val="005F1EE0"/>
    <w:rsid w:val="005F2501"/>
    <w:rsid w:val="005F26C4"/>
    <w:rsid w:val="005F27BC"/>
    <w:rsid w:val="005F322C"/>
    <w:rsid w:val="005F3AEF"/>
    <w:rsid w:val="005F3C18"/>
    <w:rsid w:val="005F3E8A"/>
    <w:rsid w:val="005F3F92"/>
    <w:rsid w:val="005F3FE0"/>
    <w:rsid w:val="005F41A5"/>
    <w:rsid w:val="005F4384"/>
    <w:rsid w:val="005F456A"/>
    <w:rsid w:val="005F472F"/>
    <w:rsid w:val="005F4B6A"/>
    <w:rsid w:val="005F4C3F"/>
    <w:rsid w:val="005F4E15"/>
    <w:rsid w:val="005F4EC4"/>
    <w:rsid w:val="005F5246"/>
    <w:rsid w:val="005F53CC"/>
    <w:rsid w:val="005F5657"/>
    <w:rsid w:val="005F5847"/>
    <w:rsid w:val="005F59C1"/>
    <w:rsid w:val="005F5B04"/>
    <w:rsid w:val="005F5CD6"/>
    <w:rsid w:val="005F640F"/>
    <w:rsid w:val="005F6B95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2B3A"/>
    <w:rsid w:val="006031AE"/>
    <w:rsid w:val="006032A1"/>
    <w:rsid w:val="006039C7"/>
    <w:rsid w:val="00603A78"/>
    <w:rsid w:val="00603CA6"/>
    <w:rsid w:val="00603E61"/>
    <w:rsid w:val="00603F5F"/>
    <w:rsid w:val="00604676"/>
    <w:rsid w:val="0060479F"/>
    <w:rsid w:val="0060489E"/>
    <w:rsid w:val="00604F91"/>
    <w:rsid w:val="00605061"/>
    <w:rsid w:val="00605590"/>
    <w:rsid w:val="00605A10"/>
    <w:rsid w:val="00605D97"/>
    <w:rsid w:val="0060635F"/>
    <w:rsid w:val="006069AA"/>
    <w:rsid w:val="00606C24"/>
    <w:rsid w:val="00611C48"/>
    <w:rsid w:val="00612ABF"/>
    <w:rsid w:val="00612C40"/>
    <w:rsid w:val="00612DDB"/>
    <w:rsid w:val="006137D8"/>
    <w:rsid w:val="00613A54"/>
    <w:rsid w:val="00613FC5"/>
    <w:rsid w:val="00614186"/>
    <w:rsid w:val="00614A0B"/>
    <w:rsid w:val="0061562C"/>
    <w:rsid w:val="00615DD4"/>
    <w:rsid w:val="00615E3F"/>
    <w:rsid w:val="006162D6"/>
    <w:rsid w:val="00617212"/>
    <w:rsid w:val="00620561"/>
    <w:rsid w:val="00620DA0"/>
    <w:rsid w:val="00620F7C"/>
    <w:rsid w:val="00621A33"/>
    <w:rsid w:val="006222C9"/>
    <w:rsid w:val="0062263C"/>
    <w:rsid w:val="00622D39"/>
    <w:rsid w:val="006234A0"/>
    <w:rsid w:val="006241F1"/>
    <w:rsid w:val="0062428B"/>
    <w:rsid w:val="00624320"/>
    <w:rsid w:val="006246D6"/>
    <w:rsid w:val="0062476B"/>
    <w:rsid w:val="006247B3"/>
    <w:rsid w:val="00624810"/>
    <w:rsid w:val="00624A1E"/>
    <w:rsid w:val="0062520A"/>
    <w:rsid w:val="00625537"/>
    <w:rsid w:val="00625632"/>
    <w:rsid w:val="00625A1D"/>
    <w:rsid w:val="00625AC7"/>
    <w:rsid w:val="00625E5C"/>
    <w:rsid w:val="00626179"/>
    <w:rsid w:val="00626C04"/>
    <w:rsid w:val="006273BB"/>
    <w:rsid w:val="00627400"/>
    <w:rsid w:val="0062760B"/>
    <w:rsid w:val="00627A25"/>
    <w:rsid w:val="00627AFF"/>
    <w:rsid w:val="00627FC1"/>
    <w:rsid w:val="0063010E"/>
    <w:rsid w:val="006303E3"/>
    <w:rsid w:val="006304A3"/>
    <w:rsid w:val="006306BD"/>
    <w:rsid w:val="00630994"/>
    <w:rsid w:val="00630C12"/>
    <w:rsid w:val="00630D3E"/>
    <w:rsid w:val="00630DB4"/>
    <w:rsid w:val="00630EBD"/>
    <w:rsid w:val="006314FE"/>
    <w:rsid w:val="00631BC8"/>
    <w:rsid w:val="006323DA"/>
    <w:rsid w:val="006327FA"/>
    <w:rsid w:val="00632846"/>
    <w:rsid w:val="00632D0E"/>
    <w:rsid w:val="00633138"/>
    <w:rsid w:val="006331CC"/>
    <w:rsid w:val="006338B0"/>
    <w:rsid w:val="00633ACC"/>
    <w:rsid w:val="00633B46"/>
    <w:rsid w:val="00633C37"/>
    <w:rsid w:val="00634072"/>
    <w:rsid w:val="006347B4"/>
    <w:rsid w:val="00634C6A"/>
    <w:rsid w:val="00635770"/>
    <w:rsid w:val="00635AFC"/>
    <w:rsid w:val="00636230"/>
    <w:rsid w:val="006363FC"/>
    <w:rsid w:val="006365B1"/>
    <w:rsid w:val="00636C99"/>
    <w:rsid w:val="00636D36"/>
    <w:rsid w:val="00637773"/>
    <w:rsid w:val="00637A54"/>
    <w:rsid w:val="00637F29"/>
    <w:rsid w:val="00640078"/>
    <w:rsid w:val="006404E0"/>
    <w:rsid w:val="00640A5E"/>
    <w:rsid w:val="006411C3"/>
    <w:rsid w:val="006411F7"/>
    <w:rsid w:val="0064182C"/>
    <w:rsid w:val="00641C02"/>
    <w:rsid w:val="00641C63"/>
    <w:rsid w:val="00642DE1"/>
    <w:rsid w:val="00642E2B"/>
    <w:rsid w:val="0064336A"/>
    <w:rsid w:val="0064366C"/>
    <w:rsid w:val="0064409B"/>
    <w:rsid w:val="00644E30"/>
    <w:rsid w:val="00645859"/>
    <w:rsid w:val="00645B82"/>
    <w:rsid w:val="00645F72"/>
    <w:rsid w:val="0064664B"/>
    <w:rsid w:val="006467EC"/>
    <w:rsid w:val="00646ED8"/>
    <w:rsid w:val="00647377"/>
    <w:rsid w:val="0064776E"/>
    <w:rsid w:val="00647C3F"/>
    <w:rsid w:val="00651886"/>
    <w:rsid w:val="00651EAA"/>
    <w:rsid w:val="006520CD"/>
    <w:rsid w:val="0065215B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3D7F"/>
    <w:rsid w:val="00653DA7"/>
    <w:rsid w:val="0065407A"/>
    <w:rsid w:val="0065414F"/>
    <w:rsid w:val="006545F2"/>
    <w:rsid w:val="00654787"/>
    <w:rsid w:val="006554E7"/>
    <w:rsid w:val="006557EE"/>
    <w:rsid w:val="006558E2"/>
    <w:rsid w:val="00656346"/>
    <w:rsid w:val="00656354"/>
    <w:rsid w:val="0065674B"/>
    <w:rsid w:val="00656DDA"/>
    <w:rsid w:val="00657D3B"/>
    <w:rsid w:val="00657D5D"/>
    <w:rsid w:val="00657E9C"/>
    <w:rsid w:val="00657EEE"/>
    <w:rsid w:val="00660201"/>
    <w:rsid w:val="00660547"/>
    <w:rsid w:val="006609DF"/>
    <w:rsid w:val="006609E6"/>
    <w:rsid w:val="00660B9B"/>
    <w:rsid w:val="00660FAB"/>
    <w:rsid w:val="00660FAE"/>
    <w:rsid w:val="006614C1"/>
    <w:rsid w:val="0066164F"/>
    <w:rsid w:val="00661D84"/>
    <w:rsid w:val="00662461"/>
    <w:rsid w:val="00662531"/>
    <w:rsid w:val="006626B6"/>
    <w:rsid w:val="006627C4"/>
    <w:rsid w:val="00662A16"/>
    <w:rsid w:val="00662F9C"/>
    <w:rsid w:val="006630B3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2F7"/>
    <w:rsid w:val="00665769"/>
    <w:rsid w:val="0066640C"/>
    <w:rsid w:val="00666435"/>
    <w:rsid w:val="006665EA"/>
    <w:rsid w:val="006666B3"/>
    <w:rsid w:val="00666E0B"/>
    <w:rsid w:val="00666E6D"/>
    <w:rsid w:val="0066728A"/>
    <w:rsid w:val="00667360"/>
    <w:rsid w:val="0066746E"/>
    <w:rsid w:val="00667600"/>
    <w:rsid w:val="00667896"/>
    <w:rsid w:val="00667A32"/>
    <w:rsid w:val="006700EB"/>
    <w:rsid w:val="00670167"/>
    <w:rsid w:val="00670315"/>
    <w:rsid w:val="00670519"/>
    <w:rsid w:val="0067139D"/>
    <w:rsid w:val="0067164A"/>
    <w:rsid w:val="006716FD"/>
    <w:rsid w:val="00671990"/>
    <w:rsid w:val="00671EFE"/>
    <w:rsid w:val="0067226D"/>
    <w:rsid w:val="006722AD"/>
    <w:rsid w:val="00672D47"/>
    <w:rsid w:val="006730FE"/>
    <w:rsid w:val="00673590"/>
    <w:rsid w:val="00673856"/>
    <w:rsid w:val="006740CE"/>
    <w:rsid w:val="00675563"/>
    <w:rsid w:val="006764C4"/>
    <w:rsid w:val="006764E7"/>
    <w:rsid w:val="006766C2"/>
    <w:rsid w:val="006766EC"/>
    <w:rsid w:val="00676B6C"/>
    <w:rsid w:val="0067715C"/>
    <w:rsid w:val="0067724F"/>
    <w:rsid w:val="00677745"/>
    <w:rsid w:val="00677BC2"/>
    <w:rsid w:val="00680082"/>
    <w:rsid w:val="00680105"/>
    <w:rsid w:val="006801D1"/>
    <w:rsid w:val="006802AD"/>
    <w:rsid w:val="006806DE"/>
    <w:rsid w:val="00680762"/>
    <w:rsid w:val="00680DD2"/>
    <w:rsid w:val="00680E22"/>
    <w:rsid w:val="00680EDA"/>
    <w:rsid w:val="00681167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6BFD"/>
    <w:rsid w:val="0068745D"/>
    <w:rsid w:val="00687DF4"/>
    <w:rsid w:val="00687FAC"/>
    <w:rsid w:val="00690086"/>
    <w:rsid w:val="006902E9"/>
    <w:rsid w:val="006903BA"/>
    <w:rsid w:val="006904F1"/>
    <w:rsid w:val="00690800"/>
    <w:rsid w:val="00690D19"/>
    <w:rsid w:val="00691B69"/>
    <w:rsid w:val="00691D3F"/>
    <w:rsid w:val="00691EC3"/>
    <w:rsid w:val="00691F10"/>
    <w:rsid w:val="00692848"/>
    <w:rsid w:val="00692D28"/>
    <w:rsid w:val="00692EF2"/>
    <w:rsid w:val="00692F20"/>
    <w:rsid w:val="00693191"/>
    <w:rsid w:val="006934FE"/>
    <w:rsid w:val="006936E1"/>
    <w:rsid w:val="00693904"/>
    <w:rsid w:val="00693B31"/>
    <w:rsid w:val="00694338"/>
    <w:rsid w:val="006943E2"/>
    <w:rsid w:val="006944F7"/>
    <w:rsid w:val="0069461A"/>
    <w:rsid w:val="0069498B"/>
    <w:rsid w:val="00694ED6"/>
    <w:rsid w:val="00694EF4"/>
    <w:rsid w:val="0069516E"/>
    <w:rsid w:val="006952DE"/>
    <w:rsid w:val="006958C0"/>
    <w:rsid w:val="00695B15"/>
    <w:rsid w:val="00695F79"/>
    <w:rsid w:val="00696112"/>
    <w:rsid w:val="006964F6"/>
    <w:rsid w:val="00696CF7"/>
    <w:rsid w:val="006977B2"/>
    <w:rsid w:val="00697B77"/>
    <w:rsid w:val="00697C0E"/>
    <w:rsid w:val="00697FBE"/>
    <w:rsid w:val="006A042A"/>
    <w:rsid w:val="006A052F"/>
    <w:rsid w:val="006A0666"/>
    <w:rsid w:val="006A067C"/>
    <w:rsid w:val="006A0B19"/>
    <w:rsid w:val="006A0F3C"/>
    <w:rsid w:val="006A150D"/>
    <w:rsid w:val="006A1631"/>
    <w:rsid w:val="006A16DC"/>
    <w:rsid w:val="006A178B"/>
    <w:rsid w:val="006A1AC4"/>
    <w:rsid w:val="006A21FF"/>
    <w:rsid w:val="006A2621"/>
    <w:rsid w:val="006A2F0A"/>
    <w:rsid w:val="006A3BAF"/>
    <w:rsid w:val="006A3BB1"/>
    <w:rsid w:val="006A42C2"/>
    <w:rsid w:val="006A431D"/>
    <w:rsid w:val="006A458A"/>
    <w:rsid w:val="006A4A07"/>
    <w:rsid w:val="006A4A2A"/>
    <w:rsid w:val="006A4CC3"/>
    <w:rsid w:val="006A50BD"/>
    <w:rsid w:val="006A50C7"/>
    <w:rsid w:val="006A597E"/>
    <w:rsid w:val="006A5C56"/>
    <w:rsid w:val="006A5ED4"/>
    <w:rsid w:val="006A6297"/>
    <w:rsid w:val="006A67BB"/>
    <w:rsid w:val="006A6AC3"/>
    <w:rsid w:val="006A6DC4"/>
    <w:rsid w:val="006A6EA2"/>
    <w:rsid w:val="006B0339"/>
    <w:rsid w:val="006B0C4A"/>
    <w:rsid w:val="006B0E14"/>
    <w:rsid w:val="006B10E6"/>
    <w:rsid w:val="006B1294"/>
    <w:rsid w:val="006B1D4A"/>
    <w:rsid w:val="006B27BA"/>
    <w:rsid w:val="006B2BCA"/>
    <w:rsid w:val="006B2DBC"/>
    <w:rsid w:val="006B2E06"/>
    <w:rsid w:val="006B355C"/>
    <w:rsid w:val="006B3B06"/>
    <w:rsid w:val="006B3DBC"/>
    <w:rsid w:val="006B3DFA"/>
    <w:rsid w:val="006B4240"/>
    <w:rsid w:val="006B4E99"/>
    <w:rsid w:val="006B6549"/>
    <w:rsid w:val="006B6FCE"/>
    <w:rsid w:val="006B7399"/>
    <w:rsid w:val="006B7774"/>
    <w:rsid w:val="006B77B3"/>
    <w:rsid w:val="006B79F2"/>
    <w:rsid w:val="006B7A2D"/>
    <w:rsid w:val="006B7AC6"/>
    <w:rsid w:val="006B7BD3"/>
    <w:rsid w:val="006C0AF6"/>
    <w:rsid w:val="006C0EF5"/>
    <w:rsid w:val="006C0FD5"/>
    <w:rsid w:val="006C1B67"/>
    <w:rsid w:val="006C222B"/>
    <w:rsid w:val="006C2751"/>
    <w:rsid w:val="006C2CFC"/>
    <w:rsid w:val="006C322A"/>
    <w:rsid w:val="006C3364"/>
    <w:rsid w:val="006C36CC"/>
    <w:rsid w:val="006C403C"/>
    <w:rsid w:val="006C4324"/>
    <w:rsid w:val="006C4727"/>
    <w:rsid w:val="006C472E"/>
    <w:rsid w:val="006C476D"/>
    <w:rsid w:val="006C4802"/>
    <w:rsid w:val="006C486A"/>
    <w:rsid w:val="006C5366"/>
    <w:rsid w:val="006C5DCD"/>
    <w:rsid w:val="006C6072"/>
    <w:rsid w:val="006C627A"/>
    <w:rsid w:val="006C64A5"/>
    <w:rsid w:val="006C6A27"/>
    <w:rsid w:val="006C7337"/>
    <w:rsid w:val="006C7576"/>
    <w:rsid w:val="006C78E6"/>
    <w:rsid w:val="006C7E66"/>
    <w:rsid w:val="006D0605"/>
    <w:rsid w:val="006D1038"/>
    <w:rsid w:val="006D150D"/>
    <w:rsid w:val="006D1800"/>
    <w:rsid w:val="006D1BF9"/>
    <w:rsid w:val="006D1F10"/>
    <w:rsid w:val="006D2CDD"/>
    <w:rsid w:val="006D2E59"/>
    <w:rsid w:val="006D4084"/>
    <w:rsid w:val="006D46B0"/>
    <w:rsid w:val="006D4AC2"/>
    <w:rsid w:val="006D4C4A"/>
    <w:rsid w:val="006D52BC"/>
    <w:rsid w:val="006D5489"/>
    <w:rsid w:val="006D552D"/>
    <w:rsid w:val="006D59BA"/>
    <w:rsid w:val="006D5A00"/>
    <w:rsid w:val="006D5AC0"/>
    <w:rsid w:val="006D62D9"/>
    <w:rsid w:val="006D66B2"/>
    <w:rsid w:val="006D6762"/>
    <w:rsid w:val="006D6788"/>
    <w:rsid w:val="006D68AA"/>
    <w:rsid w:val="006D6DEA"/>
    <w:rsid w:val="006D7425"/>
    <w:rsid w:val="006D77CF"/>
    <w:rsid w:val="006E072A"/>
    <w:rsid w:val="006E188D"/>
    <w:rsid w:val="006E1932"/>
    <w:rsid w:val="006E1BE1"/>
    <w:rsid w:val="006E2212"/>
    <w:rsid w:val="006E23B7"/>
    <w:rsid w:val="006E3046"/>
    <w:rsid w:val="006E32B7"/>
    <w:rsid w:val="006E35B3"/>
    <w:rsid w:val="006E3A06"/>
    <w:rsid w:val="006E51B3"/>
    <w:rsid w:val="006E52B4"/>
    <w:rsid w:val="006E537B"/>
    <w:rsid w:val="006E5A8C"/>
    <w:rsid w:val="006E62CF"/>
    <w:rsid w:val="006E67EC"/>
    <w:rsid w:val="006E6E99"/>
    <w:rsid w:val="006E73D7"/>
    <w:rsid w:val="006E7785"/>
    <w:rsid w:val="006E79CD"/>
    <w:rsid w:val="006E7CC5"/>
    <w:rsid w:val="006E7CF7"/>
    <w:rsid w:val="006E7DD4"/>
    <w:rsid w:val="006E7FCF"/>
    <w:rsid w:val="006F0959"/>
    <w:rsid w:val="006F10E5"/>
    <w:rsid w:val="006F122D"/>
    <w:rsid w:val="006F13E5"/>
    <w:rsid w:val="006F1473"/>
    <w:rsid w:val="006F1AAC"/>
    <w:rsid w:val="006F2252"/>
    <w:rsid w:val="006F227C"/>
    <w:rsid w:val="006F22CA"/>
    <w:rsid w:val="006F249C"/>
    <w:rsid w:val="006F2D73"/>
    <w:rsid w:val="006F3174"/>
    <w:rsid w:val="006F3247"/>
    <w:rsid w:val="006F38CF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6E4B"/>
    <w:rsid w:val="006F78BD"/>
    <w:rsid w:val="0070005A"/>
    <w:rsid w:val="00700094"/>
    <w:rsid w:val="007004C1"/>
    <w:rsid w:val="00700608"/>
    <w:rsid w:val="00700C51"/>
    <w:rsid w:val="007012A8"/>
    <w:rsid w:val="00701D75"/>
    <w:rsid w:val="00702264"/>
    <w:rsid w:val="007027BE"/>
    <w:rsid w:val="00702A69"/>
    <w:rsid w:val="00703C1D"/>
    <w:rsid w:val="00703C49"/>
    <w:rsid w:val="00704106"/>
    <w:rsid w:val="00705332"/>
    <w:rsid w:val="007057F5"/>
    <w:rsid w:val="00705931"/>
    <w:rsid w:val="00705AEA"/>
    <w:rsid w:val="00705ED5"/>
    <w:rsid w:val="0070615B"/>
    <w:rsid w:val="00706C71"/>
    <w:rsid w:val="00706CA2"/>
    <w:rsid w:val="007071A5"/>
    <w:rsid w:val="00707551"/>
    <w:rsid w:val="0070789E"/>
    <w:rsid w:val="00707B3A"/>
    <w:rsid w:val="00707B72"/>
    <w:rsid w:val="00707D86"/>
    <w:rsid w:val="00707DC9"/>
    <w:rsid w:val="00710C9C"/>
    <w:rsid w:val="00710DF9"/>
    <w:rsid w:val="00710E3E"/>
    <w:rsid w:val="00711342"/>
    <w:rsid w:val="00712135"/>
    <w:rsid w:val="007125FB"/>
    <w:rsid w:val="0071288C"/>
    <w:rsid w:val="00712C08"/>
    <w:rsid w:val="007139CE"/>
    <w:rsid w:val="00713C0B"/>
    <w:rsid w:val="00714357"/>
    <w:rsid w:val="0071440E"/>
    <w:rsid w:val="007145F2"/>
    <w:rsid w:val="00714760"/>
    <w:rsid w:val="0071482A"/>
    <w:rsid w:val="0071486E"/>
    <w:rsid w:val="00714D67"/>
    <w:rsid w:val="00714DC5"/>
    <w:rsid w:val="007155F1"/>
    <w:rsid w:val="00716168"/>
    <w:rsid w:val="0071627C"/>
    <w:rsid w:val="007162FA"/>
    <w:rsid w:val="0071634E"/>
    <w:rsid w:val="007164D9"/>
    <w:rsid w:val="007168F6"/>
    <w:rsid w:val="007168FD"/>
    <w:rsid w:val="00716A4C"/>
    <w:rsid w:val="00716A67"/>
    <w:rsid w:val="00716BA2"/>
    <w:rsid w:val="0071789E"/>
    <w:rsid w:val="00717D69"/>
    <w:rsid w:val="00717E5E"/>
    <w:rsid w:val="00720690"/>
    <w:rsid w:val="00720C14"/>
    <w:rsid w:val="00721303"/>
    <w:rsid w:val="00721597"/>
    <w:rsid w:val="00721668"/>
    <w:rsid w:val="007222AC"/>
    <w:rsid w:val="0072262F"/>
    <w:rsid w:val="00722702"/>
    <w:rsid w:val="00722AD2"/>
    <w:rsid w:val="00722EA7"/>
    <w:rsid w:val="00723383"/>
    <w:rsid w:val="00723FED"/>
    <w:rsid w:val="0072419E"/>
    <w:rsid w:val="00724309"/>
    <w:rsid w:val="0072436A"/>
    <w:rsid w:val="0072479F"/>
    <w:rsid w:val="007247EF"/>
    <w:rsid w:val="00724B5C"/>
    <w:rsid w:val="00724F18"/>
    <w:rsid w:val="00725290"/>
    <w:rsid w:val="00725829"/>
    <w:rsid w:val="00725B34"/>
    <w:rsid w:val="00725FE8"/>
    <w:rsid w:val="00726014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11A"/>
    <w:rsid w:val="0073072A"/>
    <w:rsid w:val="00730A77"/>
    <w:rsid w:val="007317C3"/>
    <w:rsid w:val="0073255E"/>
    <w:rsid w:val="0073444D"/>
    <w:rsid w:val="0073484A"/>
    <w:rsid w:val="0073486E"/>
    <w:rsid w:val="00734B68"/>
    <w:rsid w:val="00735A78"/>
    <w:rsid w:val="007360AA"/>
    <w:rsid w:val="0073652F"/>
    <w:rsid w:val="00736791"/>
    <w:rsid w:val="00736AA5"/>
    <w:rsid w:val="00736DDC"/>
    <w:rsid w:val="0073724D"/>
    <w:rsid w:val="00737585"/>
    <w:rsid w:val="00737663"/>
    <w:rsid w:val="00740450"/>
    <w:rsid w:val="00740F6C"/>
    <w:rsid w:val="00741888"/>
    <w:rsid w:val="007419B9"/>
    <w:rsid w:val="00741FBA"/>
    <w:rsid w:val="007422CF"/>
    <w:rsid w:val="007425B0"/>
    <w:rsid w:val="00742CA4"/>
    <w:rsid w:val="00743288"/>
    <w:rsid w:val="00743E4E"/>
    <w:rsid w:val="0074412A"/>
    <w:rsid w:val="00744324"/>
    <w:rsid w:val="007457D1"/>
    <w:rsid w:val="00745A7D"/>
    <w:rsid w:val="00745BC2"/>
    <w:rsid w:val="00745DFC"/>
    <w:rsid w:val="00745FDC"/>
    <w:rsid w:val="00746119"/>
    <w:rsid w:val="00746775"/>
    <w:rsid w:val="007467DC"/>
    <w:rsid w:val="00746982"/>
    <w:rsid w:val="00747107"/>
    <w:rsid w:val="00747332"/>
    <w:rsid w:val="00747FCC"/>
    <w:rsid w:val="007510DA"/>
    <w:rsid w:val="007516FC"/>
    <w:rsid w:val="00751E59"/>
    <w:rsid w:val="00751EE2"/>
    <w:rsid w:val="007521BB"/>
    <w:rsid w:val="0075221E"/>
    <w:rsid w:val="00752B5B"/>
    <w:rsid w:val="00752E16"/>
    <w:rsid w:val="0075361D"/>
    <w:rsid w:val="0075373C"/>
    <w:rsid w:val="00753BC8"/>
    <w:rsid w:val="00753BF3"/>
    <w:rsid w:val="00753D28"/>
    <w:rsid w:val="00754040"/>
    <w:rsid w:val="0075405E"/>
    <w:rsid w:val="00754170"/>
    <w:rsid w:val="007542F1"/>
    <w:rsid w:val="00754750"/>
    <w:rsid w:val="00754A95"/>
    <w:rsid w:val="00754B69"/>
    <w:rsid w:val="00754E12"/>
    <w:rsid w:val="00754FDD"/>
    <w:rsid w:val="007562FF"/>
    <w:rsid w:val="0075703F"/>
    <w:rsid w:val="0075730F"/>
    <w:rsid w:val="00757411"/>
    <w:rsid w:val="007574D4"/>
    <w:rsid w:val="0075756E"/>
    <w:rsid w:val="00757EBE"/>
    <w:rsid w:val="00760510"/>
    <w:rsid w:val="0076160F"/>
    <w:rsid w:val="0076265E"/>
    <w:rsid w:val="007629CC"/>
    <w:rsid w:val="007639B3"/>
    <w:rsid w:val="00764167"/>
    <w:rsid w:val="00764D12"/>
    <w:rsid w:val="0076549A"/>
    <w:rsid w:val="007656D0"/>
    <w:rsid w:val="00765B80"/>
    <w:rsid w:val="00765EAB"/>
    <w:rsid w:val="007663A4"/>
    <w:rsid w:val="007679E5"/>
    <w:rsid w:val="00767D9C"/>
    <w:rsid w:val="0077002E"/>
    <w:rsid w:val="007700AF"/>
    <w:rsid w:val="0077027D"/>
    <w:rsid w:val="007704BE"/>
    <w:rsid w:val="007710FA"/>
    <w:rsid w:val="007714A0"/>
    <w:rsid w:val="007714DE"/>
    <w:rsid w:val="00771F56"/>
    <w:rsid w:val="007720DF"/>
    <w:rsid w:val="00772C67"/>
    <w:rsid w:val="00772F90"/>
    <w:rsid w:val="00772FC4"/>
    <w:rsid w:val="00773208"/>
    <w:rsid w:val="007735B5"/>
    <w:rsid w:val="00773D22"/>
    <w:rsid w:val="007740D7"/>
    <w:rsid w:val="0077425E"/>
    <w:rsid w:val="00774478"/>
    <w:rsid w:val="00774629"/>
    <w:rsid w:val="00774BF0"/>
    <w:rsid w:val="007756FC"/>
    <w:rsid w:val="00775E54"/>
    <w:rsid w:val="007762DD"/>
    <w:rsid w:val="007767E4"/>
    <w:rsid w:val="007770CF"/>
    <w:rsid w:val="00777493"/>
    <w:rsid w:val="00777F3E"/>
    <w:rsid w:val="00780051"/>
    <w:rsid w:val="00780064"/>
    <w:rsid w:val="0078036F"/>
    <w:rsid w:val="00780518"/>
    <w:rsid w:val="00780F4E"/>
    <w:rsid w:val="0078107E"/>
    <w:rsid w:val="0078182A"/>
    <w:rsid w:val="00782750"/>
    <w:rsid w:val="0078284A"/>
    <w:rsid w:val="00783104"/>
    <w:rsid w:val="007837CA"/>
    <w:rsid w:val="007838F6"/>
    <w:rsid w:val="00783FE3"/>
    <w:rsid w:val="0078403D"/>
    <w:rsid w:val="00784355"/>
    <w:rsid w:val="007845EB"/>
    <w:rsid w:val="00784B9B"/>
    <w:rsid w:val="0078514C"/>
    <w:rsid w:val="00785B94"/>
    <w:rsid w:val="00786157"/>
    <w:rsid w:val="0078714C"/>
    <w:rsid w:val="00787EE2"/>
    <w:rsid w:val="00787EF2"/>
    <w:rsid w:val="007905D1"/>
    <w:rsid w:val="00790EAC"/>
    <w:rsid w:val="00790FE6"/>
    <w:rsid w:val="00791011"/>
    <w:rsid w:val="007911E0"/>
    <w:rsid w:val="00791AB3"/>
    <w:rsid w:val="007920FF"/>
    <w:rsid w:val="007925A9"/>
    <w:rsid w:val="007929EB"/>
    <w:rsid w:val="00793878"/>
    <w:rsid w:val="00793881"/>
    <w:rsid w:val="007940A0"/>
    <w:rsid w:val="0079421C"/>
    <w:rsid w:val="00794345"/>
    <w:rsid w:val="00794723"/>
    <w:rsid w:val="0079479E"/>
    <w:rsid w:val="00794B53"/>
    <w:rsid w:val="00794F86"/>
    <w:rsid w:val="007955F0"/>
    <w:rsid w:val="007956CE"/>
    <w:rsid w:val="0079636C"/>
    <w:rsid w:val="00796414"/>
    <w:rsid w:val="00796518"/>
    <w:rsid w:val="00796524"/>
    <w:rsid w:val="00796781"/>
    <w:rsid w:val="00796952"/>
    <w:rsid w:val="00797AC3"/>
    <w:rsid w:val="00797E49"/>
    <w:rsid w:val="007A0277"/>
    <w:rsid w:val="007A06E5"/>
    <w:rsid w:val="007A0853"/>
    <w:rsid w:val="007A08A5"/>
    <w:rsid w:val="007A08F4"/>
    <w:rsid w:val="007A1108"/>
    <w:rsid w:val="007A1B65"/>
    <w:rsid w:val="007A1D47"/>
    <w:rsid w:val="007A25B1"/>
    <w:rsid w:val="007A3653"/>
    <w:rsid w:val="007A38C4"/>
    <w:rsid w:val="007A4568"/>
    <w:rsid w:val="007A4B29"/>
    <w:rsid w:val="007A4FD5"/>
    <w:rsid w:val="007A6B0E"/>
    <w:rsid w:val="007A6BE5"/>
    <w:rsid w:val="007A6CB7"/>
    <w:rsid w:val="007A733B"/>
    <w:rsid w:val="007A73EC"/>
    <w:rsid w:val="007A73FB"/>
    <w:rsid w:val="007A7999"/>
    <w:rsid w:val="007B02AD"/>
    <w:rsid w:val="007B02EE"/>
    <w:rsid w:val="007B0A3E"/>
    <w:rsid w:val="007B0DD2"/>
    <w:rsid w:val="007B0F66"/>
    <w:rsid w:val="007B1042"/>
    <w:rsid w:val="007B1828"/>
    <w:rsid w:val="007B1A3B"/>
    <w:rsid w:val="007B26AC"/>
    <w:rsid w:val="007B2874"/>
    <w:rsid w:val="007B2BB8"/>
    <w:rsid w:val="007B2DB1"/>
    <w:rsid w:val="007B3017"/>
    <w:rsid w:val="007B4D20"/>
    <w:rsid w:val="007B54BD"/>
    <w:rsid w:val="007B56AB"/>
    <w:rsid w:val="007B5C30"/>
    <w:rsid w:val="007B5D50"/>
    <w:rsid w:val="007B6002"/>
    <w:rsid w:val="007B73E4"/>
    <w:rsid w:val="007B7BDA"/>
    <w:rsid w:val="007C06D7"/>
    <w:rsid w:val="007C1067"/>
    <w:rsid w:val="007C130F"/>
    <w:rsid w:val="007C215E"/>
    <w:rsid w:val="007C3833"/>
    <w:rsid w:val="007C3B85"/>
    <w:rsid w:val="007C3D75"/>
    <w:rsid w:val="007C41A7"/>
    <w:rsid w:val="007C501B"/>
    <w:rsid w:val="007C52B3"/>
    <w:rsid w:val="007C568A"/>
    <w:rsid w:val="007C587D"/>
    <w:rsid w:val="007C58AF"/>
    <w:rsid w:val="007C5B0A"/>
    <w:rsid w:val="007C5C5C"/>
    <w:rsid w:val="007C5FDE"/>
    <w:rsid w:val="007C6236"/>
    <w:rsid w:val="007C630A"/>
    <w:rsid w:val="007C633C"/>
    <w:rsid w:val="007C6CF7"/>
    <w:rsid w:val="007D0150"/>
    <w:rsid w:val="007D04E7"/>
    <w:rsid w:val="007D056C"/>
    <w:rsid w:val="007D1603"/>
    <w:rsid w:val="007D1B36"/>
    <w:rsid w:val="007D1B66"/>
    <w:rsid w:val="007D1C62"/>
    <w:rsid w:val="007D1DFC"/>
    <w:rsid w:val="007D2423"/>
    <w:rsid w:val="007D275F"/>
    <w:rsid w:val="007D27EF"/>
    <w:rsid w:val="007D38F1"/>
    <w:rsid w:val="007D4B7B"/>
    <w:rsid w:val="007D5946"/>
    <w:rsid w:val="007D5D6A"/>
    <w:rsid w:val="007D6155"/>
    <w:rsid w:val="007D65F9"/>
    <w:rsid w:val="007D7136"/>
    <w:rsid w:val="007D7468"/>
    <w:rsid w:val="007D7E9D"/>
    <w:rsid w:val="007D7F78"/>
    <w:rsid w:val="007E02DC"/>
    <w:rsid w:val="007E0FCE"/>
    <w:rsid w:val="007E16BB"/>
    <w:rsid w:val="007E2001"/>
    <w:rsid w:val="007E2110"/>
    <w:rsid w:val="007E21E6"/>
    <w:rsid w:val="007E2887"/>
    <w:rsid w:val="007E2C1E"/>
    <w:rsid w:val="007E2C3F"/>
    <w:rsid w:val="007E39D2"/>
    <w:rsid w:val="007E428F"/>
    <w:rsid w:val="007E4554"/>
    <w:rsid w:val="007E46BA"/>
    <w:rsid w:val="007E47AB"/>
    <w:rsid w:val="007E5898"/>
    <w:rsid w:val="007E5B3E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BB7"/>
    <w:rsid w:val="007E7F84"/>
    <w:rsid w:val="007F0D15"/>
    <w:rsid w:val="007F0D79"/>
    <w:rsid w:val="007F164A"/>
    <w:rsid w:val="007F1AE2"/>
    <w:rsid w:val="007F1BB0"/>
    <w:rsid w:val="007F1F00"/>
    <w:rsid w:val="007F2B6B"/>
    <w:rsid w:val="007F2F6F"/>
    <w:rsid w:val="007F30BF"/>
    <w:rsid w:val="007F30EE"/>
    <w:rsid w:val="007F3447"/>
    <w:rsid w:val="007F3A91"/>
    <w:rsid w:val="007F3F61"/>
    <w:rsid w:val="007F4584"/>
    <w:rsid w:val="007F4850"/>
    <w:rsid w:val="007F4DD1"/>
    <w:rsid w:val="007F508D"/>
    <w:rsid w:val="007F65DD"/>
    <w:rsid w:val="007F668E"/>
    <w:rsid w:val="007F6AD2"/>
    <w:rsid w:val="007F72D6"/>
    <w:rsid w:val="007F75DE"/>
    <w:rsid w:val="007F773F"/>
    <w:rsid w:val="007F77B3"/>
    <w:rsid w:val="007F7ED3"/>
    <w:rsid w:val="00800003"/>
    <w:rsid w:val="008002C1"/>
    <w:rsid w:val="00800410"/>
    <w:rsid w:val="008007E8"/>
    <w:rsid w:val="00800A76"/>
    <w:rsid w:val="00800CDA"/>
    <w:rsid w:val="00800D36"/>
    <w:rsid w:val="00800D80"/>
    <w:rsid w:val="00801605"/>
    <w:rsid w:val="008019CF"/>
    <w:rsid w:val="00801F64"/>
    <w:rsid w:val="00802591"/>
    <w:rsid w:val="00802930"/>
    <w:rsid w:val="008035BD"/>
    <w:rsid w:val="00804462"/>
    <w:rsid w:val="00805B14"/>
    <w:rsid w:val="0080623F"/>
    <w:rsid w:val="008065D3"/>
    <w:rsid w:val="008068A0"/>
    <w:rsid w:val="008068BB"/>
    <w:rsid w:val="00806BAB"/>
    <w:rsid w:val="00806C4A"/>
    <w:rsid w:val="00807A22"/>
    <w:rsid w:val="00807A86"/>
    <w:rsid w:val="008101DD"/>
    <w:rsid w:val="00810BE4"/>
    <w:rsid w:val="00810C6F"/>
    <w:rsid w:val="00810E0A"/>
    <w:rsid w:val="00810ED2"/>
    <w:rsid w:val="0081102D"/>
    <w:rsid w:val="00811060"/>
    <w:rsid w:val="00811236"/>
    <w:rsid w:val="0081165D"/>
    <w:rsid w:val="008118DD"/>
    <w:rsid w:val="008119F5"/>
    <w:rsid w:val="00811ADF"/>
    <w:rsid w:val="00811B04"/>
    <w:rsid w:val="00811C0F"/>
    <w:rsid w:val="00812568"/>
    <w:rsid w:val="008128B4"/>
    <w:rsid w:val="00812AAC"/>
    <w:rsid w:val="00812BD3"/>
    <w:rsid w:val="00813219"/>
    <w:rsid w:val="0081323E"/>
    <w:rsid w:val="0081356F"/>
    <w:rsid w:val="00813C85"/>
    <w:rsid w:val="00813E96"/>
    <w:rsid w:val="008140F5"/>
    <w:rsid w:val="008140F8"/>
    <w:rsid w:val="008141C6"/>
    <w:rsid w:val="008141E0"/>
    <w:rsid w:val="008144FA"/>
    <w:rsid w:val="00814514"/>
    <w:rsid w:val="00815498"/>
    <w:rsid w:val="00815B39"/>
    <w:rsid w:val="00815C45"/>
    <w:rsid w:val="00816708"/>
    <w:rsid w:val="008167EE"/>
    <w:rsid w:val="008167EF"/>
    <w:rsid w:val="00816821"/>
    <w:rsid w:val="00816B6E"/>
    <w:rsid w:val="00816B85"/>
    <w:rsid w:val="008170CE"/>
    <w:rsid w:val="00817268"/>
    <w:rsid w:val="00817A32"/>
    <w:rsid w:val="00817ABB"/>
    <w:rsid w:val="00817DA7"/>
    <w:rsid w:val="00820539"/>
    <w:rsid w:val="008206C4"/>
    <w:rsid w:val="008207AD"/>
    <w:rsid w:val="00821403"/>
    <w:rsid w:val="0082145D"/>
    <w:rsid w:val="008215B8"/>
    <w:rsid w:val="008216EC"/>
    <w:rsid w:val="008218C9"/>
    <w:rsid w:val="00821B96"/>
    <w:rsid w:val="00822271"/>
    <w:rsid w:val="008222EA"/>
    <w:rsid w:val="0082280D"/>
    <w:rsid w:val="00822C95"/>
    <w:rsid w:val="00823297"/>
    <w:rsid w:val="00823355"/>
    <w:rsid w:val="00823411"/>
    <w:rsid w:val="008239FC"/>
    <w:rsid w:val="00824333"/>
    <w:rsid w:val="0082434B"/>
    <w:rsid w:val="0082435D"/>
    <w:rsid w:val="008246AF"/>
    <w:rsid w:val="00824E41"/>
    <w:rsid w:val="00824E91"/>
    <w:rsid w:val="008250D8"/>
    <w:rsid w:val="00825215"/>
    <w:rsid w:val="0082522E"/>
    <w:rsid w:val="008260B1"/>
    <w:rsid w:val="00826120"/>
    <w:rsid w:val="008265C0"/>
    <w:rsid w:val="00827331"/>
    <w:rsid w:val="00827759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1C1F"/>
    <w:rsid w:val="00832684"/>
    <w:rsid w:val="00832D3F"/>
    <w:rsid w:val="00832E50"/>
    <w:rsid w:val="00832FE1"/>
    <w:rsid w:val="008330A6"/>
    <w:rsid w:val="00833985"/>
    <w:rsid w:val="00833A70"/>
    <w:rsid w:val="00833EBE"/>
    <w:rsid w:val="008348C1"/>
    <w:rsid w:val="00834B5C"/>
    <w:rsid w:val="00834C9C"/>
    <w:rsid w:val="00835135"/>
    <w:rsid w:val="00835CAB"/>
    <w:rsid w:val="00835FAE"/>
    <w:rsid w:val="00836A3A"/>
    <w:rsid w:val="00836D00"/>
    <w:rsid w:val="00836FBC"/>
    <w:rsid w:val="008370E5"/>
    <w:rsid w:val="008377AA"/>
    <w:rsid w:val="00837876"/>
    <w:rsid w:val="00837E4A"/>
    <w:rsid w:val="00840116"/>
    <w:rsid w:val="0084037A"/>
    <w:rsid w:val="008408F2"/>
    <w:rsid w:val="00840E74"/>
    <w:rsid w:val="00840FBE"/>
    <w:rsid w:val="008411DF"/>
    <w:rsid w:val="00841481"/>
    <w:rsid w:val="00841629"/>
    <w:rsid w:val="008417B5"/>
    <w:rsid w:val="00841C29"/>
    <w:rsid w:val="00841DAF"/>
    <w:rsid w:val="00842085"/>
    <w:rsid w:val="00842984"/>
    <w:rsid w:val="00842C63"/>
    <w:rsid w:val="00842D07"/>
    <w:rsid w:val="00842E76"/>
    <w:rsid w:val="00843A74"/>
    <w:rsid w:val="00843CD8"/>
    <w:rsid w:val="008440C0"/>
    <w:rsid w:val="00844188"/>
    <w:rsid w:val="008443FE"/>
    <w:rsid w:val="00844769"/>
    <w:rsid w:val="00844A80"/>
    <w:rsid w:val="0084552B"/>
    <w:rsid w:val="00846418"/>
    <w:rsid w:val="00846C98"/>
    <w:rsid w:val="00846D1E"/>
    <w:rsid w:val="0084741B"/>
    <w:rsid w:val="00847567"/>
    <w:rsid w:val="008477CB"/>
    <w:rsid w:val="008477FE"/>
    <w:rsid w:val="00847D47"/>
    <w:rsid w:val="00850207"/>
    <w:rsid w:val="008503DA"/>
    <w:rsid w:val="0085040F"/>
    <w:rsid w:val="008504AC"/>
    <w:rsid w:val="008509AD"/>
    <w:rsid w:val="00850CFA"/>
    <w:rsid w:val="00850D2E"/>
    <w:rsid w:val="008511D6"/>
    <w:rsid w:val="008513A4"/>
    <w:rsid w:val="008518E6"/>
    <w:rsid w:val="00851E0B"/>
    <w:rsid w:val="0085218B"/>
    <w:rsid w:val="00852994"/>
    <w:rsid w:val="008532DE"/>
    <w:rsid w:val="0085331F"/>
    <w:rsid w:val="00853569"/>
    <w:rsid w:val="00853675"/>
    <w:rsid w:val="008538F9"/>
    <w:rsid w:val="00854040"/>
    <w:rsid w:val="00854085"/>
    <w:rsid w:val="0085441B"/>
    <w:rsid w:val="0085442E"/>
    <w:rsid w:val="00854FFD"/>
    <w:rsid w:val="00855E89"/>
    <w:rsid w:val="00855FCF"/>
    <w:rsid w:val="008567ED"/>
    <w:rsid w:val="00856850"/>
    <w:rsid w:val="00856EEC"/>
    <w:rsid w:val="00856F74"/>
    <w:rsid w:val="00857252"/>
    <w:rsid w:val="00857B74"/>
    <w:rsid w:val="00857DCD"/>
    <w:rsid w:val="0086058F"/>
    <w:rsid w:val="0086073A"/>
    <w:rsid w:val="00860ADB"/>
    <w:rsid w:val="00861102"/>
    <w:rsid w:val="0086176B"/>
    <w:rsid w:val="00861FF8"/>
    <w:rsid w:val="008621BC"/>
    <w:rsid w:val="00862371"/>
    <w:rsid w:val="00863039"/>
    <w:rsid w:val="00863131"/>
    <w:rsid w:val="00865375"/>
    <w:rsid w:val="008654EA"/>
    <w:rsid w:val="0086553D"/>
    <w:rsid w:val="00865F11"/>
    <w:rsid w:val="008661C2"/>
    <w:rsid w:val="00866764"/>
    <w:rsid w:val="00866982"/>
    <w:rsid w:val="0086721C"/>
    <w:rsid w:val="008675F3"/>
    <w:rsid w:val="00867775"/>
    <w:rsid w:val="00867A95"/>
    <w:rsid w:val="008701D5"/>
    <w:rsid w:val="008706DB"/>
    <w:rsid w:val="00870B83"/>
    <w:rsid w:val="00870C8F"/>
    <w:rsid w:val="00871177"/>
    <w:rsid w:val="008712ED"/>
    <w:rsid w:val="00871DDF"/>
    <w:rsid w:val="00871EB9"/>
    <w:rsid w:val="00872598"/>
    <w:rsid w:val="00872E0F"/>
    <w:rsid w:val="00873637"/>
    <w:rsid w:val="00873884"/>
    <w:rsid w:val="008739AE"/>
    <w:rsid w:val="00874B8F"/>
    <w:rsid w:val="00874C59"/>
    <w:rsid w:val="0087500B"/>
    <w:rsid w:val="008750AD"/>
    <w:rsid w:val="00875773"/>
    <w:rsid w:val="008757E0"/>
    <w:rsid w:val="00875AB8"/>
    <w:rsid w:val="00875D30"/>
    <w:rsid w:val="00876119"/>
    <w:rsid w:val="0087637A"/>
    <w:rsid w:val="00876948"/>
    <w:rsid w:val="00877981"/>
    <w:rsid w:val="00880878"/>
    <w:rsid w:val="00880AE8"/>
    <w:rsid w:val="008810DF"/>
    <w:rsid w:val="0088151E"/>
    <w:rsid w:val="0088188B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005"/>
    <w:rsid w:val="00884228"/>
    <w:rsid w:val="00884CF4"/>
    <w:rsid w:val="00885479"/>
    <w:rsid w:val="00885573"/>
    <w:rsid w:val="00886684"/>
    <w:rsid w:val="008868EA"/>
    <w:rsid w:val="00886C0B"/>
    <w:rsid w:val="00886E5E"/>
    <w:rsid w:val="00887DF4"/>
    <w:rsid w:val="00887E4B"/>
    <w:rsid w:val="008902EE"/>
    <w:rsid w:val="0089133F"/>
    <w:rsid w:val="00891727"/>
    <w:rsid w:val="00891CE8"/>
    <w:rsid w:val="00891DD5"/>
    <w:rsid w:val="00891EA3"/>
    <w:rsid w:val="008924BD"/>
    <w:rsid w:val="00892BC0"/>
    <w:rsid w:val="00892C6D"/>
    <w:rsid w:val="0089311B"/>
    <w:rsid w:val="00894B46"/>
    <w:rsid w:val="008951A1"/>
    <w:rsid w:val="00895713"/>
    <w:rsid w:val="00895A1F"/>
    <w:rsid w:val="00896532"/>
    <w:rsid w:val="00896829"/>
    <w:rsid w:val="00897D04"/>
    <w:rsid w:val="00897DF8"/>
    <w:rsid w:val="00897FA0"/>
    <w:rsid w:val="008A0235"/>
    <w:rsid w:val="008A080C"/>
    <w:rsid w:val="008A0D48"/>
    <w:rsid w:val="008A118B"/>
    <w:rsid w:val="008A14C2"/>
    <w:rsid w:val="008A14FA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DB2"/>
    <w:rsid w:val="008A2F98"/>
    <w:rsid w:val="008A45DD"/>
    <w:rsid w:val="008A52F5"/>
    <w:rsid w:val="008A56A5"/>
    <w:rsid w:val="008A5F71"/>
    <w:rsid w:val="008A64AD"/>
    <w:rsid w:val="008A6607"/>
    <w:rsid w:val="008A67BE"/>
    <w:rsid w:val="008A6E96"/>
    <w:rsid w:val="008A76F3"/>
    <w:rsid w:val="008B00B1"/>
    <w:rsid w:val="008B0771"/>
    <w:rsid w:val="008B0889"/>
    <w:rsid w:val="008B08DE"/>
    <w:rsid w:val="008B0AC1"/>
    <w:rsid w:val="008B0FA1"/>
    <w:rsid w:val="008B1028"/>
    <w:rsid w:val="008B19B8"/>
    <w:rsid w:val="008B36C7"/>
    <w:rsid w:val="008B3712"/>
    <w:rsid w:val="008B391E"/>
    <w:rsid w:val="008B42C1"/>
    <w:rsid w:val="008B43A7"/>
    <w:rsid w:val="008B454F"/>
    <w:rsid w:val="008B4623"/>
    <w:rsid w:val="008B4627"/>
    <w:rsid w:val="008B47FF"/>
    <w:rsid w:val="008B493C"/>
    <w:rsid w:val="008B4E57"/>
    <w:rsid w:val="008B4EC8"/>
    <w:rsid w:val="008B5120"/>
    <w:rsid w:val="008B52A7"/>
    <w:rsid w:val="008B52EF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41"/>
    <w:rsid w:val="008B7190"/>
    <w:rsid w:val="008B7471"/>
    <w:rsid w:val="008B78FC"/>
    <w:rsid w:val="008B7917"/>
    <w:rsid w:val="008B7DC4"/>
    <w:rsid w:val="008C048F"/>
    <w:rsid w:val="008C05D5"/>
    <w:rsid w:val="008C0646"/>
    <w:rsid w:val="008C06D3"/>
    <w:rsid w:val="008C0965"/>
    <w:rsid w:val="008C09BD"/>
    <w:rsid w:val="008C0C09"/>
    <w:rsid w:val="008C0FC2"/>
    <w:rsid w:val="008C0FE1"/>
    <w:rsid w:val="008C226E"/>
    <w:rsid w:val="008C23C4"/>
    <w:rsid w:val="008C2868"/>
    <w:rsid w:val="008C3621"/>
    <w:rsid w:val="008C3A22"/>
    <w:rsid w:val="008C3C39"/>
    <w:rsid w:val="008C41BB"/>
    <w:rsid w:val="008C461C"/>
    <w:rsid w:val="008C4C62"/>
    <w:rsid w:val="008C4EC0"/>
    <w:rsid w:val="008C5837"/>
    <w:rsid w:val="008C5C08"/>
    <w:rsid w:val="008C6241"/>
    <w:rsid w:val="008C766A"/>
    <w:rsid w:val="008C7DE9"/>
    <w:rsid w:val="008D0A1B"/>
    <w:rsid w:val="008D0D83"/>
    <w:rsid w:val="008D130C"/>
    <w:rsid w:val="008D1383"/>
    <w:rsid w:val="008D155F"/>
    <w:rsid w:val="008D1B78"/>
    <w:rsid w:val="008D24C4"/>
    <w:rsid w:val="008D2798"/>
    <w:rsid w:val="008D3155"/>
    <w:rsid w:val="008D3344"/>
    <w:rsid w:val="008D3654"/>
    <w:rsid w:val="008D3799"/>
    <w:rsid w:val="008D39C2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D73"/>
    <w:rsid w:val="008D63F9"/>
    <w:rsid w:val="008D64C6"/>
    <w:rsid w:val="008D651C"/>
    <w:rsid w:val="008D6797"/>
    <w:rsid w:val="008D6944"/>
    <w:rsid w:val="008D787F"/>
    <w:rsid w:val="008D7C01"/>
    <w:rsid w:val="008D7C9D"/>
    <w:rsid w:val="008D7F2F"/>
    <w:rsid w:val="008E0843"/>
    <w:rsid w:val="008E1471"/>
    <w:rsid w:val="008E17C1"/>
    <w:rsid w:val="008E198F"/>
    <w:rsid w:val="008E2A7B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5BB5"/>
    <w:rsid w:val="008E5BE3"/>
    <w:rsid w:val="008E6339"/>
    <w:rsid w:val="008E6471"/>
    <w:rsid w:val="008E6638"/>
    <w:rsid w:val="008E688C"/>
    <w:rsid w:val="008E68B5"/>
    <w:rsid w:val="008E6FBA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2716"/>
    <w:rsid w:val="008F2F8F"/>
    <w:rsid w:val="008F3134"/>
    <w:rsid w:val="008F3A08"/>
    <w:rsid w:val="008F3EB7"/>
    <w:rsid w:val="008F4328"/>
    <w:rsid w:val="008F4454"/>
    <w:rsid w:val="008F46F8"/>
    <w:rsid w:val="008F49BC"/>
    <w:rsid w:val="008F50E9"/>
    <w:rsid w:val="008F5674"/>
    <w:rsid w:val="008F57C5"/>
    <w:rsid w:val="008F59E3"/>
    <w:rsid w:val="008F6320"/>
    <w:rsid w:val="008F6342"/>
    <w:rsid w:val="008F6BE4"/>
    <w:rsid w:val="008F7456"/>
    <w:rsid w:val="008F76F8"/>
    <w:rsid w:val="008F78F8"/>
    <w:rsid w:val="008F7B30"/>
    <w:rsid w:val="008F7C06"/>
    <w:rsid w:val="009002CA"/>
    <w:rsid w:val="0090130E"/>
    <w:rsid w:val="009013B5"/>
    <w:rsid w:val="009018B0"/>
    <w:rsid w:val="00901E42"/>
    <w:rsid w:val="00901FFC"/>
    <w:rsid w:val="00902AB1"/>
    <w:rsid w:val="00902AE3"/>
    <w:rsid w:val="009032A6"/>
    <w:rsid w:val="00903550"/>
    <w:rsid w:val="00903B75"/>
    <w:rsid w:val="00903D86"/>
    <w:rsid w:val="009042C7"/>
    <w:rsid w:val="009046DC"/>
    <w:rsid w:val="00904D75"/>
    <w:rsid w:val="0090591B"/>
    <w:rsid w:val="009063DB"/>
    <w:rsid w:val="00906C86"/>
    <w:rsid w:val="009077D8"/>
    <w:rsid w:val="00907A1E"/>
    <w:rsid w:val="00910961"/>
    <w:rsid w:val="00910AD1"/>
    <w:rsid w:val="00910B83"/>
    <w:rsid w:val="00910C02"/>
    <w:rsid w:val="00910CEE"/>
    <w:rsid w:val="00910D99"/>
    <w:rsid w:val="009114D5"/>
    <w:rsid w:val="00911A5C"/>
    <w:rsid w:val="00911D52"/>
    <w:rsid w:val="00911D72"/>
    <w:rsid w:val="00911F34"/>
    <w:rsid w:val="00911FDE"/>
    <w:rsid w:val="00912256"/>
    <w:rsid w:val="009125DA"/>
    <w:rsid w:val="00912607"/>
    <w:rsid w:val="009126EB"/>
    <w:rsid w:val="0091271D"/>
    <w:rsid w:val="00912EF3"/>
    <w:rsid w:val="0091304D"/>
    <w:rsid w:val="00913C8C"/>
    <w:rsid w:val="00913D02"/>
    <w:rsid w:val="00913F55"/>
    <w:rsid w:val="009141D7"/>
    <w:rsid w:val="00914358"/>
    <w:rsid w:val="00914B01"/>
    <w:rsid w:val="0091515F"/>
    <w:rsid w:val="009154B5"/>
    <w:rsid w:val="009157B6"/>
    <w:rsid w:val="009157DE"/>
    <w:rsid w:val="009164FA"/>
    <w:rsid w:val="00916BE7"/>
    <w:rsid w:val="00916D20"/>
    <w:rsid w:val="00917158"/>
    <w:rsid w:val="00917B89"/>
    <w:rsid w:val="00917DA1"/>
    <w:rsid w:val="00920437"/>
    <w:rsid w:val="009208C1"/>
    <w:rsid w:val="00920D04"/>
    <w:rsid w:val="00920D47"/>
    <w:rsid w:val="00921054"/>
    <w:rsid w:val="009211D1"/>
    <w:rsid w:val="0092140D"/>
    <w:rsid w:val="00921494"/>
    <w:rsid w:val="00922086"/>
    <w:rsid w:val="00922090"/>
    <w:rsid w:val="00922777"/>
    <w:rsid w:val="00922D0A"/>
    <w:rsid w:val="00923547"/>
    <w:rsid w:val="00923A47"/>
    <w:rsid w:val="009240D4"/>
    <w:rsid w:val="009241B3"/>
    <w:rsid w:val="00924439"/>
    <w:rsid w:val="0092448E"/>
    <w:rsid w:val="0092480F"/>
    <w:rsid w:val="00924858"/>
    <w:rsid w:val="009253F5"/>
    <w:rsid w:val="0092599F"/>
    <w:rsid w:val="00925DF7"/>
    <w:rsid w:val="0092618C"/>
    <w:rsid w:val="009263D6"/>
    <w:rsid w:val="0092685C"/>
    <w:rsid w:val="009274AE"/>
    <w:rsid w:val="00927BD2"/>
    <w:rsid w:val="00927D56"/>
    <w:rsid w:val="0093084F"/>
    <w:rsid w:val="00930A29"/>
    <w:rsid w:val="009313B7"/>
    <w:rsid w:val="0093171C"/>
    <w:rsid w:val="00931965"/>
    <w:rsid w:val="009325BF"/>
    <w:rsid w:val="009328B0"/>
    <w:rsid w:val="009331AC"/>
    <w:rsid w:val="00933BFA"/>
    <w:rsid w:val="00934420"/>
    <w:rsid w:val="00934582"/>
    <w:rsid w:val="009345BB"/>
    <w:rsid w:val="00934BE4"/>
    <w:rsid w:val="00935340"/>
    <w:rsid w:val="00935912"/>
    <w:rsid w:val="00935A4A"/>
    <w:rsid w:val="00935CA8"/>
    <w:rsid w:val="009361D1"/>
    <w:rsid w:val="009361D5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1DF"/>
    <w:rsid w:val="00940278"/>
    <w:rsid w:val="009409CA"/>
    <w:rsid w:val="00940C82"/>
    <w:rsid w:val="00940F8C"/>
    <w:rsid w:val="009413B7"/>
    <w:rsid w:val="009417DA"/>
    <w:rsid w:val="00941D06"/>
    <w:rsid w:val="00942412"/>
    <w:rsid w:val="00942456"/>
    <w:rsid w:val="00942E06"/>
    <w:rsid w:val="009431CA"/>
    <w:rsid w:val="009432A3"/>
    <w:rsid w:val="0094358C"/>
    <w:rsid w:val="00943C9B"/>
    <w:rsid w:val="00943D17"/>
    <w:rsid w:val="00943D61"/>
    <w:rsid w:val="00944479"/>
    <w:rsid w:val="00944715"/>
    <w:rsid w:val="0094494F"/>
    <w:rsid w:val="00944B6E"/>
    <w:rsid w:val="00944E42"/>
    <w:rsid w:val="0094555C"/>
    <w:rsid w:val="00945EED"/>
    <w:rsid w:val="00946112"/>
    <w:rsid w:val="00946146"/>
    <w:rsid w:val="00946626"/>
    <w:rsid w:val="009466FC"/>
    <w:rsid w:val="009471A3"/>
    <w:rsid w:val="009471D9"/>
    <w:rsid w:val="009476B9"/>
    <w:rsid w:val="009477EC"/>
    <w:rsid w:val="00947AFB"/>
    <w:rsid w:val="00947B5F"/>
    <w:rsid w:val="00950230"/>
    <w:rsid w:val="0095046B"/>
    <w:rsid w:val="00950558"/>
    <w:rsid w:val="00950821"/>
    <w:rsid w:val="00950F27"/>
    <w:rsid w:val="00950FE3"/>
    <w:rsid w:val="009513E9"/>
    <w:rsid w:val="009515AC"/>
    <w:rsid w:val="009516E4"/>
    <w:rsid w:val="00951EBD"/>
    <w:rsid w:val="00951F35"/>
    <w:rsid w:val="00952170"/>
    <w:rsid w:val="0095233C"/>
    <w:rsid w:val="00953F6A"/>
    <w:rsid w:val="00955244"/>
    <w:rsid w:val="009554B9"/>
    <w:rsid w:val="00955640"/>
    <w:rsid w:val="009558EE"/>
    <w:rsid w:val="00955D95"/>
    <w:rsid w:val="00955F18"/>
    <w:rsid w:val="009563D1"/>
    <w:rsid w:val="0095680D"/>
    <w:rsid w:val="00956A3F"/>
    <w:rsid w:val="00956BCA"/>
    <w:rsid w:val="00956D3C"/>
    <w:rsid w:val="00957108"/>
    <w:rsid w:val="0095727C"/>
    <w:rsid w:val="009579E5"/>
    <w:rsid w:val="00957ED8"/>
    <w:rsid w:val="00960041"/>
    <w:rsid w:val="009605A1"/>
    <w:rsid w:val="00961080"/>
    <w:rsid w:val="009616A8"/>
    <w:rsid w:val="009616C8"/>
    <w:rsid w:val="00961798"/>
    <w:rsid w:val="00961893"/>
    <w:rsid w:val="0096217D"/>
    <w:rsid w:val="009625AF"/>
    <w:rsid w:val="00962747"/>
    <w:rsid w:val="00963371"/>
    <w:rsid w:val="009639EE"/>
    <w:rsid w:val="00963CCC"/>
    <w:rsid w:val="00964AB5"/>
    <w:rsid w:val="00964C16"/>
    <w:rsid w:val="00964FAB"/>
    <w:rsid w:val="00964FC7"/>
    <w:rsid w:val="009651A5"/>
    <w:rsid w:val="00965A7B"/>
    <w:rsid w:val="00966474"/>
    <w:rsid w:val="00966762"/>
    <w:rsid w:val="00966B1F"/>
    <w:rsid w:val="00967264"/>
    <w:rsid w:val="009676F8"/>
    <w:rsid w:val="00967B91"/>
    <w:rsid w:val="00967FE0"/>
    <w:rsid w:val="009704DE"/>
    <w:rsid w:val="00970F90"/>
    <w:rsid w:val="0097138B"/>
    <w:rsid w:val="0097159E"/>
    <w:rsid w:val="009719A2"/>
    <w:rsid w:val="00972600"/>
    <w:rsid w:val="00972EF6"/>
    <w:rsid w:val="00972EFE"/>
    <w:rsid w:val="009732B7"/>
    <w:rsid w:val="009735FC"/>
    <w:rsid w:val="00974290"/>
    <w:rsid w:val="0097434D"/>
    <w:rsid w:val="0097475C"/>
    <w:rsid w:val="00974768"/>
    <w:rsid w:val="00974E46"/>
    <w:rsid w:val="0097545B"/>
    <w:rsid w:val="00975620"/>
    <w:rsid w:val="00975820"/>
    <w:rsid w:val="00975A85"/>
    <w:rsid w:val="00976A0A"/>
    <w:rsid w:val="009775FD"/>
    <w:rsid w:val="00977D2D"/>
    <w:rsid w:val="00977E6E"/>
    <w:rsid w:val="00980286"/>
    <w:rsid w:val="00980484"/>
    <w:rsid w:val="00980F51"/>
    <w:rsid w:val="00981434"/>
    <w:rsid w:val="009816F2"/>
    <w:rsid w:val="00981795"/>
    <w:rsid w:val="009819E1"/>
    <w:rsid w:val="00981AC8"/>
    <w:rsid w:val="009826BC"/>
    <w:rsid w:val="009834DD"/>
    <w:rsid w:val="00983A25"/>
    <w:rsid w:val="009848F9"/>
    <w:rsid w:val="00985943"/>
    <w:rsid w:val="00985F8D"/>
    <w:rsid w:val="0098645D"/>
    <w:rsid w:val="0098651F"/>
    <w:rsid w:val="009868CA"/>
    <w:rsid w:val="00986A92"/>
    <w:rsid w:val="00986C08"/>
    <w:rsid w:val="00986D37"/>
    <w:rsid w:val="00986E35"/>
    <w:rsid w:val="0098722A"/>
    <w:rsid w:val="009878EA"/>
    <w:rsid w:val="0098793E"/>
    <w:rsid w:val="00987BC1"/>
    <w:rsid w:val="00987E0A"/>
    <w:rsid w:val="00987EE0"/>
    <w:rsid w:val="009909B8"/>
    <w:rsid w:val="00990C90"/>
    <w:rsid w:val="0099103C"/>
    <w:rsid w:val="009913AD"/>
    <w:rsid w:val="00991500"/>
    <w:rsid w:val="009918C3"/>
    <w:rsid w:val="00991AA3"/>
    <w:rsid w:val="00991B91"/>
    <w:rsid w:val="00991DFE"/>
    <w:rsid w:val="00992112"/>
    <w:rsid w:val="009926B7"/>
    <w:rsid w:val="00992894"/>
    <w:rsid w:val="00992A37"/>
    <w:rsid w:val="00992ADE"/>
    <w:rsid w:val="00992B7E"/>
    <w:rsid w:val="00993952"/>
    <w:rsid w:val="00993FD0"/>
    <w:rsid w:val="0099466A"/>
    <w:rsid w:val="00994802"/>
    <w:rsid w:val="00994EAC"/>
    <w:rsid w:val="00995159"/>
    <w:rsid w:val="009954A2"/>
    <w:rsid w:val="00995A74"/>
    <w:rsid w:val="0099659B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2096"/>
    <w:rsid w:val="009A2DB8"/>
    <w:rsid w:val="009A311F"/>
    <w:rsid w:val="009A36A0"/>
    <w:rsid w:val="009A36A4"/>
    <w:rsid w:val="009A3824"/>
    <w:rsid w:val="009A3878"/>
    <w:rsid w:val="009A3A82"/>
    <w:rsid w:val="009A3A9B"/>
    <w:rsid w:val="009A4446"/>
    <w:rsid w:val="009A4599"/>
    <w:rsid w:val="009A522F"/>
    <w:rsid w:val="009A531A"/>
    <w:rsid w:val="009A5956"/>
    <w:rsid w:val="009A5C77"/>
    <w:rsid w:val="009A601D"/>
    <w:rsid w:val="009A62A1"/>
    <w:rsid w:val="009A6430"/>
    <w:rsid w:val="009A64DC"/>
    <w:rsid w:val="009A6673"/>
    <w:rsid w:val="009A68E6"/>
    <w:rsid w:val="009A6A11"/>
    <w:rsid w:val="009A6D8E"/>
    <w:rsid w:val="009A6F62"/>
    <w:rsid w:val="009A7644"/>
    <w:rsid w:val="009A7E1F"/>
    <w:rsid w:val="009A7E82"/>
    <w:rsid w:val="009B00AB"/>
    <w:rsid w:val="009B01FF"/>
    <w:rsid w:val="009B0471"/>
    <w:rsid w:val="009B0728"/>
    <w:rsid w:val="009B0968"/>
    <w:rsid w:val="009B0EE5"/>
    <w:rsid w:val="009B1C7B"/>
    <w:rsid w:val="009B21D3"/>
    <w:rsid w:val="009B2983"/>
    <w:rsid w:val="009B2DD5"/>
    <w:rsid w:val="009B36CB"/>
    <w:rsid w:val="009B3A12"/>
    <w:rsid w:val="009B3C88"/>
    <w:rsid w:val="009B4057"/>
    <w:rsid w:val="009B4599"/>
    <w:rsid w:val="009B4707"/>
    <w:rsid w:val="009B4A55"/>
    <w:rsid w:val="009B50CC"/>
    <w:rsid w:val="009B568A"/>
    <w:rsid w:val="009B5CC8"/>
    <w:rsid w:val="009B61DB"/>
    <w:rsid w:val="009B6BB9"/>
    <w:rsid w:val="009B6BC8"/>
    <w:rsid w:val="009B6E4F"/>
    <w:rsid w:val="009B6ED9"/>
    <w:rsid w:val="009B6FCD"/>
    <w:rsid w:val="009B7DB4"/>
    <w:rsid w:val="009C0086"/>
    <w:rsid w:val="009C07F8"/>
    <w:rsid w:val="009C08A7"/>
    <w:rsid w:val="009C0AA5"/>
    <w:rsid w:val="009C0D2F"/>
    <w:rsid w:val="009C10B2"/>
    <w:rsid w:val="009C128A"/>
    <w:rsid w:val="009C1343"/>
    <w:rsid w:val="009C1D25"/>
    <w:rsid w:val="009C1D88"/>
    <w:rsid w:val="009C223B"/>
    <w:rsid w:val="009C23FE"/>
    <w:rsid w:val="009C29ED"/>
    <w:rsid w:val="009C2F20"/>
    <w:rsid w:val="009C3083"/>
    <w:rsid w:val="009C3474"/>
    <w:rsid w:val="009C3478"/>
    <w:rsid w:val="009C3DCD"/>
    <w:rsid w:val="009C4265"/>
    <w:rsid w:val="009C443C"/>
    <w:rsid w:val="009C4B61"/>
    <w:rsid w:val="009C5067"/>
    <w:rsid w:val="009C507B"/>
    <w:rsid w:val="009C5F95"/>
    <w:rsid w:val="009C65CC"/>
    <w:rsid w:val="009C6652"/>
    <w:rsid w:val="009C69AD"/>
    <w:rsid w:val="009C6BFD"/>
    <w:rsid w:val="009C6F53"/>
    <w:rsid w:val="009C7B4B"/>
    <w:rsid w:val="009C7BD2"/>
    <w:rsid w:val="009C7EAF"/>
    <w:rsid w:val="009D0A0B"/>
    <w:rsid w:val="009D0A12"/>
    <w:rsid w:val="009D16AB"/>
    <w:rsid w:val="009D1902"/>
    <w:rsid w:val="009D1BC0"/>
    <w:rsid w:val="009D1C35"/>
    <w:rsid w:val="009D209B"/>
    <w:rsid w:val="009D2237"/>
    <w:rsid w:val="009D227D"/>
    <w:rsid w:val="009D2541"/>
    <w:rsid w:val="009D272B"/>
    <w:rsid w:val="009D3008"/>
    <w:rsid w:val="009D30DF"/>
    <w:rsid w:val="009D30EE"/>
    <w:rsid w:val="009D350C"/>
    <w:rsid w:val="009D43E0"/>
    <w:rsid w:val="009D44C0"/>
    <w:rsid w:val="009D5156"/>
    <w:rsid w:val="009D531A"/>
    <w:rsid w:val="009D5627"/>
    <w:rsid w:val="009D68E5"/>
    <w:rsid w:val="009D6E5D"/>
    <w:rsid w:val="009D79EA"/>
    <w:rsid w:val="009D7A87"/>
    <w:rsid w:val="009E0278"/>
    <w:rsid w:val="009E0C5A"/>
    <w:rsid w:val="009E14E8"/>
    <w:rsid w:val="009E1592"/>
    <w:rsid w:val="009E1E25"/>
    <w:rsid w:val="009E2050"/>
    <w:rsid w:val="009E2339"/>
    <w:rsid w:val="009E29CF"/>
    <w:rsid w:val="009E29D3"/>
    <w:rsid w:val="009E34A3"/>
    <w:rsid w:val="009E4699"/>
    <w:rsid w:val="009E4814"/>
    <w:rsid w:val="009E4CC4"/>
    <w:rsid w:val="009E51B0"/>
    <w:rsid w:val="009E53D8"/>
    <w:rsid w:val="009E5EFF"/>
    <w:rsid w:val="009E5FE2"/>
    <w:rsid w:val="009E6523"/>
    <w:rsid w:val="009E65E1"/>
    <w:rsid w:val="009E6C7F"/>
    <w:rsid w:val="009E6EC2"/>
    <w:rsid w:val="009E76B6"/>
    <w:rsid w:val="009E7B7D"/>
    <w:rsid w:val="009E7BEE"/>
    <w:rsid w:val="009E7E67"/>
    <w:rsid w:val="009F00A7"/>
    <w:rsid w:val="009F0547"/>
    <w:rsid w:val="009F0618"/>
    <w:rsid w:val="009F073C"/>
    <w:rsid w:val="009F0EF3"/>
    <w:rsid w:val="009F0F2B"/>
    <w:rsid w:val="009F0FC3"/>
    <w:rsid w:val="009F15EB"/>
    <w:rsid w:val="009F1934"/>
    <w:rsid w:val="009F1AA7"/>
    <w:rsid w:val="009F1B73"/>
    <w:rsid w:val="009F1D26"/>
    <w:rsid w:val="009F2974"/>
    <w:rsid w:val="009F2E6C"/>
    <w:rsid w:val="009F2F31"/>
    <w:rsid w:val="009F3C34"/>
    <w:rsid w:val="009F3FF5"/>
    <w:rsid w:val="009F4490"/>
    <w:rsid w:val="009F4A11"/>
    <w:rsid w:val="009F4B47"/>
    <w:rsid w:val="009F5109"/>
    <w:rsid w:val="009F5158"/>
    <w:rsid w:val="009F51E8"/>
    <w:rsid w:val="009F5A8B"/>
    <w:rsid w:val="009F5C0C"/>
    <w:rsid w:val="009F5DD1"/>
    <w:rsid w:val="009F5E74"/>
    <w:rsid w:val="009F6230"/>
    <w:rsid w:val="009F62DC"/>
    <w:rsid w:val="009F6BE5"/>
    <w:rsid w:val="009F701A"/>
    <w:rsid w:val="009F7457"/>
    <w:rsid w:val="009F7531"/>
    <w:rsid w:val="009F7AC6"/>
    <w:rsid w:val="009F7C60"/>
    <w:rsid w:val="00A0021E"/>
    <w:rsid w:val="00A01E7D"/>
    <w:rsid w:val="00A0259B"/>
    <w:rsid w:val="00A026C3"/>
    <w:rsid w:val="00A02914"/>
    <w:rsid w:val="00A0303F"/>
    <w:rsid w:val="00A030A5"/>
    <w:rsid w:val="00A033EB"/>
    <w:rsid w:val="00A03B38"/>
    <w:rsid w:val="00A03C69"/>
    <w:rsid w:val="00A03F71"/>
    <w:rsid w:val="00A046DC"/>
    <w:rsid w:val="00A04705"/>
    <w:rsid w:val="00A04BED"/>
    <w:rsid w:val="00A050AA"/>
    <w:rsid w:val="00A0514E"/>
    <w:rsid w:val="00A05163"/>
    <w:rsid w:val="00A054BE"/>
    <w:rsid w:val="00A06871"/>
    <w:rsid w:val="00A07261"/>
    <w:rsid w:val="00A0736C"/>
    <w:rsid w:val="00A078B2"/>
    <w:rsid w:val="00A07A3F"/>
    <w:rsid w:val="00A07F73"/>
    <w:rsid w:val="00A07FED"/>
    <w:rsid w:val="00A10152"/>
    <w:rsid w:val="00A1017C"/>
    <w:rsid w:val="00A107A3"/>
    <w:rsid w:val="00A110F1"/>
    <w:rsid w:val="00A11F4D"/>
    <w:rsid w:val="00A12161"/>
    <w:rsid w:val="00A1240B"/>
    <w:rsid w:val="00A1292F"/>
    <w:rsid w:val="00A13278"/>
    <w:rsid w:val="00A132BE"/>
    <w:rsid w:val="00A132E2"/>
    <w:rsid w:val="00A13D79"/>
    <w:rsid w:val="00A13F0A"/>
    <w:rsid w:val="00A140C9"/>
    <w:rsid w:val="00A14A2B"/>
    <w:rsid w:val="00A14A91"/>
    <w:rsid w:val="00A14B47"/>
    <w:rsid w:val="00A1508A"/>
    <w:rsid w:val="00A153B7"/>
    <w:rsid w:val="00A15664"/>
    <w:rsid w:val="00A15A19"/>
    <w:rsid w:val="00A1645A"/>
    <w:rsid w:val="00A168C2"/>
    <w:rsid w:val="00A17491"/>
    <w:rsid w:val="00A176AE"/>
    <w:rsid w:val="00A17927"/>
    <w:rsid w:val="00A17D72"/>
    <w:rsid w:val="00A200D2"/>
    <w:rsid w:val="00A20211"/>
    <w:rsid w:val="00A207FD"/>
    <w:rsid w:val="00A21362"/>
    <w:rsid w:val="00A21AE4"/>
    <w:rsid w:val="00A21EDF"/>
    <w:rsid w:val="00A2207F"/>
    <w:rsid w:val="00A22354"/>
    <w:rsid w:val="00A226D4"/>
    <w:rsid w:val="00A227CA"/>
    <w:rsid w:val="00A22C89"/>
    <w:rsid w:val="00A22EA5"/>
    <w:rsid w:val="00A237A0"/>
    <w:rsid w:val="00A2427C"/>
    <w:rsid w:val="00A274BD"/>
    <w:rsid w:val="00A276D8"/>
    <w:rsid w:val="00A27A84"/>
    <w:rsid w:val="00A30928"/>
    <w:rsid w:val="00A309A9"/>
    <w:rsid w:val="00A30F03"/>
    <w:rsid w:val="00A30F8A"/>
    <w:rsid w:val="00A30FD7"/>
    <w:rsid w:val="00A313AA"/>
    <w:rsid w:val="00A31DB7"/>
    <w:rsid w:val="00A31EB0"/>
    <w:rsid w:val="00A322ED"/>
    <w:rsid w:val="00A32986"/>
    <w:rsid w:val="00A32D46"/>
    <w:rsid w:val="00A32E98"/>
    <w:rsid w:val="00A3331C"/>
    <w:rsid w:val="00A33E40"/>
    <w:rsid w:val="00A33EA5"/>
    <w:rsid w:val="00A33F8B"/>
    <w:rsid w:val="00A340CB"/>
    <w:rsid w:val="00A343E2"/>
    <w:rsid w:val="00A34D71"/>
    <w:rsid w:val="00A354D7"/>
    <w:rsid w:val="00A35B28"/>
    <w:rsid w:val="00A36557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11F6"/>
    <w:rsid w:val="00A41738"/>
    <w:rsid w:val="00A41B20"/>
    <w:rsid w:val="00A41DA9"/>
    <w:rsid w:val="00A42319"/>
    <w:rsid w:val="00A4251F"/>
    <w:rsid w:val="00A426E6"/>
    <w:rsid w:val="00A42AA9"/>
    <w:rsid w:val="00A4344B"/>
    <w:rsid w:val="00A43850"/>
    <w:rsid w:val="00A43A68"/>
    <w:rsid w:val="00A44132"/>
    <w:rsid w:val="00A4415A"/>
    <w:rsid w:val="00A44E3C"/>
    <w:rsid w:val="00A45A91"/>
    <w:rsid w:val="00A45AF0"/>
    <w:rsid w:val="00A45C86"/>
    <w:rsid w:val="00A46396"/>
    <w:rsid w:val="00A47864"/>
    <w:rsid w:val="00A4798D"/>
    <w:rsid w:val="00A479CF"/>
    <w:rsid w:val="00A502AF"/>
    <w:rsid w:val="00A505B9"/>
    <w:rsid w:val="00A50F3A"/>
    <w:rsid w:val="00A522A9"/>
    <w:rsid w:val="00A5234B"/>
    <w:rsid w:val="00A52568"/>
    <w:rsid w:val="00A525EA"/>
    <w:rsid w:val="00A52945"/>
    <w:rsid w:val="00A52BE1"/>
    <w:rsid w:val="00A542CA"/>
    <w:rsid w:val="00A54714"/>
    <w:rsid w:val="00A54A4C"/>
    <w:rsid w:val="00A54D0F"/>
    <w:rsid w:val="00A54FBB"/>
    <w:rsid w:val="00A5544D"/>
    <w:rsid w:val="00A55C38"/>
    <w:rsid w:val="00A5664C"/>
    <w:rsid w:val="00A56E32"/>
    <w:rsid w:val="00A5707B"/>
    <w:rsid w:val="00A5752F"/>
    <w:rsid w:val="00A5754C"/>
    <w:rsid w:val="00A57D0A"/>
    <w:rsid w:val="00A603B9"/>
    <w:rsid w:val="00A60B23"/>
    <w:rsid w:val="00A60DBB"/>
    <w:rsid w:val="00A619A2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42C0"/>
    <w:rsid w:val="00A643B0"/>
    <w:rsid w:val="00A646E6"/>
    <w:rsid w:val="00A649FC"/>
    <w:rsid w:val="00A65278"/>
    <w:rsid w:val="00A653A5"/>
    <w:rsid w:val="00A65E84"/>
    <w:rsid w:val="00A65F08"/>
    <w:rsid w:val="00A66020"/>
    <w:rsid w:val="00A66259"/>
    <w:rsid w:val="00A66A8D"/>
    <w:rsid w:val="00A67161"/>
    <w:rsid w:val="00A6758C"/>
    <w:rsid w:val="00A679EB"/>
    <w:rsid w:val="00A67A4E"/>
    <w:rsid w:val="00A67E0B"/>
    <w:rsid w:val="00A67EF1"/>
    <w:rsid w:val="00A7032F"/>
    <w:rsid w:val="00A7178B"/>
    <w:rsid w:val="00A7182F"/>
    <w:rsid w:val="00A718F4"/>
    <w:rsid w:val="00A71941"/>
    <w:rsid w:val="00A71BD9"/>
    <w:rsid w:val="00A727ED"/>
    <w:rsid w:val="00A73538"/>
    <w:rsid w:val="00A7376D"/>
    <w:rsid w:val="00A737CF"/>
    <w:rsid w:val="00A73A75"/>
    <w:rsid w:val="00A73ECC"/>
    <w:rsid w:val="00A74153"/>
    <w:rsid w:val="00A741C5"/>
    <w:rsid w:val="00A744A1"/>
    <w:rsid w:val="00A74E64"/>
    <w:rsid w:val="00A754B2"/>
    <w:rsid w:val="00A76134"/>
    <w:rsid w:val="00A766BF"/>
    <w:rsid w:val="00A768F4"/>
    <w:rsid w:val="00A7694E"/>
    <w:rsid w:val="00A76EA9"/>
    <w:rsid w:val="00A76F48"/>
    <w:rsid w:val="00A7780B"/>
    <w:rsid w:val="00A77A70"/>
    <w:rsid w:val="00A77B90"/>
    <w:rsid w:val="00A77BD2"/>
    <w:rsid w:val="00A77DB0"/>
    <w:rsid w:val="00A77DEA"/>
    <w:rsid w:val="00A77F55"/>
    <w:rsid w:val="00A80005"/>
    <w:rsid w:val="00A80911"/>
    <w:rsid w:val="00A81109"/>
    <w:rsid w:val="00A81215"/>
    <w:rsid w:val="00A815B9"/>
    <w:rsid w:val="00A82361"/>
    <w:rsid w:val="00A823BC"/>
    <w:rsid w:val="00A8274D"/>
    <w:rsid w:val="00A82874"/>
    <w:rsid w:val="00A82D81"/>
    <w:rsid w:val="00A83AF1"/>
    <w:rsid w:val="00A83CD6"/>
    <w:rsid w:val="00A83D99"/>
    <w:rsid w:val="00A83E6D"/>
    <w:rsid w:val="00A845AB"/>
    <w:rsid w:val="00A84766"/>
    <w:rsid w:val="00A849DF"/>
    <w:rsid w:val="00A84FFB"/>
    <w:rsid w:val="00A8502C"/>
    <w:rsid w:val="00A852E4"/>
    <w:rsid w:val="00A8555C"/>
    <w:rsid w:val="00A85BD8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1FA"/>
    <w:rsid w:val="00A90973"/>
    <w:rsid w:val="00A90A73"/>
    <w:rsid w:val="00A9152F"/>
    <w:rsid w:val="00A91956"/>
    <w:rsid w:val="00A91CB6"/>
    <w:rsid w:val="00A9214F"/>
    <w:rsid w:val="00A923E4"/>
    <w:rsid w:val="00A92EAF"/>
    <w:rsid w:val="00A9309A"/>
    <w:rsid w:val="00A93794"/>
    <w:rsid w:val="00A9446D"/>
    <w:rsid w:val="00A9446E"/>
    <w:rsid w:val="00A9556F"/>
    <w:rsid w:val="00A95C1E"/>
    <w:rsid w:val="00A95EF2"/>
    <w:rsid w:val="00A9612B"/>
    <w:rsid w:val="00A9653A"/>
    <w:rsid w:val="00A9659E"/>
    <w:rsid w:val="00A96B03"/>
    <w:rsid w:val="00A96C1B"/>
    <w:rsid w:val="00A9764E"/>
    <w:rsid w:val="00A976A0"/>
    <w:rsid w:val="00AA1218"/>
    <w:rsid w:val="00AA1381"/>
    <w:rsid w:val="00AA13EE"/>
    <w:rsid w:val="00AA14BB"/>
    <w:rsid w:val="00AA152A"/>
    <w:rsid w:val="00AA15CA"/>
    <w:rsid w:val="00AA160C"/>
    <w:rsid w:val="00AA18A2"/>
    <w:rsid w:val="00AA18C9"/>
    <w:rsid w:val="00AA1CA2"/>
    <w:rsid w:val="00AA1F15"/>
    <w:rsid w:val="00AA2206"/>
    <w:rsid w:val="00AA27B2"/>
    <w:rsid w:val="00AA2A5E"/>
    <w:rsid w:val="00AA2AF8"/>
    <w:rsid w:val="00AA366D"/>
    <w:rsid w:val="00AA401D"/>
    <w:rsid w:val="00AA48D5"/>
    <w:rsid w:val="00AA54DA"/>
    <w:rsid w:val="00AA5519"/>
    <w:rsid w:val="00AA5D1D"/>
    <w:rsid w:val="00AA6562"/>
    <w:rsid w:val="00AA6980"/>
    <w:rsid w:val="00AA6E88"/>
    <w:rsid w:val="00AA77BA"/>
    <w:rsid w:val="00AB0910"/>
    <w:rsid w:val="00AB0A34"/>
    <w:rsid w:val="00AB0C4D"/>
    <w:rsid w:val="00AB0F21"/>
    <w:rsid w:val="00AB0F99"/>
    <w:rsid w:val="00AB1274"/>
    <w:rsid w:val="00AB1602"/>
    <w:rsid w:val="00AB1B18"/>
    <w:rsid w:val="00AB1CC1"/>
    <w:rsid w:val="00AB1D4C"/>
    <w:rsid w:val="00AB1D4F"/>
    <w:rsid w:val="00AB25AC"/>
    <w:rsid w:val="00AB2942"/>
    <w:rsid w:val="00AB2947"/>
    <w:rsid w:val="00AB2C22"/>
    <w:rsid w:val="00AB2D1C"/>
    <w:rsid w:val="00AB2DA4"/>
    <w:rsid w:val="00AB305F"/>
    <w:rsid w:val="00AB3348"/>
    <w:rsid w:val="00AB33E0"/>
    <w:rsid w:val="00AB3449"/>
    <w:rsid w:val="00AB3E85"/>
    <w:rsid w:val="00AB4BC6"/>
    <w:rsid w:val="00AB55DE"/>
    <w:rsid w:val="00AB55E6"/>
    <w:rsid w:val="00AB5A43"/>
    <w:rsid w:val="00AB5F4D"/>
    <w:rsid w:val="00AB6B14"/>
    <w:rsid w:val="00AB6CBD"/>
    <w:rsid w:val="00AB708C"/>
    <w:rsid w:val="00AB7130"/>
    <w:rsid w:val="00AB72EB"/>
    <w:rsid w:val="00AB7B0C"/>
    <w:rsid w:val="00AC03CE"/>
    <w:rsid w:val="00AC03ED"/>
    <w:rsid w:val="00AC0845"/>
    <w:rsid w:val="00AC13DA"/>
    <w:rsid w:val="00AC19FB"/>
    <w:rsid w:val="00AC23A1"/>
    <w:rsid w:val="00AC2479"/>
    <w:rsid w:val="00AC2D21"/>
    <w:rsid w:val="00AC3036"/>
    <w:rsid w:val="00AC34C2"/>
    <w:rsid w:val="00AC35F2"/>
    <w:rsid w:val="00AC3A56"/>
    <w:rsid w:val="00AC3D5C"/>
    <w:rsid w:val="00AC405F"/>
    <w:rsid w:val="00AC4B8D"/>
    <w:rsid w:val="00AC4FEA"/>
    <w:rsid w:val="00AC5036"/>
    <w:rsid w:val="00AC5494"/>
    <w:rsid w:val="00AC5E02"/>
    <w:rsid w:val="00AC5EFE"/>
    <w:rsid w:val="00AC64AE"/>
    <w:rsid w:val="00AC6527"/>
    <w:rsid w:val="00AC6530"/>
    <w:rsid w:val="00AC6B0B"/>
    <w:rsid w:val="00AC6B5A"/>
    <w:rsid w:val="00AC6D97"/>
    <w:rsid w:val="00AC74B1"/>
    <w:rsid w:val="00AC79E2"/>
    <w:rsid w:val="00AD0093"/>
    <w:rsid w:val="00AD0772"/>
    <w:rsid w:val="00AD1F92"/>
    <w:rsid w:val="00AD2009"/>
    <w:rsid w:val="00AD2014"/>
    <w:rsid w:val="00AD219A"/>
    <w:rsid w:val="00AD2B99"/>
    <w:rsid w:val="00AD32C4"/>
    <w:rsid w:val="00AD3788"/>
    <w:rsid w:val="00AD4497"/>
    <w:rsid w:val="00AD4641"/>
    <w:rsid w:val="00AD5BA7"/>
    <w:rsid w:val="00AD64E5"/>
    <w:rsid w:val="00AD6B38"/>
    <w:rsid w:val="00AD72DD"/>
    <w:rsid w:val="00AE0049"/>
    <w:rsid w:val="00AE004F"/>
    <w:rsid w:val="00AE060E"/>
    <w:rsid w:val="00AE13E9"/>
    <w:rsid w:val="00AE1670"/>
    <w:rsid w:val="00AE24AC"/>
    <w:rsid w:val="00AE3187"/>
    <w:rsid w:val="00AE32C5"/>
    <w:rsid w:val="00AE3719"/>
    <w:rsid w:val="00AE3863"/>
    <w:rsid w:val="00AE3AFF"/>
    <w:rsid w:val="00AE3E0B"/>
    <w:rsid w:val="00AE4CCC"/>
    <w:rsid w:val="00AE4D11"/>
    <w:rsid w:val="00AE5455"/>
    <w:rsid w:val="00AE5981"/>
    <w:rsid w:val="00AE6052"/>
    <w:rsid w:val="00AE6078"/>
    <w:rsid w:val="00AE6121"/>
    <w:rsid w:val="00AE6295"/>
    <w:rsid w:val="00AE62C4"/>
    <w:rsid w:val="00AE6B6D"/>
    <w:rsid w:val="00AE75B4"/>
    <w:rsid w:val="00AE7847"/>
    <w:rsid w:val="00AF032D"/>
    <w:rsid w:val="00AF07E3"/>
    <w:rsid w:val="00AF1D46"/>
    <w:rsid w:val="00AF200E"/>
    <w:rsid w:val="00AF283F"/>
    <w:rsid w:val="00AF29A7"/>
    <w:rsid w:val="00AF2C4B"/>
    <w:rsid w:val="00AF2D8F"/>
    <w:rsid w:val="00AF3393"/>
    <w:rsid w:val="00AF3909"/>
    <w:rsid w:val="00AF3C29"/>
    <w:rsid w:val="00AF3D2E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671F"/>
    <w:rsid w:val="00AF7828"/>
    <w:rsid w:val="00AF7C9A"/>
    <w:rsid w:val="00AF7F6C"/>
    <w:rsid w:val="00B0025D"/>
    <w:rsid w:val="00B00C21"/>
    <w:rsid w:val="00B01329"/>
    <w:rsid w:val="00B015FD"/>
    <w:rsid w:val="00B0180A"/>
    <w:rsid w:val="00B01876"/>
    <w:rsid w:val="00B019AE"/>
    <w:rsid w:val="00B01C9D"/>
    <w:rsid w:val="00B01CB1"/>
    <w:rsid w:val="00B01E79"/>
    <w:rsid w:val="00B0217B"/>
    <w:rsid w:val="00B02A12"/>
    <w:rsid w:val="00B02C48"/>
    <w:rsid w:val="00B032EB"/>
    <w:rsid w:val="00B03331"/>
    <w:rsid w:val="00B033AB"/>
    <w:rsid w:val="00B03436"/>
    <w:rsid w:val="00B03460"/>
    <w:rsid w:val="00B035CC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4F1"/>
    <w:rsid w:val="00B078AC"/>
    <w:rsid w:val="00B101F4"/>
    <w:rsid w:val="00B108AE"/>
    <w:rsid w:val="00B10ACC"/>
    <w:rsid w:val="00B10BDE"/>
    <w:rsid w:val="00B10C2A"/>
    <w:rsid w:val="00B10F4F"/>
    <w:rsid w:val="00B118D6"/>
    <w:rsid w:val="00B11F88"/>
    <w:rsid w:val="00B12374"/>
    <w:rsid w:val="00B12825"/>
    <w:rsid w:val="00B1289C"/>
    <w:rsid w:val="00B12DD4"/>
    <w:rsid w:val="00B13341"/>
    <w:rsid w:val="00B1398F"/>
    <w:rsid w:val="00B13ECF"/>
    <w:rsid w:val="00B13F73"/>
    <w:rsid w:val="00B1447F"/>
    <w:rsid w:val="00B144E9"/>
    <w:rsid w:val="00B15382"/>
    <w:rsid w:val="00B15BEC"/>
    <w:rsid w:val="00B1669A"/>
    <w:rsid w:val="00B16A8E"/>
    <w:rsid w:val="00B16B24"/>
    <w:rsid w:val="00B16CEE"/>
    <w:rsid w:val="00B16EC4"/>
    <w:rsid w:val="00B16FC6"/>
    <w:rsid w:val="00B17354"/>
    <w:rsid w:val="00B17FDF"/>
    <w:rsid w:val="00B17FED"/>
    <w:rsid w:val="00B20082"/>
    <w:rsid w:val="00B2065D"/>
    <w:rsid w:val="00B20A3E"/>
    <w:rsid w:val="00B20B2A"/>
    <w:rsid w:val="00B211D8"/>
    <w:rsid w:val="00B21374"/>
    <w:rsid w:val="00B21436"/>
    <w:rsid w:val="00B21455"/>
    <w:rsid w:val="00B21A9F"/>
    <w:rsid w:val="00B21ACC"/>
    <w:rsid w:val="00B221CB"/>
    <w:rsid w:val="00B226F2"/>
    <w:rsid w:val="00B22AB6"/>
    <w:rsid w:val="00B22EEB"/>
    <w:rsid w:val="00B23B33"/>
    <w:rsid w:val="00B23CAC"/>
    <w:rsid w:val="00B23EC2"/>
    <w:rsid w:val="00B24548"/>
    <w:rsid w:val="00B246EB"/>
    <w:rsid w:val="00B24793"/>
    <w:rsid w:val="00B24A3C"/>
    <w:rsid w:val="00B24F33"/>
    <w:rsid w:val="00B25679"/>
    <w:rsid w:val="00B25758"/>
    <w:rsid w:val="00B25C87"/>
    <w:rsid w:val="00B261A6"/>
    <w:rsid w:val="00B2626A"/>
    <w:rsid w:val="00B26276"/>
    <w:rsid w:val="00B262A5"/>
    <w:rsid w:val="00B2638E"/>
    <w:rsid w:val="00B26F91"/>
    <w:rsid w:val="00B273F4"/>
    <w:rsid w:val="00B27681"/>
    <w:rsid w:val="00B301DD"/>
    <w:rsid w:val="00B301F2"/>
    <w:rsid w:val="00B304CF"/>
    <w:rsid w:val="00B30648"/>
    <w:rsid w:val="00B310BB"/>
    <w:rsid w:val="00B3122C"/>
    <w:rsid w:val="00B31763"/>
    <w:rsid w:val="00B3206F"/>
    <w:rsid w:val="00B327A8"/>
    <w:rsid w:val="00B32AB8"/>
    <w:rsid w:val="00B336F7"/>
    <w:rsid w:val="00B33B52"/>
    <w:rsid w:val="00B34163"/>
    <w:rsid w:val="00B345ED"/>
    <w:rsid w:val="00B3485A"/>
    <w:rsid w:val="00B34899"/>
    <w:rsid w:val="00B35940"/>
    <w:rsid w:val="00B35A8D"/>
    <w:rsid w:val="00B3612A"/>
    <w:rsid w:val="00B361AB"/>
    <w:rsid w:val="00B363D3"/>
    <w:rsid w:val="00B370C6"/>
    <w:rsid w:val="00B376D4"/>
    <w:rsid w:val="00B37703"/>
    <w:rsid w:val="00B37E7A"/>
    <w:rsid w:val="00B402FF"/>
    <w:rsid w:val="00B4032E"/>
    <w:rsid w:val="00B4072C"/>
    <w:rsid w:val="00B40B23"/>
    <w:rsid w:val="00B41263"/>
    <w:rsid w:val="00B414C8"/>
    <w:rsid w:val="00B41514"/>
    <w:rsid w:val="00B4185A"/>
    <w:rsid w:val="00B42149"/>
    <w:rsid w:val="00B4285C"/>
    <w:rsid w:val="00B42D84"/>
    <w:rsid w:val="00B4302A"/>
    <w:rsid w:val="00B43145"/>
    <w:rsid w:val="00B43318"/>
    <w:rsid w:val="00B4362F"/>
    <w:rsid w:val="00B43FCF"/>
    <w:rsid w:val="00B44042"/>
    <w:rsid w:val="00B44497"/>
    <w:rsid w:val="00B44919"/>
    <w:rsid w:val="00B4494E"/>
    <w:rsid w:val="00B44A83"/>
    <w:rsid w:val="00B45515"/>
    <w:rsid w:val="00B4643F"/>
    <w:rsid w:val="00B46670"/>
    <w:rsid w:val="00B474C2"/>
    <w:rsid w:val="00B47E5D"/>
    <w:rsid w:val="00B502E8"/>
    <w:rsid w:val="00B50D40"/>
    <w:rsid w:val="00B51089"/>
    <w:rsid w:val="00B51E03"/>
    <w:rsid w:val="00B51F24"/>
    <w:rsid w:val="00B525D5"/>
    <w:rsid w:val="00B5334C"/>
    <w:rsid w:val="00B53D9D"/>
    <w:rsid w:val="00B53DEA"/>
    <w:rsid w:val="00B54465"/>
    <w:rsid w:val="00B55503"/>
    <w:rsid w:val="00B55F79"/>
    <w:rsid w:val="00B55FFC"/>
    <w:rsid w:val="00B560E9"/>
    <w:rsid w:val="00B564DD"/>
    <w:rsid w:val="00B5672C"/>
    <w:rsid w:val="00B57275"/>
    <w:rsid w:val="00B576AC"/>
    <w:rsid w:val="00B576EC"/>
    <w:rsid w:val="00B57BAE"/>
    <w:rsid w:val="00B6008E"/>
    <w:rsid w:val="00B6025F"/>
    <w:rsid w:val="00B60787"/>
    <w:rsid w:val="00B60BFD"/>
    <w:rsid w:val="00B60D7A"/>
    <w:rsid w:val="00B60E1E"/>
    <w:rsid w:val="00B613C1"/>
    <w:rsid w:val="00B613D6"/>
    <w:rsid w:val="00B61C2F"/>
    <w:rsid w:val="00B6201B"/>
    <w:rsid w:val="00B620FA"/>
    <w:rsid w:val="00B63651"/>
    <w:rsid w:val="00B6419D"/>
    <w:rsid w:val="00B6445F"/>
    <w:rsid w:val="00B64967"/>
    <w:rsid w:val="00B64A9D"/>
    <w:rsid w:val="00B64B9F"/>
    <w:rsid w:val="00B65492"/>
    <w:rsid w:val="00B654DF"/>
    <w:rsid w:val="00B658E8"/>
    <w:rsid w:val="00B65A92"/>
    <w:rsid w:val="00B66140"/>
    <w:rsid w:val="00B66AEB"/>
    <w:rsid w:val="00B66D9D"/>
    <w:rsid w:val="00B6763E"/>
    <w:rsid w:val="00B676E2"/>
    <w:rsid w:val="00B6776D"/>
    <w:rsid w:val="00B67E70"/>
    <w:rsid w:val="00B67F06"/>
    <w:rsid w:val="00B70243"/>
    <w:rsid w:val="00B70C46"/>
    <w:rsid w:val="00B70C67"/>
    <w:rsid w:val="00B7137C"/>
    <w:rsid w:val="00B71816"/>
    <w:rsid w:val="00B71890"/>
    <w:rsid w:val="00B72008"/>
    <w:rsid w:val="00B7210F"/>
    <w:rsid w:val="00B72315"/>
    <w:rsid w:val="00B72439"/>
    <w:rsid w:val="00B72763"/>
    <w:rsid w:val="00B72FE6"/>
    <w:rsid w:val="00B73026"/>
    <w:rsid w:val="00B7307C"/>
    <w:rsid w:val="00B73902"/>
    <w:rsid w:val="00B74384"/>
    <w:rsid w:val="00B74536"/>
    <w:rsid w:val="00B74FC5"/>
    <w:rsid w:val="00B758C0"/>
    <w:rsid w:val="00B7599B"/>
    <w:rsid w:val="00B75A11"/>
    <w:rsid w:val="00B7674F"/>
    <w:rsid w:val="00B76896"/>
    <w:rsid w:val="00B76982"/>
    <w:rsid w:val="00B77102"/>
    <w:rsid w:val="00B776D2"/>
    <w:rsid w:val="00B80253"/>
    <w:rsid w:val="00B80674"/>
    <w:rsid w:val="00B81D5A"/>
    <w:rsid w:val="00B828E0"/>
    <w:rsid w:val="00B82DA1"/>
    <w:rsid w:val="00B82F14"/>
    <w:rsid w:val="00B83010"/>
    <w:rsid w:val="00B834E2"/>
    <w:rsid w:val="00B835B1"/>
    <w:rsid w:val="00B836B1"/>
    <w:rsid w:val="00B8466E"/>
    <w:rsid w:val="00B8490B"/>
    <w:rsid w:val="00B854C6"/>
    <w:rsid w:val="00B8550F"/>
    <w:rsid w:val="00B85595"/>
    <w:rsid w:val="00B85676"/>
    <w:rsid w:val="00B857E1"/>
    <w:rsid w:val="00B85940"/>
    <w:rsid w:val="00B85B84"/>
    <w:rsid w:val="00B86795"/>
    <w:rsid w:val="00B86AE0"/>
    <w:rsid w:val="00B870B9"/>
    <w:rsid w:val="00B87272"/>
    <w:rsid w:val="00B879DE"/>
    <w:rsid w:val="00B87C63"/>
    <w:rsid w:val="00B87CB8"/>
    <w:rsid w:val="00B87F02"/>
    <w:rsid w:val="00B90AD7"/>
    <w:rsid w:val="00B90CE5"/>
    <w:rsid w:val="00B90E91"/>
    <w:rsid w:val="00B916A5"/>
    <w:rsid w:val="00B91C7A"/>
    <w:rsid w:val="00B9208D"/>
    <w:rsid w:val="00B92240"/>
    <w:rsid w:val="00B92DBE"/>
    <w:rsid w:val="00B93630"/>
    <w:rsid w:val="00B93D72"/>
    <w:rsid w:val="00B93E86"/>
    <w:rsid w:val="00B940AE"/>
    <w:rsid w:val="00B945F8"/>
    <w:rsid w:val="00B951AE"/>
    <w:rsid w:val="00B953D0"/>
    <w:rsid w:val="00B956EC"/>
    <w:rsid w:val="00B95C4D"/>
    <w:rsid w:val="00B95D3F"/>
    <w:rsid w:val="00B96124"/>
    <w:rsid w:val="00B961E7"/>
    <w:rsid w:val="00B965DA"/>
    <w:rsid w:val="00B96B26"/>
    <w:rsid w:val="00B97127"/>
    <w:rsid w:val="00B9729D"/>
    <w:rsid w:val="00BA06F1"/>
    <w:rsid w:val="00BA12AD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5B4"/>
    <w:rsid w:val="00BA7633"/>
    <w:rsid w:val="00BA7732"/>
    <w:rsid w:val="00BA780F"/>
    <w:rsid w:val="00BA7F0C"/>
    <w:rsid w:val="00BB077B"/>
    <w:rsid w:val="00BB0B5F"/>
    <w:rsid w:val="00BB121A"/>
    <w:rsid w:val="00BB1734"/>
    <w:rsid w:val="00BB191B"/>
    <w:rsid w:val="00BB1D35"/>
    <w:rsid w:val="00BB1F15"/>
    <w:rsid w:val="00BB1F1A"/>
    <w:rsid w:val="00BB3319"/>
    <w:rsid w:val="00BB3680"/>
    <w:rsid w:val="00BB38AC"/>
    <w:rsid w:val="00BB3CBD"/>
    <w:rsid w:val="00BB3FE4"/>
    <w:rsid w:val="00BB4042"/>
    <w:rsid w:val="00BB43C8"/>
    <w:rsid w:val="00BB462D"/>
    <w:rsid w:val="00BB4AB7"/>
    <w:rsid w:val="00BB4D39"/>
    <w:rsid w:val="00BB578F"/>
    <w:rsid w:val="00BB5AE9"/>
    <w:rsid w:val="00BB5CDB"/>
    <w:rsid w:val="00BB5CDE"/>
    <w:rsid w:val="00BB634C"/>
    <w:rsid w:val="00BB6601"/>
    <w:rsid w:val="00BB70CA"/>
    <w:rsid w:val="00BB72C3"/>
    <w:rsid w:val="00BB73A0"/>
    <w:rsid w:val="00BB753A"/>
    <w:rsid w:val="00BB7A2E"/>
    <w:rsid w:val="00BC0E18"/>
    <w:rsid w:val="00BC0E1D"/>
    <w:rsid w:val="00BC168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8F7"/>
    <w:rsid w:val="00BC4CDF"/>
    <w:rsid w:val="00BC5317"/>
    <w:rsid w:val="00BC5752"/>
    <w:rsid w:val="00BC59A4"/>
    <w:rsid w:val="00BC6382"/>
    <w:rsid w:val="00BC6580"/>
    <w:rsid w:val="00BC6A2B"/>
    <w:rsid w:val="00BC6A6F"/>
    <w:rsid w:val="00BC6C1B"/>
    <w:rsid w:val="00BC6F20"/>
    <w:rsid w:val="00BC79C8"/>
    <w:rsid w:val="00BC7CC9"/>
    <w:rsid w:val="00BC7F12"/>
    <w:rsid w:val="00BD0FD2"/>
    <w:rsid w:val="00BD1168"/>
    <w:rsid w:val="00BD14C1"/>
    <w:rsid w:val="00BD1A69"/>
    <w:rsid w:val="00BD1B21"/>
    <w:rsid w:val="00BD1DAE"/>
    <w:rsid w:val="00BD1DB5"/>
    <w:rsid w:val="00BD22CE"/>
    <w:rsid w:val="00BD2E11"/>
    <w:rsid w:val="00BD3748"/>
    <w:rsid w:val="00BD4064"/>
    <w:rsid w:val="00BD4A2A"/>
    <w:rsid w:val="00BD4DE8"/>
    <w:rsid w:val="00BD5279"/>
    <w:rsid w:val="00BD59AD"/>
    <w:rsid w:val="00BD63B8"/>
    <w:rsid w:val="00BD64CB"/>
    <w:rsid w:val="00BD6A1E"/>
    <w:rsid w:val="00BD718F"/>
    <w:rsid w:val="00BD79D7"/>
    <w:rsid w:val="00BD7DAB"/>
    <w:rsid w:val="00BE0256"/>
    <w:rsid w:val="00BE0466"/>
    <w:rsid w:val="00BE0479"/>
    <w:rsid w:val="00BE06DF"/>
    <w:rsid w:val="00BE0E1A"/>
    <w:rsid w:val="00BE1990"/>
    <w:rsid w:val="00BE20CA"/>
    <w:rsid w:val="00BE2562"/>
    <w:rsid w:val="00BE2706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81E"/>
    <w:rsid w:val="00BE68D1"/>
    <w:rsid w:val="00BE712D"/>
    <w:rsid w:val="00BE7365"/>
    <w:rsid w:val="00BE7AC6"/>
    <w:rsid w:val="00BE7CCC"/>
    <w:rsid w:val="00BE7D8A"/>
    <w:rsid w:val="00BF0CED"/>
    <w:rsid w:val="00BF16B2"/>
    <w:rsid w:val="00BF2777"/>
    <w:rsid w:val="00BF28B4"/>
    <w:rsid w:val="00BF2A40"/>
    <w:rsid w:val="00BF2AB3"/>
    <w:rsid w:val="00BF35D0"/>
    <w:rsid w:val="00BF3648"/>
    <w:rsid w:val="00BF3763"/>
    <w:rsid w:val="00BF392D"/>
    <w:rsid w:val="00BF411A"/>
    <w:rsid w:val="00BF43BC"/>
    <w:rsid w:val="00BF4BFD"/>
    <w:rsid w:val="00BF570F"/>
    <w:rsid w:val="00BF57F5"/>
    <w:rsid w:val="00BF5C05"/>
    <w:rsid w:val="00BF5C59"/>
    <w:rsid w:val="00BF633A"/>
    <w:rsid w:val="00BF6B45"/>
    <w:rsid w:val="00C0065C"/>
    <w:rsid w:val="00C00FB5"/>
    <w:rsid w:val="00C0139F"/>
    <w:rsid w:val="00C01520"/>
    <w:rsid w:val="00C01680"/>
    <w:rsid w:val="00C01C33"/>
    <w:rsid w:val="00C02073"/>
    <w:rsid w:val="00C02199"/>
    <w:rsid w:val="00C022A2"/>
    <w:rsid w:val="00C0284D"/>
    <w:rsid w:val="00C02AF8"/>
    <w:rsid w:val="00C036EF"/>
    <w:rsid w:val="00C03C90"/>
    <w:rsid w:val="00C0467F"/>
    <w:rsid w:val="00C04A8A"/>
    <w:rsid w:val="00C058B5"/>
    <w:rsid w:val="00C058E1"/>
    <w:rsid w:val="00C058E6"/>
    <w:rsid w:val="00C05BDE"/>
    <w:rsid w:val="00C06697"/>
    <w:rsid w:val="00C07704"/>
    <w:rsid w:val="00C0786C"/>
    <w:rsid w:val="00C07DD0"/>
    <w:rsid w:val="00C07E12"/>
    <w:rsid w:val="00C07E2F"/>
    <w:rsid w:val="00C07FBE"/>
    <w:rsid w:val="00C103EC"/>
    <w:rsid w:val="00C10CF9"/>
    <w:rsid w:val="00C10D7F"/>
    <w:rsid w:val="00C1142D"/>
    <w:rsid w:val="00C11A45"/>
    <w:rsid w:val="00C11B8D"/>
    <w:rsid w:val="00C11CAA"/>
    <w:rsid w:val="00C120F2"/>
    <w:rsid w:val="00C1272A"/>
    <w:rsid w:val="00C13195"/>
    <w:rsid w:val="00C134AC"/>
    <w:rsid w:val="00C13A84"/>
    <w:rsid w:val="00C13F17"/>
    <w:rsid w:val="00C1433B"/>
    <w:rsid w:val="00C14C59"/>
    <w:rsid w:val="00C15249"/>
    <w:rsid w:val="00C15322"/>
    <w:rsid w:val="00C161EF"/>
    <w:rsid w:val="00C1628A"/>
    <w:rsid w:val="00C162B5"/>
    <w:rsid w:val="00C167A1"/>
    <w:rsid w:val="00C16829"/>
    <w:rsid w:val="00C16CF8"/>
    <w:rsid w:val="00C16DAD"/>
    <w:rsid w:val="00C17216"/>
    <w:rsid w:val="00C17735"/>
    <w:rsid w:val="00C205B0"/>
    <w:rsid w:val="00C20790"/>
    <w:rsid w:val="00C20BC0"/>
    <w:rsid w:val="00C20D8B"/>
    <w:rsid w:val="00C20DA6"/>
    <w:rsid w:val="00C214B4"/>
    <w:rsid w:val="00C216EC"/>
    <w:rsid w:val="00C216F6"/>
    <w:rsid w:val="00C21A2E"/>
    <w:rsid w:val="00C22999"/>
    <w:rsid w:val="00C23233"/>
    <w:rsid w:val="00C23281"/>
    <w:rsid w:val="00C23582"/>
    <w:rsid w:val="00C23BF4"/>
    <w:rsid w:val="00C23DAE"/>
    <w:rsid w:val="00C24ABA"/>
    <w:rsid w:val="00C24B8D"/>
    <w:rsid w:val="00C24FB0"/>
    <w:rsid w:val="00C2500E"/>
    <w:rsid w:val="00C25830"/>
    <w:rsid w:val="00C25D87"/>
    <w:rsid w:val="00C266D4"/>
    <w:rsid w:val="00C26C46"/>
    <w:rsid w:val="00C26D83"/>
    <w:rsid w:val="00C2790F"/>
    <w:rsid w:val="00C300E3"/>
    <w:rsid w:val="00C301CC"/>
    <w:rsid w:val="00C30275"/>
    <w:rsid w:val="00C31020"/>
    <w:rsid w:val="00C31EA3"/>
    <w:rsid w:val="00C3229A"/>
    <w:rsid w:val="00C32403"/>
    <w:rsid w:val="00C328F3"/>
    <w:rsid w:val="00C32B97"/>
    <w:rsid w:val="00C32BCB"/>
    <w:rsid w:val="00C32D56"/>
    <w:rsid w:val="00C33247"/>
    <w:rsid w:val="00C33840"/>
    <w:rsid w:val="00C33858"/>
    <w:rsid w:val="00C33AC0"/>
    <w:rsid w:val="00C33DF4"/>
    <w:rsid w:val="00C34127"/>
    <w:rsid w:val="00C34792"/>
    <w:rsid w:val="00C34815"/>
    <w:rsid w:val="00C349C8"/>
    <w:rsid w:val="00C34BD9"/>
    <w:rsid w:val="00C34EA1"/>
    <w:rsid w:val="00C3514D"/>
    <w:rsid w:val="00C35248"/>
    <w:rsid w:val="00C3553A"/>
    <w:rsid w:val="00C35544"/>
    <w:rsid w:val="00C35B38"/>
    <w:rsid w:val="00C3647B"/>
    <w:rsid w:val="00C36757"/>
    <w:rsid w:val="00C36F20"/>
    <w:rsid w:val="00C371A2"/>
    <w:rsid w:val="00C371F6"/>
    <w:rsid w:val="00C3728D"/>
    <w:rsid w:val="00C37459"/>
    <w:rsid w:val="00C37629"/>
    <w:rsid w:val="00C37D3C"/>
    <w:rsid w:val="00C37E29"/>
    <w:rsid w:val="00C40576"/>
    <w:rsid w:val="00C406E3"/>
    <w:rsid w:val="00C409D5"/>
    <w:rsid w:val="00C409F3"/>
    <w:rsid w:val="00C416F2"/>
    <w:rsid w:val="00C41A26"/>
    <w:rsid w:val="00C41A51"/>
    <w:rsid w:val="00C4270C"/>
    <w:rsid w:val="00C42867"/>
    <w:rsid w:val="00C42923"/>
    <w:rsid w:val="00C43069"/>
    <w:rsid w:val="00C4359D"/>
    <w:rsid w:val="00C43622"/>
    <w:rsid w:val="00C43860"/>
    <w:rsid w:val="00C43DA4"/>
    <w:rsid w:val="00C44171"/>
    <w:rsid w:val="00C445C9"/>
    <w:rsid w:val="00C4461A"/>
    <w:rsid w:val="00C44FD3"/>
    <w:rsid w:val="00C450A8"/>
    <w:rsid w:val="00C45190"/>
    <w:rsid w:val="00C4533C"/>
    <w:rsid w:val="00C45465"/>
    <w:rsid w:val="00C45882"/>
    <w:rsid w:val="00C45AEC"/>
    <w:rsid w:val="00C45C24"/>
    <w:rsid w:val="00C463B1"/>
    <w:rsid w:val="00C478A3"/>
    <w:rsid w:val="00C478AF"/>
    <w:rsid w:val="00C47CBB"/>
    <w:rsid w:val="00C5118B"/>
    <w:rsid w:val="00C5146D"/>
    <w:rsid w:val="00C51E3A"/>
    <w:rsid w:val="00C51FC8"/>
    <w:rsid w:val="00C52025"/>
    <w:rsid w:val="00C522A4"/>
    <w:rsid w:val="00C52F65"/>
    <w:rsid w:val="00C539C1"/>
    <w:rsid w:val="00C539DC"/>
    <w:rsid w:val="00C54289"/>
    <w:rsid w:val="00C5492F"/>
    <w:rsid w:val="00C54E0E"/>
    <w:rsid w:val="00C54E92"/>
    <w:rsid w:val="00C54EA8"/>
    <w:rsid w:val="00C5648F"/>
    <w:rsid w:val="00C566DE"/>
    <w:rsid w:val="00C56764"/>
    <w:rsid w:val="00C5730F"/>
    <w:rsid w:val="00C57690"/>
    <w:rsid w:val="00C576DA"/>
    <w:rsid w:val="00C616E1"/>
    <w:rsid w:val="00C62331"/>
    <w:rsid w:val="00C6279B"/>
    <w:rsid w:val="00C62852"/>
    <w:rsid w:val="00C63096"/>
    <w:rsid w:val="00C63134"/>
    <w:rsid w:val="00C6379C"/>
    <w:rsid w:val="00C63889"/>
    <w:rsid w:val="00C63F29"/>
    <w:rsid w:val="00C64623"/>
    <w:rsid w:val="00C6468F"/>
    <w:rsid w:val="00C646CD"/>
    <w:rsid w:val="00C653BF"/>
    <w:rsid w:val="00C66B8F"/>
    <w:rsid w:val="00C66FC5"/>
    <w:rsid w:val="00C6718D"/>
    <w:rsid w:val="00C673E0"/>
    <w:rsid w:val="00C70393"/>
    <w:rsid w:val="00C70791"/>
    <w:rsid w:val="00C70DD1"/>
    <w:rsid w:val="00C71003"/>
    <w:rsid w:val="00C71506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409E"/>
    <w:rsid w:val="00C75260"/>
    <w:rsid w:val="00C75977"/>
    <w:rsid w:val="00C75A23"/>
    <w:rsid w:val="00C75E7C"/>
    <w:rsid w:val="00C76042"/>
    <w:rsid w:val="00C760B3"/>
    <w:rsid w:val="00C76289"/>
    <w:rsid w:val="00C76961"/>
    <w:rsid w:val="00C76CE2"/>
    <w:rsid w:val="00C77035"/>
    <w:rsid w:val="00C7740C"/>
    <w:rsid w:val="00C77450"/>
    <w:rsid w:val="00C77B54"/>
    <w:rsid w:val="00C77CD6"/>
    <w:rsid w:val="00C77D52"/>
    <w:rsid w:val="00C77EE1"/>
    <w:rsid w:val="00C802DF"/>
    <w:rsid w:val="00C80A31"/>
    <w:rsid w:val="00C80B1E"/>
    <w:rsid w:val="00C80D45"/>
    <w:rsid w:val="00C81498"/>
    <w:rsid w:val="00C81D49"/>
    <w:rsid w:val="00C823EF"/>
    <w:rsid w:val="00C838DD"/>
    <w:rsid w:val="00C83E9D"/>
    <w:rsid w:val="00C845BC"/>
    <w:rsid w:val="00C849DC"/>
    <w:rsid w:val="00C84B29"/>
    <w:rsid w:val="00C84C37"/>
    <w:rsid w:val="00C85133"/>
    <w:rsid w:val="00C85561"/>
    <w:rsid w:val="00C85CDB"/>
    <w:rsid w:val="00C8617A"/>
    <w:rsid w:val="00C86461"/>
    <w:rsid w:val="00C868CE"/>
    <w:rsid w:val="00C86DDE"/>
    <w:rsid w:val="00C873EA"/>
    <w:rsid w:val="00C87F47"/>
    <w:rsid w:val="00C90407"/>
    <w:rsid w:val="00C90F88"/>
    <w:rsid w:val="00C90FEC"/>
    <w:rsid w:val="00C91056"/>
    <w:rsid w:val="00C91DDB"/>
    <w:rsid w:val="00C91E06"/>
    <w:rsid w:val="00C92010"/>
    <w:rsid w:val="00C92145"/>
    <w:rsid w:val="00C92198"/>
    <w:rsid w:val="00C923AF"/>
    <w:rsid w:val="00C92B3A"/>
    <w:rsid w:val="00C92CD2"/>
    <w:rsid w:val="00C93AF2"/>
    <w:rsid w:val="00C93B68"/>
    <w:rsid w:val="00C93E19"/>
    <w:rsid w:val="00C941F4"/>
    <w:rsid w:val="00C944DF"/>
    <w:rsid w:val="00C946A8"/>
    <w:rsid w:val="00C94D55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1D1"/>
    <w:rsid w:val="00C97871"/>
    <w:rsid w:val="00C97CAD"/>
    <w:rsid w:val="00C97F40"/>
    <w:rsid w:val="00CA031F"/>
    <w:rsid w:val="00CA0B3D"/>
    <w:rsid w:val="00CA12DB"/>
    <w:rsid w:val="00CA179E"/>
    <w:rsid w:val="00CA2F78"/>
    <w:rsid w:val="00CA3084"/>
    <w:rsid w:val="00CA3866"/>
    <w:rsid w:val="00CA38D7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99D"/>
    <w:rsid w:val="00CA6A84"/>
    <w:rsid w:val="00CA6BA5"/>
    <w:rsid w:val="00CA7926"/>
    <w:rsid w:val="00CA79BE"/>
    <w:rsid w:val="00CA7A49"/>
    <w:rsid w:val="00CA7D0E"/>
    <w:rsid w:val="00CB0215"/>
    <w:rsid w:val="00CB0786"/>
    <w:rsid w:val="00CB0A0F"/>
    <w:rsid w:val="00CB0C6D"/>
    <w:rsid w:val="00CB0D3B"/>
    <w:rsid w:val="00CB0F7E"/>
    <w:rsid w:val="00CB1583"/>
    <w:rsid w:val="00CB1B8C"/>
    <w:rsid w:val="00CB23C2"/>
    <w:rsid w:val="00CB2433"/>
    <w:rsid w:val="00CB2440"/>
    <w:rsid w:val="00CB33A7"/>
    <w:rsid w:val="00CB3A0E"/>
    <w:rsid w:val="00CB3C9D"/>
    <w:rsid w:val="00CB42E0"/>
    <w:rsid w:val="00CB47A0"/>
    <w:rsid w:val="00CB4B1B"/>
    <w:rsid w:val="00CB5164"/>
    <w:rsid w:val="00CB53E3"/>
    <w:rsid w:val="00CB55F5"/>
    <w:rsid w:val="00CB5C2D"/>
    <w:rsid w:val="00CB5ECE"/>
    <w:rsid w:val="00CB5F64"/>
    <w:rsid w:val="00CB5F86"/>
    <w:rsid w:val="00CB6254"/>
    <w:rsid w:val="00CB625F"/>
    <w:rsid w:val="00CB639E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996"/>
    <w:rsid w:val="00CC1F35"/>
    <w:rsid w:val="00CC23F0"/>
    <w:rsid w:val="00CC2414"/>
    <w:rsid w:val="00CC2663"/>
    <w:rsid w:val="00CC2793"/>
    <w:rsid w:val="00CC2B60"/>
    <w:rsid w:val="00CC2ECD"/>
    <w:rsid w:val="00CC30A5"/>
    <w:rsid w:val="00CC4209"/>
    <w:rsid w:val="00CC4452"/>
    <w:rsid w:val="00CC5A16"/>
    <w:rsid w:val="00CC5A18"/>
    <w:rsid w:val="00CC5BB2"/>
    <w:rsid w:val="00CC6472"/>
    <w:rsid w:val="00CC675E"/>
    <w:rsid w:val="00CC6A73"/>
    <w:rsid w:val="00CC7EEA"/>
    <w:rsid w:val="00CD00D0"/>
    <w:rsid w:val="00CD00F7"/>
    <w:rsid w:val="00CD07DA"/>
    <w:rsid w:val="00CD07F6"/>
    <w:rsid w:val="00CD0921"/>
    <w:rsid w:val="00CD0F44"/>
    <w:rsid w:val="00CD0F56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028"/>
    <w:rsid w:val="00CD63FD"/>
    <w:rsid w:val="00CD69A4"/>
    <w:rsid w:val="00CD7135"/>
    <w:rsid w:val="00CD77A6"/>
    <w:rsid w:val="00CD7B75"/>
    <w:rsid w:val="00CD7FED"/>
    <w:rsid w:val="00CE00FA"/>
    <w:rsid w:val="00CE06D6"/>
    <w:rsid w:val="00CE0732"/>
    <w:rsid w:val="00CE0B1B"/>
    <w:rsid w:val="00CE1168"/>
    <w:rsid w:val="00CE11F8"/>
    <w:rsid w:val="00CE13B2"/>
    <w:rsid w:val="00CE1B3D"/>
    <w:rsid w:val="00CE1F70"/>
    <w:rsid w:val="00CE207B"/>
    <w:rsid w:val="00CE257E"/>
    <w:rsid w:val="00CE2642"/>
    <w:rsid w:val="00CE2678"/>
    <w:rsid w:val="00CE279A"/>
    <w:rsid w:val="00CE2856"/>
    <w:rsid w:val="00CE2923"/>
    <w:rsid w:val="00CE31D6"/>
    <w:rsid w:val="00CE3328"/>
    <w:rsid w:val="00CE3637"/>
    <w:rsid w:val="00CE377B"/>
    <w:rsid w:val="00CE3835"/>
    <w:rsid w:val="00CE3B18"/>
    <w:rsid w:val="00CE3CD1"/>
    <w:rsid w:val="00CE3CFC"/>
    <w:rsid w:val="00CE3D03"/>
    <w:rsid w:val="00CE420C"/>
    <w:rsid w:val="00CE468A"/>
    <w:rsid w:val="00CE4CAB"/>
    <w:rsid w:val="00CE4D21"/>
    <w:rsid w:val="00CE523F"/>
    <w:rsid w:val="00CE57B3"/>
    <w:rsid w:val="00CE59B6"/>
    <w:rsid w:val="00CE6781"/>
    <w:rsid w:val="00CE695A"/>
    <w:rsid w:val="00CE6C23"/>
    <w:rsid w:val="00CE6FC5"/>
    <w:rsid w:val="00CE76CC"/>
    <w:rsid w:val="00CF0866"/>
    <w:rsid w:val="00CF091C"/>
    <w:rsid w:val="00CF0956"/>
    <w:rsid w:val="00CF1091"/>
    <w:rsid w:val="00CF220C"/>
    <w:rsid w:val="00CF2CC5"/>
    <w:rsid w:val="00CF37CD"/>
    <w:rsid w:val="00CF39D3"/>
    <w:rsid w:val="00CF403E"/>
    <w:rsid w:val="00CF413D"/>
    <w:rsid w:val="00CF4192"/>
    <w:rsid w:val="00CF480A"/>
    <w:rsid w:val="00CF5700"/>
    <w:rsid w:val="00CF5899"/>
    <w:rsid w:val="00CF5B2D"/>
    <w:rsid w:val="00CF618C"/>
    <w:rsid w:val="00CF6209"/>
    <w:rsid w:val="00CF63D5"/>
    <w:rsid w:val="00CF65E3"/>
    <w:rsid w:val="00CF66FD"/>
    <w:rsid w:val="00CF6A2D"/>
    <w:rsid w:val="00CF6A2F"/>
    <w:rsid w:val="00CF6A9D"/>
    <w:rsid w:val="00CF6B90"/>
    <w:rsid w:val="00CF71B8"/>
    <w:rsid w:val="00CF7291"/>
    <w:rsid w:val="00CF75D0"/>
    <w:rsid w:val="00CF77F1"/>
    <w:rsid w:val="00CF7985"/>
    <w:rsid w:val="00CF7B22"/>
    <w:rsid w:val="00D007EB"/>
    <w:rsid w:val="00D0081B"/>
    <w:rsid w:val="00D00AF4"/>
    <w:rsid w:val="00D01028"/>
    <w:rsid w:val="00D01EA9"/>
    <w:rsid w:val="00D020B0"/>
    <w:rsid w:val="00D02DC6"/>
    <w:rsid w:val="00D0335E"/>
    <w:rsid w:val="00D03AD5"/>
    <w:rsid w:val="00D03F38"/>
    <w:rsid w:val="00D04965"/>
    <w:rsid w:val="00D04BF9"/>
    <w:rsid w:val="00D04CE0"/>
    <w:rsid w:val="00D0528E"/>
    <w:rsid w:val="00D0553A"/>
    <w:rsid w:val="00D05798"/>
    <w:rsid w:val="00D05C70"/>
    <w:rsid w:val="00D06852"/>
    <w:rsid w:val="00D06901"/>
    <w:rsid w:val="00D06A85"/>
    <w:rsid w:val="00D07467"/>
    <w:rsid w:val="00D07B7A"/>
    <w:rsid w:val="00D1020A"/>
    <w:rsid w:val="00D10C64"/>
    <w:rsid w:val="00D110A3"/>
    <w:rsid w:val="00D11651"/>
    <w:rsid w:val="00D11813"/>
    <w:rsid w:val="00D1185B"/>
    <w:rsid w:val="00D11CBF"/>
    <w:rsid w:val="00D12888"/>
    <w:rsid w:val="00D12BD1"/>
    <w:rsid w:val="00D12EFF"/>
    <w:rsid w:val="00D12F18"/>
    <w:rsid w:val="00D134A6"/>
    <w:rsid w:val="00D134A9"/>
    <w:rsid w:val="00D13ABD"/>
    <w:rsid w:val="00D13B18"/>
    <w:rsid w:val="00D13F80"/>
    <w:rsid w:val="00D141C9"/>
    <w:rsid w:val="00D14292"/>
    <w:rsid w:val="00D14330"/>
    <w:rsid w:val="00D148B3"/>
    <w:rsid w:val="00D14A7C"/>
    <w:rsid w:val="00D150AC"/>
    <w:rsid w:val="00D151D5"/>
    <w:rsid w:val="00D15846"/>
    <w:rsid w:val="00D159FB"/>
    <w:rsid w:val="00D15DB7"/>
    <w:rsid w:val="00D15E69"/>
    <w:rsid w:val="00D16414"/>
    <w:rsid w:val="00D168F1"/>
    <w:rsid w:val="00D169F3"/>
    <w:rsid w:val="00D16A7D"/>
    <w:rsid w:val="00D1762F"/>
    <w:rsid w:val="00D17844"/>
    <w:rsid w:val="00D20115"/>
    <w:rsid w:val="00D20547"/>
    <w:rsid w:val="00D20CDE"/>
    <w:rsid w:val="00D211E1"/>
    <w:rsid w:val="00D21203"/>
    <w:rsid w:val="00D21715"/>
    <w:rsid w:val="00D21BFF"/>
    <w:rsid w:val="00D2262E"/>
    <w:rsid w:val="00D22D80"/>
    <w:rsid w:val="00D2305A"/>
    <w:rsid w:val="00D23709"/>
    <w:rsid w:val="00D23C60"/>
    <w:rsid w:val="00D23DC6"/>
    <w:rsid w:val="00D2423D"/>
    <w:rsid w:val="00D24450"/>
    <w:rsid w:val="00D247E1"/>
    <w:rsid w:val="00D24C82"/>
    <w:rsid w:val="00D25463"/>
    <w:rsid w:val="00D25DAD"/>
    <w:rsid w:val="00D25F54"/>
    <w:rsid w:val="00D2615A"/>
    <w:rsid w:val="00D26A41"/>
    <w:rsid w:val="00D26B23"/>
    <w:rsid w:val="00D26C13"/>
    <w:rsid w:val="00D26C42"/>
    <w:rsid w:val="00D26E44"/>
    <w:rsid w:val="00D27DF5"/>
    <w:rsid w:val="00D301CC"/>
    <w:rsid w:val="00D3039E"/>
    <w:rsid w:val="00D30864"/>
    <w:rsid w:val="00D30973"/>
    <w:rsid w:val="00D31313"/>
    <w:rsid w:val="00D3194E"/>
    <w:rsid w:val="00D3200B"/>
    <w:rsid w:val="00D324DA"/>
    <w:rsid w:val="00D3391E"/>
    <w:rsid w:val="00D33A8A"/>
    <w:rsid w:val="00D34232"/>
    <w:rsid w:val="00D34327"/>
    <w:rsid w:val="00D3472D"/>
    <w:rsid w:val="00D348B8"/>
    <w:rsid w:val="00D34948"/>
    <w:rsid w:val="00D34965"/>
    <w:rsid w:val="00D34AF4"/>
    <w:rsid w:val="00D351C7"/>
    <w:rsid w:val="00D354C1"/>
    <w:rsid w:val="00D356E2"/>
    <w:rsid w:val="00D35953"/>
    <w:rsid w:val="00D35C2C"/>
    <w:rsid w:val="00D35F39"/>
    <w:rsid w:val="00D35FD8"/>
    <w:rsid w:val="00D36319"/>
    <w:rsid w:val="00D36985"/>
    <w:rsid w:val="00D36B01"/>
    <w:rsid w:val="00D370EB"/>
    <w:rsid w:val="00D37CF0"/>
    <w:rsid w:val="00D37EE3"/>
    <w:rsid w:val="00D4042B"/>
    <w:rsid w:val="00D40629"/>
    <w:rsid w:val="00D40EA3"/>
    <w:rsid w:val="00D4109E"/>
    <w:rsid w:val="00D414BB"/>
    <w:rsid w:val="00D414CF"/>
    <w:rsid w:val="00D415D8"/>
    <w:rsid w:val="00D416E2"/>
    <w:rsid w:val="00D41B60"/>
    <w:rsid w:val="00D41C7B"/>
    <w:rsid w:val="00D420D6"/>
    <w:rsid w:val="00D42BCC"/>
    <w:rsid w:val="00D43449"/>
    <w:rsid w:val="00D436DF"/>
    <w:rsid w:val="00D444C3"/>
    <w:rsid w:val="00D457C7"/>
    <w:rsid w:val="00D45980"/>
    <w:rsid w:val="00D45CE5"/>
    <w:rsid w:val="00D46832"/>
    <w:rsid w:val="00D469EF"/>
    <w:rsid w:val="00D479D4"/>
    <w:rsid w:val="00D50705"/>
    <w:rsid w:val="00D50B22"/>
    <w:rsid w:val="00D50C33"/>
    <w:rsid w:val="00D515CA"/>
    <w:rsid w:val="00D51AED"/>
    <w:rsid w:val="00D5240F"/>
    <w:rsid w:val="00D5242C"/>
    <w:rsid w:val="00D52DE4"/>
    <w:rsid w:val="00D52E3A"/>
    <w:rsid w:val="00D532C0"/>
    <w:rsid w:val="00D534BC"/>
    <w:rsid w:val="00D536B6"/>
    <w:rsid w:val="00D538CA"/>
    <w:rsid w:val="00D53946"/>
    <w:rsid w:val="00D53A9E"/>
    <w:rsid w:val="00D53DF9"/>
    <w:rsid w:val="00D53E50"/>
    <w:rsid w:val="00D53F25"/>
    <w:rsid w:val="00D54120"/>
    <w:rsid w:val="00D54585"/>
    <w:rsid w:val="00D545D9"/>
    <w:rsid w:val="00D54C56"/>
    <w:rsid w:val="00D54D02"/>
    <w:rsid w:val="00D54E69"/>
    <w:rsid w:val="00D5522A"/>
    <w:rsid w:val="00D5537B"/>
    <w:rsid w:val="00D55A51"/>
    <w:rsid w:val="00D55BF1"/>
    <w:rsid w:val="00D55C37"/>
    <w:rsid w:val="00D569CC"/>
    <w:rsid w:val="00D571CB"/>
    <w:rsid w:val="00D57EFF"/>
    <w:rsid w:val="00D57FD1"/>
    <w:rsid w:val="00D60423"/>
    <w:rsid w:val="00D60711"/>
    <w:rsid w:val="00D6099B"/>
    <w:rsid w:val="00D60C0E"/>
    <w:rsid w:val="00D6148F"/>
    <w:rsid w:val="00D616D2"/>
    <w:rsid w:val="00D6183A"/>
    <w:rsid w:val="00D6223D"/>
    <w:rsid w:val="00D63954"/>
    <w:rsid w:val="00D63998"/>
    <w:rsid w:val="00D63A1B"/>
    <w:rsid w:val="00D641C7"/>
    <w:rsid w:val="00D64810"/>
    <w:rsid w:val="00D64962"/>
    <w:rsid w:val="00D64B20"/>
    <w:rsid w:val="00D64C9A"/>
    <w:rsid w:val="00D654D5"/>
    <w:rsid w:val="00D658A3"/>
    <w:rsid w:val="00D6640E"/>
    <w:rsid w:val="00D66C79"/>
    <w:rsid w:val="00D6777D"/>
    <w:rsid w:val="00D67F27"/>
    <w:rsid w:val="00D700D9"/>
    <w:rsid w:val="00D70997"/>
    <w:rsid w:val="00D70EBA"/>
    <w:rsid w:val="00D70FD5"/>
    <w:rsid w:val="00D71378"/>
    <w:rsid w:val="00D71445"/>
    <w:rsid w:val="00D71E82"/>
    <w:rsid w:val="00D723A3"/>
    <w:rsid w:val="00D7274A"/>
    <w:rsid w:val="00D727F0"/>
    <w:rsid w:val="00D729A6"/>
    <w:rsid w:val="00D72B3E"/>
    <w:rsid w:val="00D72B91"/>
    <w:rsid w:val="00D72CFA"/>
    <w:rsid w:val="00D7381A"/>
    <w:rsid w:val="00D73C98"/>
    <w:rsid w:val="00D744AE"/>
    <w:rsid w:val="00D745C9"/>
    <w:rsid w:val="00D75996"/>
    <w:rsid w:val="00D759BD"/>
    <w:rsid w:val="00D76674"/>
    <w:rsid w:val="00D767D7"/>
    <w:rsid w:val="00D76911"/>
    <w:rsid w:val="00D77048"/>
    <w:rsid w:val="00D7734F"/>
    <w:rsid w:val="00D80AEB"/>
    <w:rsid w:val="00D81C95"/>
    <w:rsid w:val="00D81D0C"/>
    <w:rsid w:val="00D82B0F"/>
    <w:rsid w:val="00D84290"/>
    <w:rsid w:val="00D8490C"/>
    <w:rsid w:val="00D84D4C"/>
    <w:rsid w:val="00D8526E"/>
    <w:rsid w:val="00D85850"/>
    <w:rsid w:val="00D85912"/>
    <w:rsid w:val="00D8615C"/>
    <w:rsid w:val="00D862EF"/>
    <w:rsid w:val="00D86A9F"/>
    <w:rsid w:val="00D86E3B"/>
    <w:rsid w:val="00D879A1"/>
    <w:rsid w:val="00D87EE8"/>
    <w:rsid w:val="00D87F44"/>
    <w:rsid w:val="00D90160"/>
    <w:rsid w:val="00D9023C"/>
    <w:rsid w:val="00D909C7"/>
    <w:rsid w:val="00D91222"/>
    <w:rsid w:val="00D9194F"/>
    <w:rsid w:val="00D91E34"/>
    <w:rsid w:val="00D920E5"/>
    <w:rsid w:val="00D92258"/>
    <w:rsid w:val="00D92FE6"/>
    <w:rsid w:val="00D933B6"/>
    <w:rsid w:val="00D93826"/>
    <w:rsid w:val="00D938A5"/>
    <w:rsid w:val="00D939D2"/>
    <w:rsid w:val="00D93A4A"/>
    <w:rsid w:val="00D93C2C"/>
    <w:rsid w:val="00D93D43"/>
    <w:rsid w:val="00D9421B"/>
    <w:rsid w:val="00D944E3"/>
    <w:rsid w:val="00D951CA"/>
    <w:rsid w:val="00D95554"/>
    <w:rsid w:val="00D95CA4"/>
    <w:rsid w:val="00D95EE9"/>
    <w:rsid w:val="00D96426"/>
    <w:rsid w:val="00D96644"/>
    <w:rsid w:val="00D96B87"/>
    <w:rsid w:val="00D96D53"/>
    <w:rsid w:val="00D96FF1"/>
    <w:rsid w:val="00D97286"/>
    <w:rsid w:val="00D97430"/>
    <w:rsid w:val="00D975DF"/>
    <w:rsid w:val="00D977EF"/>
    <w:rsid w:val="00D97B7B"/>
    <w:rsid w:val="00D97CCF"/>
    <w:rsid w:val="00D97E65"/>
    <w:rsid w:val="00DA00E5"/>
    <w:rsid w:val="00DA0C9E"/>
    <w:rsid w:val="00DA0F98"/>
    <w:rsid w:val="00DA12DE"/>
    <w:rsid w:val="00DA1D2B"/>
    <w:rsid w:val="00DA1ECE"/>
    <w:rsid w:val="00DA28DE"/>
    <w:rsid w:val="00DA2B2F"/>
    <w:rsid w:val="00DA302D"/>
    <w:rsid w:val="00DA36B9"/>
    <w:rsid w:val="00DA391F"/>
    <w:rsid w:val="00DA3DE8"/>
    <w:rsid w:val="00DA3E05"/>
    <w:rsid w:val="00DA4117"/>
    <w:rsid w:val="00DA4BAA"/>
    <w:rsid w:val="00DA4EB9"/>
    <w:rsid w:val="00DA53EC"/>
    <w:rsid w:val="00DA5EEE"/>
    <w:rsid w:val="00DA62E7"/>
    <w:rsid w:val="00DA6C27"/>
    <w:rsid w:val="00DA6CA6"/>
    <w:rsid w:val="00DA733F"/>
    <w:rsid w:val="00DA74C1"/>
    <w:rsid w:val="00DA759E"/>
    <w:rsid w:val="00DA7F20"/>
    <w:rsid w:val="00DB0061"/>
    <w:rsid w:val="00DB0E18"/>
    <w:rsid w:val="00DB1001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698"/>
    <w:rsid w:val="00DB56E0"/>
    <w:rsid w:val="00DB5AB7"/>
    <w:rsid w:val="00DB5D4C"/>
    <w:rsid w:val="00DB688F"/>
    <w:rsid w:val="00DB6CA4"/>
    <w:rsid w:val="00DB77C1"/>
    <w:rsid w:val="00DB7C62"/>
    <w:rsid w:val="00DC002F"/>
    <w:rsid w:val="00DC0799"/>
    <w:rsid w:val="00DC08AF"/>
    <w:rsid w:val="00DC0B95"/>
    <w:rsid w:val="00DC1401"/>
    <w:rsid w:val="00DC19B8"/>
    <w:rsid w:val="00DC1FAB"/>
    <w:rsid w:val="00DC283D"/>
    <w:rsid w:val="00DC2A9D"/>
    <w:rsid w:val="00DC2D83"/>
    <w:rsid w:val="00DC3473"/>
    <w:rsid w:val="00DC3EF8"/>
    <w:rsid w:val="00DC40E2"/>
    <w:rsid w:val="00DC4637"/>
    <w:rsid w:val="00DC66E1"/>
    <w:rsid w:val="00DC69F7"/>
    <w:rsid w:val="00DC6B35"/>
    <w:rsid w:val="00DC706C"/>
    <w:rsid w:val="00DC7928"/>
    <w:rsid w:val="00DD0818"/>
    <w:rsid w:val="00DD0C38"/>
    <w:rsid w:val="00DD0C8B"/>
    <w:rsid w:val="00DD1335"/>
    <w:rsid w:val="00DD1764"/>
    <w:rsid w:val="00DD2512"/>
    <w:rsid w:val="00DD25DB"/>
    <w:rsid w:val="00DD25E7"/>
    <w:rsid w:val="00DD3349"/>
    <w:rsid w:val="00DD4595"/>
    <w:rsid w:val="00DD4FB4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6EBA"/>
    <w:rsid w:val="00DD72A4"/>
    <w:rsid w:val="00DD7417"/>
    <w:rsid w:val="00DD7501"/>
    <w:rsid w:val="00DE10C9"/>
    <w:rsid w:val="00DE1115"/>
    <w:rsid w:val="00DE111B"/>
    <w:rsid w:val="00DE2D66"/>
    <w:rsid w:val="00DE2DB4"/>
    <w:rsid w:val="00DE2F71"/>
    <w:rsid w:val="00DE31DB"/>
    <w:rsid w:val="00DE32A8"/>
    <w:rsid w:val="00DE3398"/>
    <w:rsid w:val="00DE3501"/>
    <w:rsid w:val="00DE3624"/>
    <w:rsid w:val="00DE36BD"/>
    <w:rsid w:val="00DE443F"/>
    <w:rsid w:val="00DE47FC"/>
    <w:rsid w:val="00DE559A"/>
    <w:rsid w:val="00DE59DC"/>
    <w:rsid w:val="00DE5A01"/>
    <w:rsid w:val="00DE659A"/>
    <w:rsid w:val="00DE67D9"/>
    <w:rsid w:val="00DE6A3F"/>
    <w:rsid w:val="00DE6BA0"/>
    <w:rsid w:val="00DE6C4A"/>
    <w:rsid w:val="00DE7F66"/>
    <w:rsid w:val="00DF006C"/>
    <w:rsid w:val="00DF033B"/>
    <w:rsid w:val="00DF0A2D"/>
    <w:rsid w:val="00DF0A83"/>
    <w:rsid w:val="00DF0FDE"/>
    <w:rsid w:val="00DF10BB"/>
    <w:rsid w:val="00DF1627"/>
    <w:rsid w:val="00DF1848"/>
    <w:rsid w:val="00DF1C35"/>
    <w:rsid w:val="00DF1DC9"/>
    <w:rsid w:val="00DF2316"/>
    <w:rsid w:val="00DF27AB"/>
    <w:rsid w:val="00DF2E9E"/>
    <w:rsid w:val="00DF2EA6"/>
    <w:rsid w:val="00DF303C"/>
    <w:rsid w:val="00DF3052"/>
    <w:rsid w:val="00DF32CD"/>
    <w:rsid w:val="00DF330F"/>
    <w:rsid w:val="00DF3CB5"/>
    <w:rsid w:val="00DF4837"/>
    <w:rsid w:val="00DF49A5"/>
    <w:rsid w:val="00DF5219"/>
    <w:rsid w:val="00DF54F9"/>
    <w:rsid w:val="00DF56B3"/>
    <w:rsid w:val="00DF57EE"/>
    <w:rsid w:val="00DF5F40"/>
    <w:rsid w:val="00DF6BE8"/>
    <w:rsid w:val="00DF6D24"/>
    <w:rsid w:val="00DF76B3"/>
    <w:rsid w:val="00DF77D0"/>
    <w:rsid w:val="00DF7CA2"/>
    <w:rsid w:val="00E002C9"/>
    <w:rsid w:val="00E00437"/>
    <w:rsid w:val="00E011DE"/>
    <w:rsid w:val="00E0143A"/>
    <w:rsid w:val="00E017BC"/>
    <w:rsid w:val="00E01DED"/>
    <w:rsid w:val="00E024F6"/>
    <w:rsid w:val="00E034D1"/>
    <w:rsid w:val="00E03E1C"/>
    <w:rsid w:val="00E041EE"/>
    <w:rsid w:val="00E05123"/>
    <w:rsid w:val="00E05FF9"/>
    <w:rsid w:val="00E06222"/>
    <w:rsid w:val="00E066E0"/>
    <w:rsid w:val="00E069F7"/>
    <w:rsid w:val="00E06C7C"/>
    <w:rsid w:val="00E06E3A"/>
    <w:rsid w:val="00E07E4F"/>
    <w:rsid w:val="00E1057D"/>
    <w:rsid w:val="00E106AF"/>
    <w:rsid w:val="00E107E2"/>
    <w:rsid w:val="00E10EAA"/>
    <w:rsid w:val="00E11BE7"/>
    <w:rsid w:val="00E121C8"/>
    <w:rsid w:val="00E12874"/>
    <w:rsid w:val="00E12D4B"/>
    <w:rsid w:val="00E14E7A"/>
    <w:rsid w:val="00E14FF5"/>
    <w:rsid w:val="00E15017"/>
    <w:rsid w:val="00E15A93"/>
    <w:rsid w:val="00E16359"/>
    <w:rsid w:val="00E1658E"/>
    <w:rsid w:val="00E16733"/>
    <w:rsid w:val="00E16C7D"/>
    <w:rsid w:val="00E16EEE"/>
    <w:rsid w:val="00E1709C"/>
    <w:rsid w:val="00E172DB"/>
    <w:rsid w:val="00E17318"/>
    <w:rsid w:val="00E1743E"/>
    <w:rsid w:val="00E200F4"/>
    <w:rsid w:val="00E20376"/>
    <w:rsid w:val="00E20964"/>
    <w:rsid w:val="00E20C86"/>
    <w:rsid w:val="00E21086"/>
    <w:rsid w:val="00E215F0"/>
    <w:rsid w:val="00E21937"/>
    <w:rsid w:val="00E21F1E"/>
    <w:rsid w:val="00E22890"/>
    <w:rsid w:val="00E22FAF"/>
    <w:rsid w:val="00E230A2"/>
    <w:rsid w:val="00E23C57"/>
    <w:rsid w:val="00E23C60"/>
    <w:rsid w:val="00E24053"/>
    <w:rsid w:val="00E24319"/>
    <w:rsid w:val="00E24519"/>
    <w:rsid w:val="00E2459D"/>
    <w:rsid w:val="00E24EF7"/>
    <w:rsid w:val="00E2523C"/>
    <w:rsid w:val="00E253B6"/>
    <w:rsid w:val="00E25430"/>
    <w:rsid w:val="00E25A6F"/>
    <w:rsid w:val="00E25EC8"/>
    <w:rsid w:val="00E26187"/>
    <w:rsid w:val="00E268C8"/>
    <w:rsid w:val="00E26947"/>
    <w:rsid w:val="00E26B4E"/>
    <w:rsid w:val="00E26C01"/>
    <w:rsid w:val="00E2716F"/>
    <w:rsid w:val="00E30550"/>
    <w:rsid w:val="00E306A6"/>
    <w:rsid w:val="00E3087A"/>
    <w:rsid w:val="00E308B2"/>
    <w:rsid w:val="00E30AF3"/>
    <w:rsid w:val="00E31B1E"/>
    <w:rsid w:val="00E3258F"/>
    <w:rsid w:val="00E330E0"/>
    <w:rsid w:val="00E33111"/>
    <w:rsid w:val="00E33C43"/>
    <w:rsid w:val="00E347DF"/>
    <w:rsid w:val="00E356A2"/>
    <w:rsid w:val="00E35ADC"/>
    <w:rsid w:val="00E35D42"/>
    <w:rsid w:val="00E35F19"/>
    <w:rsid w:val="00E3686A"/>
    <w:rsid w:val="00E3702F"/>
    <w:rsid w:val="00E37A48"/>
    <w:rsid w:val="00E4042B"/>
    <w:rsid w:val="00E404BE"/>
    <w:rsid w:val="00E4119C"/>
    <w:rsid w:val="00E4148D"/>
    <w:rsid w:val="00E4228C"/>
    <w:rsid w:val="00E42467"/>
    <w:rsid w:val="00E4250C"/>
    <w:rsid w:val="00E4257B"/>
    <w:rsid w:val="00E42A07"/>
    <w:rsid w:val="00E42E8F"/>
    <w:rsid w:val="00E42E9A"/>
    <w:rsid w:val="00E42F36"/>
    <w:rsid w:val="00E431F6"/>
    <w:rsid w:val="00E43C24"/>
    <w:rsid w:val="00E43D2B"/>
    <w:rsid w:val="00E43E84"/>
    <w:rsid w:val="00E44707"/>
    <w:rsid w:val="00E44A23"/>
    <w:rsid w:val="00E44EA1"/>
    <w:rsid w:val="00E44FB6"/>
    <w:rsid w:val="00E455A3"/>
    <w:rsid w:val="00E45BF3"/>
    <w:rsid w:val="00E45CAE"/>
    <w:rsid w:val="00E46B84"/>
    <w:rsid w:val="00E47105"/>
    <w:rsid w:val="00E47548"/>
    <w:rsid w:val="00E477A4"/>
    <w:rsid w:val="00E477EF"/>
    <w:rsid w:val="00E47A15"/>
    <w:rsid w:val="00E50618"/>
    <w:rsid w:val="00E509AE"/>
    <w:rsid w:val="00E50B83"/>
    <w:rsid w:val="00E50F95"/>
    <w:rsid w:val="00E51105"/>
    <w:rsid w:val="00E5143E"/>
    <w:rsid w:val="00E51B91"/>
    <w:rsid w:val="00E5285C"/>
    <w:rsid w:val="00E53114"/>
    <w:rsid w:val="00E5325F"/>
    <w:rsid w:val="00E53423"/>
    <w:rsid w:val="00E53453"/>
    <w:rsid w:val="00E53517"/>
    <w:rsid w:val="00E53678"/>
    <w:rsid w:val="00E53746"/>
    <w:rsid w:val="00E53F10"/>
    <w:rsid w:val="00E540A4"/>
    <w:rsid w:val="00E5444F"/>
    <w:rsid w:val="00E54A6B"/>
    <w:rsid w:val="00E54BA4"/>
    <w:rsid w:val="00E55149"/>
    <w:rsid w:val="00E55841"/>
    <w:rsid w:val="00E559F1"/>
    <w:rsid w:val="00E55B44"/>
    <w:rsid w:val="00E55B60"/>
    <w:rsid w:val="00E56377"/>
    <w:rsid w:val="00E56A84"/>
    <w:rsid w:val="00E572B9"/>
    <w:rsid w:val="00E57772"/>
    <w:rsid w:val="00E57812"/>
    <w:rsid w:val="00E578A7"/>
    <w:rsid w:val="00E579E9"/>
    <w:rsid w:val="00E57DA7"/>
    <w:rsid w:val="00E60528"/>
    <w:rsid w:val="00E60C02"/>
    <w:rsid w:val="00E60E42"/>
    <w:rsid w:val="00E60F70"/>
    <w:rsid w:val="00E610AC"/>
    <w:rsid w:val="00E61204"/>
    <w:rsid w:val="00E614D3"/>
    <w:rsid w:val="00E61FF1"/>
    <w:rsid w:val="00E6221C"/>
    <w:rsid w:val="00E6227D"/>
    <w:rsid w:val="00E62702"/>
    <w:rsid w:val="00E62754"/>
    <w:rsid w:val="00E62E0B"/>
    <w:rsid w:val="00E63141"/>
    <w:rsid w:val="00E631BF"/>
    <w:rsid w:val="00E63827"/>
    <w:rsid w:val="00E64544"/>
    <w:rsid w:val="00E64D62"/>
    <w:rsid w:val="00E64E78"/>
    <w:rsid w:val="00E65FE4"/>
    <w:rsid w:val="00E66881"/>
    <w:rsid w:val="00E67964"/>
    <w:rsid w:val="00E67972"/>
    <w:rsid w:val="00E67FDB"/>
    <w:rsid w:val="00E7021F"/>
    <w:rsid w:val="00E70B9B"/>
    <w:rsid w:val="00E710F6"/>
    <w:rsid w:val="00E715F4"/>
    <w:rsid w:val="00E71D99"/>
    <w:rsid w:val="00E71E72"/>
    <w:rsid w:val="00E72373"/>
    <w:rsid w:val="00E7258A"/>
    <w:rsid w:val="00E730E2"/>
    <w:rsid w:val="00E7345B"/>
    <w:rsid w:val="00E734B2"/>
    <w:rsid w:val="00E734CF"/>
    <w:rsid w:val="00E7360C"/>
    <w:rsid w:val="00E737E4"/>
    <w:rsid w:val="00E737F7"/>
    <w:rsid w:val="00E73B55"/>
    <w:rsid w:val="00E73C0B"/>
    <w:rsid w:val="00E740D1"/>
    <w:rsid w:val="00E74679"/>
    <w:rsid w:val="00E75373"/>
    <w:rsid w:val="00E7595A"/>
    <w:rsid w:val="00E759C2"/>
    <w:rsid w:val="00E75C33"/>
    <w:rsid w:val="00E76673"/>
    <w:rsid w:val="00E76677"/>
    <w:rsid w:val="00E766BD"/>
    <w:rsid w:val="00E76717"/>
    <w:rsid w:val="00E769E6"/>
    <w:rsid w:val="00E76E62"/>
    <w:rsid w:val="00E76FA3"/>
    <w:rsid w:val="00E77B9D"/>
    <w:rsid w:val="00E77C74"/>
    <w:rsid w:val="00E80777"/>
    <w:rsid w:val="00E8081C"/>
    <w:rsid w:val="00E80EE6"/>
    <w:rsid w:val="00E81BEA"/>
    <w:rsid w:val="00E82870"/>
    <w:rsid w:val="00E829C7"/>
    <w:rsid w:val="00E82F34"/>
    <w:rsid w:val="00E82F38"/>
    <w:rsid w:val="00E83538"/>
    <w:rsid w:val="00E83571"/>
    <w:rsid w:val="00E835D5"/>
    <w:rsid w:val="00E83C43"/>
    <w:rsid w:val="00E83DA5"/>
    <w:rsid w:val="00E8423C"/>
    <w:rsid w:val="00E849DE"/>
    <w:rsid w:val="00E85664"/>
    <w:rsid w:val="00E86095"/>
    <w:rsid w:val="00E866FF"/>
    <w:rsid w:val="00E86753"/>
    <w:rsid w:val="00E86BA8"/>
    <w:rsid w:val="00E8720C"/>
    <w:rsid w:val="00E8723D"/>
    <w:rsid w:val="00E874F8"/>
    <w:rsid w:val="00E87A52"/>
    <w:rsid w:val="00E87A90"/>
    <w:rsid w:val="00E87CF9"/>
    <w:rsid w:val="00E90C8E"/>
    <w:rsid w:val="00E90DA8"/>
    <w:rsid w:val="00E90E0D"/>
    <w:rsid w:val="00E9175C"/>
    <w:rsid w:val="00E91A96"/>
    <w:rsid w:val="00E91D30"/>
    <w:rsid w:val="00E91F0E"/>
    <w:rsid w:val="00E922F7"/>
    <w:rsid w:val="00E92B86"/>
    <w:rsid w:val="00E93662"/>
    <w:rsid w:val="00E93A2C"/>
    <w:rsid w:val="00E93A7F"/>
    <w:rsid w:val="00E93DA4"/>
    <w:rsid w:val="00E940B8"/>
    <w:rsid w:val="00E94E77"/>
    <w:rsid w:val="00E95420"/>
    <w:rsid w:val="00E95643"/>
    <w:rsid w:val="00E95719"/>
    <w:rsid w:val="00E95974"/>
    <w:rsid w:val="00E95B52"/>
    <w:rsid w:val="00E95B80"/>
    <w:rsid w:val="00E9605A"/>
    <w:rsid w:val="00E96238"/>
    <w:rsid w:val="00E96341"/>
    <w:rsid w:val="00E9662F"/>
    <w:rsid w:val="00E9699A"/>
    <w:rsid w:val="00E96B48"/>
    <w:rsid w:val="00E96D32"/>
    <w:rsid w:val="00EA0298"/>
    <w:rsid w:val="00EA02F1"/>
    <w:rsid w:val="00EA032D"/>
    <w:rsid w:val="00EA0838"/>
    <w:rsid w:val="00EA087E"/>
    <w:rsid w:val="00EA0CA8"/>
    <w:rsid w:val="00EA0E36"/>
    <w:rsid w:val="00EA1436"/>
    <w:rsid w:val="00EA1941"/>
    <w:rsid w:val="00EA1A58"/>
    <w:rsid w:val="00EA1E80"/>
    <w:rsid w:val="00EA3D05"/>
    <w:rsid w:val="00EA3D2F"/>
    <w:rsid w:val="00EA3DCD"/>
    <w:rsid w:val="00EA4240"/>
    <w:rsid w:val="00EA428A"/>
    <w:rsid w:val="00EA439B"/>
    <w:rsid w:val="00EA4EF7"/>
    <w:rsid w:val="00EA50C6"/>
    <w:rsid w:val="00EA55A3"/>
    <w:rsid w:val="00EA5F06"/>
    <w:rsid w:val="00EA6500"/>
    <w:rsid w:val="00EA6B80"/>
    <w:rsid w:val="00EA6EE4"/>
    <w:rsid w:val="00EA7155"/>
    <w:rsid w:val="00EA75A3"/>
    <w:rsid w:val="00EA7B45"/>
    <w:rsid w:val="00EA7CA2"/>
    <w:rsid w:val="00EA7CBC"/>
    <w:rsid w:val="00EB00CC"/>
    <w:rsid w:val="00EB052F"/>
    <w:rsid w:val="00EB0796"/>
    <w:rsid w:val="00EB0919"/>
    <w:rsid w:val="00EB0C79"/>
    <w:rsid w:val="00EB0E8C"/>
    <w:rsid w:val="00EB0FE9"/>
    <w:rsid w:val="00EB1E79"/>
    <w:rsid w:val="00EB2920"/>
    <w:rsid w:val="00EB2CB7"/>
    <w:rsid w:val="00EB3561"/>
    <w:rsid w:val="00EB3911"/>
    <w:rsid w:val="00EB4C31"/>
    <w:rsid w:val="00EB4D72"/>
    <w:rsid w:val="00EB4FC7"/>
    <w:rsid w:val="00EB5983"/>
    <w:rsid w:val="00EB5A3E"/>
    <w:rsid w:val="00EB5CC6"/>
    <w:rsid w:val="00EB5F3B"/>
    <w:rsid w:val="00EB6370"/>
    <w:rsid w:val="00EB7660"/>
    <w:rsid w:val="00EB7CDA"/>
    <w:rsid w:val="00EB7EB8"/>
    <w:rsid w:val="00EC018A"/>
    <w:rsid w:val="00EC0373"/>
    <w:rsid w:val="00EC0B17"/>
    <w:rsid w:val="00EC1967"/>
    <w:rsid w:val="00EC1A9A"/>
    <w:rsid w:val="00EC1B88"/>
    <w:rsid w:val="00EC1D84"/>
    <w:rsid w:val="00EC26D5"/>
    <w:rsid w:val="00EC2A66"/>
    <w:rsid w:val="00EC2AEC"/>
    <w:rsid w:val="00EC2F61"/>
    <w:rsid w:val="00EC30B5"/>
    <w:rsid w:val="00EC315B"/>
    <w:rsid w:val="00EC32F9"/>
    <w:rsid w:val="00EC380C"/>
    <w:rsid w:val="00EC3D51"/>
    <w:rsid w:val="00EC3D8E"/>
    <w:rsid w:val="00EC4BD1"/>
    <w:rsid w:val="00EC4FC5"/>
    <w:rsid w:val="00EC593C"/>
    <w:rsid w:val="00EC5C98"/>
    <w:rsid w:val="00EC65F8"/>
    <w:rsid w:val="00EC6D08"/>
    <w:rsid w:val="00EC71AF"/>
    <w:rsid w:val="00EC777F"/>
    <w:rsid w:val="00EC7A04"/>
    <w:rsid w:val="00EC7BF9"/>
    <w:rsid w:val="00EC7F31"/>
    <w:rsid w:val="00ED0027"/>
    <w:rsid w:val="00ED021A"/>
    <w:rsid w:val="00ED0330"/>
    <w:rsid w:val="00ED0D59"/>
    <w:rsid w:val="00ED0FB1"/>
    <w:rsid w:val="00ED1207"/>
    <w:rsid w:val="00ED1641"/>
    <w:rsid w:val="00ED1BC0"/>
    <w:rsid w:val="00ED1D9B"/>
    <w:rsid w:val="00ED2081"/>
    <w:rsid w:val="00ED2A18"/>
    <w:rsid w:val="00ED2C8A"/>
    <w:rsid w:val="00ED3B44"/>
    <w:rsid w:val="00ED3BFE"/>
    <w:rsid w:val="00ED418C"/>
    <w:rsid w:val="00ED429C"/>
    <w:rsid w:val="00ED45E6"/>
    <w:rsid w:val="00ED5274"/>
    <w:rsid w:val="00ED535A"/>
    <w:rsid w:val="00ED597E"/>
    <w:rsid w:val="00ED6200"/>
    <w:rsid w:val="00ED630E"/>
    <w:rsid w:val="00ED6CA4"/>
    <w:rsid w:val="00ED6CAA"/>
    <w:rsid w:val="00ED709B"/>
    <w:rsid w:val="00ED73D2"/>
    <w:rsid w:val="00ED7DD1"/>
    <w:rsid w:val="00ED7E26"/>
    <w:rsid w:val="00ED7EFB"/>
    <w:rsid w:val="00EE068E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7F3"/>
    <w:rsid w:val="00EE3CDD"/>
    <w:rsid w:val="00EE42C3"/>
    <w:rsid w:val="00EE440B"/>
    <w:rsid w:val="00EE50C6"/>
    <w:rsid w:val="00EE5291"/>
    <w:rsid w:val="00EE57E1"/>
    <w:rsid w:val="00EE5BB2"/>
    <w:rsid w:val="00EE5EE6"/>
    <w:rsid w:val="00EE5FA3"/>
    <w:rsid w:val="00EE6A63"/>
    <w:rsid w:val="00EE6CFF"/>
    <w:rsid w:val="00EE78BD"/>
    <w:rsid w:val="00EE7D93"/>
    <w:rsid w:val="00EE7E75"/>
    <w:rsid w:val="00EE7FAD"/>
    <w:rsid w:val="00EF00A3"/>
    <w:rsid w:val="00EF01AE"/>
    <w:rsid w:val="00EF0822"/>
    <w:rsid w:val="00EF092B"/>
    <w:rsid w:val="00EF0E43"/>
    <w:rsid w:val="00EF1A16"/>
    <w:rsid w:val="00EF1A3F"/>
    <w:rsid w:val="00EF1A6A"/>
    <w:rsid w:val="00EF2131"/>
    <w:rsid w:val="00EF224A"/>
    <w:rsid w:val="00EF2356"/>
    <w:rsid w:val="00EF2A11"/>
    <w:rsid w:val="00EF2EBA"/>
    <w:rsid w:val="00EF2ED6"/>
    <w:rsid w:val="00EF3551"/>
    <w:rsid w:val="00EF39C5"/>
    <w:rsid w:val="00EF3BC2"/>
    <w:rsid w:val="00EF58C5"/>
    <w:rsid w:val="00EF58FF"/>
    <w:rsid w:val="00EF6019"/>
    <w:rsid w:val="00EF6B07"/>
    <w:rsid w:val="00EF6FD6"/>
    <w:rsid w:val="00EF789D"/>
    <w:rsid w:val="00F002F6"/>
    <w:rsid w:val="00F0055A"/>
    <w:rsid w:val="00F00902"/>
    <w:rsid w:val="00F00E6E"/>
    <w:rsid w:val="00F00E8B"/>
    <w:rsid w:val="00F0108A"/>
    <w:rsid w:val="00F0161F"/>
    <w:rsid w:val="00F01AA9"/>
    <w:rsid w:val="00F02245"/>
    <w:rsid w:val="00F02611"/>
    <w:rsid w:val="00F02DED"/>
    <w:rsid w:val="00F03B0A"/>
    <w:rsid w:val="00F04A4D"/>
    <w:rsid w:val="00F05200"/>
    <w:rsid w:val="00F0527B"/>
    <w:rsid w:val="00F0529E"/>
    <w:rsid w:val="00F05314"/>
    <w:rsid w:val="00F055D1"/>
    <w:rsid w:val="00F05D45"/>
    <w:rsid w:val="00F05F28"/>
    <w:rsid w:val="00F06392"/>
    <w:rsid w:val="00F06F60"/>
    <w:rsid w:val="00F07D74"/>
    <w:rsid w:val="00F101CC"/>
    <w:rsid w:val="00F102F5"/>
    <w:rsid w:val="00F105B2"/>
    <w:rsid w:val="00F10DDF"/>
    <w:rsid w:val="00F114D5"/>
    <w:rsid w:val="00F115C3"/>
    <w:rsid w:val="00F115ED"/>
    <w:rsid w:val="00F1189A"/>
    <w:rsid w:val="00F118E7"/>
    <w:rsid w:val="00F11A83"/>
    <w:rsid w:val="00F11F8A"/>
    <w:rsid w:val="00F1208A"/>
    <w:rsid w:val="00F12461"/>
    <w:rsid w:val="00F12C31"/>
    <w:rsid w:val="00F12E0B"/>
    <w:rsid w:val="00F136E1"/>
    <w:rsid w:val="00F13758"/>
    <w:rsid w:val="00F1385B"/>
    <w:rsid w:val="00F13F23"/>
    <w:rsid w:val="00F142B5"/>
    <w:rsid w:val="00F14800"/>
    <w:rsid w:val="00F14AAC"/>
    <w:rsid w:val="00F14C53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9B5"/>
    <w:rsid w:val="00F21319"/>
    <w:rsid w:val="00F221BA"/>
    <w:rsid w:val="00F222AC"/>
    <w:rsid w:val="00F22CF5"/>
    <w:rsid w:val="00F23230"/>
    <w:rsid w:val="00F23FEB"/>
    <w:rsid w:val="00F24F00"/>
    <w:rsid w:val="00F25BB8"/>
    <w:rsid w:val="00F25ED3"/>
    <w:rsid w:val="00F260FB"/>
    <w:rsid w:val="00F265EF"/>
    <w:rsid w:val="00F266DE"/>
    <w:rsid w:val="00F270D6"/>
    <w:rsid w:val="00F279F6"/>
    <w:rsid w:val="00F27A3B"/>
    <w:rsid w:val="00F301DD"/>
    <w:rsid w:val="00F30720"/>
    <w:rsid w:val="00F30B31"/>
    <w:rsid w:val="00F30C51"/>
    <w:rsid w:val="00F30FD7"/>
    <w:rsid w:val="00F313AA"/>
    <w:rsid w:val="00F31BDC"/>
    <w:rsid w:val="00F31D38"/>
    <w:rsid w:val="00F32079"/>
    <w:rsid w:val="00F326F8"/>
    <w:rsid w:val="00F328E7"/>
    <w:rsid w:val="00F32BEF"/>
    <w:rsid w:val="00F32C7C"/>
    <w:rsid w:val="00F33265"/>
    <w:rsid w:val="00F33B63"/>
    <w:rsid w:val="00F33D0B"/>
    <w:rsid w:val="00F33F90"/>
    <w:rsid w:val="00F343F5"/>
    <w:rsid w:val="00F348E1"/>
    <w:rsid w:val="00F34A92"/>
    <w:rsid w:val="00F3521D"/>
    <w:rsid w:val="00F35948"/>
    <w:rsid w:val="00F36131"/>
    <w:rsid w:val="00F3613F"/>
    <w:rsid w:val="00F364F8"/>
    <w:rsid w:val="00F369ED"/>
    <w:rsid w:val="00F37C03"/>
    <w:rsid w:val="00F37FB7"/>
    <w:rsid w:val="00F40686"/>
    <w:rsid w:val="00F40953"/>
    <w:rsid w:val="00F40C12"/>
    <w:rsid w:val="00F40C8E"/>
    <w:rsid w:val="00F4188A"/>
    <w:rsid w:val="00F426A2"/>
    <w:rsid w:val="00F4277B"/>
    <w:rsid w:val="00F42B51"/>
    <w:rsid w:val="00F42C0C"/>
    <w:rsid w:val="00F4419E"/>
    <w:rsid w:val="00F450DF"/>
    <w:rsid w:val="00F45142"/>
    <w:rsid w:val="00F45353"/>
    <w:rsid w:val="00F459F5"/>
    <w:rsid w:val="00F45B7C"/>
    <w:rsid w:val="00F45DF0"/>
    <w:rsid w:val="00F468F3"/>
    <w:rsid w:val="00F46C36"/>
    <w:rsid w:val="00F47021"/>
    <w:rsid w:val="00F4705E"/>
    <w:rsid w:val="00F47298"/>
    <w:rsid w:val="00F4746F"/>
    <w:rsid w:val="00F4749D"/>
    <w:rsid w:val="00F4764E"/>
    <w:rsid w:val="00F47C2A"/>
    <w:rsid w:val="00F50973"/>
    <w:rsid w:val="00F50EEE"/>
    <w:rsid w:val="00F511EA"/>
    <w:rsid w:val="00F51C41"/>
    <w:rsid w:val="00F51E4C"/>
    <w:rsid w:val="00F51E64"/>
    <w:rsid w:val="00F5201F"/>
    <w:rsid w:val="00F52046"/>
    <w:rsid w:val="00F52DB4"/>
    <w:rsid w:val="00F5397C"/>
    <w:rsid w:val="00F53E52"/>
    <w:rsid w:val="00F5402D"/>
    <w:rsid w:val="00F541AD"/>
    <w:rsid w:val="00F54470"/>
    <w:rsid w:val="00F544F1"/>
    <w:rsid w:val="00F54F92"/>
    <w:rsid w:val="00F5538A"/>
    <w:rsid w:val="00F55B4D"/>
    <w:rsid w:val="00F569E0"/>
    <w:rsid w:val="00F56DD7"/>
    <w:rsid w:val="00F57508"/>
    <w:rsid w:val="00F5761A"/>
    <w:rsid w:val="00F60CB2"/>
    <w:rsid w:val="00F60E7B"/>
    <w:rsid w:val="00F6105D"/>
    <w:rsid w:val="00F616D1"/>
    <w:rsid w:val="00F619A3"/>
    <w:rsid w:val="00F62391"/>
    <w:rsid w:val="00F627FD"/>
    <w:rsid w:val="00F6283D"/>
    <w:rsid w:val="00F64B81"/>
    <w:rsid w:val="00F64D21"/>
    <w:rsid w:val="00F6548F"/>
    <w:rsid w:val="00F657D6"/>
    <w:rsid w:val="00F65BE6"/>
    <w:rsid w:val="00F65C31"/>
    <w:rsid w:val="00F661A6"/>
    <w:rsid w:val="00F66691"/>
    <w:rsid w:val="00F66E9D"/>
    <w:rsid w:val="00F7024D"/>
    <w:rsid w:val="00F71ABA"/>
    <w:rsid w:val="00F7221C"/>
    <w:rsid w:val="00F72223"/>
    <w:rsid w:val="00F72417"/>
    <w:rsid w:val="00F728C5"/>
    <w:rsid w:val="00F73434"/>
    <w:rsid w:val="00F7344D"/>
    <w:rsid w:val="00F7351C"/>
    <w:rsid w:val="00F73B38"/>
    <w:rsid w:val="00F73F67"/>
    <w:rsid w:val="00F742BA"/>
    <w:rsid w:val="00F743D8"/>
    <w:rsid w:val="00F747F5"/>
    <w:rsid w:val="00F74C42"/>
    <w:rsid w:val="00F74C63"/>
    <w:rsid w:val="00F752DE"/>
    <w:rsid w:val="00F75A82"/>
    <w:rsid w:val="00F75DA6"/>
    <w:rsid w:val="00F7660A"/>
    <w:rsid w:val="00F767E5"/>
    <w:rsid w:val="00F76A97"/>
    <w:rsid w:val="00F76CB0"/>
    <w:rsid w:val="00F807E5"/>
    <w:rsid w:val="00F80887"/>
    <w:rsid w:val="00F80D1A"/>
    <w:rsid w:val="00F812D1"/>
    <w:rsid w:val="00F814A9"/>
    <w:rsid w:val="00F8237B"/>
    <w:rsid w:val="00F823F6"/>
    <w:rsid w:val="00F82522"/>
    <w:rsid w:val="00F82A00"/>
    <w:rsid w:val="00F82C2A"/>
    <w:rsid w:val="00F82C91"/>
    <w:rsid w:val="00F835B4"/>
    <w:rsid w:val="00F835E6"/>
    <w:rsid w:val="00F8423F"/>
    <w:rsid w:val="00F844B8"/>
    <w:rsid w:val="00F847C2"/>
    <w:rsid w:val="00F848A1"/>
    <w:rsid w:val="00F84BC3"/>
    <w:rsid w:val="00F84E65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273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42BB"/>
    <w:rsid w:val="00F943B8"/>
    <w:rsid w:val="00F945FF"/>
    <w:rsid w:val="00F94CF6"/>
    <w:rsid w:val="00F94F1E"/>
    <w:rsid w:val="00F94F23"/>
    <w:rsid w:val="00F958F3"/>
    <w:rsid w:val="00F95A46"/>
    <w:rsid w:val="00F95C1D"/>
    <w:rsid w:val="00F9661A"/>
    <w:rsid w:val="00F968EE"/>
    <w:rsid w:val="00F96ACC"/>
    <w:rsid w:val="00F96CB4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1C6"/>
    <w:rsid w:val="00FA2841"/>
    <w:rsid w:val="00FA3854"/>
    <w:rsid w:val="00FA432C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2D6"/>
    <w:rsid w:val="00FB157D"/>
    <w:rsid w:val="00FB216E"/>
    <w:rsid w:val="00FB29E3"/>
    <w:rsid w:val="00FB2FF2"/>
    <w:rsid w:val="00FB323D"/>
    <w:rsid w:val="00FB359A"/>
    <w:rsid w:val="00FB4236"/>
    <w:rsid w:val="00FB46FE"/>
    <w:rsid w:val="00FB481D"/>
    <w:rsid w:val="00FB4D3C"/>
    <w:rsid w:val="00FB53E1"/>
    <w:rsid w:val="00FB54AF"/>
    <w:rsid w:val="00FB5ACD"/>
    <w:rsid w:val="00FB63AA"/>
    <w:rsid w:val="00FB64DD"/>
    <w:rsid w:val="00FB67C9"/>
    <w:rsid w:val="00FB69BC"/>
    <w:rsid w:val="00FB6C28"/>
    <w:rsid w:val="00FB6D48"/>
    <w:rsid w:val="00FB7133"/>
    <w:rsid w:val="00FB728A"/>
    <w:rsid w:val="00FB74B6"/>
    <w:rsid w:val="00FB7590"/>
    <w:rsid w:val="00FC0A2E"/>
    <w:rsid w:val="00FC12FB"/>
    <w:rsid w:val="00FC18EE"/>
    <w:rsid w:val="00FC1913"/>
    <w:rsid w:val="00FC1E6A"/>
    <w:rsid w:val="00FC213F"/>
    <w:rsid w:val="00FC2A06"/>
    <w:rsid w:val="00FC2E91"/>
    <w:rsid w:val="00FC3021"/>
    <w:rsid w:val="00FC346C"/>
    <w:rsid w:val="00FC34F9"/>
    <w:rsid w:val="00FC3844"/>
    <w:rsid w:val="00FC3984"/>
    <w:rsid w:val="00FC3AEB"/>
    <w:rsid w:val="00FC4221"/>
    <w:rsid w:val="00FC425C"/>
    <w:rsid w:val="00FC46D5"/>
    <w:rsid w:val="00FC4AD8"/>
    <w:rsid w:val="00FC4B29"/>
    <w:rsid w:val="00FC4BF3"/>
    <w:rsid w:val="00FC4D9F"/>
    <w:rsid w:val="00FC51CA"/>
    <w:rsid w:val="00FC5339"/>
    <w:rsid w:val="00FC587D"/>
    <w:rsid w:val="00FC5A8D"/>
    <w:rsid w:val="00FC5A9B"/>
    <w:rsid w:val="00FC5BF6"/>
    <w:rsid w:val="00FC5DCA"/>
    <w:rsid w:val="00FC5F27"/>
    <w:rsid w:val="00FC620D"/>
    <w:rsid w:val="00FC654C"/>
    <w:rsid w:val="00FC687B"/>
    <w:rsid w:val="00FC6911"/>
    <w:rsid w:val="00FC74E1"/>
    <w:rsid w:val="00FC7B85"/>
    <w:rsid w:val="00FD0337"/>
    <w:rsid w:val="00FD0443"/>
    <w:rsid w:val="00FD08CC"/>
    <w:rsid w:val="00FD09D0"/>
    <w:rsid w:val="00FD1BDB"/>
    <w:rsid w:val="00FD1CF4"/>
    <w:rsid w:val="00FD1CF5"/>
    <w:rsid w:val="00FD1E74"/>
    <w:rsid w:val="00FD33A9"/>
    <w:rsid w:val="00FD389F"/>
    <w:rsid w:val="00FD3E5C"/>
    <w:rsid w:val="00FD457C"/>
    <w:rsid w:val="00FD4716"/>
    <w:rsid w:val="00FD49DC"/>
    <w:rsid w:val="00FD4B96"/>
    <w:rsid w:val="00FD596C"/>
    <w:rsid w:val="00FD5FF3"/>
    <w:rsid w:val="00FD6DA2"/>
    <w:rsid w:val="00FD7459"/>
    <w:rsid w:val="00FD7678"/>
    <w:rsid w:val="00FD7A4F"/>
    <w:rsid w:val="00FD7A64"/>
    <w:rsid w:val="00FE03A1"/>
    <w:rsid w:val="00FE0482"/>
    <w:rsid w:val="00FE0B44"/>
    <w:rsid w:val="00FE0DE4"/>
    <w:rsid w:val="00FE18DB"/>
    <w:rsid w:val="00FE1F05"/>
    <w:rsid w:val="00FE23A5"/>
    <w:rsid w:val="00FE251D"/>
    <w:rsid w:val="00FE27DE"/>
    <w:rsid w:val="00FE30F4"/>
    <w:rsid w:val="00FE385C"/>
    <w:rsid w:val="00FE38D3"/>
    <w:rsid w:val="00FE4298"/>
    <w:rsid w:val="00FE4A7D"/>
    <w:rsid w:val="00FE4B86"/>
    <w:rsid w:val="00FE4BB9"/>
    <w:rsid w:val="00FE4CD6"/>
    <w:rsid w:val="00FE5089"/>
    <w:rsid w:val="00FE5122"/>
    <w:rsid w:val="00FE56AC"/>
    <w:rsid w:val="00FE61EB"/>
    <w:rsid w:val="00FE6EC0"/>
    <w:rsid w:val="00FE7E5F"/>
    <w:rsid w:val="00FF02CE"/>
    <w:rsid w:val="00FF02ED"/>
    <w:rsid w:val="00FF1387"/>
    <w:rsid w:val="00FF154A"/>
    <w:rsid w:val="00FF187E"/>
    <w:rsid w:val="00FF1D11"/>
    <w:rsid w:val="00FF238E"/>
    <w:rsid w:val="00FF23C1"/>
    <w:rsid w:val="00FF2AB8"/>
    <w:rsid w:val="00FF2B48"/>
    <w:rsid w:val="00FF2F12"/>
    <w:rsid w:val="00FF30D2"/>
    <w:rsid w:val="00FF379A"/>
    <w:rsid w:val="00FF3B4D"/>
    <w:rsid w:val="00FF3C98"/>
    <w:rsid w:val="00FF4192"/>
    <w:rsid w:val="00FF41CD"/>
    <w:rsid w:val="00FF426F"/>
    <w:rsid w:val="00FF4A84"/>
    <w:rsid w:val="00FF4F63"/>
    <w:rsid w:val="00FF518D"/>
    <w:rsid w:val="00FF5354"/>
    <w:rsid w:val="00FF565E"/>
    <w:rsid w:val="00FF59C8"/>
    <w:rsid w:val="00FF5B9B"/>
    <w:rsid w:val="00FF6465"/>
    <w:rsid w:val="00FF6474"/>
    <w:rsid w:val="00FF6575"/>
    <w:rsid w:val="00FF6999"/>
    <w:rsid w:val="00FF6A64"/>
    <w:rsid w:val="00FF6DF4"/>
    <w:rsid w:val="00FF7115"/>
    <w:rsid w:val="00FF7345"/>
    <w:rsid w:val="00FF741A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8DAD78"/>
  <w15:chartTrackingRefBased/>
  <w15:docId w15:val="{15381B26-D2A3-4726-8AB1-4269E26F0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  <w:rPr>
      <w:rFonts w:ascii="Times New Roman" w:hAnsi="Times New Roman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3Char">
    <w:name w:val="Body Text 3 Char"/>
    <w:link w:val="BodyText3"/>
    <w:locked/>
    <w:rsid w:val="002E1949"/>
    <w:rPr>
      <w:rFonts w:cs="CordiaUPC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E1949"/>
    <w:rPr>
      <w:rFonts w:ascii="Cordia New" w:hAnsi="Times New Roman" w:cs="Cordi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A2A5E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ReportHeading1">
    <w:name w:val="ReportHeading1"/>
    <w:basedOn w:val="Normal"/>
    <w:uiPriority w:val="99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uiPriority w:val="99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uiPriority w:val="99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"/>
    <w:basedOn w:val="BodyText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uiPriority w:val="99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1">
    <w:name w:val="???????"/>
    <w:basedOn w:val="Normal"/>
    <w:uiPriority w:val="99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aliases w:val="i Char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paragraph" w:customStyle="1" w:styleId="ASSETS">
    <w:name w:val="ASSETS"/>
    <w:basedOn w:val="Normal"/>
    <w:uiPriority w:val="99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uiPriority w:val="99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uiPriority w:val="99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uiPriority w:val="99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uiPriority w:val="99"/>
    <w:rsid w:val="00956D3C"/>
    <w:rPr>
      <w:sz w:val="16"/>
      <w:szCs w:val="16"/>
    </w:rPr>
  </w:style>
  <w:style w:type="character" w:styleId="Emphasis">
    <w:name w:val="Emphasis"/>
    <w:uiPriority w:val="20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AAddress">
    <w:name w:val="AA Address"/>
    <w:basedOn w:val="DefaultParagraphFont"/>
    <w:uiPriority w:val="99"/>
    <w:rsid w:val="009617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styleId="Strong">
    <w:name w:val="Strong"/>
    <w:basedOn w:val="DefaultParagraphFont"/>
    <w:uiPriority w:val="99"/>
    <w:qFormat/>
    <w:rsid w:val="00961798"/>
    <w:rPr>
      <w:rFonts w:cs="Times New Roman"/>
      <w:b/>
      <w:bCs/>
    </w:rPr>
  </w:style>
  <w:style w:type="character" w:customStyle="1" w:styleId="AACopyright">
    <w:name w:val="AA Copyright"/>
    <w:basedOn w:val="DefaultParagraphFont"/>
    <w:uiPriority w:val="99"/>
    <w:rsid w:val="00961798"/>
    <w:rPr>
      <w:rFonts w:ascii="Arial" w:hAnsi="Arial" w:cs="Times New Roman"/>
      <w:sz w:val="13"/>
      <w:szCs w:val="13"/>
    </w:rPr>
  </w:style>
  <w:style w:type="character" w:customStyle="1" w:styleId="AccPolicyHeadingCharChar">
    <w:name w:val="Acc Policy Heading Char Char"/>
    <w:basedOn w:val="DefaultParagraphFont"/>
    <w:rsid w:val="0096179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961798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96179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961798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96179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961798"/>
    <w:rPr>
      <w:rFonts w:cs="Times New Roman"/>
    </w:rPr>
  </w:style>
  <w:style w:type="paragraph" w:customStyle="1" w:styleId="Subhead3">
    <w:name w:val="Subhead 3"/>
    <w:basedOn w:val="Normal"/>
    <w:link w:val="Subhead3Char"/>
    <w:rsid w:val="0096179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96179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6179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96179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6179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6179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6179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6179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6179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961798"/>
  </w:style>
  <w:style w:type="character" w:styleId="FootnoteReference">
    <w:name w:val="footnote reference"/>
    <w:aliases w:val="fr"/>
    <w:basedOn w:val="DefaultParagraphFont"/>
    <w:unhideWhenUsed/>
    <w:rsid w:val="00961798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961798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character" w:styleId="Hyperlink">
    <w:name w:val="Hyperlink"/>
    <w:basedOn w:val="DefaultParagraphFont"/>
    <w:uiPriority w:val="99"/>
    <w:rsid w:val="00961798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96179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961798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96179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961798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961798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B4BE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9B090D-B4E5-4A6D-8905-97FAF2134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C242282-0120-4FAD-80A7-2166B1CD23E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CDC2299-99C1-43F5-9649-A459E2AD253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718354A9-A46D-4732-8840-A4B01B629F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5</TotalTime>
  <Pages>13</Pages>
  <Words>2089</Words>
  <Characters>9519</Characters>
  <Application>Microsoft Office Word</Application>
  <DocSecurity>4</DocSecurity>
  <Lines>79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Apinya Kingyai</cp:lastModifiedBy>
  <cp:revision>2</cp:revision>
  <cp:lastPrinted>2024-10-30T13:38:00Z</cp:lastPrinted>
  <dcterms:created xsi:type="dcterms:W3CDTF">2025-02-13T04:50:00Z</dcterms:created>
  <dcterms:modified xsi:type="dcterms:W3CDTF">2025-02-13T04:50:00Z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