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BE8E" w14:textId="77777777" w:rsidR="00CA5E04" w:rsidRPr="00A60724" w:rsidRDefault="00CA5E04" w:rsidP="00CA5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b/>
          <w:bCs/>
        </w:rPr>
      </w:pPr>
      <w:bookmarkStart w:id="0" w:name="OLE_LINK1"/>
    </w:p>
    <w:p w14:paraId="135C4925" w14:textId="77777777" w:rsidR="00CA5E04" w:rsidRPr="00A60724" w:rsidRDefault="00CA5E04" w:rsidP="00CA5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b/>
          <w:bCs/>
        </w:rPr>
      </w:pPr>
    </w:p>
    <w:p w14:paraId="566ED826" w14:textId="77777777" w:rsidR="00CA5E04" w:rsidRPr="00A60724" w:rsidRDefault="00CA5E04" w:rsidP="00CA5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52"/>
          <w:szCs w:val="52"/>
        </w:rPr>
      </w:pPr>
    </w:p>
    <w:p w14:paraId="08943E04" w14:textId="4A096B67" w:rsidR="00CA5E04" w:rsidRDefault="00CA5E04" w:rsidP="00CA5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b/>
          <w:bCs/>
          <w:sz w:val="52"/>
          <w:szCs w:val="52"/>
        </w:rPr>
      </w:pPr>
    </w:p>
    <w:p w14:paraId="666A1D77" w14:textId="0EEDC0DA" w:rsidR="008C409F" w:rsidRDefault="00822156" w:rsidP="00CA5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b/>
          <w:bCs/>
          <w:sz w:val="52"/>
          <w:szCs w:val="52"/>
          <w:cs/>
        </w:rPr>
      </w:pPr>
      <w:r>
        <w:rPr>
          <w:b/>
          <w:bCs/>
          <w:sz w:val="52"/>
          <w:szCs w:val="52"/>
          <w:cs/>
        </w:rPr>
        <w:tab/>
      </w:r>
    </w:p>
    <w:p w14:paraId="3A1BD40E" w14:textId="77777777" w:rsidR="00CA5E04" w:rsidRPr="00A60724" w:rsidRDefault="00CA5E04" w:rsidP="00CA5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b/>
          <w:bCs/>
          <w:sz w:val="52"/>
          <w:szCs w:val="52"/>
        </w:rPr>
      </w:pPr>
    </w:p>
    <w:p w14:paraId="58A2E431" w14:textId="77777777" w:rsidR="00CA5E04" w:rsidRPr="00476E74" w:rsidRDefault="00CA5E04" w:rsidP="00CA5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b/>
          <w:bCs/>
          <w:sz w:val="44"/>
          <w:szCs w:val="44"/>
        </w:rPr>
      </w:pPr>
    </w:p>
    <w:p w14:paraId="7C191419" w14:textId="77777777" w:rsidR="00CA5E04" w:rsidRPr="00F867BF" w:rsidRDefault="00CA5E04" w:rsidP="00CA5E04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sz w:val="52"/>
          <w:szCs w:val="52"/>
        </w:rPr>
      </w:pPr>
      <w:r w:rsidRPr="00F867BF">
        <w:rPr>
          <w:rFonts w:cs="Angsana New"/>
          <w:sz w:val="52"/>
          <w:szCs w:val="52"/>
          <w:cs/>
        </w:rPr>
        <w:t>บริษัท บางจาก คอร์ปอเรชั่น จำกัด (มหาชน) และบริษัทย่อย</w:t>
      </w:r>
    </w:p>
    <w:p w14:paraId="6924FD4A" w14:textId="77777777" w:rsidR="00CA5E04" w:rsidRPr="00F867BF" w:rsidRDefault="00CA5E04" w:rsidP="00CA5E04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4B15E39D" w14:textId="40E9105E" w:rsidR="00CA5E04" w:rsidRPr="00F867BF" w:rsidRDefault="00CA5E04" w:rsidP="00CA5E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="Angsana New"/>
          <w:b w:val="0"/>
          <w:bCs w:val="0"/>
          <w:sz w:val="32"/>
          <w:szCs w:val="32"/>
          <w:cs/>
        </w:rPr>
      </w:pPr>
      <w:r w:rsidRPr="00F867BF">
        <w:rPr>
          <w:rFonts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CE343F" w:rsidRPr="00F867BF">
        <w:rPr>
          <w:rFonts w:cs="Angsana New"/>
          <w:b w:val="0"/>
          <w:bCs w:val="0"/>
          <w:sz w:val="32"/>
          <w:szCs w:val="32"/>
        </w:rPr>
        <w:t xml:space="preserve">31 </w:t>
      </w:r>
      <w:r w:rsidRPr="00F867BF">
        <w:rPr>
          <w:rFonts w:cs="Angsana New"/>
          <w:b w:val="0"/>
          <w:bCs w:val="0"/>
          <w:sz w:val="32"/>
          <w:szCs w:val="32"/>
          <w:cs/>
        </w:rPr>
        <w:t>ธันวาคม</w:t>
      </w:r>
      <w:r w:rsidRPr="00F867BF">
        <w:rPr>
          <w:rFonts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CE343F" w:rsidRPr="00F867BF">
        <w:rPr>
          <w:rFonts w:cs="Angsana New"/>
          <w:b w:val="0"/>
          <w:bCs w:val="0"/>
          <w:sz w:val="32"/>
          <w:szCs w:val="32"/>
        </w:rPr>
        <w:t>256</w:t>
      </w:r>
      <w:r w:rsidR="000D1407" w:rsidRPr="00F867BF">
        <w:rPr>
          <w:rFonts w:cs="Angsana New"/>
          <w:b w:val="0"/>
          <w:bCs w:val="0"/>
          <w:sz w:val="32"/>
          <w:szCs w:val="32"/>
        </w:rPr>
        <w:t>7</w:t>
      </w:r>
    </w:p>
    <w:p w14:paraId="21C9CECF" w14:textId="69394CDC" w:rsidR="00CA5E04" w:rsidRPr="00F867BF" w:rsidRDefault="00CA5E04" w:rsidP="00CA5E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eastAsia="MS Mincho" w:cs="Angsana New"/>
          <w:b w:val="0"/>
          <w:bCs w:val="0"/>
          <w:sz w:val="32"/>
          <w:szCs w:val="32"/>
          <w:lang w:eastAsia="ja-JP"/>
        </w:rPr>
      </w:pPr>
      <w:r w:rsidRPr="00F867BF">
        <w:rPr>
          <w:rFonts w:cs="Angsana New"/>
          <w:b w:val="0"/>
          <w:bCs w:val="0"/>
          <w:sz w:val="32"/>
          <w:szCs w:val="32"/>
          <w:cs/>
        </w:rPr>
        <w:t>แล</w:t>
      </w:r>
      <w:r w:rsidRPr="00F867BF">
        <w:rPr>
          <w:rFonts w:eastAsia="MS Mincho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560FADB2" w14:textId="77777777" w:rsidR="00CA5E04" w:rsidRPr="00F867BF" w:rsidRDefault="00CA5E04" w:rsidP="00CA5E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="Angsana New"/>
          <w:b w:val="0"/>
          <w:bCs w:val="0"/>
          <w:sz w:val="32"/>
          <w:szCs w:val="32"/>
        </w:rPr>
      </w:pPr>
      <w:r w:rsidRPr="00F867BF">
        <w:rPr>
          <w:rFonts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2875EFB" w14:textId="77777777" w:rsidR="00CA5E04" w:rsidRPr="00F867BF" w:rsidRDefault="00CA5E04" w:rsidP="00CA5E04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0E538A72" w14:textId="77777777" w:rsidR="00CA5E04" w:rsidRPr="00F867BF" w:rsidRDefault="00CA5E04" w:rsidP="00CA5E04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35F2E0ED" w14:textId="77777777" w:rsidR="00CA5E04" w:rsidRPr="00F867BF" w:rsidRDefault="00CA5E04" w:rsidP="00CA5E04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cs="Angsana New"/>
          <w:b w:val="0"/>
          <w:bCs w:val="0"/>
          <w:sz w:val="32"/>
          <w:szCs w:val="32"/>
          <w:cs/>
        </w:rPr>
      </w:pPr>
    </w:p>
    <w:p w14:paraId="41ABAFB3" w14:textId="63DCF917" w:rsidR="00CA5E04" w:rsidRPr="00F867BF" w:rsidRDefault="00FE2CC0" w:rsidP="00CA5E04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cs="Angsana New"/>
          <w:b w:val="0"/>
          <w:bCs w:val="0"/>
          <w:sz w:val="30"/>
          <w:szCs w:val="30"/>
        </w:rPr>
      </w:pPr>
      <w:r w:rsidRPr="00F867BF">
        <w:rPr>
          <w:rFonts w:cs="Angsana New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B636ADB" wp14:editId="7D273303">
                <wp:simplePos x="0" y="0"/>
                <wp:positionH relativeFrom="column">
                  <wp:posOffset>2840355</wp:posOffset>
                </wp:positionH>
                <wp:positionV relativeFrom="paragraph">
                  <wp:posOffset>4018280</wp:posOffset>
                </wp:positionV>
                <wp:extent cx="76835" cy="56515"/>
                <wp:effectExtent l="0" t="0" r="0" b="6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56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44EFDCEC">
              <v:rect id="Rectangle 2" style="position:absolute;margin-left:223.65pt;margin-top:316.4pt;width:6.05pt;height:4.4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color="white" w14:anchorId="705634B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"/>
            </w:pict>
          </mc:Fallback>
        </mc:AlternateContent>
      </w:r>
    </w:p>
    <w:p w14:paraId="72804A6E" w14:textId="5BEB3411" w:rsidR="00CA5E04" w:rsidRPr="00F867BF" w:rsidRDefault="00CA5E04" w:rsidP="00CA5E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b/>
          <w:bCs/>
        </w:rPr>
        <w:sectPr w:rsidR="00CA5E04" w:rsidRPr="00F867BF" w:rsidSect="00FB5E1D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titlePg/>
          <w:docGrid w:linePitch="360"/>
        </w:sectPr>
      </w:pPr>
    </w:p>
    <w:p w14:paraId="18128B3D" w14:textId="77777777" w:rsidR="009E45D4" w:rsidRPr="00F867BF" w:rsidRDefault="004762B0" w:rsidP="007A64D6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sz w:val="30"/>
          <w:szCs w:val="30"/>
          <w:cs/>
          <w:lang w:val="en-US" w:bidi="th-TH"/>
        </w:rPr>
      </w:pPr>
      <w:r w:rsidRPr="00F867BF">
        <w:rPr>
          <w:rFonts w:ascii="Angsana New" w:hAnsi="Angsana New"/>
          <w:bCs/>
          <w:sz w:val="30"/>
          <w:szCs w:val="30"/>
          <w:cs/>
          <w:lang w:bidi="th-TH"/>
        </w:rPr>
        <w:lastRenderedPageBreak/>
        <w:t>หมายเหตุ</w:t>
      </w:r>
      <w:r w:rsidRPr="00F867BF">
        <w:rPr>
          <w:rFonts w:ascii="Angsana New" w:hAnsi="Angsana New"/>
          <w:b w:val="0"/>
          <w:sz w:val="30"/>
          <w:szCs w:val="30"/>
          <w:cs/>
          <w:lang w:bidi="th-TH"/>
        </w:rPr>
        <w:tab/>
        <w:t xml:space="preserve">     </w:t>
      </w:r>
      <w:r w:rsidRPr="00F867BF">
        <w:rPr>
          <w:rFonts w:ascii="Angsana New" w:hAnsi="Angsana New"/>
          <w:bCs/>
          <w:sz w:val="30"/>
          <w:szCs w:val="30"/>
          <w:cs/>
          <w:lang w:bidi="th-TH"/>
        </w:rPr>
        <w:t xml:space="preserve"> สารบัญ</w:t>
      </w:r>
    </w:p>
    <w:p w14:paraId="1A746FF7" w14:textId="77777777" w:rsidR="009E45D4" w:rsidRPr="00F867BF" w:rsidRDefault="009E45D4" w:rsidP="007A64D6">
      <w:pPr>
        <w:pStyle w:val="index"/>
        <w:tabs>
          <w:tab w:val="clear" w:pos="1134"/>
          <w:tab w:val="decimal" w:pos="540"/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7FF8112C" w14:textId="77777777" w:rsidR="009E45D4" w:rsidRPr="00F867BF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6AB7B8E5" w14:textId="75A54388" w:rsidR="009E45D4" w:rsidRPr="00F867BF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537F5C58" w14:textId="0F5B960A" w:rsidR="000D1407" w:rsidRPr="00F867BF" w:rsidRDefault="000D1407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/>
          <w:sz w:val="30"/>
          <w:szCs w:val="30"/>
          <w:cs/>
          <w:lang w:bidi="th-TH"/>
        </w:rPr>
        <w:t>การเปลี่ยนแปลงนโยบายการบัญชีที่มีสาระสำคัญ</w:t>
      </w:r>
    </w:p>
    <w:p w14:paraId="253D2965" w14:textId="5C815BE8" w:rsidR="009E45D4" w:rsidRPr="00F867BF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/>
          <w:sz w:val="30"/>
          <w:szCs w:val="30"/>
          <w:cs/>
          <w:lang w:bidi="th-TH"/>
        </w:rPr>
        <w:t>นโยบายการบัญชีที่</w:t>
      </w:r>
      <w:r w:rsidR="000D1407" w:rsidRPr="00F867BF">
        <w:rPr>
          <w:rFonts w:ascii="Angsana New" w:hAnsi="Angsana New" w:hint="cs"/>
          <w:sz w:val="30"/>
          <w:szCs w:val="30"/>
          <w:cs/>
          <w:lang w:bidi="th-TH"/>
        </w:rPr>
        <w:t>มีสาระ</w:t>
      </w:r>
      <w:r w:rsidRPr="00F867BF">
        <w:rPr>
          <w:rFonts w:ascii="Angsana New" w:hAnsi="Angsana New"/>
          <w:sz w:val="30"/>
          <w:szCs w:val="30"/>
          <w:cs/>
          <w:lang w:bidi="th-TH"/>
        </w:rPr>
        <w:t>สำคัญ</w:t>
      </w:r>
    </w:p>
    <w:p w14:paraId="6523A926" w14:textId="6E3E8512" w:rsidR="009174A9" w:rsidRPr="00F867BF" w:rsidRDefault="009174A9" w:rsidP="009174A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/>
          <w:b/>
          <w:sz w:val="30"/>
          <w:szCs w:val="30"/>
          <w:lang w:bidi="th-TH"/>
        </w:rPr>
      </w:pPr>
      <w:r w:rsidRPr="00F867BF">
        <w:rPr>
          <w:rFonts w:asciiTheme="majorBidi" w:hAnsiTheme="majorBidi"/>
          <w:b/>
          <w:sz w:val="30"/>
          <w:szCs w:val="30"/>
          <w:cs/>
          <w:lang w:bidi="th-TH"/>
        </w:rPr>
        <w:t>การ</w:t>
      </w:r>
      <w:r w:rsidR="00DA7B75" w:rsidRPr="00F867BF">
        <w:rPr>
          <w:rFonts w:asciiTheme="majorBidi" w:hAnsiTheme="majorBidi" w:hint="cs"/>
          <w:b/>
          <w:sz w:val="30"/>
          <w:szCs w:val="30"/>
          <w:cs/>
          <w:lang w:bidi="th-TH"/>
        </w:rPr>
        <w:t>ซื้อธุรกิจ</w:t>
      </w:r>
    </w:p>
    <w:p w14:paraId="15C49E2D" w14:textId="77777777" w:rsidR="009E45D4" w:rsidRPr="00F867BF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2F4F293" w14:textId="48B75234" w:rsidR="009E45D4" w:rsidRPr="00F867BF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3BD96E6E" w14:textId="4D6E326A" w:rsidR="009174A9" w:rsidRPr="00F867BF" w:rsidRDefault="009174A9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65EE319B" w14:textId="6DDF2515" w:rsidR="000707AD" w:rsidRPr="00F867BF" w:rsidRDefault="000707AD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 w:hint="cs"/>
          <w:sz w:val="30"/>
          <w:szCs w:val="30"/>
          <w:cs/>
          <w:lang w:bidi="th-TH"/>
        </w:rPr>
        <w:t>ลูกหนี้</w:t>
      </w:r>
      <w:r w:rsidR="0053328B" w:rsidRPr="00F867BF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Pr="00F867BF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27407D6F" w14:textId="685625D2" w:rsidR="009E45D4" w:rsidRPr="00F867BF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/>
          <w:sz w:val="30"/>
          <w:szCs w:val="30"/>
          <w:cs/>
          <w:lang w:bidi="th-TH"/>
        </w:rPr>
        <w:t xml:space="preserve">สินค้าคงเหลือ </w:t>
      </w:r>
    </w:p>
    <w:p w14:paraId="7018D8DF" w14:textId="77777777" w:rsidR="009E45D4" w:rsidRPr="00F867BF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14:paraId="0444E325" w14:textId="77777777" w:rsidR="009E45D4" w:rsidRPr="00F867BF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</w:t>
      </w:r>
      <w:r w:rsidR="00F011F6" w:rsidRPr="00F867BF">
        <w:rPr>
          <w:rFonts w:ascii="Angsana New" w:hAnsi="Angsana New" w:hint="cs"/>
          <w:sz w:val="30"/>
          <w:szCs w:val="30"/>
          <w:cs/>
          <w:lang w:bidi="th-TH"/>
        </w:rPr>
        <w:t>และการร่วมค้า</w:t>
      </w:r>
    </w:p>
    <w:p w14:paraId="61CAA6EE" w14:textId="77777777" w:rsidR="009E45D4" w:rsidRPr="00F867BF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3672E3E9" w14:textId="6BB89021" w:rsidR="00E533B4" w:rsidRPr="00F867BF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227E383A" w14:textId="26A4F75F" w:rsidR="00072DB0" w:rsidRPr="00F867BF" w:rsidRDefault="00072D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/>
          <w:sz w:val="30"/>
          <w:szCs w:val="30"/>
          <w:cs/>
          <w:lang w:bidi="th-TH"/>
        </w:rPr>
        <w:t>สินทรัพย์สิทธิการใช้</w:t>
      </w:r>
    </w:p>
    <w:p w14:paraId="2D8CA3C9" w14:textId="7A9D8B1E" w:rsidR="00A277B2" w:rsidRPr="00F867BF" w:rsidRDefault="00A277B2" w:rsidP="00A277B2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709E2740" w14:textId="77777777" w:rsidR="003C77E2" w:rsidRPr="00F867BF" w:rsidRDefault="003C77E2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 w:hint="cs"/>
          <w:sz w:val="30"/>
          <w:szCs w:val="30"/>
          <w:cs/>
          <w:lang w:val="en-US" w:bidi="th-TH"/>
        </w:rPr>
        <w:t>ค่าความนิยม</w:t>
      </w:r>
    </w:p>
    <w:p w14:paraId="133C1EC2" w14:textId="77777777" w:rsidR="009E45D4" w:rsidRPr="00F867BF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/>
          <w:sz w:val="30"/>
          <w:szCs w:val="30"/>
          <w:cs/>
          <w:lang w:bidi="th-TH"/>
        </w:rPr>
        <w:t>สินทรัพย์ไม่มีตัวตน</w:t>
      </w:r>
    </w:p>
    <w:p w14:paraId="503BEFF4" w14:textId="51516242" w:rsidR="009E45D4" w:rsidRPr="00F867BF" w:rsidRDefault="000A46C6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 w:hint="cs"/>
          <w:sz w:val="30"/>
          <w:szCs w:val="30"/>
          <w:cs/>
          <w:lang w:bidi="th-TH"/>
        </w:rPr>
        <w:t>เงินกู้ยืมและหุ้นกู้</w:t>
      </w:r>
    </w:p>
    <w:p w14:paraId="615EC8B5" w14:textId="63956ACF" w:rsidR="002C7564" w:rsidRPr="00F867BF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/>
          <w:sz w:val="30"/>
          <w:szCs w:val="30"/>
          <w:cs/>
          <w:lang w:bidi="th-TH"/>
        </w:rPr>
        <w:t>เจ้าหนี้</w:t>
      </w:r>
      <w:r w:rsidR="0053328B" w:rsidRPr="00F867BF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Pr="00F867BF">
        <w:rPr>
          <w:rFonts w:ascii="Angsana New" w:hAnsi="Angsana New"/>
          <w:sz w:val="30"/>
          <w:szCs w:val="30"/>
          <w:cs/>
          <w:lang w:bidi="th-TH"/>
        </w:rPr>
        <w:t>อื่น</w:t>
      </w:r>
    </w:p>
    <w:p w14:paraId="56F7D949" w14:textId="54C4EBC4" w:rsidR="00C448E6" w:rsidRPr="00F867BF" w:rsidRDefault="002C7564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 w:hint="cs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14:paraId="288831F6" w14:textId="67EFD266" w:rsidR="009E45D4" w:rsidRPr="00F867BF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/>
          <w:sz w:val="30"/>
          <w:szCs w:val="30"/>
          <w:cs/>
          <w:lang w:bidi="th-TH"/>
        </w:rPr>
        <w:t>สำรอง</w:t>
      </w:r>
      <w:r w:rsidR="00AB3850" w:rsidRPr="00F867BF">
        <w:rPr>
          <w:rFonts w:ascii="Angsana New" w:hAnsi="Angsana New" w:hint="cs"/>
          <w:sz w:val="30"/>
          <w:szCs w:val="30"/>
          <w:cs/>
          <w:lang w:bidi="th-TH"/>
        </w:rPr>
        <w:t>ตามกฎหมาย</w:t>
      </w:r>
    </w:p>
    <w:p w14:paraId="68169EFB" w14:textId="655116E0" w:rsidR="00C448E6" w:rsidRPr="00F867BF" w:rsidRDefault="00C448E6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 w:hint="cs"/>
          <w:sz w:val="30"/>
          <w:szCs w:val="30"/>
          <w:cs/>
          <w:lang w:bidi="th-TH"/>
        </w:rPr>
        <w:t>หุ้นกู้ที่มีลักษณะคล้ายทุน</w:t>
      </w:r>
    </w:p>
    <w:p w14:paraId="0BF18269" w14:textId="7B14CD58" w:rsidR="009E45D4" w:rsidRPr="00F867BF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</w:p>
    <w:p w14:paraId="014BBDFD" w14:textId="6294437E" w:rsidR="00C448E6" w:rsidRPr="00F867BF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/>
          <w:sz w:val="30"/>
          <w:szCs w:val="30"/>
          <w:cs/>
          <w:lang w:bidi="th-TH"/>
        </w:rPr>
        <w:t>ค่าใช้จ่ายตาม</w:t>
      </w:r>
      <w:r w:rsidR="00AB3850" w:rsidRPr="00F867BF">
        <w:rPr>
          <w:rFonts w:ascii="Angsana New" w:hAnsi="Angsana New" w:hint="cs"/>
          <w:sz w:val="30"/>
          <w:szCs w:val="30"/>
          <w:cs/>
          <w:lang w:bidi="th-TH"/>
        </w:rPr>
        <w:t>ธรรมชาติ</w:t>
      </w:r>
    </w:p>
    <w:p w14:paraId="51C4353A" w14:textId="77777777" w:rsidR="00C448E6" w:rsidRPr="00F867BF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/>
          <w:sz w:val="30"/>
          <w:szCs w:val="30"/>
          <w:cs/>
          <w:lang w:bidi="th-TH"/>
        </w:rPr>
        <w:t>ต้นทุนทางการเงิน</w:t>
      </w:r>
    </w:p>
    <w:p w14:paraId="3EC73A1B" w14:textId="5372857F" w:rsidR="00C448E6" w:rsidRPr="00F867BF" w:rsidRDefault="00C448E6" w:rsidP="00FE302E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7C0D0163" w14:textId="77777777" w:rsidR="00C448E6" w:rsidRPr="00F867BF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</w:p>
    <w:p w14:paraId="19FB1C2B" w14:textId="77777777" w:rsidR="00C448E6" w:rsidRPr="00F867BF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/>
          <w:sz w:val="30"/>
          <w:szCs w:val="30"/>
          <w:cs/>
          <w:lang w:bidi="th-TH"/>
        </w:rPr>
        <w:t>เงินปันผล</w:t>
      </w:r>
    </w:p>
    <w:p w14:paraId="517451FF" w14:textId="6791129C" w:rsidR="00C448E6" w:rsidRPr="00F867BF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767A7C33" w14:textId="77777777" w:rsidR="00C448E6" w:rsidRPr="00F867BF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ภาระผูกพันกับบุคคลหรือกิจการที่ไม่เกี่ยวข้องกัน  </w:t>
      </w:r>
    </w:p>
    <w:p w14:paraId="53FBA531" w14:textId="77777777" w:rsidR="00C448E6" w:rsidRPr="00F867BF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291B4D60" w14:textId="16FD0B57" w:rsidR="003D29F4" w:rsidRPr="00F867BF" w:rsidRDefault="00C448E6" w:rsidP="00E038E1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  <w:bookmarkEnd w:id="0"/>
    </w:p>
    <w:p w14:paraId="78C5929F" w14:textId="77777777" w:rsidR="009E45D4" w:rsidRPr="00F867BF" w:rsidRDefault="004762B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sz w:val="28"/>
          <w:szCs w:val="28"/>
          <w:cs/>
        </w:rPr>
        <w:br w:type="page"/>
      </w:r>
      <w:r w:rsidRPr="00F867BF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E96E515" w14:textId="77777777" w:rsidR="009E45D4" w:rsidRPr="00F867BF" w:rsidRDefault="009E45D4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DDF3245" w14:textId="45E4AE89" w:rsidR="009E45D4" w:rsidRPr="00F867BF" w:rsidRDefault="004762B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cs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="008D290F" w:rsidRPr="00F867BF">
        <w:rPr>
          <w:cs/>
        </w:rPr>
        <w:t xml:space="preserve"> </w:t>
      </w:r>
      <w:r w:rsidR="00122538" w:rsidRPr="00F867BF">
        <w:t>20</w:t>
      </w:r>
      <w:r w:rsidR="00482E6C" w:rsidRPr="00F867BF">
        <w:t xml:space="preserve"> </w:t>
      </w:r>
      <w:r w:rsidR="00482E6C" w:rsidRPr="00F867BF">
        <w:rPr>
          <w:cs/>
        </w:rPr>
        <w:t xml:space="preserve">กุมภาพันธ์ </w:t>
      </w:r>
      <w:r w:rsidR="002C11F8" w:rsidRPr="00F867BF">
        <w:t>256</w:t>
      </w:r>
      <w:r w:rsidR="00E25580" w:rsidRPr="00F867BF">
        <w:t>8</w:t>
      </w:r>
    </w:p>
    <w:p w14:paraId="46983A29" w14:textId="77777777" w:rsidR="009E45D4" w:rsidRPr="00F867BF" w:rsidRDefault="009E45D4" w:rsidP="00BD0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58FC2078" w14:textId="77777777" w:rsidR="009E45D4" w:rsidRPr="00F867BF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F867BF">
        <w:rPr>
          <w:rFonts w:ascii="Angsana New" w:hAnsi="Angsana New"/>
          <w:b/>
          <w:bCs/>
          <w:sz w:val="30"/>
          <w:szCs w:val="30"/>
          <w:cs/>
          <w:lang w:bidi="th-TH"/>
        </w:rPr>
        <w:t>ข้อมูลทั่วไป</w:t>
      </w:r>
    </w:p>
    <w:p w14:paraId="5B7672CF" w14:textId="77777777" w:rsidR="009E45D4" w:rsidRPr="00F867BF" w:rsidRDefault="009E45D4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A1F5985" w14:textId="21FC0483" w:rsidR="00FF15EA" w:rsidRPr="00F867BF" w:rsidRDefault="000B5614" w:rsidP="000B5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F867BF">
        <w:rPr>
          <w:cs/>
        </w:rPr>
        <w:t xml:space="preserve">บริษัท บางจาก คอร์ปอเรชั่น จำกัด (มหาชน) </w:t>
      </w:r>
      <w:r w:rsidR="00CB009D" w:rsidRPr="00F867BF">
        <w:rPr>
          <w:cs/>
        </w:rPr>
        <w:t>เป็น</w:t>
      </w:r>
      <w:r w:rsidRPr="00F867BF">
        <w:rPr>
          <w:cs/>
        </w:rPr>
        <w:t>บริษัทจดทะเบียนจัดตั้งเป็นบริษัทมหาชนในประเทศไทย</w:t>
      </w:r>
      <w:r w:rsidR="003C58ED" w:rsidRPr="00F867BF">
        <w:rPr>
          <w:cs/>
        </w:rPr>
        <w:t xml:space="preserve"> </w:t>
      </w:r>
      <w:r w:rsidRPr="00F867BF">
        <w:rPr>
          <w:cs/>
        </w:rPr>
        <w:t>และ</w:t>
      </w:r>
      <w:r w:rsidR="006D0514" w:rsidRPr="00F867BF">
        <w:br/>
      </w:r>
      <w:r w:rsidRPr="00F867BF">
        <w:rPr>
          <w:cs/>
        </w:rPr>
        <w:t>จดทะเบียน</w:t>
      </w:r>
      <w:r w:rsidR="00385B5C" w:rsidRPr="00F867BF">
        <w:rPr>
          <w:cs/>
        </w:rPr>
        <w:t>กับ</w:t>
      </w:r>
      <w:r w:rsidRPr="00F867BF">
        <w:rPr>
          <w:cs/>
        </w:rPr>
        <w:t>ตลาดหลักทรัพย์แห่งประเทศไทย โดยมีที่อยู่จดทะเบียน</w:t>
      </w:r>
      <w:r w:rsidR="00385B5C" w:rsidRPr="00F867BF">
        <w:rPr>
          <w:cs/>
        </w:rPr>
        <w:t>ของบริษัทตั้งอยู่เลขที่</w:t>
      </w:r>
    </w:p>
    <w:p w14:paraId="4FBA39DA" w14:textId="77777777" w:rsidR="000B5614" w:rsidRPr="00F867BF" w:rsidRDefault="000B5614" w:rsidP="000B5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</w:rPr>
      </w:pPr>
    </w:p>
    <w:p w14:paraId="364A47AC" w14:textId="73C51C64" w:rsidR="00FF15EA" w:rsidRPr="00F867BF" w:rsidRDefault="00FF15EA" w:rsidP="006C5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1800"/>
        </w:tabs>
        <w:spacing w:line="240" w:lineRule="auto"/>
        <w:ind w:left="1890" w:hanging="1350"/>
        <w:rPr>
          <w:cs/>
        </w:rPr>
      </w:pPr>
      <w:r w:rsidRPr="00F867BF">
        <w:rPr>
          <w:cs/>
        </w:rPr>
        <w:t>ส</w:t>
      </w:r>
      <w:r w:rsidR="00194167" w:rsidRPr="00F867BF">
        <w:rPr>
          <w:cs/>
        </w:rPr>
        <w:t>ำนักงานใหญ่</w:t>
      </w:r>
      <w:r w:rsidR="006C5CF4" w:rsidRPr="00F867BF">
        <w:t xml:space="preserve"> </w:t>
      </w:r>
      <w:r w:rsidR="00194167" w:rsidRPr="00F867BF">
        <w:rPr>
          <w:cs/>
        </w:rPr>
        <w:t>:</w:t>
      </w:r>
      <w:r w:rsidR="00194167" w:rsidRPr="00F867BF">
        <w:tab/>
      </w:r>
      <w:r w:rsidRPr="00F867BF">
        <w:rPr>
          <w:cs/>
        </w:rPr>
        <w:t xml:space="preserve">เลขที่ </w:t>
      </w:r>
      <w:r w:rsidR="00DE3F43" w:rsidRPr="00F867BF">
        <w:t>2098</w:t>
      </w:r>
      <w:r w:rsidRPr="00F867BF">
        <w:rPr>
          <w:cs/>
        </w:rPr>
        <w:t xml:space="preserve"> อาคารเอ็ม ทาวเวอร์ ชั้น </w:t>
      </w:r>
      <w:r w:rsidR="00DE3F43" w:rsidRPr="00F867BF">
        <w:t>8</w:t>
      </w:r>
      <w:r w:rsidRPr="00F867BF">
        <w:rPr>
          <w:cs/>
        </w:rPr>
        <w:t xml:space="preserve"> ถนนสุขุมวิท แขวงพระโขนงใต้ เขตพระโขนง กรุงเทพมหานคร</w:t>
      </w:r>
    </w:p>
    <w:p w14:paraId="5AAC6567" w14:textId="77777777" w:rsidR="00FF15EA" w:rsidRPr="00F867BF" w:rsidRDefault="00FF15EA" w:rsidP="006C5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</w:pPr>
    </w:p>
    <w:p w14:paraId="22BB0B0B" w14:textId="4EA192F9" w:rsidR="00FF15EA" w:rsidRPr="00F867BF" w:rsidRDefault="00194167" w:rsidP="00E5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cs/>
        </w:rPr>
        <w:t>โรงกลั่นน้ำมัน</w:t>
      </w:r>
      <w:r w:rsidR="006C5CF4" w:rsidRPr="00F867BF">
        <w:t xml:space="preserve"> </w:t>
      </w:r>
      <w:r w:rsidRPr="00F867BF">
        <w:tab/>
      </w:r>
      <w:r w:rsidRPr="00F867BF">
        <w:rPr>
          <w:cs/>
        </w:rPr>
        <w:t>:</w:t>
      </w:r>
      <w:r w:rsidR="00441F59" w:rsidRPr="00F867BF">
        <w:rPr>
          <w:cs/>
        </w:rPr>
        <w:t xml:space="preserve"> </w:t>
      </w:r>
      <w:r w:rsidRPr="00F867BF">
        <w:tab/>
      </w:r>
      <w:r w:rsidR="0030504F" w:rsidRPr="00F867BF">
        <w:rPr>
          <w:cs/>
        </w:rPr>
        <w:t xml:space="preserve">เลขที่ </w:t>
      </w:r>
      <w:r w:rsidR="00DE3F43" w:rsidRPr="00F867BF">
        <w:t>2</w:t>
      </w:r>
      <w:r w:rsidR="00D52C0E" w:rsidRPr="00F867BF">
        <w:t>1</w:t>
      </w:r>
      <w:r w:rsidR="00DE3F43" w:rsidRPr="00F867BF">
        <w:t>0</w:t>
      </w:r>
      <w:r w:rsidR="0030504F" w:rsidRPr="00F867BF">
        <w:rPr>
          <w:cs/>
        </w:rPr>
        <w:t xml:space="preserve"> หมู่ </w:t>
      </w:r>
      <w:r w:rsidR="006C5CF4" w:rsidRPr="00F867BF">
        <w:t>1</w:t>
      </w:r>
      <w:r w:rsidR="0030504F" w:rsidRPr="00F867BF">
        <w:rPr>
          <w:cs/>
        </w:rPr>
        <w:t xml:space="preserve"> ซอยสุขุมวิท </w:t>
      </w:r>
      <w:r w:rsidR="00DE3F43" w:rsidRPr="00F867BF">
        <w:t>64</w:t>
      </w:r>
      <w:r w:rsidR="00FF15EA" w:rsidRPr="00F867BF">
        <w:rPr>
          <w:cs/>
        </w:rPr>
        <w:t xml:space="preserve"> ถนนสุขุมวิท แขวงพระโขนงใต้ เขตพระโขนง กรุงเทพมหานคร</w:t>
      </w:r>
      <w:r w:rsidR="00FF15EA" w:rsidRPr="00F867BF">
        <w:rPr>
          <w:cs/>
        </w:rPr>
        <w:br/>
      </w:r>
    </w:p>
    <w:p w14:paraId="7CA36AAD" w14:textId="5012C1A4" w:rsidR="00FF15EA" w:rsidRPr="00F867BF" w:rsidRDefault="00FF15EA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cs/>
        </w:rPr>
        <w:t xml:space="preserve">ณ วันที่ </w:t>
      </w:r>
      <w:r w:rsidR="00E566A2" w:rsidRPr="00F867BF">
        <w:t xml:space="preserve">31 </w:t>
      </w:r>
      <w:r w:rsidR="00E566A2" w:rsidRPr="00F867BF">
        <w:rPr>
          <w:cs/>
        </w:rPr>
        <w:t xml:space="preserve">ธันวาคม </w:t>
      </w:r>
      <w:r w:rsidR="00E566A2" w:rsidRPr="00F867BF">
        <w:t>256</w:t>
      </w:r>
      <w:r w:rsidR="00E25580" w:rsidRPr="00F867BF">
        <w:t>7</w:t>
      </w:r>
      <w:r w:rsidRPr="00F867BF">
        <w:rPr>
          <w:cs/>
        </w:rPr>
        <w:t xml:space="preserve"> ผู้ถือหุ้นรายใหญ่ของบริษัท</w:t>
      </w:r>
      <w:r w:rsidR="00474453" w:rsidRPr="00F867BF">
        <w:rPr>
          <w:rFonts w:hint="cs"/>
          <w:cs/>
        </w:rPr>
        <w:t xml:space="preserve"> </w:t>
      </w:r>
      <w:r w:rsidRPr="00F867BF">
        <w:rPr>
          <w:cs/>
        </w:rPr>
        <w:t xml:space="preserve">ได้แก่ </w:t>
      </w:r>
      <w:r w:rsidR="002403A6" w:rsidRPr="00F867BF">
        <w:rPr>
          <w:cs/>
        </w:rPr>
        <w:t>กองทุนรวมวายุภักษ์ หนึ่ง</w:t>
      </w:r>
      <w:r w:rsidRPr="00F867BF">
        <w:rPr>
          <w:cs/>
        </w:rPr>
        <w:t xml:space="preserve"> </w:t>
      </w:r>
      <w:r w:rsidR="00E25580" w:rsidRPr="00F867BF">
        <w:rPr>
          <w:rFonts w:hint="cs"/>
          <w:cs/>
        </w:rPr>
        <w:t>และ</w:t>
      </w:r>
      <w:r w:rsidR="002403A6" w:rsidRPr="00F867BF">
        <w:t xml:space="preserve"> </w:t>
      </w:r>
      <w:r w:rsidR="002403A6" w:rsidRPr="00F867BF">
        <w:rPr>
          <w:cs/>
        </w:rPr>
        <w:t>สำนักงานประกันสังคม</w:t>
      </w:r>
      <w:r w:rsidR="00E25580" w:rsidRPr="00F867BF">
        <w:rPr>
          <w:rFonts w:hint="cs"/>
          <w:cs/>
        </w:rPr>
        <w:t xml:space="preserve"> </w:t>
      </w:r>
      <w:r w:rsidRPr="00F867BF">
        <w:rPr>
          <w:cs/>
        </w:rPr>
        <w:t>ซึ่งถือหุ้น</w:t>
      </w:r>
      <w:r w:rsidR="00025941" w:rsidRPr="00F867BF">
        <w:rPr>
          <w:cs/>
        </w:rPr>
        <w:t>ร้อยละ</w:t>
      </w:r>
      <w:r w:rsidR="001E7609" w:rsidRPr="00F867BF">
        <w:t xml:space="preserve"> </w:t>
      </w:r>
      <w:r w:rsidR="002403A6" w:rsidRPr="00F867BF">
        <w:t>19.84</w:t>
      </w:r>
      <w:r w:rsidR="001E7609" w:rsidRPr="00F867BF">
        <w:t xml:space="preserve"> </w:t>
      </w:r>
      <w:r w:rsidRPr="00F867BF">
        <w:rPr>
          <w:cs/>
        </w:rPr>
        <w:t>และ</w:t>
      </w:r>
      <w:r w:rsidRPr="00F867BF">
        <w:rPr>
          <w:rFonts w:hint="cs"/>
          <w:cs/>
        </w:rPr>
        <w:t>ร้อยละ</w:t>
      </w:r>
      <w:r w:rsidRPr="00F867BF">
        <w:rPr>
          <w:cs/>
        </w:rPr>
        <w:t xml:space="preserve"> </w:t>
      </w:r>
      <w:r w:rsidR="002403A6" w:rsidRPr="00F867BF">
        <w:t>15.11</w:t>
      </w:r>
      <w:r w:rsidR="001E7609" w:rsidRPr="00F867BF">
        <w:t xml:space="preserve"> </w:t>
      </w:r>
      <w:r w:rsidRPr="00F867BF">
        <w:rPr>
          <w:cs/>
        </w:rPr>
        <w:t>ของทุนที่ออกและชำระแล้ว</w:t>
      </w:r>
      <w:r w:rsidRPr="00F867BF">
        <w:rPr>
          <w:rFonts w:hint="cs"/>
          <w:cs/>
        </w:rPr>
        <w:t>ตามลำดับ</w:t>
      </w:r>
      <w:r w:rsidRPr="00F867BF">
        <w:rPr>
          <w:cs/>
        </w:rPr>
        <w:t xml:space="preserve"> </w:t>
      </w:r>
      <w:r w:rsidR="006C6B5F" w:rsidRPr="00F867BF">
        <w:rPr>
          <w:i/>
          <w:iCs/>
          <w:cs/>
        </w:rPr>
        <w:t>(</w:t>
      </w:r>
      <w:r w:rsidR="00BC196A" w:rsidRPr="00F867BF">
        <w:rPr>
          <w:i/>
          <w:iCs/>
        </w:rPr>
        <w:t>256</w:t>
      </w:r>
      <w:r w:rsidR="00E25580" w:rsidRPr="00F867BF">
        <w:rPr>
          <w:i/>
          <w:iCs/>
        </w:rPr>
        <w:t>6</w:t>
      </w:r>
      <w:r w:rsidRPr="00F867BF">
        <w:rPr>
          <w:i/>
          <w:iCs/>
          <w:cs/>
        </w:rPr>
        <w:t xml:space="preserve"> : </w:t>
      </w:r>
      <w:r w:rsidRPr="00F867BF">
        <w:rPr>
          <w:rFonts w:hint="cs"/>
          <w:i/>
          <w:iCs/>
          <w:cs/>
        </w:rPr>
        <w:t>ร้อยละ</w:t>
      </w:r>
      <w:r w:rsidR="002403A6" w:rsidRPr="00F867BF">
        <w:rPr>
          <w:i/>
          <w:iCs/>
        </w:rPr>
        <w:t xml:space="preserve"> 19</w:t>
      </w:r>
      <w:r w:rsidR="002403A6" w:rsidRPr="00F867BF">
        <w:rPr>
          <w:i/>
          <w:iCs/>
          <w:cs/>
        </w:rPr>
        <w:t>.</w:t>
      </w:r>
      <w:r w:rsidR="002403A6" w:rsidRPr="00F867BF">
        <w:rPr>
          <w:i/>
          <w:iCs/>
        </w:rPr>
        <w:t>84</w:t>
      </w:r>
      <w:r w:rsidRPr="00F867BF">
        <w:rPr>
          <w:rFonts w:hint="cs"/>
          <w:i/>
          <w:iCs/>
          <w:cs/>
        </w:rPr>
        <w:t xml:space="preserve"> และ ร้อยละ </w:t>
      </w:r>
      <w:r w:rsidR="002403A6" w:rsidRPr="00F867BF">
        <w:rPr>
          <w:i/>
          <w:iCs/>
        </w:rPr>
        <w:t>14.18</w:t>
      </w:r>
      <w:r w:rsidRPr="00F867BF">
        <w:rPr>
          <w:i/>
          <w:iCs/>
          <w:cs/>
        </w:rPr>
        <w:t xml:space="preserve"> </w:t>
      </w:r>
      <w:r w:rsidRPr="00F867BF">
        <w:rPr>
          <w:rFonts w:hint="cs"/>
          <w:i/>
          <w:iCs/>
          <w:cs/>
        </w:rPr>
        <w:t>ตามลำดับ)</w:t>
      </w:r>
      <w:r w:rsidRPr="00F867BF">
        <w:rPr>
          <w:rFonts w:hint="cs"/>
          <w:cs/>
        </w:rPr>
        <w:t xml:space="preserve"> </w:t>
      </w:r>
    </w:p>
    <w:p w14:paraId="24406C34" w14:textId="77777777" w:rsidR="009E45D4" w:rsidRPr="00F867BF" w:rsidRDefault="009E45D4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</w:rPr>
      </w:pPr>
    </w:p>
    <w:p w14:paraId="5683DC62" w14:textId="410538A1" w:rsidR="00B1391E" w:rsidRPr="00F867BF" w:rsidRDefault="000B5614" w:rsidP="000B5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cs/>
        </w:rPr>
        <w:t>กลุ่มบริษัทดำเนินธุรกิจหลักเกี่ยวกับการบริหารโรงกลั่นน้ำมันและจำหน่ายน้ำมันสำเร็จรูปผ่านสถานีบริการภายใต้เครื่องหมายการค้าของบริษัท โดยจำหน่ายให้ผู้ใช้ในภาคขนส่ง สายการบิน เรือเดินสมุทร ภาคก่อสร้าง ภาคอุตสาหกรรม ภาคเกษตร และการจำหน่ายผ่านผู้ค้าน้ำมันรายใหญ่ รายเล็ก และลูกค้ารายย่อยทั่วไป การผลิตและจำหน่ายพลังงานไฟฟ้า</w:t>
      </w:r>
      <w:r w:rsidR="00890513" w:rsidRPr="00F867BF">
        <w:rPr>
          <w:cs/>
        </w:rPr>
        <w:t>จาก</w:t>
      </w:r>
      <w:r w:rsidR="00890513" w:rsidRPr="00F867BF">
        <w:rPr>
          <w:rFonts w:hint="cs"/>
          <w:cs/>
        </w:rPr>
        <w:t>พลังงานสะอาด</w:t>
      </w:r>
      <w:r w:rsidR="00890513" w:rsidRPr="00F867BF">
        <w:t xml:space="preserve"> </w:t>
      </w:r>
      <w:r w:rsidRPr="00F867BF">
        <w:rPr>
          <w:cs/>
        </w:rPr>
        <w:t xml:space="preserve">การลงทุนในธุรกิจพลังงานทางเลือก </w:t>
      </w:r>
      <w:r w:rsidR="00890513" w:rsidRPr="00F867BF">
        <w:rPr>
          <w:rFonts w:hint="cs"/>
          <w:cs/>
        </w:rPr>
        <w:t>คลังจัดเก็บน้ำมันและท่าเทียบเรือ</w:t>
      </w:r>
      <w:r w:rsidR="00890513" w:rsidRPr="00F867BF">
        <w:t xml:space="preserve"> </w:t>
      </w:r>
      <w:r w:rsidRPr="00F867BF">
        <w:rPr>
          <w:cs/>
        </w:rPr>
        <w:t>การผลิตและจำหน่ายผลิตภัณฑ์ไบโอฟูเอลและผลิตภัณฑ์เกี่ยวเนื่อง และดำเนินธุรกิจเกี่ยวกับด้านการสำรวจและผลิตปิโตรเลียม</w:t>
      </w:r>
    </w:p>
    <w:p w14:paraId="1BAA7F1C" w14:textId="77777777" w:rsidR="000B5614" w:rsidRPr="00F867BF" w:rsidRDefault="000B5614" w:rsidP="000B5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2B7EF6A7" w14:textId="5B6A7E2F" w:rsidR="00C84F59" w:rsidRPr="00F867BF" w:rsidRDefault="00B1391E" w:rsidP="002F5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rFonts w:hint="cs"/>
          <w:cs/>
        </w:rPr>
        <w:t>ราย</w:t>
      </w:r>
      <w:r w:rsidR="0030504F" w:rsidRPr="00F867BF">
        <w:rPr>
          <w:rFonts w:hint="cs"/>
          <w:cs/>
        </w:rPr>
        <w:t>ละเอียดของบริษัทย่อย ณ วันที่</w:t>
      </w:r>
      <w:r w:rsidR="00605336" w:rsidRPr="00F867BF">
        <w:t xml:space="preserve"> 31</w:t>
      </w:r>
      <w:r w:rsidR="00E566A2" w:rsidRPr="00F867BF">
        <w:rPr>
          <w:cs/>
        </w:rPr>
        <w:t xml:space="preserve"> ธันวาคม</w:t>
      </w:r>
      <w:r w:rsidR="00605336" w:rsidRPr="00F867BF">
        <w:t xml:space="preserve"> 2567</w:t>
      </w:r>
      <w:r w:rsidR="00EA6D28" w:rsidRPr="00F867BF">
        <w:rPr>
          <w:rFonts w:hint="cs"/>
          <w:cs/>
        </w:rPr>
        <w:t xml:space="preserve"> และ </w:t>
      </w:r>
      <w:r w:rsidR="00605336" w:rsidRPr="00F867BF">
        <w:t>2566</w:t>
      </w:r>
      <w:r w:rsidR="00C216BF" w:rsidRPr="00F867BF">
        <w:rPr>
          <w:cs/>
        </w:rPr>
        <w:t xml:space="preserve"> </w:t>
      </w:r>
      <w:r w:rsidRPr="00F867BF">
        <w:rPr>
          <w:rFonts w:hint="cs"/>
          <w:cs/>
        </w:rPr>
        <w:t>ได้เปิดเผยไว้ในหมายเหตุข้อ</w:t>
      </w:r>
      <w:r w:rsidR="00605336" w:rsidRPr="00F867BF">
        <w:t xml:space="preserve"> 11</w:t>
      </w:r>
    </w:p>
    <w:p w14:paraId="193F8236" w14:textId="77777777" w:rsidR="0097684A" w:rsidRPr="00F867BF" w:rsidRDefault="0097684A" w:rsidP="002F5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FC3F324" w14:textId="1846473E" w:rsidR="004E476A" w:rsidRPr="00F867BF" w:rsidRDefault="00AB0686" w:rsidP="00DE196C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867BF">
        <w:rPr>
          <w:rFonts w:ascii="Angsana New" w:hAnsi="Angsana New"/>
          <w:b/>
          <w:bCs/>
          <w:sz w:val="30"/>
          <w:szCs w:val="30"/>
          <w:cs/>
          <w:lang w:bidi="th-TH"/>
        </w:rPr>
        <w:t>เกณฑ์การจัดทำงบการเงิน</w:t>
      </w:r>
    </w:p>
    <w:p w14:paraId="7DAB2DD3" w14:textId="77777777" w:rsidR="00DE196C" w:rsidRPr="00F867BF" w:rsidRDefault="00DE196C" w:rsidP="00AF57D4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6652079" w14:textId="0E737063" w:rsidR="009174A9" w:rsidRPr="00F867BF" w:rsidRDefault="009174A9" w:rsidP="00AF57D4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867BF">
        <w:rPr>
          <w:rFonts w:ascii="Angsana New" w:hAnsi="Angsana New"/>
          <w:sz w:val="30"/>
          <w:szCs w:val="30"/>
          <w:cs/>
          <w:lang w:val="en-US" w:bidi="th-TH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4552A9" w:rsidRPr="00F867BF">
        <w:rPr>
          <w:rFonts w:ascii="Angsana New" w:hAnsi="Angsana New"/>
          <w:sz w:val="30"/>
          <w:szCs w:val="30"/>
          <w:lang w:val="en-US" w:bidi="th-TH"/>
        </w:rPr>
        <w:t xml:space="preserve">       </w:t>
      </w:r>
      <w:r w:rsidRPr="00F867BF">
        <w:rPr>
          <w:rFonts w:ascii="Angsana New" w:hAnsi="Angsana New"/>
          <w:spacing w:val="8"/>
          <w:sz w:val="30"/>
          <w:szCs w:val="30"/>
          <w:cs/>
          <w:lang w:val="en-US" w:bidi="th-TH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 งบ</w:t>
      </w:r>
      <w:r w:rsidRPr="00F867BF">
        <w:rPr>
          <w:rFonts w:ascii="Angsana New" w:hAnsi="Angsana New"/>
          <w:sz w:val="30"/>
          <w:szCs w:val="30"/>
          <w:cs/>
          <w:lang w:val="en-US" w:bidi="th-TH"/>
        </w:rPr>
        <w:t>การเงินนี้นำเสนอเป็นเงินบาทซึ่งเป็นสกุลเงินที่ใช้ในการดำเนินงานของบริษัท</w:t>
      </w:r>
    </w:p>
    <w:p w14:paraId="44BCDA1F" w14:textId="77777777" w:rsidR="00AB3850" w:rsidRPr="00F867BF" w:rsidRDefault="00AB3850" w:rsidP="00AB3850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867BF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ab/>
      </w:r>
      <w:r w:rsidRPr="00F867BF">
        <w:rPr>
          <w:rFonts w:ascii="Angsana New" w:hAnsi="Angsana New"/>
          <w:sz w:val="30"/>
          <w:szCs w:val="30"/>
          <w:cs/>
          <w:lang w:val="en-US" w:bidi="th-TH"/>
        </w:rPr>
        <w:t>นโยบายการบัญชีที่</w:t>
      </w:r>
      <w:r w:rsidRPr="00F867BF">
        <w:rPr>
          <w:rFonts w:ascii="Angsana New" w:hAnsi="Angsana New" w:hint="cs"/>
          <w:sz w:val="30"/>
          <w:szCs w:val="30"/>
          <w:cs/>
          <w:lang w:val="en-US" w:bidi="th-TH"/>
        </w:rPr>
        <w:t>นำเสนอดังต่อไปนี้</w:t>
      </w:r>
      <w:r w:rsidRPr="00F867BF">
        <w:rPr>
          <w:rFonts w:ascii="Angsana New" w:hAnsi="Angsana New"/>
          <w:sz w:val="30"/>
          <w:szCs w:val="30"/>
          <w:cs/>
          <w:lang w:val="en-US" w:bidi="th-TH"/>
        </w:rPr>
        <w:t>ได้ถือปฏิบัติโดยสม่ำเสมอสำหรับงบการเงินทุกรอบระยะเวลาที่รายงาน</w:t>
      </w:r>
    </w:p>
    <w:p w14:paraId="5C0EF43E" w14:textId="77777777" w:rsidR="00AB3850" w:rsidRPr="00F867BF" w:rsidRDefault="00AB3850" w:rsidP="00AB3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91E8A7F" w14:textId="2804D292" w:rsidR="009174A9" w:rsidRPr="00F867BF" w:rsidRDefault="009174A9" w:rsidP="00AB3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F867BF">
        <w:t xml:space="preserve"> </w:t>
      </w:r>
      <w:r w:rsidRPr="00F867BF">
        <w:rPr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Pr="00F867BF">
        <w:t xml:space="preserve"> </w:t>
      </w:r>
      <w:r w:rsidRPr="00F867BF">
        <w:rPr>
          <w:cs/>
        </w:rPr>
        <w:t>การปรับประมาณการทางบัญชีจะบันทึกโดยวิธีเปลี่ยนทันทีเป็นต้นไ</w:t>
      </w:r>
      <w:r w:rsidR="00DA0B4F" w:rsidRPr="00F867BF">
        <w:rPr>
          <w:rFonts w:hint="cs"/>
          <w:cs/>
        </w:rPr>
        <w:t>ป</w:t>
      </w:r>
    </w:p>
    <w:p w14:paraId="54CBA611" w14:textId="77777777" w:rsidR="00AB3850" w:rsidRPr="00F867BF" w:rsidRDefault="00AB3850" w:rsidP="00AB3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58781AD" w14:textId="78575120" w:rsidR="00E25580" w:rsidRPr="00F867BF" w:rsidRDefault="00E25580" w:rsidP="00AB3850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867BF">
        <w:rPr>
          <w:rFonts w:ascii="Angsana New" w:hAnsi="Angsana New"/>
          <w:b/>
          <w:bCs/>
          <w:sz w:val="30"/>
          <w:szCs w:val="30"/>
          <w:cs/>
          <w:lang w:bidi="th-TH"/>
        </w:rPr>
        <w:tab/>
        <w:t>การเปลี่ยนแปลงนโยบายการบัญชีที่มีสาระสำคัญ</w:t>
      </w:r>
    </w:p>
    <w:p w14:paraId="05DE8B02" w14:textId="77777777" w:rsidR="00E25580" w:rsidRPr="00F867BF" w:rsidRDefault="00E25580" w:rsidP="00301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77D5A65" w14:textId="1BF73DAD" w:rsidR="00E25580" w:rsidRPr="00F867BF" w:rsidRDefault="00E25580" w:rsidP="00030925">
      <w:pPr>
        <w:pStyle w:val="Heading8"/>
        <w:numPr>
          <w:ilvl w:val="1"/>
          <w:numId w:val="3"/>
        </w:numPr>
        <w:ind w:left="540" w:right="-36"/>
        <w:rPr>
          <w:i/>
          <w:iCs/>
          <w:sz w:val="30"/>
          <w:szCs w:val="30"/>
          <w:cs/>
        </w:rPr>
      </w:pPr>
      <w:bookmarkStart w:id="1" w:name="_Hlk156239716"/>
      <w:r w:rsidRPr="00F867BF">
        <w:rPr>
          <w:i/>
          <w:iCs/>
          <w:sz w:val="30"/>
          <w:szCs w:val="30"/>
          <w:cs/>
        </w:rPr>
        <w:t xml:space="preserve">มาตรฐานการบัญชี ฉบับที่ </w:t>
      </w:r>
      <w:r w:rsidRPr="00F867BF">
        <w:rPr>
          <w:i/>
          <w:iCs/>
          <w:sz w:val="30"/>
          <w:szCs w:val="30"/>
        </w:rPr>
        <w:t xml:space="preserve">12 </w:t>
      </w:r>
      <w:r w:rsidRPr="00F867BF">
        <w:rPr>
          <w:i/>
          <w:iCs/>
          <w:sz w:val="30"/>
          <w:szCs w:val="30"/>
          <w:cs/>
        </w:rPr>
        <w:t>เรื่อง ภาษีเงินได้รอการตัดบัญชีเกี่ยวกับสินทรัพย์และหนี้สินที่เกิดจากรายกา</w:t>
      </w:r>
      <w:r w:rsidR="00030925" w:rsidRPr="00F867BF">
        <w:rPr>
          <w:rFonts w:hint="cs"/>
          <w:i/>
          <w:iCs/>
          <w:sz w:val="30"/>
          <w:szCs w:val="30"/>
          <w:cs/>
        </w:rPr>
        <w:t>ร</w:t>
      </w:r>
      <w:r w:rsidRPr="00F867BF">
        <w:rPr>
          <w:i/>
          <w:iCs/>
          <w:sz w:val="30"/>
          <w:szCs w:val="30"/>
          <w:cs/>
        </w:rPr>
        <w:t>เดียวกัน</w:t>
      </w:r>
    </w:p>
    <w:p w14:paraId="52EBCA99" w14:textId="77777777" w:rsidR="00AB3850" w:rsidRPr="00F867BF" w:rsidRDefault="00AB3850" w:rsidP="00030925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D7C3281" w14:textId="468922CB" w:rsidR="00E25580" w:rsidRPr="00F867BF" w:rsidRDefault="00E25580" w:rsidP="00030925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/>
          <w:sz w:val="30"/>
          <w:szCs w:val="30"/>
          <w:cs/>
        </w:rPr>
        <w:t>กลุ่มบริษัท</w:t>
      </w:r>
      <w:bookmarkEnd w:id="1"/>
      <w:r w:rsidRPr="00F867BF">
        <w:rPr>
          <w:rFonts w:ascii="Angsana New" w:hAnsi="Angsana New" w:hint="cs"/>
          <w:sz w:val="30"/>
          <w:szCs w:val="30"/>
          <w:cs/>
        </w:rPr>
        <w:t>ได้ถือปฏิบัติตาม</w:t>
      </w:r>
      <w:r w:rsidRPr="00F867BF">
        <w:rPr>
          <w:rFonts w:ascii="Angsana New" w:hAnsi="Angsana New"/>
          <w:sz w:val="30"/>
          <w:szCs w:val="30"/>
          <w:cs/>
        </w:rPr>
        <w:t>การปรับปรุง</w:t>
      </w:r>
      <w:r w:rsidRPr="00F867BF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F867BF">
        <w:rPr>
          <w:rFonts w:ascii="Angsana New" w:hAnsi="Angsana New"/>
          <w:sz w:val="30"/>
          <w:szCs w:val="30"/>
        </w:rPr>
        <w:t>12</w:t>
      </w:r>
      <w:r w:rsidRPr="00F867BF">
        <w:rPr>
          <w:rFonts w:ascii="Angsana New" w:hAnsi="Angsana New" w:hint="cs"/>
          <w:sz w:val="30"/>
          <w:szCs w:val="30"/>
          <w:cs/>
        </w:rPr>
        <w:t xml:space="preserve"> </w:t>
      </w:r>
      <w:r w:rsidRPr="00F867BF">
        <w:rPr>
          <w:rFonts w:ascii="Angsana New" w:hAnsi="Angsana New"/>
          <w:sz w:val="30"/>
          <w:szCs w:val="30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F867BF">
        <w:rPr>
          <w:rFonts w:ascii="Angsana New" w:hAnsi="Angsana New"/>
          <w:sz w:val="30"/>
          <w:szCs w:val="30"/>
        </w:rPr>
        <w:t xml:space="preserve"> 1 </w:t>
      </w:r>
      <w:r w:rsidRPr="00F867BF">
        <w:rPr>
          <w:rFonts w:ascii="Angsana New" w:hAnsi="Angsana New"/>
          <w:sz w:val="30"/>
          <w:szCs w:val="30"/>
          <w:cs/>
        </w:rPr>
        <w:t xml:space="preserve">มกราคม </w:t>
      </w:r>
      <w:r w:rsidRPr="00F867BF">
        <w:rPr>
          <w:rFonts w:ascii="Angsana New" w:hAnsi="Angsana New"/>
          <w:sz w:val="30"/>
          <w:szCs w:val="30"/>
        </w:rPr>
        <w:t>2567</w:t>
      </w:r>
      <w:r w:rsidRPr="00F867BF">
        <w:rPr>
          <w:rFonts w:ascii="Angsana New" w:hAnsi="Angsana New"/>
          <w:sz w:val="30"/>
          <w:szCs w:val="30"/>
          <w:cs/>
        </w:rPr>
        <w:t xml:space="preserve"> </w:t>
      </w:r>
      <w:r w:rsidRPr="00F867BF">
        <w:rPr>
          <w:rFonts w:ascii="Angsana New" w:hAnsi="Angsana New" w:hint="cs"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</w:t>
      </w:r>
      <w:r w:rsidRPr="00F867BF">
        <w:rPr>
          <w:rFonts w:ascii="Angsana New" w:hAnsi="Angsana New"/>
          <w:sz w:val="30"/>
          <w:szCs w:val="30"/>
          <w:cs/>
        </w:rPr>
        <w:t>ผลแตกต่างชั่วคราวในจำนวนที่เท่ากันและหักกลบกัน</w:t>
      </w:r>
      <w:r w:rsidRPr="00F867BF">
        <w:rPr>
          <w:rFonts w:ascii="Angsana New" w:hAnsi="Angsana New"/>
          <w:sz w:val="30"/>
          <w:szCs w:val="30"/>
        </w:rPr>
        <w:t xml:space="preserve"> </w:t>
      </w:r>
      <w:r w:rsidRPr="00F867BF">
        <w:rPr>
          <w:rFonts w:ascii="Angsana New" w:hAnsi="Angsana New"/>
          <w:sz w:val="30"/>
          <w:szCs w:val="30"/>
          <w:cs/>
        </w:rPr>
        <w:t>เช่น สัญญาเช่าและประมาณการค่ารื้อถอน</w:t>
      </w:r>
      <w:r w:rsidRPr="00F867BF">
        <w:rPr>
          <w:rFonts w:ascii="Angsana New" w:hAnsi="Angsana New"/>
          <w:sz w:val="30"/>
          <w:szCs w:val="30"/>
        </w:rPr>
        <w:t xml:space="preserve"> </w:t>
      </w:r>
      <w:r w:rsidRPr="00F867BF">
        <w:rPr>
          <w:rFonts w:ascii="Angsana New" w:hAnsi="Angsana New"/>
          <w:sz w:val="30"/>
          <w:szCs w:val="30"/>
          <w:cs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</w:t>
      </w:r>
      <w:r w:rsidRPr="00F867BF"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Pr="00F867BF">
        <w:rPr>
          <w:rFonts w:ascii="Angsana New" w:hAnsi="Angsana New"/>
          <w:sz w:val="30"/>
          <w:szCs w:val="30"/>
          <w:cs/>
        </w:rPr>
        <w:t>สัญญาเช่าและประมาณ</w:t>
      </w:r>
      <w:r w:rsidRPr="00F867BF">
        <w:rPr>
          <w:rFonts w:ascii="Angsana New" w:hAnsi="Angsana New" w:hint="cs"/>
          <w:sz w:val="30"/>
          <w:szCs w:val="30"/>
          <w:cs/>
        </w:rPr>
        <w:t>การ</w:t>
      </w:r>
      <w:r w:rsidRPr="00F867BF">
        <w:rPr>
          <w:rFonts w:ascii="Angsana New" w:hAnsi="Angsana New"/>
          <w:sz w:val="30"/>
          <w:szCs w:val="30"/>
          <w:cs/>
        </w:rPr>
        <w:t>ค่ารื้อถอน</w:t>
      </w:r>
      <w:r w:rsidRPr="00F867BF">
        <w:rPr>
          <w:rFonts w:ascii="Angsana New" w:hAnsi="Angsana New" w:hint="cs"/>
          <w:sz w:val="30"/>
          <w:szCs w:val="30"/>
          <w:cs/>
        </w:rPr>
        <w:t>ตั้งแต่วันเริ่มต้นของ  รอบระยะเวลาเปรียบเทียบแรกสุดที่นำเสนอโดยปรับปรุงผลกระทบสะสมกับกำไรสะสมหรือ</w:t>
      </w:r>
      <w:r w:rsidRPr="00F867BF">
        <w:rPr>
          <w:rFonts w:ascii="Angsana New" w:hAnsi="Angsana New"/>
          <w:sz w:val="30"/>
          <w:szCs w:val="30"/>
          <w:cs/>
        </w:rPr>
        <w:t xml:space="preserve">องค์ประกอบอื่นของส่วนของผู้ถือหุ้น ณ </w:t>
      </w:r>
      <w:r w:rsidRPr="00F867BF">
        <w:rPr>
          <w:rFonts w:ascii="Angsana New" w:hAnsi="Angsana New" w:hint="cs"/>
          <w:sz w:val="30"/>
          <w:szCs w:val="30"/>
          <w:cs/>
        </w:rPr>
        <w:t>วันดังกล่าว และ</w:t>
      </w:r>
      <w:r w:rsidRPr="00F867BF">
        <w:rPr>
          <w:rFonts w:ascii="Angsana New" w:hAnsi="Angsana New"/>
          <w:sz w:val="30"/>
          <w:szCs w:val="30"/>
          <w:cs/>
        </w:rPr>
        <w:t>กลุ่มบริษัทนำ</w:t>
      </w:r>
      <w:r w:rsidRPr="00F867BF">
        <w:rPr>
          <w:rFonts w:ascii="Angsana New" w:hAnsi="Angsana New" w:hint="cs"/>
          <w:sz w:val="30"/>
          <w:szCs w:val="30"/>
          <w:cs/>
        </w:rPr>
        <w:t>การ</w:t>
      </w:r>
      <w:r w:rsidRPr="00F867BF">
        <w:rPr>
          <w:rFonts w:ascii="Angsana New" w:hAnsi="Angsana New"/>
          <w:sz w:val="30"/>
          <w:szCs w:val="30"/>
          <w:cs/>
        </w:rPr>
        <w:t>ปรับปรุง</w:t>
      </w:r>
      <w:r w:rsidRPr="00F867BF">
        <w:rPr>
          <w:rFonts w:ascii="Angsana New" w:hAnsi="Angsana New" w:hint="cs"/>
          <w:sz w:val="30"/>
          <w:szCs w:val="30"/>
          <w:cs/>
        </w:rPr>
        <w:t>ดังกล่าวมาถือปฏิบัติกับ</w:t>
      </w:r>
      <w:r w:rsidRPr="00F867BF">
        <w:rPr>
          <w:rFonts w:ascii="Angsana New" w:hAnsi="Angsana New"/>
          <w:sz w:val="30"/>
          <w:szCs w:val="30"/>
          <w:cs/>
        </w:rPr>
        <w:t>รายการ</w:t>
      </w:r>
      <w:r w:rsidRPr="00F867BF">
        <w:rPr>
          <w:rFonts w:ascii="Angsana New" w:hAnsi="Angsana New" w:hint="cs"/>
          <w:sz w:val="30"/>
          <w:szCs w:val="30"/>
          <w:cs/>
        </w:rPr>
        <w:t>อื่น</w:t>
      </w:r>
      <w:r w:rsidRPr="00F867BF">
        <w:rPr>
          <w:rFonts w:ascii="Angsana New" w:hAnsi="Angsana New"/>
          <w:sz w:val="30"/>
          <w:szCs w:val="30"/>
          <w:cs/>
        </w:rPr>
        <w:t>ที่เกิดขึ้นหลัง</w:t>
      </w:r>
      <w:r w:rsidRPr="00F867BF">
        <w:rPr>
          <w:rFonts w:ascii="Angsana New" w:hAnsi="Angsana New" w:hint="cs"/>
          <w:sz w:val="30"/>
          <w:szCs w:val="30"/>
          <w:cs/>
        </w:rPr>
        <w:t xml:space="preserve">วันเริ่มต้นของรอบระยะเวลาเปรียบเทียบแรกสุดที่นำเสนอ </w:t>
      </w:r>
      <w:r w:rsidRPr="00F867BF">
        <w:rPr>
          <w:rFonts w:ascii="Angsana New" w:hAnsi="Angsana New"/>
          <w:sz w:val="30"/>
          <w:szCs w:val="30"/>
          <w:cs/>
        </w:rPr>
        <w:t>โดยก่อนหน้านี้กลุ่มบริษัทรับรู้ภาษีเงินได้รอการตัดบัญชีสำหรับสัญญาเช่าและประมาณการค่ารื้อถอนจากผลแตกต่างชั่วคราวสุทธิซึ่งเกิดขึ้นภายหลังการรับรู้รายการเมื่อเริ่มแรก</w:t>
      </w:r>
    </w:p>
    <w:p w14:paraId="7042DDA3" w14:textId="77777777" w:rsidR="00122538" w:rsidRPr="00F867BF" w:rsidRDefault="00122538" w:rsidP="00030925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3C3D049" w14:textId="55DB9958" w:rsidR="00E25580" w:rsidRPr="00F867BF" w:rsidRDefault="00E25580" w:rsidP="00030925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 xml:space="preserve">จากการปรับปรุงดังกล่าว </w:t>
      </w:r>
      <w:r w:rsidRPr="00F867BF">
        <w:rPr>
          <w:rFonts w:ascii="Angsana New" w:hAnsi="Angsana New"/>
          <w:sz w:val="30"/>
          <w:szCs w:val="30"/>
          <w:cs/>
        </w:rPr>
        <w:t>กลุ่มบริษัท</w:t>
      </w:r>
      <w:r w:rsidRPr="00F867BF">
        <w:rPr>
          <w:rFonts w:ascii="Angsana New" w:hAnsi="Angsana New" w:hint="cs"/>
          <w:sz w:val="30"/>
          <w:szCs w:val="30"/>
          <w:cs/>
        </w:rPr>
        <w:t xml:space="preserve">รับรู้รายการสินทรัพย์ภาษีเงินได้รอการตัดบัญชีที่เกี่ยวข้องกับหนี้สิน </w:t>
      </w:r>
      <w:r w:rsidR="00030925" w:rsidRPr="00F867BF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F867BF">
        <w:rPr>
          <w:rFonts w:ascii="Angsana New" w:hAnsi="Angsana New" w:hint="cs"/>
          <w:sz w:val="30"/>
          <w:szCs w:val="30"/>
          <w:cs/>
        </w:rPr>
        <w:t>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เนื่องจากยอดคงเหลือเข้าเงื่อนไขการหักกลบรายการ</w:t>
      </w:r>
      <w:r w:rsidR="007E396B" w:rsidRPr="00F867BF">
        <w:rPr>
          <w:rFonts w:ascii="Angsana New" w:hAnsi="Angsana New" w:hint="cs"/>
          <w:sz w:val="30"/>
          <w:szCs w:val="30"/>
          <w:cs/>
        </w:rPr>
        <w:t>กัน</w:t>
      </w:r>
      <w:r w:rsidRPr="00F867BF">
        <w:rPr>
          <w:rFonts w:ascii="Angsana New" w:hAnsi="Angsana New" w:hint="cs"/>
          <w:sz w:val="30"/>
          <w:szCs w:val="30"/>
          <w:cs/>
        </w:rPr>
        <w:t xml:space="preserve">ของมาตรฐานการบัญชี ฉบับที่ </w:t>
      </w:r>
      <w:r w:rsidRPr="00F867BF">
        <w:rPr>
          <w:rFonts w:ascii="Angsana New" w:hAnsi="Angsana New"/>
          <w:sz w:val="30"/>
          <w:szCs w:val="30"/>
        </w:rPr>
        <w:t xml:space="preserve">12 </w:t>
      </w:r>
      <w:r w:rsidRPr="00F867BF">
        <w:rPr>
          <w:rFonts w:ascii="Angsana New" w:hAnsi="Angsana New" w:hint="cs"/>
          <w:sz w:val="30"/>
          <w:szCs w:val="30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Pr="00F867BF">
        <w:rPr>
          <w:rFonts w:ascii="Angsana New" w:hAnsi="Angsana New"/>
          <w:sz w:val="30"/>
          <w:szCs w:val="30"/>
        </w:rPr>
        <w:t xml:space="preserve">1 </w:t>
      </w:r>
      <w:r w:rsidRPr="00F867BF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F867BF">
        <w:rPr>
          <w:rFonts w:ascii="Angsana New" w:hAnsi="Angsana New"/>
          <w:sz w:val="30"/>
          <w:szCs w:val="30"/>
        </w:rPr>
        <w:t xml:space="preserve">2566 </w:t>
      </w:r>
      <w:r w:rsidRPr="00F867BF">
        <w:rPr>
          <w:rFonts w:ascii="Angsana New" w:hAnsi="Angsana New" w:hint="cs"/>
          <w:sz w:val="30"/>
          <w:szCs w:val="30"/>
          <w:cs/>
        </w:rPr>
        <w:t>ทั้งนี้ ผลกระทบที่สำคัญต่อ</w:t>
      </w:r>
      <w:r w:rsidRPr="00F867BF">
        <w:rPr>
          <w:rFonts w:ascii="Angsana New" w:hAnsi="Angsana New"/>
          <w:sz w:val="30"/>
          <w:szCs w:val="30"/>
          <w:cs/>
        </w:rPr>
        <w:t>กลุ่มบริษัท</w:t>
      </w:r>
      <w:r w:rsidRPr="00F867BF">
        <w:rPr>
          <w:rFonts w:ascii="Angsana New" w:hAnsi="Angsana New" w:hint="cs"/>
          <w:sz w:val="30"/>
          <w:szCs w:val="30"/>
          <w:cs/>
        </w:rPr>
        <w:t>เป็นการเปิดเผยข้อมูล</w:t>
      </w:r>
      <w:r w:rsidRPr="00F867BF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</w:t>
      </w:r>
      <w:r w:rsidRPr="00F867BF">
        <w:rPr>
          <w:rFonts w:ascii="Angsana New" w:hAnsi="Angsana New" w:hint="cs"/>
          <w:sz w:val="30"/>
          <w:szCs w:val="30"/>
          <w:cs/>
        </w:rPr>
        <w:t xml:space="preserve">และหนี้สิน  ภาษีเงินได้รอการตัดบัญชีที่รับรู้ </w:t>
      </w:r>
      <w:r w:rsidRPr="00F867BF">
        <w:rPr>
          <w:rFonts w:ascii="Angsana New" w:hAnsi="Angsana New" w:hint="cs"/>
          <w:i/>
          <w:iCs/>
          <w:sz w:val="30"/>
          <w:szCs w:val="30"/>
          <w:cs/>
        </w:rPr>
        <w:t xml:space="preserve">(ดูหมายเหตุข้อ </w:t>
      </w:r>
      <w:r w:rsidRPr="00F867BF">
        <w:rPr>
          <w:rFonts w:ascii="Angsana New" w:hAnsi="Angsana New"/>
          <w:i/>
          <w:iCs/>
          <w:sz w:val="30"/>
          <w:szCs w:val="30"/>
        </w:rPr>
        <w:t>2</w:t>
      </w:r>
      <w:r w:rsidR="00C22535" w:rsidRPr="00F867BF">
        <w:rPr>
          <w:rFonts w:ascii="Angsana New" w:hAnsi="Angsana New"/>
          <w:i/>
          <w:iCs/>
          <w:sz w:val="30"/>
          <w:szCs w:val="30"/>
        </w:rPr>
        <w:t>7</w:t>
      </w:r>
      <w:r w:rsidRPr="00F867BF">
        <w:rPr>
          <w:rFonts w:ascii="Angsana New" w:hAnsi="Angsana New"/>
          <w:i/>
          <w:iCs/>
          <w:sz w:val="30"/>
          <w:szCs w:val="30"/>
        </w:rPr>
        <w:t>)</w:t>
      </w:r>
    </w:p>
    <w:p w14:paraId="34F9E0B5" w14:textId="77777777" w:rsidR="00A73D0D" w:rsidRPr="00F867BF" w:rsidRDefault="00A73D0D" w:rsidP="00030925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0ACE10C" w14:textId="77777777" w:rsidR="006F245D" w:rsidRPr="00F867BF" w:rsidRDefault="006F245D" w:rsidP="00030925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E0F3867" w14:textId="77777777" w:rsidR="00AF40A0" w:rsidRPr="00F867BF" w:rsidRDefault="00AF40A0" w:rsidP="00030925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DFC81D7" w14:textId="77777777" w:rsidR="00122538" w:rsidRPr="00F867BF" w:rsidRDefault="00122538" w:rsidP="00122538">
      <w:pPr>
        <w:pStyle w:val="Heading8"/>
        <w:numPr>
          <w:ilvl w:val="1"/>
          <w:numId w:val="3"/>
        </w:numPr>
        <w:ind w:left="540" w:right="-36"/>
        <w:rPr>
          <w:i/>
          <w:iCs/>
          <w:sz w:val="30"/>
          <w:szCs w:val="30"/>
        </w:rPr>
      </w:pPr>
      <w:r w:rsidRPr="00F867BF">
        <w:rPr>
          <w:i/>
          <w:iCs/>
          <w:sz w:val="30"/>
          <w:szCs w:val="30"/>
          <w:cs/>
        </w:rPr>
        <w:lastRenderedPageBreak/>
        <w:t xml:space="preserve">มาตรฐานการบัญชี ฉบับที่ </w:t>
      </w:r>
      <w:r w:rsidRPr="00F867BF">
        <w:rPr>
          <w:i/>
          <w:iCs/>
          <w:sz w:val="30"/>
          <w:szCs w:val="30"/>
        </w:rPr>
        <w:t>1</w:t>
      </w:r>
      <w:r w:rsidRPr="00F867BF">
        <w:rPr>
          <w:i/>
          <w:iCs/>
          <w:sz w:val="30"/>
          <w:szCs w:val="30"/>
          <w:cs/>
        </w:rPr>
        <w:t xml:space="preserve"> เรื่อง การเปิดเผยนโยบายการบัญชี</w:t>
      </w:r>
    </w:p>
    <w:p w14:paraId="6B0E013A" w14:textId="77777777" w:rsidR="00122538" w:rsidRPr="00F867BF" w:rsidRDefault="00122538" w:rsidP="00122538"/>
    <w:p w14:paraId="1351EC09" w14:textId="03F29D5E" w:rsidR="00122538" w:rsidRPr="00F867BF" w:rsidRDefault="00122538" w:rsidP="00122538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F867BF">
        <w:rPr>
          <w:rFonts w:ascii="Angsana New" w:hAnsi="Angsana New"/>
          <w:sz w:val="30"/>
          <w:szCs w:val="30"/>
        </w:rPr>
        <w:t xml:space="preserve">1 </w:t>
      </w:r>
      <w:r w:rsidRPr="00F867BF">
        <w:rPr>
          <w:rFonts w:ascii="Angsana New" w:hAnsi="Angsana New"/>
          <w:sz w:val="30"/>
          <w:szCs w:val="30"/>
          <w:cs/>
        </w:rPr>
        <w:t xml:space="preserve">เรื่องการเปิดเผยนโยบายการบัญชีตั้งแต่วันที่ </w:t>
      </w:r>
      <w:r w:rsidRPr="00F867BF">
        <w:rPr>
          <w:rFonts w:ascii="Angsana New" w:hAnsi="Angsana New"/>
          <w:sz w:val="30"/>
          <w:szCs w:val="30"/>
        </w:rPr>
        <w:t xml:space="preserve"> 1 </w:t>
      </w:r>
      <w:r w:rsidRPr="00F867BF">
        <w:rPr>
          <w:rFonts w:ascii="Angsana New" w:hAnsi="Angsana New"/>
          <w:sz w:val="30"/>
          <w:szCs w:val="30"/>
          <w:cs/>
        </w:rPr>
        <w:t xml:space="preserve">มกราคม </w:t>
      </w:r>
      <w:r w:rsidRPr="00F867BF">
        <w:rPr>
          <w:rFonts w:ascii="Angsana New" w:hAnsi="Angsana New"/>
          <w:sz w:val="30"/>
          <w:szCs w:val="30"/>
        </w:rPr>
        <w:t xml:space="preserve">2567 </w:t>
      </w:r>
      <w:r w:rsidRPr="00F867BF">
        <w:rPr>
          <w:rFonts w:ascii="Angsana New" w:hAnsi="Angsana New"/>
          <w:sz w:val="30"/>
          <w:szCs w:val="30"/>
          <w:cs/>
        </w:rPr>
        <w:t>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 การปรับปรุงดังกล่าวได้ให้แนวทางในการนำความมีสาระสำคัญมาใช้ในการเปิดเผยนโยบายการบัญชีจากการปรับปรุงดังกล่าวกลุ่มบริษัทนำข้อมูลนโยบายการบัญชีที่เคยเปิดเผยมาทบทวนและปรับปรุงข้อมูลตามที่เปิดเผยในหมายเหต</w:t>
      </w:r>
      <w:r w:rsidRPr="00F867BF">
        <w:rPr>
          <w:rFonts w:ascii="Angsana New" w:hAnsi="Angsana New" w:hint="cs"/>
          <w:sz w:val="30"/>
          <w:szCs w:val="30"/>
          <w:cs/>
        </w:rPr>
        <w:t>ุ</w:t>
      </w:r>
    </w:p>
    <w:p w14:paraId="667B2572" w14:textId="77777777" w:rsidR="00122538" w:rsidRPr="00F867BF" w:rsidRDefault="00122538" w:rsidP="00122538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D8D09C1" w14:textId="2743B283" w:rsidR="00015D9B" w:rsidRPr="00F867BF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867BF">
        <w:rPr>
          <w:rFonts w:ascii="Angsana New" w:hAnsi="Angsana New"/>
          <w:b/>
          <w:bCs/>
          <w:sz w:val="30"/>
          <w:szCs w:val="30"/>
          <w:cs/>
          <w:lang w:bidi="th-TH"/>
        </w:rPr>
        <w:t>นโยบายการบัญชีที่</w:t>
      </w:r>
      <w:r w:rsidR="00E25580" w:rsidRPr="00F867BF">
        <w:rPr>
          <w:rFonts w:ascii="Angsana New" w:hAnsi="Angsana New" w:hint="cs"/>
          <w:b/>
          <w:bCs/>
          <w:sz w:val="30"/>
          <w:szCs w:val="30"/>
          <w:cs/>
          <w:lang w:bidi="th-TH"/>
        </w:rPr>
        <w:t>มีสาระ</w:t>
      </w:r>
      <w:r w:rsidRPr="00F867BF">
        <w:rPr>
          <w:rFonts w:ascii="Angsana New" w:hAnsi="Angsana New"/>
          <w:b/>
          <w:bCs/>
          <w:sz w:val="30"/>
          <w:szCs w:val="30"/>
          <w:cs/>
          <w:lang w:bidi="th-TH"/>
        </w:rPr>
        <w:t>สำคัญ</w:t>
      </w:r>
    </w:p>
    <w:p w14:paraId="3558C8B1" w14:textId="77777777" w:rsidR="000D32F8" w:rsidRPr="00F867BF" w:rsidRDefault="000D32F8" w:rsidP="00301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13EDFB96" w14:textId="77F7165F" w:rsidR="00015D9B" w:rsidRPr="00F867BF" w:rsidRDefault="004762B0" w:rsidP="00EC2289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F867BF">
        <w:rPr>
          <w:i/>
          <w:iCs/>
          <w:sz w:val="30"/>
          <w:szCs w:val="30"/>
          <w:cs/>
        </w:rPr>
        <w:t>เกณฑ์ในการจัดทำงบการเงินรวม</w:t>
      </w:r>
    </w:p>
    <w:p w14:paraId="2BD959F9" w14:textId="77777777" w:rsidR="00015D9B" w:rsidRPr="00F867BF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A283ABF" w14:textId="0B25FF32" w:rsidR="009761E1" w:rsidRPr="00F867BF" w:rsidRDefault="004762B0" w:rsidP="00030925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</w:t>
      </w:r>
      <w:r w:rsidR="00DF6D3F" w:rsidRPr="00F867BF">
        <w:rPr>
          <w:rFonts w:ascii="Angsana New" w:hAnsi="Angsana New" w:hint="cs"/>
          <w:sz w:val="30"/>
          <w:szCs w:val="30"/>
          <w:cs/>
        </w:rPr>
        <w:t xml:space="preserve"> </w:t>
      </w:r>
      <w:r w:rsidRPr="00F867BF">
        <w:rPr>
          <w:rFonts w:ascii="Angsana New" w:hAnsi="Angsana New"/>
          <w:sz w:val="30"/>
          <w:szCs w:val="30"/>
          <w:cs/>
        </w:rPr>
        <w:t>และบริษัทย่อย (รวมกันเรียกว่า “กลุ่มบริษัท”) และส่วนได้เสียของกลุ่มบริษัทในบริษัทร่วม</w:t>
      </w:r>
      <w:r w:rsidR="00140BB0" w:rsidRPr="00F867BF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01DED1FA" w14:textId="77777777" w:rsidR="00030925" w:rsidRPr="00F867BF" w:rsidRDefault="00030925" w:rsidP="00030925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3A241F84" w14:textId="67288FF9" w:rsidR="00211FDA" w:rsidRPr="00F867BF" w:rsidRDefault="00211FDA" w:rsidP="00211FD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Pr="00F867BF">
        <w:rPr>
          <w:rFonts w:ascii="Angsana New" w:hAnsi="Angsana New"/>
          <w:sz w:val="30"/>
          <w:szCs w:val="30"/>
        </w:rPr>
        <w:br/>
      </w:r>
      <w:r w:rsidRPr="00F867BF">
        <w:rPr>
          <w:rFonts w:ascii="Angsana New" w:hAnsi="Angsana New"/>
          <w:sz w:val="30"/>
          <w:szCs w:val="30"/>
          <w:cs/>
        </w:rPr>
        <w:t>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629E245A" w14:textId="20A1ECBA" w:rsidR="00211FDA" w:rsidRPr="00F867BF" w:rsidRDefault="00211FD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1CD798D" w14:textId="77777777" w:rsidR="00211FDA" w:rsidRPr="00F867BF" w:rsidRDefault="00211FDA" w:rsidP="00211FD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 xml:space="preserve">ณ วันที่ซื้อธุรกิจ </w:t>
      </w:r>
      <w:r w:rsidRPr="00F867BF">
        <w:rPr>
          <w:rFonts w:ascii="Angsana New" w:hAnsi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F867BF">
        <w:rPr>
          <w:rFonts w:ascii="Angsana New" w:hAnsi="Angsana New"/>
          <w:sz w:val="30"/>
          <w:szCs w:val="30"/>
        </w:rPr>
        <w:t xml:space="preserve"> </w:t>
      </w:r>
      <w:r w:rsidRPr="00F867BF">
        <w:rPr>
          <w:rFonts w:asciiTheme="majorBidi" w:eastAsia="Calibri" w:hAnsiTheme="majorBidi" w:cstheme="majorBidi"/>
          <w:sz w:val="30"/>
          <w:szCs w:val="30"/>
          <w:cs/>
        </w:rPr>
        <w:t>เมื่อมี</w:t>
      </w:r>
      <w:r w:rsidRPr="00F867BF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F867BF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</w:t>
      </w:r>
      <w:r w:rsidRPr="00F867BF">
        <w:rPr>
          <w:rFonts w:asciiTheme="majorBidi" w:hAnsiTheme="majorBidi" w:cstheme="majorBidi"/>
          <w:sz w:val="30"/>
          <w:szCs w:val="30"/>
          <w:cs/>
        </w:rPr>
        <w:t>เป็นส่วนเกิน</w:t>
      </w:r>
      <w:r w:rsidRPr="00F867BF">
        <w:rPr>
          <w:rFonts w:asciiTheme="majorBidi" w:hAnsiTheme="majorBidi" w:cstheme="majorBidi"/>
          <w:sz w:val="30"/>
          <w:szCs w:val="30"/>
        </w:rPr>
        <w:t>/</w:t>
      </w:r>
      <w:r w:rsidRPr="00F867BF">
        <w:rPr>
          <w:rFonts w:asciiTheme="majorBidi" w:hAnsiTheme="majorBidi" w:cstheme="majorBidi"/>
          <w:sz w:val="30"/>
          <w:szCs w:val="30"/>
          <w:cs/>
        </w:rPr>
        <w:t>ส่วนต่ำกว่าทุนอื่น</w:t>
      </w:r>
      <w:r w:rsidRPr="00F867BF">
        <w:rPr>
          <w:rFonts w:ascii="Angsana New" w:hAnsi="Angsana New"/>
          <w:sz w:val="30"/>
          <w:szCs w:val="30"/>
          <w:cs/>
        </w:rPr>
        <w:t>ในส่วนของเจ้าของ</w:t>
      </w:r>
    </w:p>
    <w:p w14:paraId="7F036F30" w14:textId="7E4B792E" w:rsidR="00211FDA" w:rsidRPr="00F867BF" w:rsidRDefault="00211FD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CB664E5" w14:textId="23C1463E" w:rsidR="00211FDA" w:rsidRPr="00F867BF" w:rsidRDefault="00211FDA" w:rsidP="00211FD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CD0C64" w:rsidRPr="00F867BF">
        <w:rPr>
          <w:rFonts w:ascii="Angsana New" w:hAnsi="Angsana New"/>
          <w:sz w:val="30"/>
          <w:szCs w:val="30"/>
        </w:rPr>
        <w:t xml:space="preserve"> </w:t>
      </w:r>
      <w:r w:rsidRPr="00F867BF">
        <w:rPr>
          <w:rFonts w:ascii="Angsana New" w:hAnsi="Angsana New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Pr="00F867BF">
        <w:rPr>
          <w:rFonts w:ascii="Angsana New" w:hAnsi="Angsana New" w:hint="cs"/>
          <w:sz w:val="30"/>
          <w:szCs w:val="30"/>
          <w:cs/>
        </w:rPr>
        <w:t>ผล</w:t>
      </w:r>
      <w:r w:rsidRPr="00F867BF">
        <w:rPr>
          <w:rFonts w:ascii="Angsana New" w:hAnsi="Angsana New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03D69E5" w14:textId="77777777" w:rsidR="00FD1524" w:rsidRPr="00F867BF" w:rsidRDefault="00FD1524" w:rsidP="00211FD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405D2A3" w14:textId="77777777" w:rsidR="00211FDA" w:rsidRPr="00F867BF" w:rsidRDefault="00211FDA" w:rsidP="00211FD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/>
          <w:sz w:val="30"/>
          <w:szCs w:val="30"/>
          <w:cs/>
        </w:rPr>
        <w:lastRenderedPageBreak/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5D1EB882" w14:textId="77777777" w:rsidR="00BA5846" w:rsidRPr="00F867BF" w:rsidRDefault="00BA5846" w:rsidP="00605618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4DBFF71" w14:textId="5A2F2156" w:rsidR="00211FDA" w:rsidRPr="00F867BF" w:rsidRDefault="00CD0C64" w:rsidP="00605618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กลุ่มบริษัทรับรู้เงินลงทุน</w:t>
      </w:r>
      <w:r w:rsidR="00211FDA" w:rsidRPr="00F867BF">
        <w:rPr>
          <w:rFonts w:ascii="Angsana New" w:hAnsi="Angsana New"/>
          <w:sz w:val="30"/>
          <w:szCs w:val="30"/>
          <w:cs/>
        </w:rPr>
        <w:t>ในบริษัทร่วมและการร่วมค้า</w:t>
      </w:r>
      <w:r w:rsidRPr="00F867BF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="00211FDA" w:rsidRPr="00F867BF">
        <w:rPr>
          <w:rFonts w:ascii="Angsana New" w:hAnsi="Angsana New" w:hint="cs"/>
          <w:sz w:val="30"/>
          <w:szCs w:val="30"/>
          <w:cs/>
        </w:rPr>
        <w:t>ด้วย</w:t>
      </w:r>
      <w:r w:rsidR="00211FDA" w:rsidRPr="00F867BF">
        <w:rPr>
          <w:rFonts w:ascii="Angsana New" w:hAnsi="Angsana New"/>
          <w:sz w:val="30"/>
          <w:szCs w:val="30"/>
          <w:cs/>
        </w:rPr>
        <w:t>วิธีส่วนได้เสีย โดยรับรู้รายการเมื่อเริ่มแรกด้วยราคาทุน</w:t>
      </w:r>
      <w:r w:rsidRPr="00F867BF">
        <w:rPr>
          <w:rFonts w:ascii="Angsana New" w:hAnsi="Angsana New" w:hint="cs"/>
          <w:sz w:val="30"/>
          <w:szCs w:val="30"/>
          <w:cs/>
        </w:rPr>
        <w:t xml:space="preserve"> </w:t>
      </w:r>
      <w:r w:rsidR="00211FDA" w:rsidRPr="00F867BF">
        <w:rPr>
          <w:rFonts w:ascii="Angsana New" w:hAnsi="Angsana New"/>
          <w:sz w:val="30"/>
          <w:szCs w:val="30"/>
          <w:cs/>
        </w:rPr>
        <w:t xml:space="preserve">ซึ่งรวมถึงต้นทุนการทำรายการ ภายหลังการรับรู้รายการเริ่มแรก </w:t>
      </w:r>
      <w:r w:rsidR="00211FDA" w:rsidRPr="00F867BF">
        <w:rPr>
          <w:rFonts w:ascii="Angsana New" w:hAnsi="Angsana New" w:hint="cs"/>
          <w:sz w:val="30"/>
          <w:szCs w:val="30"/>
          <w:cs/>
        </w:rPr>
        <w:t xml:space="preserve">เงินปันผลรับ </w:t>
      </w:r>
      <w:r w:rsidR="00211FDA" w:rsidRPr="00F867BF">
        <w:rPr>
          <w:rFonts w:ascii="Angsana New" w:hAnsi="Angsana New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</w:t>
      </w:r>
      <w:r w:rsidRPr="00F867BF">
        <w:rPr>
          <w:rFonts w:ascii="Angsana New" w:hAnsi="Angsana New" w:hint="cs"/>
          <w:sz w:val="30"/>
          <w:szCs w:val="30"/>
          <w:cs/>
        </w:rPr>
        <w:t xml:space="preserve"> </w:t>
      </w:r>
      <w:r w:rsidR="00211FDA" w:rsidRPr="00F867BF">
        <w:rPr>
          <w:rFonts w:ascii="Angsana New" w:hAnsi="Angsana New"/>
          <w:sz w:val="30"/>
          <w:szCs w:val="30"/>
          <w:cs/>
        </w:rPr>
        <w:t>จะถูกบันทึกในงบการเงินรวมจนถึงวันที่ความมีอิทธิพลอย่างมีนัยสำคัญ หรือการควบคุมร่วม</w:t>
      </w:r>
      <w:r w:rsidRPr="00F867BF">
        <w:rPr>
          <w:rFonts w:ascii="Angsana New" w:hAnsi="Angsana New" w:hint="cs"/>
          <w:sz w:val="30"/>
          <w:szCs w:val="30"/>
          <w:cs/>
        </w:rPr>
        <w:t>สิ้นสุดลง</w:t>
      </w:r>
    </w:p>
    <w:p w14:paraId="718CDCF7" w14:textId="60FB90D0" w:rsidR="00211FDA" w:rsidRPr="00F867BF" w:rsidRDefault="00211FD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DEF6C7B" w14:textId="203DAF0D" w:rsidR="0017477B" w:rsidRPr="00F867BF" w:rsidRDefault="0017477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/>
          <w:sz w:val="30"/>
          <w:szCs w:val="30"/>
          <w:cs/>
        </w:rPr>
        <w:t>ในกรณีอื่นที่กลุ่มบริษัทสูญเสียการมีอิทธิพลอย่างมีนัยสำคัญในบริษัทร่วม</w:t>
      </w:r>
      <w:r w:rsidR="006D1CC4" w:rsidRPr="00F867BF">
        <w:rPr>
          <w:rFonts w:ascii="Angsana New" w:hAnsi="Angsana New" w:hint="cs"/>
          <w:sz w:val="30"/>
          <w:szCs w:val="30"/>
          <w:cs/>
        </w:rPr>
        <w:t>หรือการควบคุมร่วมในการร่วมค้า</w:t>
      </w:r>
      <w:r w:rsidRPr="00F867BF">
        <w:rPr>
          <w:rFonts w:ascii="Angsana New" w:hAnsi="Angsana New"/>
          <w:sz w:val="30"/>
          <w:szCs w:val="30"/>
        </w:rPr>
        <w:t xml:space="preserve"> </w:t>
      </w:r>
      <w:r w:rsidRPr="00F867BF">
        <w:rPr>
          <w:rFonts w:ascii="Angsana New" w:hAnsi="Angsana New"/>
          <w:sz w:val="30"/>
          <w:szCs w:val="30"/>
          <w:cs/>
        </w:rPr>
        <w:t>กลุ่มบริษัท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</w:t>
      </w:r>
      <w:r w:rsidR="007439CE" w:rsidRPr="00F867BF">
        <w:rPr>
          <w:rFonts w:ascii="Angsana New" w:hAnsi="Angsana New" w:hint="cs"/>
          <w:sz w:val="30"/>
          <w:szCs w:val="30"/>
          <w:cs/>
        </w:rPr>
        <w:t>หรือการควบคุมร่วม</w:t>
      </w:r>
      <w:r w:rsidRPr="00F867BF">
        <w:rPr>
          <w:rFonts w:ascii="Angsana New" w:hAnsi="Angsana New"/>
          <w:sz w:val="30"/>
          <w:szCs w:val="30"/>
          <w:cs/>
        </w:rPr>
        <w:t>และถือเป็นมูลค่ายุติธรรมที่รับรู้เมื่อเริ่มแรกของสินทรัพย์ทางการเงิน</w:t>
      </w:r>
    </w:p>
    <w:p w14:paraId="099C5156" w14:textId="77777777" w:rsidR="0017477B" w:rsidRPr="00F867BF" w:rsidRDefault="0017477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CDBA960" w14:textId="3EB72025" w:rsidR="00211FDA" w:rsidRPr="00F867BF" w:rsidRDefault="00211FDA" w:rsidP="00211FD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</w:t>
      </w:r>
      <w:r w:rsidR="00CD0C64" w:rsidRPr="00F867BF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F867BF">
        <w:rPr>
          <w:rFonts w:ascii="Angsana New" w:hAnsi="Angsana New"/>
          <w:sz w:val="30"/>
          <w:szCs w:val="30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6A7C35AD" w14:textId="77777777" w:rsidR="00211FDA" w:rsidRPr="00F867BF" w:rsidRDefault="00211FD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E894455" w14:textId="63B42FF0" w:rsidR="00015D9B" w:rsidRPr="00F867BF" w:rsidRDefault="004762B0" w:rsidP="007A64D6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867BF">
        <w:rPr>
          <w:rFonts w:ascii="Angsana New" w:hAnsi="Angsana New"/>
          <w:i/>
          <w:iCs/>
          <w:sz w:val="30"/>
          <w:szCs w:val="30"/>
          <w:cs/>
        </w:rPr>
        <w:t xml:space="preserve">การรวมธุรกิจ </w:t>
      </w:r>
    </w:p>
    <w:p w14:paraId="2C1431C3" w14:textId="77777777" w:rsidR="000F2354" w:rsidRPr="00F867BF" w:rsidRDefault="000F2354" w:rsidP="002265B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6E72B257" w14:textId="71243A8C" w:rsidR="00015D9B" w:rsidRPr="00F867BF" w:rsidRDefault="00A81EE4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</w:t>
      </w:r>
      <w:r w:rsidR="00211FDA" w:rsidRPr="00F867BF">
        <w:rPr>
          <w:rFonts w:ascii="Angsana New" w:hAnsi="Angsana New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295BF688" w14:textId="77777777" w:rsidR="0020741B" w:rsidRPr="00F867BF" w:rsidRDefault="0020741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A904A61" w14:textId="12E40873" w:rsidR="00A81EE4" w:rsidRPr="00F867BF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</w:t>
      </w:r>
      <w:r w:rsidR="00CD0C64" w:rsidRPr="00F867BF">
        <w:rPr>
          <w:rFonts w:ascii="Angsana New" w:hAnsi="Angsana New" w:hint="cs"/>
          <w:sz w:val="30"/>
          <w:szCs w:val="30"/>
          <w:cs/>
        </w:rPr>
        <w:t>สุทธิ</w:t>
      </w:r>
      <w:r w:rsidRPr="00F867BF">
        <w:rPr>
          <w:rFonts w:ascii="Angsana New" w:hAnsi="Angsana New"/>
          <w:sz w:val="30"/>
          <w:szCs w:val="30"/>
          <w:cs/>
        </w:rPr>
        <w:t>ของสินทรัพย์ที่ระบุได้ที่ได้มาและหนี้สินที่รับมา</w:t>
      </w:r>
      <w:r w:rsidR="003211F0" w:rsidRPr="00F867BF">
        <w:rPr>
          <w:rFonts w:ascii="Angsana New" w:hAnsi="Angsana New" w:hint="cs"/>
          <w:sz w:val="30"/>
          <w:szCs w:val="30"/>
          <w:cs/>
        </w:rPr>
        <w:t xml:space="preserve"> กำไรจากการซื้อในราคาต่ำกว่ามูลค่ายุติธรรมรับรู้ในกำไรหรือขาดทุนทันที</w:t>
      </w:r>
    </w:p>
    <w:p w14:paraId="103FA94F" w14:textId="77777777" w:rsidR="00301242" w:rsidRPr="00F867BF" w:rsidRDefault="00301242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C821605" w14:textId="3DC8892E" w:rsidR="00015D9B" w:rsidRPr="00F867BF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/>
          <w:sz w:val="30"/>
          <w:szCs w:val="30"/>
          <w:cs/>
        </w:rPr>
        <w:lastRenderedPageBreak/>
        <w:t>สิ่งตอบแทนที่โอนให้ต้องวัดด้วยมูลค</w:t>
      </w:r>
      <w:r w:rsidR="006C6F08" w:rsidRPr="00F867BF">
        <w:rPr>
          <w:rFonts w:ascii="Angsana New" w:hAnsi="Angsana New"/>
          <w:sz w:val="30"/>
          <w:szCs w:val="30"/>
          <w:cs/>
        </w:rPr>
        <w:t xml:space="preserve">่ายุติธรรมของสินทรัพย์ที่โอนไป </w:t>
      </w:r>
      <w:r w:rsidRPr="00F867BF">
        <w:rPr>
          <w:rFonts w:ascii="Angsana New" w:hAnsi="Angsana New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</w:t>
      </w:r>
    </w:p>
    <w:p w14:paraId="0593B328" w14:textId="6EAF7BCE" w:rsidR="005E3BAF" w:rsidRPr="00F867BF" w:rsidRDefault="005E3BA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696348C" w14:textId="3765BD6F" w:rsidR="00441F59" w:rsidRPr="00F867BF" w:rsidRDefault="00AF64C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6891877D" w14:textId="77777777" w:rsidR="00AF64CF" w:rsidRPr="00F867BF" w:rsidRDefault="00AF64C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E4CCA3E" w14:textId="23987D92" w:rsidR="007C0C79" w:rsidRPr="00F867BF" w:rsidRDefault="009E242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/>
          <w:sz w:val="30"/>
          <w:szCs w:val="30"/>
        </w:rPr>
        <w:tab/>
      </w:r>
      <w:r w:rsidR="004762B0" w:rsidRPr="00F867BF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81471C" w:rsidRPr="00F867BF">
        <w:rPr>
          <w:rFonts w:ascii="Angsana New" w:hAnsi="Angsana New"/>
          <w:sz w:val="30"/>
          <w:szCs w:val="30"/>
        </w:rPr>
        <w:t xml:space="preserve"> </w:t>
      </w:r>
      <w:r w:rsidR="004762B0" w:rsidRPr="00F867BF">
        <w:rPr>
          <w:rFonts w:ascii="Angsana New" w:hAnsi="Angsana New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196C7747" w14:textId="5A74616D" w:rsidR="00BA5625" w:rsidRPr="00F867BF" w:rsidRDefault="007C0C79" w:rsidP="00BB342D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F867BF">
        <w:rPr>
          <w:rFonts w:ascii="Angsana New" w:hAnsi="Angsana New"/>
          <w:sz w:val="30"/>
          <w:szCs w:val="30"/>
          <w:cs/>
        </w:rPr>
        <w:tab/>
      </w:r>
      <w:r w:rsidRPr="00F867BF">
        <w:rPr>
          <w:rFonts w:ascii="Angsana New" w:hAnsi="Angsana New"/>
          <w:sz w:val="30"/>
          <w:szCs w:val="30"/>
          <w:cs/>
        </w:rPr>
        <w:tab/>
      </w:r>
      <w:r w:rsidRPr="00F867BF">
        <w:rPr>
          <w:rFonts w:ascii="Angsana New" w:hAnsi="Angsana New"/>
          <w:sz w:val="30"/>
          <w:szCs w:val="30"/>
          <w:cs/>
        </w:rPr>
        <w:tab/>
      </w:r>
    </w:p>
    <w:p w14:paraId="56142ED9" w14:textId="3632605C" w:rsidR="0039202B" w:rsidRPr="00F867BF" w:rsidRDefault="009E242F" w:rsidP="00AF40A0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/>
          <w:sz w:val="30"/>
          <w:szCs w:val="30"/>
        </w:rPr>
        <w:tab/>
      </w:r>
      <w:r w:rsidR="002363AE" w:rsidRPr="00F867BF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</w:t>
      </w:r>
      <w:r w:rsidR="0031072B" w:rsidRPr="00F867BF">
        <w:rPr>
          <w:rFonts w:ascii="Angsana New" w:hAnsi="Angsana New" w:hint="cs"/>
          <w:sz w:val="30"/>
          <w:szCs w:val="30"/>
          <w:cs/>
        </w:rPr>
        <w:t>ทำการ</w:t>
      </w:r>
      <w:r w:rsidR="002363AE" w:rsidRPr="00F867BF">
        <w:rPr>
          <w:rFonts w:ascii="Angsana New" w:hAnsi="Angsana New"/>
          <w:sz w:val="30"/>
          <w:szCs w:val="30"/>
          <w:cs/>
        </w:rPr>
        <w:t>ประมาณการมูลค่าของรายการซึ่งข้อมูลท</w:t>
      </w:r>
      <w:r w:rsidR="00E40A81" w:rsidRPr="00F867BF">
        <w:rPr>
          <w:rFonts w:ascii="Angsana New" w:hAnsi="Angsana New"/>
          <w:sz w:val="30"/>
          <w:szCs w:val="30"/>
          <w:cs/>
        </w:rPr>
        <w:t>างบัญชียังไม่สมบูรณ์เพื่อรายงาน</w:t>
      </w:r>
      <w:r w:rsidR="002363AE" w:rsidRPr="00F867BF">
        <w:rPr>
          <w:rFonts w:ascii="Angsana New" w:hAnsi="Angsana New"/>
          <w:sz w:val="30"/>
          <w:szCs w:val="30"/>
          <w:cs/>
        </w:rPr>
        <w:t>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</w:t>
      </w:r>
      <w:r w:rsidR="00E40A81" w:rsidRPr="00F867BF">
        <w:rPr>
          <w:rFonts w:ascii="Angsana New" w:hAnsi="Angsana New"/>
          <w:sz w:val="30"/>
          <w:szCs w:val="30"/>
          <w:cs/>
        </w:rPr>
        <w:t>ณ์แวดล้อมที่มีอยู่ ณ วันที่ซื้อ</w:t>
      </w:r>
      <w:r w:rsidR="0081471C" w:rsidRPr="00F867BF">
        <w:rPr>
          <w:rFonts w:ascii="Angsana New" w:hAnsi="Angsana New"/>
          <w:sz w:val="30"/>
          <w:szCs w:val="30"/>
        </w:rPr>
        <w:t xml:space="preserve"> </w:t>
      </w:r>
      <w:r w:rsidR="002363AE" w:rsidRPr="00F867BF">
        <w:rPr>
          <w:rFonts w:ascii="Angsana New" w:hAnsi="Angsana New"/>
          <w:sz w:val="30"/>
          <w:szCs w:val="30"/>
          <w:cs/>
        </w:rPr>
        <w:t>ซึ่งข้อมูลดังกล่าวมีผลต่อการวัดมูลค่าของจำนวนต่าง</w:t>
      </w:r>
      <w:r w:rsidR="00E40A81" w:rsidRPr="00F867BF">
        <w:rPr>
          <w:rFonts w:ascii="Angsana New" w:hAnsi="Angsana New"/>
          <w:sz w:val="30"/>
          <w:szCs w:val="30"/>
          <w:cs/>
        </w:rPr>
        <w:t xml:space="preserve"> </w:t>
      </w:r>
      <w:r w:rsidR="002363AE" w:rsidRPr="00F867BF">
        <w:rPr>
          <w:rFonts w:ascii="Angsana New" w:hAnsi="Angsana New"/>
          <w:sz w:val="30"/>
          <w:szCs w:val="30"/>
          <w:cs/>
        </w:rPr>
        <w:t>ๆ ที่เคยรับรู้ไว้ ณ วันที่ซื้อ</w:t>
      </w:r>
    </w:p>
    <w:p w14:paraId="380DC65C" w14:textId="77777777" w:rsidR="00AF40A0" w:rsidRPr="00F867BF" w:rsidRDefault="00AF40A0" w:rsidP="00AF40A0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3778F81" w14:textId="4A168EFB" w:rsidR="005E3BAF" w:rsidRPr="00F867BF" w:rsidRDefault="009E242F" w:rsidP="00AF40A0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/>
          <w:sz w:val="30"/>
          <w:szCs w:val="30"/>
        </w:rPr>
        <w:tab/>
      </w:r>
      <w:r w:rsidR="00A81EE4" w:rsidRPr="00F867BF">
        <w:rPr>
          <w:rFonts w:ascii="Angsana New" w:hAnsi="Angsana New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</w:t>
      </w:r>
      <w:r w:rsidR="008F42B8" w:rsidRPr="00F867BF">
        <w:rPr>
          <w:rFonts w:ascii="Angsana New" w:hAnsi="Angsana New" w:hint="cs"/>
          <w:sz w:val="30"/>
          <w:szCs w:val="30"/>
          <w:cs/>
        </w:rPr>
        <w:t>ตัดจำหน่าย</w:t>
      </w:r>
      <w:r w:rsidR="00A81EE4" w:rsidRPr="00F867BF">
        <w:rPr>
          <w:rFonts w:ascii="Angsana New" w:hAnsi="Angsana New"/>
          <w:sz w:val="30"/>
          <w:szCs w:val="30"/>
          <w:cs/>
        </w:rPr>
        <w:t>เมื่อมีการขายเงินลงทุนในธุรกิจที่ซื้อดังกล่าวไป</w:t>
      </w:r>
      <w:r w:rsidR="00211FDA" w:rsidRPr="00F867BF">
        <w:rPr>
          <w:rFonts w:ascii="Angsana New" w:hAnsi="Angsana New" w:hint="cs"/>
          <w:sz w:val="30"/>
          <w:szCs w:val="30"/>
          <w:cs/>
        </w:rPr>
        <w:t xml:space="preserve"> </w:t>
      </w:r>
      <w:r w:rsidR="00A81EE4" w:rsidRPr="00F867BF">
        <w:rPr>
          <w:rFonts w:ascii="Angsana New" w:hAnsi="Angsana New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7958EB16" w14:textId="77777777" w:rsidR="00AF40A0" w:rsidRPr="00F867BF" w:rsidRDefault="00AF40A0" w:rsidP="00AF40A0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A997F5B" w14:textId="11E5A701" w:rsidR="00B757CF" w:rsidRPr="00F867BF" w:rsidRDefault="00B757CF" w:rsidP="00AF40A0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F867BF">
        <w:rPr>
          <w:i/>
          <w:iCs/>
          <w:sz w:val="30"/>
          <w:szCs w:val="30"/>
          <w:cs/>
        </w:rPr>
        <w:t>เงินลงทุนในบริษัท</w:t>
      </w:r>
      <w:r w:rsidRPr="00F867BF">
        <w:rPr>
          <w:rFonts w:hint="cs"/>
          <w:i/>
          <w:iCs/>
          <w:sz w:val="30"/>
          <w:szCs w:val="30"/>
          <w:cs/>
        </w:rPr>
        <w:t>ย่อย</w:t>
      </w:r>
      <w:r w:rsidRPr="00F867BF">
        <w:rPr>
          <w:i/>
          <w:iCs/>
          <w:sz w:val="30"/>
          <w:szCs w:val="30"/>
          <w:cs/>
        </w:rPr>
        <w:t xml:space="preserve"> บริษัท</w:t>
      </w:r>
      <w:r w:rsidRPr="00F867BF">
        <w:rPr>
          <w:rFonts w:hint="cs"/>
          <w:i/>
          <w:iCs/>
          <w:sz w:val="30"/>
          <w:szCs w:val="30"/>
          <w:cs/>
        </w:rPr>
        <w:t>ร่วม</w:t>
      </w:r>
      <w:r w:rsidRPr="00F867BF">
        <w:rPr>
          <w:i/>
          <w:iCs/>
          <w:sz w:val="30"/>
          <w:szCs w:val="30"/>
          <w:cs/>
        </w:rPr>
        <w:t>และการร่วมค้า</w:t>
      </w:r>
    </w:p>
    <w:p w14:paraId="09BA3D01" w14:textId="77777777" w:rsidR="00AF40A0" w:rsidRPr="00F867BF" w:rsidRDefault="00AF40A0" w:rsidP="00AF40A0"/>
    <w:p w14:paraId="2DB78932" w14:textId="26FBD6DA" w:rsidR="00B757CF" w:rsidRPr="00F867BF" w:rsidRDefault="00B757CF" w:rsidP="00B75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  <w:r w:rsidRPr="00F867BF">
        <w:rPr>
          <w:rFonts w:asciiTheme="majorBidi" w:hAnsiTheme="majorBidi" w:cstheme="majorBidi"/>
          <w:cs/>
        </w:rPr>
        <w:t>เงินลงทุนในบริษัท</w:t>
      </w:r>
      <w:r w:rsidRPr="00F867BF">
        <w:rPr>
          <w:rFonts w:asciiTheme="majorBidi" w:hAnsiTheme="majorBidi" w:cstheme="majorBidi" w:hint="cs"/>
          <w:cs/>
        </w:rPr>
        <w:t xml:space="preserve">ย่อย </w:t>
      </w:r>
      <w:r w:rsidRPr="00F867BF">
        <w:rPr>
          <w:rFonts w:asciiTheme="majorBidi" w:hAnsiTheme="majorBidi" w:cstheme="majorBidi"/>
          <w:cs/>
        </w:rPr>
        <w:t>บริษัท</w:t>
      </w:r>
      <w:r w:rsidRPr="00F867BF">
        <w:rPr>
          <w:rFonts w:asciiTheme="majorBidi" w:hAnsiTheme="majorBidi" w:cstheme="majorBidi" w:hint="cs"/>
          <w:cs/>
        </w:rPr>
        <w:t>ร่วม</w:t>
      </w:r>
      <w:r w:rsidRPr="00F867BF">
        <w:rPr>
          <w:rFonts w:asciiTheme="majorBidi" w:hAnsiTheme="majorBidi" w:cstheme="majorBidi"/>
          <w:cs/>
        </w:rPr>
        <w:t>และการร่วมค้า ในงบการเงินเฉพาะกิจการวัดมูลค่าด้วยราคาทุนหัก</w:t>
      </w:r>
      <w:r w:rsidRPr="00F867BF">
        <w:rPr>
          <w:rFonts w:asciiTheme="majorBidi" w:hAnsiTheme="majorBidi" w:cstheme="majorBidi" w:hint="cs"/>
          <w:cs/>
        </w:rPr>
        <w:t>ค่าเผื่อ</w:t>
      </w:r>
      <w:r w:rsidRPr="00F867BF">
        <w:rPr>
          <w:rFonts w:asciiTheme="majorBidi" w:hAnsiTheme="majorBidi" w:cstheme="majorBidi"/>
          <w:cs/>
        </w:rPr>
        <w:t xml:space="preserve">การด้อยค่า </w:t>
      </w:r>
      <w:r w:rsidR="008F42B8" w:rsidRPr="00F867BF">
        <w:rPr>
          <w:rFonts w:asciiTheme="majorBidi" w:hAnsiTheme="majorBidi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 </w:t>
      </w:r>
    </w:p>
    <w:p w14:paraId="0FF00D88" w14:textId="77777777" w:rsidR="00DA0B4F" w:rsidRPr="00F867BF" w:rsidRDefault="00DA0B4F" w:rsidP="00B75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009261B2" w14:textId="0DACA35F" w:rsidR="00015D9B" w:rsidRPr="00F867BF" w:rsidRDefault="004762B0" w:rsidP="00AF40A0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F867BF">
        <w:rPr>
          <w:i/>
          <w:iCs/>
          <w:sz w:val="30"/>
          <w:szCs w:val="30"/>
          <w:cs/>
        </w:rPr>
        <w:lastRenderedPageBreak/>
        <w:t xml:space="preserve">เงินตราต่างประเทศ </w:t>
      </w:r>
    </w:p>
    <w:p w14:paraId="448EA498" w14:textId="77777777" w:rsidR="00AF40A0" w:rsidRPr="00F867BF" w:rsidRDefault="00AF40A0" w:rsidP="00AF40A0"/>
    <w:p w14:paraId="1CCE7481" w14:textId="10311D99" w:rsidR="00745B12" w:rsidRPr="00F867BF" w:rsidRDefault="00451447" w:rsidP="00AF40A0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="008F42B8" w:rsidRPr="00F867BF">
        <w:rPr>
          <w:rFonts w:ascii="Angsana New" w:hAnsi="Angsana New" w:hint="cs"/>
          <w:sz w:val="30"/>
          <w:szCs w:val="30"/>
          <w:cs/>
        </w:rPr>
        <w:t xml:space="preserve"> </w:t>
      </w:r>
      <w:r w:rsidR="008F42B8" w:rsidRPr="00F867BF">
        <w:rPr>
          <w:rFonts w:ascii="Angsana New" w:hAnsi="Angsana New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8F42B8" w:rsidRPr="00F867BF">
        <w:rPr>
          <w:rFonts w:ascii="Angsana New" w:hAnsi="Angsana New" w:hint="cs"/>
          <w:sz w:val="30"/>
          <w:szCs w:val="30"/>
          <w:cs/>
        </w:rPr>
        <w:t xml:space="preserve"> </w:t>
      </w:r>
      <w:r w:rsidRPr="00F867BF">
        <w:rPr>
          <w:rFonts w:ascii="Angsana New" w:hAnsi="Angsana New"/>
          <w:sz w:val="30"/>
          <w:szCs w:val="30"/>
          <w:cs/>
        </w:rPr>
        <w:t>แปลงค่าเป็นสกุลเงินที่ใช้ในการดำเนินงาน</w:t>
      </w:r>
      <w:r w:rsidR="006103C4" w:rsidRPr="00F867BF">
        <w:rPr>
          <w:rFonts w:ascii="Angsana New" w:hAnsi="Angsana New"/>
          <w:sz w:val="30"/>
          <w:szCs w:val="30"/>
          <w:cs/>
        </w:rPr>
        <w:t>ของแต่ละบริษัทในกลุ่มบริษัท</w:t>
      </w:r>
      <w:r w:rsidRPr="00F867BF">
        <w:rPr>
          <w:rFonts w:ascii="Angsana New" w:hAnsi="Angsana New"/>
          <w:sz w:val="30"/>
          <w:szCs w:val="30"/>
          <w:cs/>
        </w:rPr>
        <w:t xml:space="preserve"> โดยใช้อัตราแลกเปลี่ยน ณ วันที่เกิดรายการ</w:t>
      </w:r>
      <w:r w:rsidR="008F42B8" w:rsidRPr="00F867BF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="004762B0" w:rsidRPr="00F867BF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</w:t>
      </w:r>
      <w:r w:rsidR="005E3BAF" w:rsidRPr="00F867BF">
        <w:rPr>
          <w:rFonts w:ascii="Angsana New" w:hAnsi="Angsana New"/>
          <w:sz w:val="30"/>
          <w:szCs w:val="30"/>
          <w:cs/>
        </w:rPr>
        <w:t xml:space="preserve">ดยใช้อัตราแลกเปลี่ยน </w:t>
      </w:r>
      <w:r w:rsidR="008F42B8" w:rsidRPr="00F867BF">
        <w:rPr>
          <w:rFonts w:ascii="Angsana New" w:hAnsi="Angsana New"/>
          <w:sz w:val="30"/>
          <w:szCs w:val="30"/>
          <w:cs/>
        </w:rPr>
        <w:t>ณ วันที่รายงาน</w:t>
      </w:r>
      <w:r w:rsidR="0081471C" w:rsidRPr="00F867BF">
        <w:rPr>
          <w:rFonts w:ascii="Angsana New" w:hAnsi="Angsana New"/>
          <w:sz w:val="30"/>
          <w:szCs w:val="30"/>
        </w:rPr>
        <w:t xml:space="preserve"> </w:t>
      </w:r>
      <w:r w:rsidR="0081471C" w:rsidRPr="00F867BF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60F40AE1" w14:textId="77777777" w:rsidR="00AF40A0" w:rsidRPr="00F867BF" w:rsidRDefault="00AF40A0" w:rsidP="00AF40A0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7582C31" w14:textId="5CA1C6DF" w:rsidR="00745B12" w:rsidRPr="00F867BF" w:rsidRDefault="00745B12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="008F42B8" w:rsidRPr="00F867BF">
        <w:rPr>
          <w:rFonts w:ascii="Angsana New" w:hAnsi="Angsana New" w:hint="cs"/>
          <w:sz w:val="30"/>
          <w:szCs w:val="30"/>
          <w:cs/>
        </w:rPr>
        <w:t>ยกเว้น</w:t>
      </w:r>
      <w:r w:rsidRPr="00F867BF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4E27C467" w14:textId="4F8C839C" w:rsidR="002C1163" w:rsidRPr="00F867BF" w:rsidRDefault="00571D22" w:rsidP="00B757CF">
      <w:pPr>
        <w:pStyle w:val="BodyText2"/>
        <w:numPr>
          <w:ilvl w:val="0"/>
          <w:numId w:val="5"/>
        </w:numPr>
        <w:tabs>
          <w:tab w:val="decimal" w:pos="540"/>
        </w:tabs>
        <w:spacing w:line="240" w:lineRule="atLeast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F867BF">
        <w:rPr>
          <w:rFonts w:ascii="Angsana New" w:hAnsi="Angsana New"/>
          <w:color w:val="000000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44D4B265" w14:textId="77777777" w:rsidR="00EF2B76" w:rsidRPr="00F867BF" w:rsidRDefault="00EF2B76" w:rsidP="00EF2B76">
      <w:pPr>
        <w:pStyle w:val="BodyText2"/>
        <w:numPr>
          <w:ilvl w:val="0"/>
          <w:numId w:val="5"/>
        </w:numPr>
        <w:tabs>
          <w:tab w:val="left" w:pos="540"/>
        </w:tabs>
        <w:spacing w:line="240" w:lineRule="atLeast"/>
        <w:ind w:left="900" w:right="43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F867BF">
        <w:rPr>
          <w:rFonts w:ascii="Angsana New" w:hAnsi="Angsana New" w:hint="cs"/>
          <w:color w:val="000000" w:themeColor="text1"/>
          <w:sz w:val="30"/>
          <w:szCs w:val="30"/>
          <w:cs/>
        </w:rPr>
        <w:t>หนี้สินทางการเงินที่ใช้ป้องกันความเสี่ยงของเงินลงทุนสุทธิในหน่วยงานในต่างประเทศ เฉพาะส่วนที่มีประสิทธิผล และ</w:t>
      </w:r>
    </w:p>
    <w:p w14:paraId="0A7373F0" w14:textId="1F07D12A" w:rsidR="00B757CF" w:rsidRPr="00F867BF" w:rsidRDefault="00B757CF" w:rsidP="00B757CF">
      <w:pPr>
        <w:pStyle w:val="ListParagraph"/>
        <w:numPr>
          <w:ilvl w:val="0"/>
          <w:numId w:val="5"/>
        </w:numPr>
        <w:ind w:left="900"/>
        <w:rPr>
          <w:rFonts w:ascii="Angsana New" w:eastAsia="Times New Roman" w:hAnsi="Angsana New"/>
          <w:color w:val="000000"/>
          <w:sz w:val="30"/>
          <w:szCs w:val="30"/>
        </w:rPr>
      </w:pPr>
      <w:r w:rsidRPr="00F867BF">
        <w:rPr>
          <w:rFonts w:ascii="Angsana New" w:eastAsia="Times New Roman" w:hAnsi="Angsana New"/>
          <w:color w:val="000000"/>
          <w:sz w:val="30"/>
          <w:szCs w:val="30"/>
          <w:cs/>
        </w:rPr>
        <w:t>การป้องกันความเสี่ยงในกระแสเงินสด เฉพาะส่วนที่มีประสิทธิผล</w:t>
      </w:r>
    </w:p>
    <w:p w14:paraId="7F363273" w14:textId="65F2426C" w:rsidR="002749BC" w:rsidRPr="00F867BF" w:rsidRDefault="0035583A" w:rsidP="00764B42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/>
          <w:sz w:val="30"/>
          <w:szCs w:val="30"/>
        </w:rPr>
        <w:tab/>
      </w:r>
      <w:r w:rsidRPr="00F867BF">
        <w:rPr>
          <w:rFonts w:ascii="Angsana New" w:hAnsi="Angsana New"/>
          <w:sz w:val="30"/>
          <w:szCs w:val="30"/>
        </w:rPr>
        <w:tab/>
      </w:r>
    </w:p>
    <w:p w14:paraId="1A45D3FD" w14:textId="20BB4933" w:rsidR="0035583A" w:rsidRPr="00F867BF" w:rsidRDefault="005A0D28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867BF">
        <w:rPr>
          <w:i/>
          <w:iCs/>
          <w:sz w:val="30"/>
          <w:szCs w:val="30"/>
          <w:cs/>
        </w:rPr>
        <w:tab/>
      </w:r>
      <w:r w:rsidRPr="00F867BF">
        <w:rPr>
          <w:i/>
          <w:iCs/>
          <w:sz w:val="30"/>
          <w:szCs w:val="30"/>
          <w:cs/>
        </w:rPr>
        <w:tab/>
      </w:r>
      <w:r w:rsidR="0035583A" w:rsidRPr="00F867BF">
        <w:rPr>
          <w:rFonts w:ascii="Angsana New" w:hAnsi="Angsana New"/>
          <w:i/>
          <w:iCs/>
          <w:sz w:val="30"/>
          <w:szCs w:val="30"/>
          <w:cs/>
        </w:rPr>
        <w:t>หน่วยงานในต่างประเทศ</w:t>
      </w:r>
    </w:p>
    <w:p w14:paraId="5BAAE8B0" w14:textId="77777777" w:rsidR="000F2354" w:rsidRPr="00F867BF" w:rsidRDefault="000F2354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491B1CAE" w14:textId="0A283DD5" w:rsidR="00AD5D66" w:rsidRPr="00F867BF" w:rsidRDefault="0035583A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/>
          <w:sz w:val="30"/>
          <w:szCs w:val="30"/>
        </w:rPr>
        <w:tab/>
      </w:r>
      <w:r w:rsidRPr="00F867BF">
        <w:rPr>
          <w:rFonts w:ascii="Angsana New" w:hAnsi="Angsana New"/>
          <w:sz w:val="30"/>
          <w:szCs w:val="30"/>
        </w:rPr>
        <w:tab/>
      </w:r>
      <w:r w:rsidRPr="00F867BF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="008F42B8" w:rsidRPr="00F867BF">
        <w:rPr>
          <w:rFonts w:ascii="Angsana New" w:hAnsi="Angsana New"/>
          <w:sz w:val="30"/>
          <w:szCs w:val="30"/>
        </w:rPr>
        <w:t xml:space="preserve"> </w:t>
      </w:r>
      <w:r w:rsidRPr="00F867BF">
        <w:rPr>
          <w:rFonts w:ascii="Angsana New" w:hAnsi="Angsana New"/>
          <w:sz w:val="30"/>
          <w:szCs w:val="30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680178AB" w14:textId="77777777" w:rsidR="00EF73EF" w:rsidRPr="00F867BF" w:rsidRDefault="00EF73EF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536F88B" w14:textId="0BFC46F1" w:rsidR="008F42B8" w:rsidRPr="00F867BF" w:rsidRDefault="00064FF0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8F42B8" w:rsidRPr="00F867BF">
        <w:rPr>
          <w:rFonts w:ascii="Angsana New" w:hAnsi="Angsana New"/>
          <w:sz w:val="30"/>
          <w:szCs w:val="30"/>
          <w:cs/>
        </w:rPr>
        <w:t xml:space="preserve">และส่วนที่มีประสิทธิผลของผลต่างจากเงินตราต่างประเทศซึ่งเกิดจากการป้องกันความเสี่ยงของเงินลงทุนสุทธิในหน่วยงานต่างประเทศ (ดูหมายเหตุข้อ </w:t>
      </w:r>
      <w:r w:rsidR="009F7909" w:rsidRPr="00F867BF">
        <w:rPr>
          <w:rFonts w:ascii="Angsana New" w:hAnsi="Angsana New"/>
          <w:sz w:val="30"/>
          <w:szCs w:val="30"/>
        </w:rPr>
        <w:t>4</w:t>
      </w:r>
      <w:r w:rsidR="008F42B8" w:rsidRPr="00F867BF">
        <w:rPr>
          <w:rFonts w:ascii="Angsana New" w:hAnsi="Angsana New"/>
          <w:sz w:val="30"/>
          <w:szCs w:val="30"/>
          <w:cs/>
        </w:rPr>
        <w:t>(ง.4)) จะรับรู้</w:t>
      </w:r>
      <w:r w:rsidRPr="00F867BF">
        <w:rPr>
          <w:rFonts w:ascii="Angsana New" w:hAnsi="Angsana New"/>
          <w:sz w:val="30"/>
          <w:szCs w:val="30"/>
          <w:cs/>
        </w:rPr>
        <w:t>ในกำไรขาดทุนเบ็ดเสร็จอื่น และแสดงเป็น</w:t>
      </w:r>
      <w:r w:rsidR="008F42B8" w:rsidRPr="00F867BF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F867BF">
        <w:rPr>
          <w:rFonts w:ascii="Angsana New" w:hAnsi="Angsana New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1CCF17F7" w14:textId="77777777" w:rsidR="00EF73EF" w:rsidRPr="00F867BF" w:rsidRDefault="00EF73EF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073E39D" w14:textId="1D586640" w:rsidR="00064FF0" w:rsidRPr="00F867BF" w:rsidRDefault="00064FF0" w:rsidP="00E76D9B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</w:t>
      </w:r>
      <w:r w:rsidR="002749BC" w:rsidRPr="00F867BF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F867BF">
        <w:rPr>
          <w:rFonts w:ascii="Angsana New" w:hAnsi="Angsana New"/>
          <w:sz w:val="30"/>
          <w:szCs w:val="30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</w:t>
      </w:r>
      <w:r w:rsidRPr="00F867BF">
        <w:rPr>
          <w:rFonts w:ascii="Angsana New" w:hAnsi="Angsana New"/>
          <w:sz w:val="30"/>
          <w:szCs w:val="30"/>
          <w:cs/>
        </w:rPr>
        <w:lastRenderedPageBreak/>
        <w:t>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20214EBB" w14:textId="77777777" w:rsidR="00122538" w:rsidRPr="00F867BF" w:rsidRDefault="00122538" w:rsidP="00E76D9B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DB589D8" w14:textId="30AB34A3" w:rsidR="00673FF6" w:rsidRPr="00F867BF" w:rsidRDefault="00064FF0" w:rsidP="00AF40A0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</w:t>
      </w:r>
      <w:r w:rsidR="00293AC9" w:rsidRPr="00F867BF">
        <w:rPr>
          <w:rFonts w:ascii="Angsana New" w:hAnsi="Angsana New"/>
          <w:sz w:val="30"/>
          <w:szCs w:val="30"/>
          <w:cs/>
        </w:rPr>
        <w:t xml:space="preserve">ได้ว่าจะชำระเงินในอนาคตอันใกล้ </w:t>
      </w:r>
      <w:r w:rsidRPr="00F867BF">
        <w:rPr>
          <w:rFonts w:ascii="Angsana New" w:hAnsi="Angsana New"/>
          <w:sz w:val="30"/>
          <w:szCs w:val="30"/>
          <w:cs/>
        </w:rPr>
        <w:t>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="0081471C" w:rsidRPr="00F867BF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F867BF">
        <w:rPr>
          <w:rFonts w:ascii="Angsana New" w:hAnsi="Angsana New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2CE5F7D4" w14:textId="77777777" w:rsidR="00AF40A0" w:rsidRPr="00F867BF" w:rsidRDefault="00AF40A0" w:rsidP="00AF40A0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4BAAB068" w14:textId="6538C39F" w:rsidR="00EF2B76" w:rsidRPr="00F867BF" w:rsidRDefault="00EF2B76" w:rsidP="00EF2B76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F867BF">
        <w:rPr>
          <w:rFonts w:hint="cs"/>
          <w:i/>
          <w:iCs/>
          <w:sz w:val="30"/>
          <w:szCs w:val="30"/>
          <w:cs/>
        </w:rPr>
        <w:t>เครื่องมือทางการเงิน</w:t>
      </w:r>
    </w:p>
    <w:p w14:paraId="5576401F" w14:textId="74CBD09B" w:rsidR="00EF2B76" w:rsidRPr="00F867BF" w:rsidRDefault="00EF2B76" w:rsidP="002265BA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EucrosiaUPCBold" w:hAnsi="Angsana New"/>
          <w:sz w:val="30"/>
          <w:szCs w:val="30"/>
        </w:rPr>
      </w:pPr>
    </w:p>
    <w:p w14:paraId="309487FA" w14:textId="26264A87" w:rsidR="00EF2B76" w:rsidRPr="00F867BF" w:rsidRDefault="00EF2B76" w:rsidP="00D55D29">
      <w:pPr>
        <w:pStyle w:val="BodyText2"/>
        <w:ind w:left="0" w:right="4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F867BF">
        <w:rPr>
          <w:rFonts w:ascii="Angsana New" w:eastAsia="EucrosiaUPCBold" w:hAnsi="Angsana New" w:hint="cs"/>
          <w:sz w:val="30"/>
          <w:szCs w:val="30"/>
        </w:rPr>
        <w:tab/>
      </w:r>
      <w:r w:rsidRPr="00F867BF">
        <w:rPr>
          <w:rFonts w:ascii="Angsana New" w:eastAsia="EucrosiaUPCBold" w:hAnsi="Angsana New" w:hint="cs"/>
          <w:sz w:val="30"/>
          <w:szCs w:val="30"/>
        </w:rPr>
        <w:tab/>
      </w:r>
      <w:r w:rsidRPr="00F867BF">
        <w:rPr>
          <w:rFonts w:ascii="Angsana New" w:eastAsia="EucrosiaUPCBold" w:hAnsi="Angsana New" w:hint="cs"/>
          <w:i/>
          <w:iCs/>
          <w:sz w:val="30"/>
          <w:szCs w:val="30"/>
          <w:cs/>
        </w:rPr>
        <w:t>(ง.</w:t>
      </w:r>
      <w:r w:rsidR="00D52C0E" w:rsidRPr="00F867BF">
        <w:rPr>
          <w:rFonts w:ascii="Angsana New" w:eastAsia="EucrosiaUPCBold" w:hAnsi="Angsana New" w:hint="cs"/>
          <w:i/>
          <w:iCs/>
          <w:sz w:val="30"/>
          <w:szCs w:val="30"/>
        </w:rPr>
        <w:t>1</w:t>
      </w:r>
      <w:r w:rsidRPr="00F867BF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) </w:t>
      </w:r>
      <w:r w:rsidR="00FD2F44" w:rsidRPr="00F867BF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การจัดประเภทและการวัดมูลค่า</w:t>
      </w:r>
      <w:r w:rsidRPr="00F867BF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 </w:t>
      </w:r>
    </w:p>
    <w:p w14:paraId="0BE5039D" w14:textId="77777777" w:rsidR="000F2354" w:rsidRPr="00F867BF" w:rsidRDefault="000F2354" w:rsidP="002265BA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34DBEC5" w14:textId="5485827D" w:rsidR="00D55D29" w:rsidRPr="00F867BF" w:rsidRDefault="00D55D29" w:rsidP="00EF2B76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F867BF">
        <w:rPr>
          <w:rFonts w:ascii="Angsana New" w:hAnsi="Angsana New" w:hint="cs"/>
          <w:color w:val="000000"/>
          <w:sz w:val="30"/>
          <w:szCs w:val="30"/>
          <w:cs/>
        </w:rPr>
        <w:t>ตราสารหนี้ที่</w:t>
      </w:r>
      <w:r w:rsidR="009703D1" w:rsidRPr="00F867BF">
        <w:rPr>
          <w:rFonts w:ascii="Angsana New" w:hAnsi="Angsana New" w:hint="cs"/>
          <w:color w:val="000000"/>
          <w:sz w:val="30"/>
          <w:szCs w:val="30"/>
          <w:cs/>
        </w:rPr>
        <w:t>ออกโดย</w:t>
      </w:r>
      <w:r w:rsidRPr="00F867BF">
        <w:rPr>
          <w:rFonts w:ascii="Angsana New" w:hAnsi="Angsana New" w:hint="cs"/>
          <w:color w:val="000000"/>
          <w:sz w:val="30"/>
          <w:szCs w:val="30"/>
          <w:cs/>
        </w:rPr>
        <w:t>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 ๆ นอกเหนือจากลูกหนี้การค้า (ดูหมายเหตุข้อ</w:t>
      </w:r>
      <w:r w:rsidRPr="00F867BF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="0039202B" w:rsidRPr="00F867BF">
        <w:rPr>
          <w:rFonts w:ascii="Angsana New" w:hAnsi="Angsana New"/>
          <w:color w:val="000000"/>
          <w:sz w:val="30"/>
          <w:szCs w:val="30"/>
        </w:rPr>
        <w:t>4</w:t>
      </w:r>
      <w:r w:rsidRPr="00F867BF">
        <w:rPr>
          <w:rFonts w:ascii="Angsana New" w:hAnsi="Angsana New" w:hint="cs"/>
          <w:color w:val="000000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F867BF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F867BF">
        <w:rPr>
          <w:rFonts w:ascii="Angsana New" w:hAnsi="Angsana New" w:hint="cs"/>
          <w:color w:val="000000"/>
          <w:sz w:val="30"/>
          <w:szCs w:val="30"/>
          <w:cs/>
        </w:rPr>
        <w:t>และวัดมูลค่า</w:t>
      </w:r>
      <w:r w:rsidR="009703D1" w:rsidRPr="00F867BF">
        <w:rPr>
          <w:rFonts w:ascii="Angsana New" w:hAnsi="Angsana New" w:hint="cs"/>
          <w:sz w:val="30"/>
          <w:szCs w:val="30"/>
          <w:cs/>
          <w:lang w:val="en-GB"/>
        </w:rPr>
        <w:t>เมื่อเริ่มแรก</w:t>
      </w:r>
      <w:r w:rsidR="009703D1" w:rsidRPr="00F867BF">
        <w:rPr>
          <w:rFonts w:ascii="Angsana New" w:hAnsi="Angsana New" w:hint="cs"/>
          <w:sz w:val="30"/>
          <w:szCs w:val="30"/>
          <w:cs/>
        </w:rPr>
        <w:t>ด้วยมูลค่ายุติธรรม ทั้งนี้ สินทรัพย์ทางการเงิน</w:t>
      </w:r>
      <w:r w:rsidR="009703D1" w:rsidRPr="00F867BF">
        <w:rPr>
          <w:rFonts w:ascii="Angsana New" w:hAnsi="Angsana New" w:hint="cs"/>
          <w:color w:val="000000"/>
          <w:sz w:val="30"/>
          <w:szCs w:val="30"/>
          <w:cs/>
        </w:rPr>
        <w:t>และหนี้สินทางการเงินที่ไม่ได้วัดมูลค่าด้วยมูลค่ายุติธรรมผ่านกำไรหรือขาดทุน</w:t>
      </w:r>
      <w:r w:rsidR="009703D1" w:rsidRPr="00F867BF">
        <w:rPr>
          <w:rFonts w:ascii="Angsana New" w:hAnsi="Angsana New" w:hint="cs"/>
          <w:sz w:val="30"/>
          <w:szCs w:val="30"/>
          <w:cs/>
        </w:rPr>
        <w:t>จะรวมหรือหักต้นทุนการทำรายการที่เกี่ยวข้องโดยตรงกับการได้มา</w:t>
      </w:r>
      <w:r w:rsidR="009703D1" w:rsidRPr="00F867BF">
        <w:rPr>
          <w:rFonts w:ascii="Angsana New" w:hAnsi="Angsana New" w:hint="cs"/>
          <w:color w:val="000000"/>
          <w:sz w:val="30"/>
          <w:szCs w:val="30"/>
          <w:cs/>
        </w:rPr>
        <w:t>หรือการออกตราสารด้วย</w:t>
      </w:r>
    </w:p>
    <w:p w14:paraId="0BD4AABA" w14:textId="77777777" w:rsidR="00AD5D66" w:rsidRPr="00F867BF" w:rsidRDefault="00AD5D66" w:rsidP="00EF2B76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2D918C0" w14:textId="572D1DC8" w:rsidR="00D55D29" w:rsidRPr="00F867BF" w:rsidRDefault="00D55D29" w:rsidP="000E4B7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F867BF">
        <w:rPr>
          <w:rFonts w:ascii="Angsana New" w:hAnsi="Angsana New" w:hint="cs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F867BF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F867BF">
        <w:rPr>
          <w:rFonts w:ascii="Angsana New" w:hAnsi="Angsana New" w:hint="cs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F867BF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F867BF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D97302E" w14:textId="77777777" w:rsidR="00D55D29" w:rsidRPr="00F867BF" w:rsidRDefault="00D55D29" w:rsidP="00933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both"/>
      </w:pPr>
    </w:p>
    <w:p w14:paraId="1C20118E" w14:textId="486F8EA3" w:rsidR="00D55D29" w:rsidRPr="00F867BF" w:rsidRDefault="00D55D29" w:rsidP="000E4B7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F867BF">
        <w:rPr>
          <w:rFonts w:ascii="Angsana New" w:hAnsi="Angsana New" w:hint="cs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F867BF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F867BF">
        <w:rPr>
          <w:rFonts w:ascii="Angsana New" w:hAnsi="Angsana New" w:hint="cs"/>
          <w:color w:val="000000"/>
          <w:sz w:val="30"/>
          <w:szCs w:val="30"/>
          <w:cs/>
        </w:rPr>
        <w:t>ดอกเบี้ยจ่าย</w:t>
      </w:r>
      <w:r w:rsidRPr="00F867BF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F867BF">
        <w:rPr>
          <w:rFonts w:ascii="Angsana New" w:hAnsi="Angsana New" w:hint="cs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154E3AF2" w14:textId="77777777" w:rsidR="00D55D29" w:rsidRPr="00F867BF" w:rsidRDefault="00D55D29" w:rsidP="000E4B7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81147F8" w14:textId="77777777" w:rsidR="003D36D0" w:rsidRPr="00F867BF" w:rsidRDefault="003D36D0" w:rsidP="000E4B7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5381EE4" w14:textId="7D1E8142" w:rsidR="00D55D29" w:rsidRPr="00F867BF" w:rsidRDefault="00D55D29" w:rsidP="000E4B7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F867BF">
        <w:rPr>
          <w:rFonts w:ascii="Angsana New" w:hAnsi="Angsana New" w:hint="cs"/>
          <w:color w:val="000000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F867BF">
        <w:rPr>
          <w:rFonts w:ascii="Angsana New" w:hAnsi="Angsana New" w:hint="cs"/>
          <w:color w:val="000000"/>
          <w:sz w:val="30"/>
          <w:szCs w:val="30"/>
        </w:rPr>
        <w:t xml:space="preserve"> </w:t>
      </w:r>
    </w:p>
    <w:p w14:paraId="0798549F" w14:textId="77777777" w:rsidR="00D55D29" w:rsidRPr="00F867BF" w:rsidRDefault="00D55D29" w:rsidP="000E4B7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4665022" w14:textId="2010A436" w:rsidR="00673FF6" w:rsidRPr="00F867BF" w:rsidRDefault="00D55D29" w:rsidP="001550C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F867BF">
        <w:rPr>
          <w:rFonts w:ascii="Angsana New" w:hAnsi="Angsana New" w:hint="cs"/>
          <w:color w:val="000000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F867BF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F867BF">
        <w:rPr>
          <w:rFonts w:ascii="Angsana New" w:hAnsi="Angsana New" w:hint="cs"/>
          <w:color w:val="000000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5EECB373" w14:textId="77777777" w:rsidR="001550C2" w:rsidRPr="00F867BF" w:rsidRDefault="001550C2" w:rsidP="001550C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eastAsia="EucrosiaUPCBold" w:hAnsiTheme="majorBidi"/>
          <w:sz w:val="30"/>
          <w:szCs w:val="30"/>
          <w:cs/>
        </w:rPr>
      </w:pPr>
    </w:p>
    <w:p w14:paraId="5C682351" w14:textId="48761090" w:rsidR="002C166A" w:rsidRPr="00F867BF" w:rsidRDefault="00EF2B76" w:rsidP="001550C2">
      <w:pPr>
        <w:pStyle w:val="BodyText2"/>
        <w:ind w:left="0" w:right="4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F867BF">
        <w:rPr>
          <w:rFonts w:ascii="Angsana New" w:eastAsia="EucrosiaUPCBold" w:hAnsi="Angsana New"/>
          <w:i/>
          <w:iCs/>
          <w:sz w:val="30"/>
          <w:szCs w:val="30"/>
          <w:cs/>
        </w:rPr>
        <w:t>(</w:t>
      </w:r>
      <w:r w:rsidRPr="00F867BF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F867BF">
        <w:rPr>
          <w:rFonts w:ascii="Angsana New" w:eastAsia="EucrosiaUPCBold" w:hAnsi="Angsana New"/>
          <w:i/>
          <w:iCs/>
          <w:sz w:val="30"/>
          <w:szCs w:val="30"/>
          <w:cs/>
        </w:rPr>
        <w:t>.</w:t>
      </w:r>
      <w:r w:rsidR="000E4B72" w:rsidRPr="00F867BF">
        <w:rPr>
          <w:rFonts w:ascii="Angsana New" w:eastAsia="EucrosiaUPCBold" w:hAnsi="Angsana New"/>
          <w:i/>
          <w:iCs/>
          <w:sz w:val="30"/>
          <w:szCs w:val="30"/>
        </w:rPr>
        <w:t>2</w:t>
      </w:r>
      <w:r w:rsidRPr="00F867BF">
        <w:rPr>
          <w:rFonts w:ascii="Angsana New" w:eastAsia="EucrosiaUPCBold" w:hAnsi="Angsana New"/>
          <w:i/>
          <w:iCs/>
          <w:sz w:val="30"/>
          <w:szCs w:val="30"/>
          <w:cs/>
        </w:rPr>
        <w:t xml:space="preserve">) </w:t>
      </w:r>
      <w:r w:rsidR="000E4B72" w:rsidRPr="00F867BF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2961A666" w14:textId="77777777" w:rsidR="002C166A" w:rsidRPr="00F867BF" w:rsidRDefault="002C166A" w:rsidP="002265BA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7B3F3B5" w14:textId="7D5AF272" w:rsidR="00EF2B76" w:rsidRPr="00F867BF" w:rsidRDefault="00671884" w:rsidP="00EF2B76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F867BF">
        <w:rPr>
          <w:rFonts w:hint="cs"/>
          <w:color w:val="000000"/>
          <w:cs/>
        </w:rPr>
        <w:t>กลุ่มบริษัท</w:t>
      </w:r>
      <w:r w:rsidR="00EF2B76" w:rsidRPr="00F867BF">
        <w:rPr>
          <w:rFonts w:hint="cs"/>
          <w:color w:val="000000"/>
          <w:cs/>
        </w:rPr>
        <w:t xml:space="preserve"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D996F93" w14:textId="77777777" w:rsidR="00EF2B76" w:rsidRPr="00F867BF" w:rsidRDefault="00EF2B76" w:rsidP="00EF2B76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EB3EECD" w14:textId="4249DB2B" w:rsidR="00EF2B76" w:rsidRPr="00F867BF" w:rsidRDefault="00671884" w:rsidP="00EF2B76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F867BF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="00EF2B76" w:rsidRPr="00F867BF">
        <w:rPr>
          <w:rFonts w:ascii="Angsana New" w:hAnsi="Angsana New" w:hint="cs"/>
          <w:color w:val="000000"/>
          <w:sz w:val="30"/>
          <w:szCs w:val="30"/>
          <w:cs/>
        </w:rPr>
        <w:t>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</w:t>
      </w:r>
      <w:r w:rsidR="00C402FC" w:rsidRPr="00F867BF">
        <w:rPr>
          <w:rFonts w:ascii="Angsana New" w:hAnsi="Angsana New" w:hint="cs"/>
          <w:color w:val="000000"/>
          <w:sz w:val="30"/>
          <w:szCs w:val="30"/>
          <w:cs/>
        </w:rPr>
        <w:t>ร</w:t>
      </w:r>
      <w:r w:rsidR="00EF2B76" w:rsidRPr="00F867BF">
        <w:rPr>
          <w:rFonts w:ascii="Angsana New" w:hAnsi="Angsana New" w:hint="cs"/>
          <w:color w:val="000000"/>
          <w:sz w:val="30"/>
          <w:szCs w:val="30"/>
          <w:cs/>
        </w:rPr>
        <w:t xml:space="preserve">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77DCFDBE" w14:textId="77777777" w:rsidR="00EF2B76" w:rsidRPr="00F867BF" w:rsidRDefault="00EF2B76" w:rsidP="00EF2B76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73FF68F7" w14:textId="202981ED" w:rsidR="00EF2B76" w:rsidRPr="00F867BF" w:rsidRDefault="00EF2B76" w:rsidP="00EF2B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F867BF">
        <w:rPr>
          <w:rFonts w:ascii="Angsana New" w:hAnsi="Angsana New" w:hint="cs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ผลต่างระหว่างมูลค่าตามบัญชีที่ตัดรายการและสิ่งตอบแทนที่ต้องจ่ายรับรู้ในกำไรหรือขาดทุน </w:t>
      </w:r>
    </w:p>
    <w:p w14:paraId="0E2040C9" w14:textId="77777777" w:rsidR="004B1AF5" w:rsidRPr="00F867BF" w:rsidRDefault="004B1AF5" w:rsidP="00AB38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A1A6A68" w14:textId="3F46D298" w:rsidR="00673FF6" w:rsidRPr="00F867BF" w:rsidRDefault="00A413DB" w:rsidP="001550C2">
      <w:pPr>
        <w:spacing w:line="240" w:lineRule="auto"/>
        <w:ind w:left="900" w:right="29"/>
        <w:jc w:val="thaiDistribute"/>
      </w:pPr>
      <w:r w:rsidRPr="00F867BF">
        <w:rPr>
          <w:rFonts w:hint="cs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E532AA3" w14:textId="77777777" w:rsidR="003D36D0" w:rsidRPr="00F867BF" w:rsidRDefault="003D36D0" w:rsidP="001550C2">
      <w:pPr>
        <w:spacing w:line="240" w:lineRule="auto"/>
        <w:ind w:left="900" w:right="29"/>
        <w:jc w:val="thaiDistribute"/>
        <w:rPr>
          <w:rFonts w:eastAsia="EucrosiaUPCBold"/>
          <w:i/>
          <w:iCs/>
        </w:rPr>
      </w:pPr>
    </w:p>
    <w:p w14:paraId="3D47E0A4" w14:textId="77777777" w:rsidR="000B40AA" w:rsidRPr="00F867BF" w:rsidRDefault="000B40AA" w:rsidP="001550C2">
      <w:pPr>
        <w:spacing w:line="240" w:lineRule="auto"/>
        <w:ind w:left="900" w:right="29"/>
        <w:jc w:val="thaiDistribute"/>
        <w:rPr>
          <w:rFonts w:eastAsia="EucrosiaUPCBold"/>
          <w:i/>
          <w:iCs/>
        </w:rPr>
      </w:pPr>
    </w:p>
    <w:p w14:paraId="5267C26A" w14:textId="77777777" w:rsidR="000B40AA" w:rsidRPr="00F867BF" w:rsidRDefault="000B40AA" w:rsidP="001550C2">
      <w:pPr>
        <w:spacing w:line="240" w:lineRule="auto"/>
        <w:ind w:left="900" w:right="29"/>
        <w:jc w:val="thaiDistribute"/>
        <w:rPr>
          <w:rFonts w:eastAsia="EucrosiaUPCBold"/>
          <w:i/>
          <w:iCs/>
        </w:rPr>
      </w:pPr>
    </w:p>
    <w:p w14:paraId="461ACF5F" w14:textId="77777777" w:rsidR="000B40AA" w:rsidRPr="00F867BF" w:rsidRDefault="000B40AA" w:rsidP="001550C2">
      <w:pPr>
        <w:spacing w:line="240" w:lineRule="auto"/>
        <w:ind w:left="900" w:right="29"/>
        <w:jc w:val="thaiDistribute"/>
        <w:rPr>
          <w:rFonts w:eastAsia="EucrosiaUPCBold"/>
          <w:i/>
          <w:iCs/>
        </w:rPr>
      </w:pPr>
    </w:p>
    <w:p w14:paraId="54076816" w14:textId="141D10CE" w:rsidR="00EF2B76" w:rsidRPr="00F867BF" w:rsidRDefault="00EF2B76" w:rsidP="00EF2B76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F867BF">
        <w:rPr>
          <w:rFonts w:ascii="Angsana New" w:eastAsia="EucrosiaUPCBold" w:hAnsi="Angsana New" w:hint="cs"/>
          <w:i/>
          <w:iCs/>
          <w:sz w:val="30"/>
          <w:szCs w:val="30"/>
          <w:cs/>
        </w:rPr>
        <w:lastRenderedPageBreak/>
        <w:t>(ง.</w:t>
      </w:r>
      <w:r w:rsidR="00C402FC" w:rsidRPr="00F867BF">
        <w:rPr>
          <w:rFonts w:ascii="Angsana New" w:eastAsia="EucrosiaUPCBold" w:hAnsi="Angsana New" w:hint="cs"/>
          <w:i/>
          <w:iCs/>
          <w:sz w:val="30"/>
          <w:szCs w:val="30"/>
        </w:rPr>
        <w:t>3</w:t>
      </w:r>
      <w:r w:rsidRPr="00F867BF">
        <w:rPr>
          <w:rFonts w:ascii="Angsana New" w:eastAsia="EucrosiaUPCBold" w:hAnsi="Angsana New" w:hint="cs"/>
          <w:i/>
          <w:iCs/>
          <w:sz w:val="30"/>
          <w:szCs w:val="30"/>
          <w:cs/>
        </w:rPr>
        <w:t>) อนุพันธ์</w:t>
      </w:r>
    </w:p>
    <w:p w14:paraId="1E491181" w14:textId="77777777" w:rsidR="000F2354" w:rsidRPr="00F867BF" w:rsidRDefault="000F2354" w:rsidP="002265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8DEF0F3" w14:textId="51A08203" w:rsidR="00933D6B" w:rsidRPr="00F867BF" w:rsidRDefault="00EF2B76" w:rsidP="00250A19">
      <w:pPr>
        <w:spacing w:line="240" w:lineRule="auto"/>
        <w:ind w:left="900" w:right="29"/>
        <w:jc w:val="thaiDistribute"/>
      </w:pPr>
      <w:r w:rsidRPr="00F867BF">
        <w:rPr>
          <w:rFonts w:hint="cs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</w:t>
      </w:r>
      <w:r w:rsidR="00122538" w:rsidRPr="00F867BF">
        <w:rPr>
          <w:cs/>
        </w:rPr>
        <w:t>ถูกกำหนดเป็นเครื่องมือที่ใช้ในการป้องกันความเสี่ยง</w:t>
      </w:r>
      <w:r w:rsidRPr="00F867BF">
        <w:rPr>
          <w:rFonts w:hint="cs"/>
          <w:cs/>
        </w:rPr>
        <w:t xml:space="preserve">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9F7909" w:rsidRPr="00F867BF">
        <w:t>4</w:t>
      </w:r>
      <w:r w:rsidRPr="00F867BF">
        <w:rPr>
          <w:rFonts w:hint="cs"/>
          <w:cs/>
        </w:rPr>
        <w:t>(ง.</w:t>
      </w:r>
      <w:r w:rsidR="00C402FC" w:rsidRPr="00F867BF">
        <w:rPr>
          <w:rFonts w:hint="cs"/>
        </w:rPr>
        <w:t>4</w:t>
      </w:r>
      <w:r w:rsidRPr="00F867BF">
        <w:rPr>
          <w:rFonts w:hint="cs"/>
          <w:cs/>
        </w:rPr>
        <w:t xml:space="preserve">)) </w:t>
      </w:r>
    </w:p>
    <w:p w14:paraId="619802D5" w14:textId="77777777" w:rsidR="00AB3850" w:rsidRPr="00F867BF" w:rsidRDefault="00AB3850" w:rsidP="00250A19">
      <w:pPr>
        <w:spacing w:line="240" w:lineRule="auto"/>
        <w:ind w:left="900" w:right="29"/>
        <w:jc w:val="thaiDistribute"/>
      </w:pPr>
    </w:p>
    <w:p w14:paraId="27559F74" w14:textId="74314B5D" w:rsidR="00EF2B76" w:rsidRPr="00F867BF" w:rsidRDefault="00EF2B76" w:rsidP="00EF2B76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F867BF">
        <w:rPr>
          <w:rFonts w:ascii="Angsana New" w:eastAsia="EucrosiaUPCBold" w:hAnsi="Angsana New" w:hint="cs"/>
          <w:i/>
          <w:iCs/>
          <w:sz w:val="30"/>
          <w:szCs w:val="30"/>
          <w:cs/>
        </w:rPr>
        <w:t>(ง.</w:t>
      </w:r>
      <w:r w:rsidR="00234BA8" w:rsidRPr="00F867BF">
        <w:rPr>
          <w:rFonts w:ascii="Angsana New" w:eastAsia="EucrosiaUPCBold" w:hAnsi="Angsana New" w:hint="cs"/>
          <w:i/>
          <w:iCs/>
          <w:sz w:val="30"/>
          <w:szCs w:val="30"/>
        </w:rPr>
        <w:t>4</w:t>
      </w:r>
      <w:r w:rsidRPr="00F867BF">
        <w:rPr>
          <w:rFonts w:ascii="Angsana New" w:eastAsia="EucrosiaUPCBold" w:hAnsi="Angsana New" w:hint="cs"/>
          <w:i/>
          <w:iCs/>
          <w:sz w:val="30"/>
          <w:szCs w:val="30"/>
          <w:cs/>
        </w:rPr>
        <w:t>) การป้องกันความเสี่ยง</w:t>
      </w:r>
    </w:p>
    <w:p w14:paraId="22253642" w14:textId="77777777" w:rsidR="000F2354" w:rsidRPr="00F867BF" w:rsidRDefault="000F2354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color w:val="000000"/>
        </w:rPr>
      </w:pPr>
    </w:p>
    <w:p w14:paraId="02DDB558" w14:textId="4E2A056C" w:rsidR="00EF2B76" w:rsidRPr="00F867BF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color w:val="000000"/>
        </w:rPr>
      </w:pPr>
      <w:r w:rsidRPr="00F867BF">
        <w:rPr>
          <w:rFonts w:hint="cs"/>
          <w:color w:val="000000"/>
          <w:cs/>
        </w:rPr>
        <w:t>ณ วันที่กำหนดความสัมพันธ์ของการป้องกันความเสี่ยงเป็นครั้งแรก</w:t>
      </w:r>
      <w:r w:rsidR="00C402FC" w:rsidRPr="00F867BF">
        <w:rPr>
          <w:rFonts w:hint="cs"/>
          <w:color w:val="000000"/>
        </w:rPr>
        <w:t xml:space="preserve"> </w:t>
      </w:r>
      <w:r w:rsidRPr="00F867BF">
        <w:rPr>
          <w:rFonts w:hint="cs"/>
          <w:color w:val="000000"/>
          <w:cs/>
        </w:rPr>
        <w:t>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</w:t>
      </w:r>
      <w:r w:rsidR="00C402FC" w:rsidRPr="00F867BF">
        <w:rPr>
          <w:rFonts w:hint="cs"/>
          <w:color w:val="000000"/>
          <w:cs/>
        </w:rPr>
        <w:t>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3D1EEEC1" w14:textId="66BA38E1" w:rsidR="003D6059" w:rsidRPr="00F867BF" w:rsidRDefault="003D6059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color w:val="000000"/>
        </w:rPr>
      </w:pPr>
    </w:p>
    <w:p w14:paraId="4675495F" w14:textId="089F450B" w:rsidR="00EF2B76" w:rsidRPr="00F867BF" w:rsidRDefault="00EF2B76" w:rsidP="00EF2B76">
      <w:pPr>
        <w:spacing w:line="240" w:lineRule="auto"/>
        <w:ind w:left="900"/>
        <w:jc w:val="thaiDistribute"/>
        <w:rPr>
          <w:i/>
          <w:iCs/>
          <w:color w:val="000000"/>
        </w:rPr>
      </w:pPr>
      <w:r w:rsidRPr="00F867BF">
        <w:rPr>
          <w:i/>
          <w:iCs/>
          <w:color w:val="000000"/>
          <w:cs/>
        </w:rPr>
        <w:t>การป้องกันความเสี่ยงในกระแสเงินสด</w:t>
      </w:r>
    </w:p>
    <w:p w14:paraId="612859E9" w14:textId="77777777" w:rsidR="000F2354" w:rsidRPr="00F867BF" w:rsidRDefault="000F2354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lang w:val="th-TH"/>
        </w:rPr>
      </w:pPr>
    </w:p>
    <w:p w14:paraId="5872E5E7" w14:textId="2B3AF23F" w:rsidR="00EF2B76" w:rsidRPr="00F867BF" w:rsidRDefault="00EF2B76" w:rsidP="00EF2B76">
      <w:pPr>
        <w:spacing w:line="240" w:lineRule="auto"/>
        <w:ind w:left="900"/>
        <w:jc w:val="thaiDistribute"/>
        <w:rPr>
          <w:color w:val="000000"/>
          <w:cs/>
        </w:rPr>
      </w:pPr>
      <w:r w:rsidRPr="00F867BF">
        <w:rPr>
          <w:color w:val="00000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</w:t>
      </w:r>
      <w:r w:rsidR="00933D6B" w:rsidRPr="00F867BF">
        <w:rPr>
          <w:color w:val="000000"/>
        </w:rPr>
        <w:t xml:space="preserve"> </w:t>
      </w:r>
      <w:r w:rsidRPr="00F867BF">
        <w:rPr>
          <w:color w:val="000000"/>
          <w:cs/>
        </w:rPr>
        <w:t xml:space="preserve">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4AEAABC1" w14:textId="77777777" w:rsidR="00EF2B76" w:rsidRPr="00F867BF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cs/>
          <w:lang w:val="th-TH"/>
        </w:rPr>
      </w:pPr>
    </w:p>
    <w:p w14:paraId="27CBE6FA" w14:textId="671FBE35" w:rsidR="00EF2B76" w:rsidRPr="00F867BF" w:rsidRDefault="00EF2B76" w:rsidP="00EF2B76">
      <w:pPr>
        <w:spacing w:line="240" w:lineRule="auto"/>
        <w:ind w:left="900"/>
        <w:jc w:val="thaiDistribute"/>
        <w:rPr>
          <w:color w:val="000000"/>
        </w:rPr>
      </w:pPr>
      <w:r w:rsidRPr="00F867BF">
        <w:rPr>
          <w:color w:val="000000"/>
          <w:cs/>
        </w:rPr>
        <w:t>กลุ่มบริษัทกำหนดให้การเปลี่ยนแปลงในมูลค่ายุติธรรมของราคาปัจจุบัน</w:t>
      </w:r>
      <w:r w:rsidRPr="00F867BF">
        <w:rPr>
          <w:rFonts w:hint="cs"/>
          <w:color w:val="000000"/>
          <w:cs/>
        </w:rPr>
        <w:t xml:space="preserve"> </w:t>
      </w:r>
      <w:r w:rsidRPr="00F867BF">
        <w:rPr>
          <w:color w:val="000000"/>
          <w:cs/>
        </w:rPr>
        <w:t>(</w:t>
      </w:r>
      <w:r w:rsidRPr="00F867BF">
        <w:rPr>
          <w:color w:val="000000"/>
        </w:rPr>
        <w:t xml:space="preserve">Spot </w:t>
      </w:r>
      <w:r w:rsidR="00C374F9" w:rsidRPr="00F867BF">
        <w:rPr>
          <w:color w:val="000000"/>
        </w:rPr>
        <w:t>e</w:t>
      </w:r>
      <w:r w:rsidRPr="00F867BF">
        <w:rPr>
          <w:color w:val="000000"/>
        </w:rPr>
        <w:t>lement</w:t>
      </w:r>
      <w:r w:rsidRPr="00F867BF">
        <w:rPr>
          <w:color w:val="000000"/>
          <w:cs/>
        </w:rPr>
        <w:t>) 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</w:t>
      </w:r>
      <w:r w:rsidRPr="00F867BF">
        <w:rPr>
          <w:rFonts w:hint="cs"/>
          <w:color w:val="000000"/>
          <w:cs/>
        </w:rPr>
        <w:t>ใน</w:t>
      </w:r>
      <w:r w:rsidRPr="00F867BF">
        <w:rPr>
          <w:color w:val="000000"/>
          <w:cs/>
        </w:rPr>
        <w:t xml:space="preserve">กระแสเงินสด </w:t>
      </w:r>
      <w:r w:rsidR="00567E47" w:rsidRPr="00F867BF">
        <w:rPr>
          <w:color w:val="000000"/>
          <w:cs/>
        </w:rPr>
        <w:t>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14:paraId="5468D2D2" w14:textId="77777777" w:rsidR="00EF2B76" w:rsidRPr="00F867BF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cs/>
          <w:lang w:val="th-TH"/>
        </w:rPr>
      </w:pPr>
    </w:p>
    <w:p w14:paraId="546C9F80" w14:textId="602AE8E0" w:rsidR="00EF2B76" w:rsidRPr="00F867BF" w:rsidRDefault="00EF2B76" w:rsidP="00EF2B76">
      <w:pPr>
        <w:spacing w:line="240" w:lineRule="auto"/>
        <w:ind w:left="900"/>
        <w:jc w:val="thaiDistribute"/>
        <w:rPr>
          <w:color w:val="000000"/>
        </w:rPr>
      </w:pPr>
      <w:r w:rsidRPr="00F867BF">
        <w:rPr>
          <w:rFonts w:hint="cs"/>
          <w:color w:val="000000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</w:t>
      </w:r>
      <w:r w:rsidR="004552A9" w:rsidRPr="00F867BF">
        <w:rPr>
          <w:rFonts w:hint="cs"/>
          <w:color w:val="000000"/>
        </w:rPr>
        <w:t xml:space="preserve"> </w:t>
      </w:r>
      <w:r w:rsidRPr="00F867BF">
        <w:rPr>
          <w:rFonts w:hint="cs"/>
          <w:color w:val="000000"/>
          <w:cs/>
        </w:rPr>
        <w:t>เช่น สินค้าคงเหลือ จำนวนเงินที่สะสมไว้ในสำรองการป้องกันความเสี่ยง</w:t>
      </w:r>
      <w:r w:rsidR="00CA5CEC" w:rsidRPr="00F867BF">
        <w:rPr>
          <w:rFonts w:hint="cs"/>
          <w:color w:val="000000"/>
          <w:cs/>
        </w:rPr>
        <w:t>กระแสเงินสด</w:t>
      </w:r>
      <w:r w:rsidRPr="00F867BF">
        <w:rPr>
          <w:rFonts w:hint="cs"/>
          <w:color w:val="000000"/>
          <w:cs/>
        </w:rPr>
        <w:t>จะนำไปรวมเป็นต้นทุนเมื่อเริ่มแรกของรายการที่ไม่ใช่รายการทางการเงินเมื่อรับรู้รายการดังกล่าว</w:t>
      </w:r>
    </w:p>
    <w:p w14:paraId="6D77251C" w14:textId="77777777" w:rsidR="00362C20" w:rsidRPr="00F867BF" w:rsidRDefault="00362C20" w:rsidP="00EF2B76">
      <w:pPr>
        <w:spacing w:line="240" w:lineRule="auto"/>
        <w:ind w:left="900"/>
        <w:jc w:val="thaiDistribute"/>
        <w:rPr>
          <w:color w:val="000000"/>
        </w:rPr>
      </w:pPr>
    </w:p>
    <w:p w14:paraId="525F1CDD" w14:textId="4A7E3C3B" w:rsidR="00EF2B76" w:rsidRPr="00F867BF" w:rsidRDefault="00EF2B76" w:rsidP="00EF2B76">
      <w:pPr>
        <w:spacing w:line="240" w:lineRule="auto"/>
        <w:ind w:left="900"/>
        <w:jc w:val="thaiDistribute"/>
        <w:rPr>
          <w:color w:val="000000"/>
        </w:rPr>
      </w:pPr>
      <w:r w:rsidRPr="00F867BF">
        <w:rPr>
          <w:color w:val="000000"/>
          <w:cs/>
        </w:rPr>
        <w:lastRenderedPageBreak/>
        <w:t>สำหรับการป้องกันความเสี่ยง</w:t>
      </w:r>
      <w:r w:rsidRPr="00F867BF">
        <w:rPr>
          <w:rFonts w:asciiTheme="majorBidi" w:hAnsiTheme="majorBidi" w:cstheme="majorBidi"/>
          <w:color w:val="000000"/>
          <w:cs/>
        </w:rPr>
        <w:t>รายการคาดการณ์</w:t>
      </w:r>
      <w:r w:rsidRPr="00F867BF">
        <w:rPr>
          <w:rFonts w:asciiTheme="majorBidi" w:hAnsiTheme="majorBidi" w:cstheme="majorBidi" w:hint="cs"/>
          <w:color w:val="000000"/>
          <w:cs/>
        </w:rPr>
        <w:t>อื่น</w:t>
      </w:r>
      <w:r w:rsidRPr="00F867BF">
        <w:rPr>
          <w:color w:val="000000"/>
          <w:cs/>
        </w:rPr>
        <w:t xml:space="preserve"> จำนวนเงินที่สะสมไว้ในสำรองการป้องกันความเสี่ยง</w:t>
      </w:r>
      <w:r w:rsidR="00CA5CEC" w:rsidRPr="00F867BF">
        <w:rPr>
          <w:rFonts w:hint="cs"/>
          <w:color w:val="000000"/>
          <w:cs/>
        </w:rPr>
        <w:t>กระแสเงินสด</w:t>
      </w:r>
      <w:r w:rsidRPr="00F867BF">
        <w:rPr>
          <w:color w:val="000000"/>
          <w:cs/>
        </w:rPr>
        <w:t>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1926AC68" w14:textId="77777777" w:rsidR="00332755" w:rsidRPr="00F867BF" w:rsidRDefault="00332755" w:rsidP="00EF2B76">
      <w:pPr>
        <w:spacing w:line="240" w:lineRule="auto"/>
        <w:ind w:left="900"/>
        <w:jc w:val="thaiDistribute"/>
        <w:rPr>
          <w:color w:val="000000"/>
        </w:rPr>
      </w:pPr>
    </w:p>
    <w:p w14:paraId="16B6E83F" w14:textId="48549801" w:rsidR="00EF2B76" w:rsidRPr="00F867BF" w:rsidRDefault="00EF2B76" w:rsidP="00EF2B76">
      <w:pPr>
        <w:spacing w:line="240" w:lineRule="auto"/>
        <w:ind w:left="900"/>
        <w:jc w:val="thaiDistribute"/>
        <w:rPr>
          <w:color w:val="000000"/>
        </w:rPr>
      </w:pPr>
      <w:r w:rsidRPr="00F867BF">
        <w:rPr>
          <w:color w:val="00000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F867BF">
        <w:rPr>
          <w:rFonts w:eastAsia="Calibri"/>
          <w:cs/>
        </w:rPr>
        <w:t xml:space="preserve">ถูกขาย หมดอายุ ถูกยกเลิก หรือถูกใช้สิทธิ </w:t>
      </w:r>
      <w:r w:rsidRPr="00F867BF">
        <w:rPr>
          <w:color w:val="000000"/>
          <w:cs/>
        </w:rPr>
        <w:t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="00CA5CEC" w:rsidRPr="00F867BF">
        <w:rPr>
          <w:rFonts w:hint="cs"/>
          <w:color w:val="000000"/>
          <w:cs/>
        </w:rPr>
        <w:t>กระแสเงินสด</w:t>
      </w:r>
      <w:r w:rsidRPr="00F867BF">
        <w:rPr>
          <w:color w:val="000000"/>
          <w:cs/>
        </w:rPr>
        <w:t>จะยังคงอยู่ในส่วนของเจ้าของจนกระทั่ง</w:t>
      </w:r>
      <w:r w:rsidRPr="00F867BF">
        <w:rPr>
          <w:rFonts w:hint="cs"/>
          <w:color w:val="000000"/>
          <w:cs/>
        </w:rPr>
        <w:t>มีการ</w:t>
      </w:r>
      <w:r w:rsidRPr="00F867BF">
        <w:rPr>
          <w:color w:val="000000"/>
          <w:cs/>
        </w:rPr>
        <w:t>รับรู้รายการที่ไม่ใช่ตัวเงิน</w:t>
      </w:r>
      <w:r w:rsidRPr="00F867BF">
        <w:rPr>
          <w:rFonts w:hint="cs"/>
          <w:color w:val="000000"/>
          <w:cs/>
        </w:rPr>
        <w:t>จากรายการป้องกันความเสี่ยงดังกล่าว</w:t>
      </w:r>
      <w:r w:rsidRPr="00F867BF">
        <w:rPr>
          <w:color w:val="000000"/>
          <w:cs/>
        </w:rPr>
        <w:t xml:space="preserve">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</w:t>
      </w:r>
      <w:r w:rsidRPr="00F867BF">
        <w:rPr>
          <w:rFonts w:hint="cs"/>
          <w:color w:val="000000"/>
          <w:cs/>
        </w:rPr>
        <w:t>สำหรับการ</w:t>
      </w:r>
      <w:r w:rsidRPr="00F867BF">
        <w:rPr>
          <w:color w:val="000000"/>
          <w:cs/>
        </w:rPr>
        <w:t>ป้องกันความเสี่ยงในกระแสเงินสดอื่น จำนวนเงินที่สะสม</w:t>
      </w:r>
      <w:r w:rsidRPr="00F867BF">
        <w:rPr>
          <w:rFonts w:hint="cs"/>
          <w:color w:val="000000"/>
          <w:cs/>
        </w:rPr>
        <w:t>จะถูก</w:t>
      </w:r>
      <w:r w:rsidRPr="00F867BF">
        <w:rPr>
          <w:color w:val="000000"/>
          <w:cs/>
        </w:rPr>
        <w:t xml:space="preserve">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01F87E59" w14:textId="77777777" w:rsidR="00EF2B76" w:rsidRPr="00F867BF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cs/>
          <w:lang w:val="th-TH"/>
        </w:rPr>
      </w:pPr>
    </w:p>
    <w:p w14:paraId="3513DE6B" w14:textId="0AF3F589" w:rsidR="00EF2B76" w:rsidRPr="00F867BF" w:rsidRDefault="00EF2B76" w:rsidP="00EF2B76">
      <w:pPr>
        <w:spacing w:line="240" w:lineRule="auto"/>
        <w:ind w:left="900"/>
        <w:jc w:val="thaiDistribute"/>
        <w:rPr>
          <w:i/>
          <w:iCs/>
          <w:color w:val="000000"/>
        </w:rPr>
      </w:pPr>
      <w:r w:rsidRPr="00F867BF">
        <w:rPr>
          <w:color w:val="00000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</w:t>
      </w:r>
      <w:r w:rsidR="00CA5CEC" w:rsidRPr="00F867BF">
        <w:rPr>
          <w:rFonts w:hint="cs"/>
          <w:color w:val="000000"/>
          <w:cs/>
        </w:rPr>
        <w:t>กระแสเงินสด</w:t>
      </w:r>
      <w:r w:rsidRPr="00F867BF">
        <w:rPr>
          <w:color w:val="000000"/>
          <w:cs/>
        </w:rPr>
        <w:t>จะได้รับการจัดประเภทรายการใหม่ไปยังกำไรหรือขาดทุนทันที</w:t>
      </w:r>
    </w:p>
    <w:p w14:paraId="467684E5" w14:textId="6B479DDC" w:rsidR="00933D6B" w:rsidRPr="00F867BF" w:rsidRDefault="00933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i/>
          <w:iCs/>
          <w:color w:val="000000"/>
        </w:rPr>
      </w:pPr>
    </w:p>
    <w:p w14:paraId="38E24916" w14:textId="640E3235" w:rsidR="00EF2B76" w:rsidRPr="00F867BF" w:rsidRDefault="00EF2B76" w:rsidP="00EF2B76">
      <w:pPr>
        <w:pStyle w:val="ListParagraph"/>
        <w:ind w:left="1260" w:hanging="3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F867BF">
        <w:rPr>
          <w:rFonts w:ascii="Angsana New" w:hAnsi="Angsana New"/>
          <w:i/>
          <w:iCs/>
          <w:color w:val="000000"/>
          <w:sz w:val="30"/>
          <w:szCs w:val="30"/>
          <w:cs/>
        </w:rPr>
        <w:t>การป้องกันความเสี่ยงของเงินลงทุนสุทธิในหน่วยงานต่างประเทศ</w:t>
      </w:r>
    </w:p>
    <w:p w14:paraId="0FA9110B" w14:textId="77777777" w:rsidR="000F2354" w:rsidRPr="00F867BF" w:rsidRDefault="000F2354" w:rsidP="002265BA">
      <w:pPr>
        <w:pStyle w:val="BodyText2"/>
        <w:spacing w:line="240" w:lineRule="atLeast"/>
        <w:ind w:left="900" w:firstLine="0"/>
        <w:jc w:val="thaiDistribute"/>
        <w:rPr>
          <w:rFonts w:ascii="Angsana New" w:hAnsi="Angsana New"/>
          <w:sz w:val="30"/>
          <w:szCs w:val="30"/>
        </w:rPr>
      </w:pPr>
    </w:p>
    <w:p w14:paraId="4A0EB707" w14:textId="002CCCBB" w:rsidR="002A4ECB" w:rsidRPr="00F867BF" w:rsidRDefault="00EF2B76" w:rsidP="00250945">
      <w:pPr>
        <w:ind w:left="900"/>
        <w:jc w:val="thaiDistribute"/>
        <w:rPr>
          <w:rFonts w:asciiTheme="majorBidi" w:hAnsiTheme="majorBidi" w:cstheme="majorBidi"/>
          <w:color w:val="000000"/>
        </w:rPr>
      </w:pPr>
      <w:r w:rsidRPr="00F867BF">
        <w:rPr>
          <w:color w:val="000000"/>
          <w:cs/>
        </w:rPr>
        <w:t>เมื่ออนุพันธ์หรือหนี้สินทางการเงินที่ไม่ใช่อนุพันธ์ถูกกำหนดให้เป็นเครื่องมือที่ใช้ในการป้องกันความเสี่ยง</w:t>
      </w:r>
      <w:r w:rsidR="002B30DC" w:rsidRPr="00F867BF">
        <w:rPr>
          <w:color w:val="000000"/>
        </w:rPr>
        <w:t xml:space="preserve"> </w:t>
      </w:r>
      <w:r w:rsidRPr="00F867BF">
        <w:rPr>
          <w:color w:val="000000"/>
          <w:cs/>
        </w:rPr>
        <w:t>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สำหรับอนุพันธ์และกำไรและขาดทุนจากอัตราแลกเปลี่ยนสำหรับเครื่องมือที่ไม่ใช่อนุพันธ์จะรับรู้ในกำไรขาดทุนเบ็ดเสร็จอื่นและแสดงเป็นสำรองการแปลงค่างบการเงินในส่วนของเจ้าของ ส่วนที่ไม่มีประสิทธิผลจะรับรู้ทันทีในกำไรหรือขาดทุน จำนวนเงินที่รับรู้ในกำไรขาดทุนเบ็ดเสร็จอื่นจะถูกจัดประเภทรายการใหม่ไปยังกำไรหรือขาดทุนเมื่อมีการจำหน่ายหน่วยงา</w:t>
      </w:r>
      <w:r w:rsidRPr="00F867BF">
        <w:rPr>
          <w:rFonts w:asciiTheme="majorBidi" w:hAnsiTheme="majorBidi" w:cstheme="majorBidi"/>
          <w:color w:val="000000"/>
          <w:cs/>
        </w:rPr>
        <w:t>นในต่างประเทศ</w:t>
      </w:r>
    </w:p>
    <w:p w14:paraId="7D4C5EED" w14:textId="77777777" w:rsidR="00250A19" w:rsidRPr="00F867BF" w:rsidRDefault="00250A19" w:rsidP="00250945">
      <w:pPr>
        <w:ind w:left="900"/>
        <w:jc w:val="thaiDistribute"/>
        <w:rPr>
          <w:rFonts w:asciiTheme="majorBidi" w:hAnsiTheme="majorBidi" w:cstheme="majorBidi"/>
          <w:color w:val="000000"/>
        </w:rPr>
      </w:pPr>
    </w:p>
    <w:p w14:paraId="3D6D879C" w14:textId="357FF2F7" w:rsidR="00234BA8" w:rsidRPr="00F867BF" w:rsidRDefault="00234BA8" w:rsidP="00234BA8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F867BF">
        <w:rPr>
          <w:rFonts w:ascii="Angsana New" w:eastAsia="EucrosiaUPCBold" w:hAnsi="Angsana New" w:hint="cs"/>
          <w:i/>
          <w:iCs/>
          <w:sz w:val="30"/>
          <w:szCs w:val="30"/>
          <w:cs/>
        </w:rPr>
        <w:t>(ง.</w:t>
      </w:r>
      <w:r w:rsidRPr="00F867BF">
        <w:rPr>
          <w:rFonts w:ascii="Angsana New" w:eastAsia="EucrosiaUPCBold" w:hAnsi="Angsana New" w:hint="cs"/>
          <w:i/>
          <w:iCs/>
          <w:sz w:val="30"/>
          <w:szCs w:val="30"/>
        </w:rPr>
        <w:t>5</w:t>
      </w:r>
      <w:r w:rsidRPr="00F867BF">
        <w:rPr>
          <w:rFonts w:ascii="Angsana New" w:eastAsia="EucrosiaUPCBold" w:hAnsi="Angsana New" w:hint="cs"/>
          <w:i/>
          <w:iCs/>
          <w:sz w:val="30"/>
          <w:szCs w:val="30"/>
          <w:cs/>
        </w:rPr>
        <w:t>) การด้อยค่าของสินทรัพย์ทางการเงินนอกเหนือจากลูกหนี้การค้า</w:t>
      </w:r>
    </w:p>
    <w:p w14:paraId="5FEFFDEF" w14:textId="77777777" w:rsidR="000F2354" w:rsidRPr="00F867BF" w:rsidRDefault="000F2354" w:rsidP="002265BA">
      <w:pPr>
        <w:pStyle w:val="BodyText2"/>
        <w:spacing w:line="240" w:lineRule="atLeast"/>
        <w:ind w:left="900" w:firstLine="0"/>
        <w:jc w:val="thaiDistribute"/>
        <w:rPr>
          <w:rFonts w:ascii="Angsana New" w:hAnsi="Angsana New"/>
          <w:sz w:val="30"/>
          <w:szCs w:val="30"/>
        </w:rPr>
      </w:pPr>
    </w:p>
    <w:p w14:paraId="1F8EFDC8" w14:textId="6513A167" w:rsidR="00EF2B76" w:rsidRPr="00F867BF" w:rsidRDefault="00234BA8" w:rsidP="00234BA8">
      <w:pPr>
        <w:ind w:left="900"/>
        <w:jc w:val="thaiDistribute"/>
        <w:rPr>
          <w:color w:val="000000"/>
        </w:rPr>
      </w:pPr>
      <w:r w:rsidRPr="00F867BF">
        <w:rPr>
          <w:rFonts w:hint="cs"/>
          <w:color w:val="00000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ลูกหนี้สัญญาเช่า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5EFD7B3C" w14:textId="5EBF3B0F" w:rsidR="00234BA8" w:rsidRPr="00F867BF" w:rsidRDefault="00234BA8" w:rsidP="00933D6B">
      <w:pPr>
        <w:pStyle w:val="BodyText2"/>
        <w:spacing w:line="240" w:lineRule="atLeast"/>
        <w:ind w:left="900" w:firstLine="0"/>
        <w:jc w:val="thaiDistribute"/>
        <w:rPr>
          <w:rFonts w:ascii="Angsana New" w:hAnsi="Angsana New"/>
          <w:sz w:val="30"/>
          <w:szCs w:val="30"/>
        </w:rPr>
      </w:pPr>
    </w:p>
    <w:p w14:paraId="61F33853" w14:textId="4154AD95" w:rsidR="00234BA8" w:rsidRPr="00F867BF" w:rsidRDefault="00234BA8" w:rsidP="002B19FC">
      <w:pPr>
        <w:ind w:left="900"/>
        <w:jc w:val="thaiDistribute"/>
        <w:rPr>
          <w:color w:val="000000"/>
        </w:rPr>
      </w:pPr>
      <w:r w:rsidRPr="00F867BF">
        <w:rPr>
          <w:rFonts w:hint="cs"/>
          <w:color w:val="000000"/>
          <w:cs/>
        </w:rPr>
        <w:lastRenderedPageBreak/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D408FF" w:rsidRPr="00F867BF">
        <w:rPr>
          <w:color w:val="000000"/>
        </w:rPr>
        <w:t xml:space="preserve">      </w:t>
      </w:r>
      <w:r w:rsidRPr="00F867BF">
        <w:rPr>
          <w:rFonts w:hint="cs"/>
          <w:color w:val="000000"/>
          <w:cs/>
        </w:rPr>
        <w:t xml:space="preserve"> </w:t>
      </w:r>
      <w:r w:rsidRPr="00F867BF">
        <w:rPr>
          <w:rFonts w:hint="cs"/>
          <w:color w:val="000000"/>
        </w:rPr>
        <w:t>12</w:t>
      </w:r>
      <w:r w:rsidRPr="00F867BF">
        <w:rPr>
          <w:rFonts w:hint="cs"/>
          <w:color w:val="00000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C728E56" w14:textId="77777777" w:rsidR="003D36D0" w:rsidRPr="00F867BF" w:rsidRDefault="003D36D0" w:rsidP="002B19FC">
      <w:pPr>
        <w:ind w:left="900"/>
        <w:jc w:val="thaiDistribute"/>
        <w:rPr>
          <w:color w:val="000000"/>
        </w:rPr>
      </w:pPr>
    </w:p>
    <w:p w14:paraId="7852F33B" w14:textId="1FB18511" w:rsidR="00234BA8" w:rsidRPr="00F867BF" w:rsidRDefault="00234BA8" w:rsidP="002B19FC">
      <w:pPr>
        <w:ind w:left="900"/>
        <w:jc w:val="thaiDistribute"/>
        <w:rPr>
          <w:color w:val="000000"/>
        </w:rPr>
      </w:pPr>
      <w:r w:rsidRPr="00F867BF">
        <w:rPr>
          <w:rFonts w:hint="cs"/>
          <w:color w:val="00000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214A125A" w14:textId="77777777" w:rsidR="00234BA8" w:rsidRPr="00F867BF" w:rsidRDefault="00234BA8" w:rsidP="00933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both"/>
      </w:pPr>
    </w:p>
    <w:p w14:paraId="31AEBA2C" w14:textId="2A0526D5" w:rsidR="00234BA8" w:rsidRPr="00F867BF" w:rsidRDefault="00234BA8" w:rsidP="002B19FC">
      <w:pPr>
        <w:ind w:left="900"/>
        <w:jc w:val="thaiDistribute"/>
        <w:rPr>
          <w:color w:val="000000"/>
        </w:rPr>
      </w:pPr>
      <w:r w:rsidRPr="00F867BF">
        <w:rPr>
          <w:rFonts w:hint="cs"/>
          <w:color w:val="00000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31072B" w:rsidRPr="00F867BF">
        <w:rPr>
          <w:rFonts w:hint="cs"/>
          <w:color w:val="000000"/>
        </w:rPr>
        <w:t>12</w:t>
      </w:r>
      <w:r w:rsidRPr="00F867BF">
        <w:rPr>
          <w:rFonts w:hint="cs"/>
          <w:color w:val="000000"/>
          <w:cs/>
        </w:rPr>
        <w:t xml:space="preserve"> เดือนข้างหน้า</w:t>
      </w:r>
    </w:p>
    <w:p w14:paraId="148F3395" w14:textId="77777777" w:rsidR="00250A19" w:rsidRPr="00F867BF" w:rsidRDefault="00250A19" w:rsidP="002B19FC">
      <w:pPr>
        <w:ind w:left="900"/>
        <w:jc w:val="thaiDistribute"/>
        <w:rPr>
          <w:color w:val="000000"/>
        </w:rPr>
      </w:pPr>
    </w:p>
    <w:p w14:paraId="1A4B356C" w14:textId="6C028069" w:rsidR="00234BA8" w:rsidRPr="00F867BF" w:rsidRDefault="00234BA8" w:rsidP="002B19FC">
      <w:pPr>
        <w:ind w:left="900"/>
        <w:jc w:val="thaiDistribute"/>
        <w:rPr>
          <w:color w:val="000000"/>
        </w:rPr>
      </w:pPr>
      <w:r w:rsidRPr="00F867BF">
        <w:rPr>
          <w:rFonts w:hint="cs"/>
          <w:color w:val="00000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</w:t>
      </w:r>
      <w:r w:rsidRPr="00F867BF">
        <w:rPr>
          <w:color w:val="000000"/>
          <w:cs/>
        </w:rPr>
        <w:t>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24D3E75" w14:textId="77777777" w:rsidR="00234BA8" w:rsidRPr="00F867BF" w:rsidRDefault="00234BA8" w:rsidP="00933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both"/>
      </w:pPr>
    </w:p>
    <w:p w14:paraId="2422B97D" w14:textId="57051D3D" w:rsidR="00673FF6" w:rsidRPr="00F867BF" w:rsidRDefault="00234BA8" w:rsidP="009F7909">
      <w:pPr>
        <w:ind w:left="900"/>
        <w:jc w:val="thaiDistribute"/>
        <w:rPr>
          <w:color w:val="000000"/>
        </w:rPr>
      </w:pPr>
      <w:r w:rsidRPr="00F867BF">
        <w:rPr>
          <w:color w:val="000000"/>
          <w:cs/>
        </w:rPr>
        <w:t xml:space="preserve">กลุ่ม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</w:t>
      </w:r>
    </w:p>
    <w:p w14:paraId="2AB6CED7" w14:textId="77777777" w:rsidR="00250A19" w:rsidRPr="00F867BF" w:rsidRDefault="00250A19" w:rsidP="009F7909">
      <w:pPr>
        <w:ind w:left="900"/>
        <w:jc w:val="thaiDistribute"/>
        <w:rPr>
          <w:color w:val="000000"/>
        </w:rPr>
      </w:pPr>
    </w:p>
    <w:p w14:paraId="03DBCDE2" w14:textId="3D23DEAF" w:rsidR="00234BA8" w:rsidRPr="00F867BF" w:rsidRDefault="00234BA8" w:rsidP="00234BA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/>
          <w:i/>
          <w:iCs/>
          <w:sz w:val="30"/>
          <w:szCs w:val="30"/>
        </w:rPr>
      </w:pPr>
      <w:r w:rsidRPr="00F867BF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F867B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F867BF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Pr="00F867BF">
        <w:rPr>
          <w:rFonts w:asciiTheme="majorBidi" w:eastAsia="EucrosiaUPCBold" w:hAnsiTheme="majorBidi"/>
          <w:i/>
          <w:iCs/>
          <w:sz w:val="30"/>
          <w:szCs w:val="30"/>
        </w:rPr>
        <w:t>6</w:t>
      </w:r>
      <w:r w:rsidRPr="00F867BF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) การตัดจำหน่าย </w:t>
      </w:r>
    </w:p>
    <w:p w14:paraId="7B3ADBEC" w14:textId="77777777" w:rsidR="000F2354" w:rsidRPr="00F867BF" w:rsidRDefault="000F2354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color w:val="000000"/>
        </w:rPr>
      </w:pPr>
    </w:p>
    <w:p w14:paraId="2275FCA5" w14:textId="74B78027" w:rsidR="00067507" w:rsidRPr="00F867BF" w:rsidRDefault="00234BA8" w:rsidP="002B19FC">
      <w:pPr>
        <w:ind w:left="900"/>
        <w:jc w:val="thaiDistribute"/>
        <w:rPr>
          <w:color w:val="000000"/>
          <w:cs/>
        </w:rPr>
      </w:pPr>
      <w:r w:rsidRPr="00F867BF">
        <w:rPr>
          <w:color w:val="00000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968D8A9" w14:textId="77777777" w:rsidR="00A73D0D" w:rsidRPr="00F867BF" w:rsidRDefault="00A73D0D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color w:val="000000"/>
        </w:rPr>
      </w:pPr>
    </w:p>
    <w:p w14:paraId="5949E2A0" w14:textId="77777777" w:rsidR="00E25B13" w:rsidRPr="00F867BF" w:rsidRDefault="00E25B13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color w:val="000000"/>
        </w:rPr>
      </w:pPr>
    </w:p>
    <w:p w14:paraId="0CCCD74F" w14:textId="77777777" w:rsidR="003D36D0" w:rsidRPr="00F867BF" w:rsidRDefault="003D36D0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color w:val="000000"/>
        </w:rPr>
      </w:pPr>
    </w:p>
    <w:p w14:paraId="33952F6A" w14:textId="1C13F854" w:rsidR="00234BA8" w:rsidRPr="00F867BF" w:rsidRDefault="00234BA8" w:rsidP="00234BA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/>
          <w:i/>
          <w:iCs/>
          <w:sz w:val="30"/>
          <w:szCs w:val="30"/>
        </w:rPr>
      </w:pPr>
      <w:r w:rsidRPr="00F867BF">
        <w:rPr>
          <w:rFonts w:asciiTheme="majorBidi" w:eastAsia="EucrosiaUPCBold" w:hAnsiTheme="majorBidi"/>
          <w:i/>
          <w:iCs/>
          <w:sz w:val="30"/>
          <w:szCs w:val="30"/>
          <w:cs/>
        </w:rPr>
        <w:lastRenderedPageBreak/>
        <w:t>(</w:t>
      </w:r>
      <w:r w:rsidRPr="00F867B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F867BF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Pr="00F867BF">
        <w:rPr>
          <w:rFonts w:asciiTheme="majorBidi" w:eastAsia="EucrosiaUPCBold" w:hAnsiTheme="majorBidi" w:cstheme="majorBidi"/>
          <w:i/>
          <w:iCs/>
          <w:sz w:val="30"/>
          <w:szCs w:val="30"/>
        </w:rPr>
        <w:t>7</w:t>
      </w:r>
      <w:r w:rsidRPr="00F867BF">
        <w:rPr>
          <w:rFonts w:asciiTheme="majorBidi" w:eastAsia="EucrosiaUPCBold" w:hAnsiTheme="majorBidi"/>
          <w:i/>
          <w:iCs/>
          <w:sz w:val="30"/>
          <w:szCs w:val="30"/>
          <w:cs/>
        </w:rPr>
        <w:t>) ดอกเบี้ย</w:t>
      </w:r>
    </w:p>
    <w:p w14:paraId="452A7147" w14:textId="77777777" w:rsidR="000F2354" w:rsidRPr="00F867BF" w:rsidRDefault="000F2354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color w:val="000000"/>
        </w:rPr>
      </w:pPr>
    </w:p>
    <w:p w14:paraId="7D48CAC6" w14:textId="6FC09033" w:rsidR="004B1AF5" w:rsidRPr="00F867BF" w:rsidRDefault="00234BA8" w:rsidP="00554C8C">
      <w:pPr>
        <w:ind w:left="900"/>
        <w:jc w:val="thaiDistribute"/>
        <w:rPr>
          <w:color w:val="000000"/>
          <w:cs/>
        </w:rPr>
      </w:pPr>
      <w:r w:rsidRPr="00F867BF">
        <w:rPr>
          <w:color w:val="00000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</w:t>
      </w:r>
      <w:r w:rsidR="004552A9" w:rsidRPr="00F867BF">
        <w:rPr>
          <w:color w:val="000000"/>
        </w:rPr>
        <w:t xml:space="preserve">   </w:t>
      </w:r>
      <w:r w:rsidRPr="00F867BF">
        <w:rPr>
          <w:color w:val="000000"/>
          <w:cs/>
        </w:rPr>
        <w:t>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8B30806" w14:textId="51431BF5" w:rsidR="004B1AF5" w:rsidRPr="00F867BF" w:rsidRDefault="004B1AF5" w:rsidP="00366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color w:val="000000"/>
          <w:cs/>
        </w:rPr>
      </w:pPr>
    </w:p>
    <w:p w14:paraId="34892DE0" w14:textId="54B0D93E" w:rsidR="00F65E51" w:rsidRPr="00F867BF" w:rsidRDefault="00F65E51" w:rsidP="00EC2289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F867BF">
        <w:rPr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0DB1C92A" w14:textId="77777777" w:rsidR="00F65E51" w:rsidRPr="00F867BF" w:rsidRDefault="00F65E51" w:rsidP="00F65E5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62F02439" w14:textId="261A32C2" w:rsidR="00B2537A" w:rsidRPr="00F867BF" w:rsidRDefault="00F65E51" w:rsidP="00F65E5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/>
          <w:sz w:val="30"/>
          <w:szCs w:val="30"/>
        </w:rPr>
        <w:tab/>
      </w:r>
      <w:r w:rsidRPr="00F867BF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="0031072B" w:rsidRPr="00F867BF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F867BF">
        <w:rPr>
          <w:rFonts w:ascii="Angsana New" w:hAnsi="Angsana New"/>
          <w:sz w:val="30"/>
          <w:szCs w:val="30"/>
          <w:cs/>
        </w:rPr>
        <w:t>เงินลงทุนระยะสั้นที่มีสภาพคล่องสูง</w:t>
      </w:r>
      <w:r w:rsidR="00554C8C" w:rsidRPr="00F867BF">
        <w:rPr>
          <w:rFonts w:ascii="Angsana New" w:hAnsi="Angsana New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F867BF">
        <w:rPr>
          <w:rFonts w:ascii="Angsana New" w:hAnsi="Angsana New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 ถือเป็นส่วนหนึ่งของ</w:t>
      </w:r>
      <w:r w:rsidRPr="00F867BF">
        <w:rPr>
          <w:rFonts w:ascii="Angsana New" w:hAnsi="Angsana New" w:hint="cs"/>
          <w:sz w:val="30"/>
          <w:szCs w:val="30"/>
          <w:cs/>
        </w:rPr>
        <w:t>กิจกรรมจัดหาเงิน</w:t>
      </w:r>
      <w:r w:rsidRPr="00F867BF">
        <w:rPr>
          <w:rFonts w:ascii="Angsana New" w:hAnsi="Angsana New"/>
          <w:sz w:val="30"/>
          <w:szCs w:val="30"/>
          <w:cs/>
        </w:rPr>
        <w:t>ในงบกระแสเงินสด</w:t>
      </w:r>
    </w:p>
    <w:p w14:paraId="7A64E186" w14:textId="77777777" w:rsidR="00B2537A" w:rsidRPr="00F867BF" w:rsidRDefault="00B2537A" w:rsidP="00B2537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65AD907" w14:textId="49DB0E70" w:rsidR="00015D9B" w:rsidRPr="00F867BF" w:rsidRDefault="004762B0" w:rsidP="00EC2289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  <w:cs/>
          <w:lang w:val="th-TH"/>
        </w:rPr>
      </w:pPr>
      <w:r w:rsidRPr="00F867BF">
        <w:rPr>
          <w:i/>
          <w:iCs/>
          <w:sz w:val="30"/>
          <w:szCs w:val="30"/>
          <w:cs/>
        </w:rPr>
        <w:t>ลูกหนี้การค้า</w:t>
      </w:r>
    </w:p>
    <w:p w14:paraId="2644C2E0" w14:textId="77777777" w:rsidR="00015D9B" w:rsidRPr="00F867BF" w:rsidRDefault="00015D9B" w:rsidP="00C512AC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8227172" w14:textId="27DF080D" w:rsidR="00D17AA6" w:rsidRPr="00F867BF" w:rsidRDefault="00D17AA6" w:rsidP="00D17AA6">
      <w:pPr>
        <w:ind w:left="540"/>
        <w:jc w:val="thaiDistribute"/>
        <w:rPr>
          <w:rFonts w:asciiTheme="majorBidi" w:hAnsiTheme="majorBidi" w:cstheme="majorBidi"/>
        </w:rPr>
      </w:pPr>
      <w:r w:rsidRPr="00F867BF">
        <w:rPr>
          <w:rFonts w:asciiTheme="majorBidi" w:hAnsiTheme="majorBidi" w:cstheme="majorBidi"/>
          <w:cs/>
        </w:rPr>
        <w:t>ลูกหนี้</w:t>
      </w:r>
      <w:r w:rsidR="0031072B" w:rsidRPr="00F867BF">
        <w:rPr>
          <w:rFonts w:asciiTheme="majorBidi" w:hAnsiTheme="majorBidi" w:cstheme="majorBidi" w:hint="cs"/>
          <w:cs/>
        </w:rPr>
        <w:t>การค้า</w:t>
      </w:r>
      <w:r w:rsidRPr="00F867BF">
        <w:rPr>
          <w:rFonts w:asciiTheme="majorBidi" w:hAnsiTheme="majorBidi" w:cstheme="majorBidi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E53217" w:rsidRPr="00F867BF">
        <w:rPr>
          <w:rFonts w:asciiTheme="majorBidi" w:hAnsiTheme="majorBidi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1148F0" w:rsidRPr="00F867BF">
        <w:rPr>
          <w:rFonts w:asciiTheme="majorBidi" w:hAnsiTheme="majorBidi"/>
        </w:rPr>
        <w:t xml:space="preserve"> </w:t>
      </w:r>
      <w:r w:rsidR="001148F0" w:rsidRPr="00F867BF">
        <w:rPr>
          <w:rFonts w:asciiTheme="majorBidi" w:hAnsiTheme="majorBidi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5C671940" w14:textId="77777777" w:rsidR="00D17AA6" w:rsidRPr="00F867BF" w:rsidRDefault="00D17AA6" w:rsidP="00D17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48C73187" w14:textId="23210D0E" w:rsidR="00067507" w:rsidRPr="00F867BF" w:rsidRDefault="001160E1" w:rsidP="009F790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</w:t>
      </w:r>
      <w:r w:rsidR="00DA0B4F" w:rsidRPr="00F867BF">
        <w:rPr>
          <w:rFonts w:ascii="Angsana New" w:hAnsi="Angsana New" w:hint="cs"/>
          <w:sz w:val="30"/>
          <w:szCs w:val="30"/>
          <w:cs/>
        </w:rPr>
        <w:t>น</w:t>
      </w:r>
    </w:p>
    <w:p w14:paraId="1AAF9FC2" w14:textId="77777777" w:rsidR="00AF40A0" w:rsidRPr="00F867BF" w:rsidRDefault="00AF40A0" w:rsidP="009F790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24C0F77" w14:textId="77777777" w:rsidR="006F2344" w:rsidRPr="00F867BF" w:rsidRDefault="006F2344" w:rsidP="009F790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8C90068" w14:textId="77777777" w:rsidR="006F2344" w:rsidRPr="00F867BF" w:rsidRDefault="006F2344" w:rsidP="009F790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C758260" w14:textId="77777777" w:rsidR="006F2344" w:rsidRPr="00F867BF" w:rsidRDefault="006F2344" w:rsidP="009F790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6B0AD77" w14:textId="77777777" w:rsidR="006F2344" w:rsidRPr="00F867BF" w:rsidRDefault="006F2344" w:rsidP="009F790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9E9D89A" w14:textId="57C6E892" w:rsidR="00015D9B" w:rsidRPr="00F867BF" w:rsidRDefault="004762B0" w:rsidP="00EC2289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  <w:cs/>
          <w:lang w:val="th-TH"/>
        </w:rPr>
      </w:pPr>
      <w:r w:rsidRPr="00F867BF">
        <w:rPr>
          <w:rFonts w:hint="cs"/>
          <w:i/>
          <w:iCs/>
          <w:sz w:val="30"/>
          <w:szCs w:val="30"/>
          <w:cs/>
          <w:lang w:val="th-TH"/>
        </w:rPr>
        <w:lastRenderedPageBreak/>
        <w:t>สินค้าคงเหลือ</w:t>
      </w:r>
    </w:p>
    <w:p w14:paraId="4B278960" w14:textId="77777777" w:rsidR="00015D9B" w:rsidRPr="00F867BF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04BB10D8" w14:textId="1A15E386" w:rsidR="00015D9B" w:rsidRPr="00F867BF" w:rsidRDefault="004762B0" w:rsidP="001160E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F867BF">
        <w:rPr>
          <w:rFonts w:ascii="Angsana New" w:hAnsi="Angsana New" w:hint="cs"/>
          <w:sz w:val="30"/>
          <w:szCs w:val="30"/>
          <w:cs/>
        </w:rPr>
        <w:t>สินค้าคงเหลือ</w:t>
      </w:r>
      <w:r w:rsidR="005C2EFC" w:rsidRPr="00F867BF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F867BF">
        <w:rPr>
          <w:rFonts w:ascii="Angsana New" w:hAnsi="Angsana New" w:hint="cs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1160E1" w:rsidRPr="00F867BF">
        <w:rPr>
          <w:rFonts w:ascii="Angsana New" w:hAnsi="Angsana New" w:hint="cs"/>
          <w:sz w:val="30"/>
          <w:szCs w:val="30"/>
          <w:cs/>
        </w:rPr>
        <w:t xml:space="preserve"> </w:t>
      </w:r>
      <w:r w:rsidRPr="00F867BF">
        <w:rPr>
          <w:rFonts w:ascii="Angsana New" w:hAnsi="Angsana New" w:hint="cs"/>
          <w:sz w:val="30"/>
          <w:szCs w:val="30"/>
        </w:rPr>
        <w:tab/>
      </w:r>
      <w:r w:rsidRPr="00F867BF">
        <w:rPr>
          <w:rFonts w:ascii="Angsana New" w:hAnsi="Angsana New" w:hint="cs"/>
          <w:sz w:val="30"/>
          <w:szCs w:val="30"/>
          <w:cs/>
        </w:rPr>
        <w:t xml:space="preserve">ต้นทุนของสินค้าคำนวณโดยใช้วิธีถัวเฉลี่ยถ่วงน้ำหนัก </w:t>
      </w:r>
      <w:r w:rsidR="001160E1" w:rsidRPr="00F867BF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1160E1" w:rsidRPr="00F867BF">
        <w:rPr>
          <w:rFonts w:ascii="Angsana New" w:hAnsi="Angsana New" w:hint="cs"/>
          <w:sz w:val="30"/>
          <w:szCs w:val="30"/>
        </w:rPr>
        <w:t xml:space="preserve"> </w:t>
      </w:r>
      <w:r w:rsidR="001160E1" w:rsidRPr="00F867BF">
        <w:rPr>
          <w:rFonts w:ascii="Angsana New" w:hAnsi="Angsana New" w:hint="cs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="00067507" w:rsidRPr="00F867BF">
        <w:rPr>
          <w:rFonts w:ascii="Angsana New" w:hAnsi="Angsana New" w:hint="cs"/>
          <w:sz w:val="30"/>
          <w:szCs w:val="30"/>
          <w:cs/>
        </w:rPr>
        <w:t>ประมาณการต้นทุนในการผลิตสินค้าให้เสร็จและ</w:t>
      </w:r>
      <w:r w:rsidR="001160E1" w:rsidRPr="00F867BF">
        <w:rPr>
          <w:rFonts w:ascii="Angsana New" w:hAnsi="Angsana New" w:hint="cs"/>
          <w:sz w:val="30"/>
          <w:szCs w:val="30"/>
          <w:cs/>
        </w:rPr>
        <w:t>ค่าใช้จ่ายที่จำเป็นโดยประมาณในการขาย</w:t>
      </w:r>
    </w:p>
    <w:p w14:paraId="26F4D294" w14:textId="77777777" w:rsidR="00E57A4F" w:rsidRPr="00F867BF" w:rsidRDefault="00E57A4F" w:rsidP="001148F0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7218CABB" w14:textId="7C60A6E2" w:rsidR="00015D9B" w:rsidRPr="00F867BF" w:rsidRDefault="004762B0" w:rsidP="00EF73EF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F867BF">
        <w:rPr>
          <w:rFonts w:hint="cs"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4E216B76" w14:textId="77777777" w:rsidR="00EF73EF" w:rsidRPr="00F867BF" w:rsidRDefault="00EF73EF" w:rsidP="00EF73EF"/>
    <w:p w14:paraId="219B25F6" w14:textId="741B6D9B" w:rsidR="001160E1" w:rsidRPr="00F867BF" w:rsidRDefault="001160E1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</w:t>
      </w:r>
      <w:r w:rsidRPr="00F867BF">
        <w:rPr>
          <w:rFonts w:ascii="Angsana New" w:hAnsi="Angsana New" w:hint="cs"/>
          <w:sz w:val="30"/>
          <w:szCs w:val="30"/>
        </w:rPr>
        <w:t xml:space="preserve"> </w:t>
      </w:r>
      <w:r w:rsidRPr="00F867BF">
        <w:rPr>
          <w:rFonts w:ascii="Angsana New" w:hAnsi="Angsana New" w:hint="cs"/>
          <w:sz w:val="30"/>
          <w:szCs w:val="30"/>
          <w:cs/>
        </w:rPr>
        <w:t>ต้นทุนการก่อสร้างที่กิจการก่อสร้างเองรวมถึงต้นทุนการกู้ยืม</w:t>
      </w:r>
    </w:p>
    <w:p w14:paraId="19291C57" w14:textId="77777777" w:rsidR="00EF73EF" w:rsidRPr="00F867BF" w:rsidRDefault="00EF73EF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C46B634" w14:textId="39285D51" w:rsidR="00250A19" w:rsidRPr="00F867BF" w:rsidRDefault="001160E1" w:rsidP="00EF7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</w:pPr>
      <w:r w:rsidRPr="00F867BF">
        <w:rPr>
          <w:rFonts w:hint="cs"/>
          <w:cs/>
        </w:rPr>
        <w:t>กลุ่มบริษัทไม่คิดค่าเสื่อมราคาสำหรับที่ดิน</w:t>
      </w:r>
    </w:p>
    <w:p w14:paraId="39692C7F" w14:textId="77777777" w:rsidR="00EF73EF" w:rsidRPr="00F867BF" w:rsidRDefault="00EF73EF" w:rsidP="00EF7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</w:pPr>
    </w:p>
    <w:p w14:paraId="49FA24E6" w14:textId="092B4A91" w:rsidR="00015D9B" w:rsidRPr="00F867BF" w:rsidRDefault="004762B0" w:rsidP="00EF73EF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F867BF">
        <w:rPr>
          <w:rFonts w:hint="cs"/>
          <w:i/>
          <w:iCs/>
          <w:sz w:val="30"/>
          <w:szCs w:val="30"/>
          <w:cs/>
        </w:rPr>
        <w:t>ที่ดิน อาคารและอุปกรณ์</w:t>
      </w:r>
    </w:p>
    <w:p w14:paraId="0C2BF13F" w14:textId="77777777" w:rsidR="00EF73EF" w:rsidRPr="00F867BF" w:rsidRDefault="00EF73EF" w:rsidP="00EF73EF">
      <w:pPr>
        <w:rPr>
          <w:cs/>
        </w:rPr>
      </w:pPr>
    </w:p>
    <w:p w14:paraId="22016633" w14:textId="0496865D" w:rsidR="00347476" w:rsidRPr="00F867BF" w:rsidRDefault="004762B0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="00FA32DB" w:rsidRPr="00F867BF">
        <w:rPr>
          <w:rFonts w:ascii="Angsana New" w:hAnsi="Angsana New" w:hint="cs"/>
          <w:sz w:val="30"/>
          <w:szCs w:val="30"/>
          <w:cs/>
        </w:rPr>
        <w:t>วัดมูลค่า</w:t>
      </w:r>
      <w:r w:rsidRPr="00F867BF">
        <w:rPr>
          <w:rFonts w:ascii="Angsana New" w:hAnsi="Angsana New" w:hint="cs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3E8991DF" w14:textId="77777777" w:rsidR="00EF73EF" w:rsidRPr="00F867BF" w:rsidRDefault="00EF73EF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4C7A9F70" w14:textId="5809D747" w:rsidR="00E24C99" w:rsidRPr="00F867BF" w:rsidRDefault="004762B0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</w:t>
      </w:r>
      <w:r w:rsidR="00EE5290" w:rsidRPr="00F867BF">
        <w:rPr>
          <w:rFonts w:ascii="Angsana New" w:hAnsi="Angsana New" w:hint="cs"/>
          <w:sz w:val="30"/>
          <w:szCs w:val="30"/>
          <w:cs/>
        </w:rPr>
        <w:t>ซึ่ง</w:t>
      </w:r>
      <w:r w:rsidRPr="00F867BF">
        <w:rPr>
          <w:rFonts w:ascii="Angsana New" w:hAnsi="Angsana New" w:hint="cs"/>
          <w:sz w:val="30"/>
          <w:szCs w:val="30"/>
          <w:cs/>
        </w:rPr>
        <w:t>สินทรัพย์ ต้นทุนของการก่อสร้างสินทรัพย์รวมถึง</w:t>
      </w:r>
      <w:r w:rsidR="0077331A" w:rsidRPr="00F867BF">
        <w:rPr>
          <w:rFonts w:ascii="Angsana New" w:hAnsi="Angsana New" w:hint="cs"/>
          <w:sz w:val="30"/>
          <w:szCs w:val="30"/>
          <w:cs/>
        </w:rPr>
        <w:t>ต้นทุนการกู้ยืม</w:t>
      </w:r>
      <w:r w:rsidR="00C374F9" w:rsidRPr="00F867BF">
        <w:rPr>
          <w:rFonts w:ascii="Angsana New" w:hAnsi="Angsana New"/>
          <w:sz w:val="30"/>
          <w:szCs w:val="30"/>
        </w:rPr>
        <w:t xml:space="preserve"> </w:t>
      </w:r>
      <w:r w:rsidR="0077331A" w:rsidRPr="00F867BF">
        <w:rPr>
          <w:rFonts w:ascii="Angsana New" w:hAnsi="Angsana New" w:hint="cs"/>
          <w:sz w:val="30"/>
          <w:szCs w:val="30"/>
          <w:cs/>
        </w:rPr>
        <w:t>และ</w:t>
      </w:r>
      <w:r w:rsidRPr="00F867BF">
        <w:rPr>
          <w:rFonts w:ascii="Angsana New" w:hAnsi="Angsana New" w:hint="cs"/>
          <w:sz w:val="30"/>
          <w:szCs w:val="30"/>
          <w:cs/>
        </w:rPr>
        <w:t xml:space="preserve">ต้นทุนในการรื้อถอน การขนย้าย การบูรณะสถานที่ตั้งของสินทรัพย์ </w:t>
      </w:r>
      <w:r w:rsidR="001937F7" w:rsidRPr="00F867BF">
        <w:rPr>
          <w:rFonts w:ascii="Angsana New" w:hAnsi="Angsana New" w:hint="cs"/>
          <w:sz w:val="30"/>
          <w:szCs w:val="30"/>
          <w:cs/>
        </w:rPr>
        <w:t>รวมถึงกำไรหรือขาดทุนจากการป้องกันความเสี่ยง</w:t>
      </w:r>
      <w:r w:rsidR="0077331A" w:rsidRPr="00F867BF">
        <w:rPr>
          <w:rFonts w:ascii="Angsana New" w:hAnsi="Angsana New" w:hint="cs"/>
          <w:sz w:val="30"/>
          <w:szCs w:val="30"/>
          <w:cs/>
        </w:rPr>
        <w:t>ใน</w:t>
      </w:r>
      <w:r w:rsidR="001937F7" w:rsidRPr="00F867BF">
        <w:rPr>
          <w:rFonts w:ascii="Angsana New" w:hAnsi="Angsana New" w:hint="cs"/>
          <w:sz w:val="30"/>
          <w:szCs w:val="30"/>
          <w:cs/>
        </w:rPr>
        <w:t>กระแสเงินสดจากการซื้อที่ดิน อาคารและอุปกรณ์ที่เป็นเงินตราต่างประเทศซึ่งถูกโอนจากกำไรขาดทุนเบ็ดเสร็จอื่น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30E14659" w14:textId="77777777" w:rsidR="00EF73EF" w:rsidRPr="00F867BF" w:rsidRDefault="00EF73EF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E57CCFE" w14:textId="2B070275" w:rsidR="00673FF6" w:rsidRPr="00F867BF" w:rsidRDefault="0077331A" w:rsidP="00DA0B4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3355810B" w14:textId="77777777" w:rsidR="00AF40A0" w:rsidRPr="00F867BF" w:rsidRDefault="00AF40A0" w:rsidP="00DA0B4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6C54A88" w14:textId="77777777" w:rsidR="006F2344" w:rsidRPr="00F867BF" w:rsidRDefault="006F2344" w:rsidP="00DA0B4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11B0697" w14:textId="77777777" w:rsidR="006F2344" w:rsidRPr="00F867BF" w:rsidRDefault="006F2344" w:rsidP="00DA0B4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3938B74" w14:textId="77777777" w:rsidR="006F2344" w:rsidRPr="00F867BF" w:rsidRDefault="006F2344" w:rsidP="00DA0B4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22FE09D9" w14:textId="2FB8B3DF" w:rsidR="000F2354" w:rsidRPr="00F867BF" w:rsidRDefault="004762B0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867BF">
        <w:rPr>
          <w:rFonts w:ascii="Angsana New" w:hAnsi="Angsana New" w:hint="cs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513235B3" w14:textId="77777777" w:rsidR="00EF73EF" w:rsidRPr="00F867BF" w:rsidRDefault="00EF73EF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257E317" w14:textId="065814FB" w:rsidR="00EA5479" w:rsidRPr="00F867BF" w:rsidRDefault="004762B0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/>
          <w:sz w:val="30"/>
          <w:szCs w:val="30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</w:t>
      </w:r>
      <w:r w:rsidR="00EE5290" w:rsidRPr="00F867BF">
        <w:rPr>
          <w:rFonts w:ascii="Angsana New" w:hAnsi="Angsana New"/>
          <w:sz w:val="30"/>
          <w:szCs w:val="30"/>
          <w:cs/>
        </w:rPr>
        <w:t>อาคารและอุปกรณ์</w:t>
      </w:r>
      <w:r w:rsidRPr="00F867BF">
        <w:rPr>
          <w:rFonts w:ascii="Angsana New" w:hAnsi="Angsana New"/>
          <w:sz w:val="30"/>
          <w:szCs w:val="30"/>
          <w:cs/>
        </w:rPr>
        <w:t xml:space="preserve"> </w:t>
      </w:r>
      <w:r w:rsidR="0077331A" w:rsidRPr="00F867BF">
        <w:rPr>
          <w:rFonts w:ascii="Angsana New" w:hAnsi="Angsana New" w:hint="cs"/>
          <w:sz w:val="30"/>
          <w:szCs w:val="30"/>
          <w:cs/>
        </w:rPr>
        <w:t>เมื่อ</w:t>
      </w:r>
      <w:r w:rsidRPr="00F867BF">
        <w:rPr>
          <w:rFonts w:ascii="Angsana New" w:hAnsi="Angsana New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</w:t>
      </w:r>
      <w:r w:rsidR="00EE5290" w:rsidRPr="00F867BF">
        <w:rPr>
          <w:rFonts w:ascii="Angsana New" w:hAnsi="Angsana New"/>
          <w:sz w:val="30"/>
          <w:szCs w:val="30"/>
          <w:cs/>
        </w:rPr>
        <w:t xml:space="preserve">งรายการนั้นได้อย่างน่าเชื่อถือ </w:t>
      </w:r>
      <w:r w:rsidRPr="00F867BF">
        <w:rPr>
          <w:rFonts w:ascii="Angsana New" w:hAnsi="Angsana New"/>
          <w:sz w:val="30"/>
          <w:szCs w:val="30"/>
          <w:cs/>
        </w:rPr>
        <w:t>ชิ้นส่วนที่ถูกเปลี่ยนแทนจะ</w:t>
      </w:r>
      <w:r w:rsidR="00C512AC" w:rsidRPr="00F867BF">
        <w:rPr>
          <w:rFonts w:ascii="Angsana New" w:hAnsi="Angsana New"/>
          <w:sz w:val="30"/>
          <w:szCs w:val="30"/>
          <w:cs/>
        </w:rPr>
        <w:t xml:space="preserve">ถูกตัดจำหน่ายตามมูลค่าตามบัญชี </w:t>
      </w:r>
      <w:r w:rsidRPr="00F867BF">
        <w:rPr>
          <w:rFonts w:ascii="Angsana New" w:hAnsi="Angsana New"/>
          <w:sz w:val="30"/>
          <w:szCs w:val="30"/>
          <w:cs/>
        </w:rPr>
        <w:t>ต้นทุนที่เกิดขึ้น</w:t>
      </w:r>
      <w:r w:rsidR="0077331A" w:rsidRPr="00F867BF">
        <w:rPr>
          <w:rFonts w:ascii="Angsana New" w:hAnsi="Angsana New" w:hint="cs"/>
          <w:sz w:val="30"/>
          <w:szCs w:val="30"/>
          <w:cs/>
        </w:rPr>
        <w:t>เป็นประจำ</w:t>
      </w:r>
      <w:r w:rsidRPr="00F867BF">
        <w:rPr>
          <w:rFonts w:ascii="Angsana New" w:hAnsi="Angsana New"/>
          <w:sz w:val="30"/>
          <w:szCs w:val="30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0CF5D3E8" w14:textId="77777777" w:rsidR="005543EC" w:rsidRPr="00F867BF" w:rsidRDefault="005543EC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9C7563B" w14:textId="3621F307" w:rsidR="00AB3850" w:rsidRPr="00F867BF" w:rsidRDefault="004762B0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867BF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03C5756D" w14:textId="77777777" w:rsidR="00EF73EF" w:rsidRPr="00F867BF" w:rsidRDefault="00EF73EF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823BD3E" w14:textId="6BA55022" w:rsidR="00DA0B4F" w:rsidRPr="00F867BF" w:rsidRDefault="004762B0" w:rsidP="00EF73EF">
      <w:pPr>
        <w:pStyle w:val="BodyText2"/>
        <w:tabs>
          <w:tab w:val="decimal" w:pos="540"/>
        </w:tabs>
        <w:ind w:left="547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ค่าเสื่อมราคาคำนวณ</w:t>
      </w:r>
      <w:r w:rsidR="001937F7" w:rsidRPr="00F867BF">
        <w:rPr>
          <w:rFonts w:ascii="Angsana New" w:hAnsi="Angsana New" w:hint="cs"/>
          <w:sz w:val="30"/>
          <w:szCs w:val="30"/>
          <w:cs/>
        </w:rPr>
        <w:t>โดยวิธีเส้นตรงตามเกณฑ์อายุการให้ประโยชน์โดยประมาณของ</w:t>
      </w:r>
      <w:r w:rsidR="0077331A" w:rsidRPr="00F867BF">
        <w:rPr>
          <w:rFonts w:ascii="Angsana New" w:hAnsi="Angsana New" w:hint="cs"/>
          <w:sz w:val="30"/>
          <w:szCs w:val="30"/>
          <w:cs/>
        </w:rPr>
        <w:t>แต่ละ</w:t>
      </w:r>
      <w:r w:rsidR="001937F7" w:rsidRPr="00F867BF">
        <w:rPr>
          <w:rFonts w:ascii="Angsana New" w:hAnsi="Angsana New" w:hint="cs"/>
          <w:sz w:val="30"/>
          <w:szCs w:val="30"/>
          <w:cs/>
        </w:rPr>
        <w:t>ส่วนประกอบของสินทรัพย์</w:t>
      </w:r>
      <w:r w:rsidR="0077331A" w:rsidRPr="00F867BF">
        <w:rPr>
          <w:rFonts w:ascii="Angsana New" w:hAnsi="Angsana New"/>
          <w:sz w:val="30"/>
          <w:szCs w:val="30"/>
          <w:cs/>
        </w:rPr>
        <w:t xml:space="preserve"> </w:t>
      </w:r>
      <w:r w:rsidR="0077331A" w:rsidRPr="00F867BF">
        <w:rPr>
          <w:rFonts w:ascii="Angsana New" w:hAnsi="Angsana New" w:hint="cs"/>
          <w:sz w:val="30"/>
          <w:szCs w:val="30"/>
          <w:cs/>
        </w:rPr>
        <w:t>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47C3D747" w14:textId="77777777" w:rsidR="00EF73EF" w:rsidRPr="00F867BF" w:rsidRDefault="00EF73EF" w:rsidP="00EF73EF">
      <w:pPr>
        <w:pStyle w:val="BodyText2"/>
        <w:tabs>
          <w:tab w:val="decimal" w:pos="540"/>
        </w:tabs>
        <w:ind w:left="547" w:firstLine="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4343C0ED" w14:textId="382EE859" w:rsidR="00D11532" w:rsidRPr="00F867BF" w:rsidRDefault="001937F7" w:rsidP="00C216B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8552" w:type="dxa"/>
        <w:tblInd w:w="468" w:type="dxa"/>
        <w:tblLook w:val="0000" w:firstRow="0" w:lastRow="0" w:firstColumn="0" w:lastColumn="0" w:noHBand="0" w:noVBand="0"/>
      </w:tblPr>
      <w:tblGrid>
        <w:gridCol w:w="5878"/>
        <w:gridCol w:w="1885"/>
        <w:gridCol w:w="789"/>
      </w:tblGrid>
      <w:tr w:rsidR="00015D9B" w:rsidRPr="00F867BF" w14:paraId="17020A6D" w14:textId="77777777" w:rsidTr="004412C1">
        <w:trPr>
          <w:trHeight w:val="364"/>
        </w:trPr>
        <w:tc>
          <w:tcPr>
            <w:tcW w:w="5878" w:type="dxa"/>
            <w:vAlign w:val="bottom"/>
          </w:tcPr>
          <w:p w14:paraId="15002531" w14:textId="74823144" w:rsidR="00015D9B" w:rsidRPr="00F867BF" w:rsidRDefault="00BA5625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30"/>
              <w:contextualSpacing/>
              <w:rPr>
                <w:cs/>
              </w:rPr>
            </w:pPr>
            <w:r w:rsidRPr="00F867BF">
              <w:rPr>
                <w:cs/>
              </w:rPr>
              <w:br w:type="page"/>
            </w:r>
            <w:r w:rsidR="007A64D6" w:rsidRPr="00F867BF">
              <w:rPr>
                <w:rFonts w:hint="cs"/>
                <w:cs/>
              </w:rPr>
              <w:t>อาคาร</w:t>
            </w:r>
          </w:p>
        </w:tc>
        <w:tc>
          <w:tcPr>
            <w:tcW w:w="1885" w:type="dxa"/>
          </w:tcPr>
          <w:p w14:paraId="419F86B1" w14:textId="3994CDCF" w:rsidR="00015D9B" w:rsidRPr="00F867BF" w:rsidRDefault="00D52C0E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30"/>
              <w:contextualSpacing/>
              <w:jc w:val="right"/>
            </w:pPr>
            <w:r w:rsidRPr="00F867BF">
              <w:t>1</w:t>
            </w:r>
            <w:r w:rsidR="001937F7" w:rsidRPr="00F867BF">
              <w:t xml:space="preserve">0 </w:t>
            </w:r>
            <w:r w:rsidR="001937F7" w:rsidRPr="00F867BF">
              <w:rPr>
                <w:cs/>
              </w:rPr>
              <w:t xml:space="preserve">- </w:t>
            </w:r>
            <w:r w:rsidR="001937F7" w:rsidRPr="00F867BF">
              <w:t>50</w:t>
            </w:r>
          </w:p>
        </w:tc>
        <w:tc>
          <w:tcPr>
            <w:tcW w:w="789" w:type="dxa"/>
          </w:tcPr>
          <w:p w14:paraId="1FFF0F7E" w14:textId="77777777" w:rsidR="00015D9B" w:rsidRPr="00F867BF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30"/>
              <w:contextualSpacing/>
              <w:jc w:val="center"/>
            </w:pPr>
            <w:r w:rsidRPr="00F867BF">
              <w:rPr>
                <w:cs/>
              </w:rPr>
              <w:t>ปี</w:t>
            </w:r>
          </w:p>
        </w:tc>
      </w:tr>
      <w:tr w:rsidR="00015D9B" w:rsidRPr="00F867BF" w14:paraId="228730A7" w14:textId="77777777" w:rsidTr="004412C1">
        <w:trPr>
          <w:trHeight w:val="364"/>
        </w:trPr>
        <w:tc>
          <w:tcPr>
            <w:tcW w:w="5878" w:type="dxa"/>
            <w:vAlign w:val="bottom"/>
          </w:tcPr>
          <w:p w14:paraId="4456AD2C" w14:textId="77777777" w:rsidR="00015D9B" w:rsidRPr="00F867BF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30"/>
              <w:contextualSpacing/>
              <w:rPr>
                <w:cs/>
              </w:rPr>
            </w:pPr>
            <w:r w:rsidRPr="00F867BF">
              <w:rPr>
                <w:cs/>
              </w:rPr>
              <w:t>เครื่องจักร อุปกรณ์หอกลั่น และคลังน้ำมัน</w:t>
            </w:r>
          </w:p>
        </w:tc>
        <w:tc>
          <w:tcPr>
            <w:tcW w:w="1885" w:type="dxa"/>
          </w:tcPr>
          <w:p w14:paraId="4C3E45F4" w14:textId="2331367D" w:rsidR="00015D9B" w:rsidRPr="00F867BF" w:rsidRDefault="004762B0" w:rsidP="0036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30"/>
              <w:contextualSpacing/>
              <w:jc w:val="right"/>
            </w:pPr>
            <w:r w:rsidRPr="00F867BF">
              <w:rPr>
                <w:cs/>
              </w:rPr>
              <w:tab/>
            </w:r>
            <w:r w:rsidRPr="00F867BF">
              <w:rPr>
                <w:cs/>
              </w:rPr>
              <w:tab/>
            </w:r>
            <w:r w:rsidR="001937F7" w:rsidRPr="00F867BF">
              <w:t xml:space="preserve">2 </w:t>
            </w:r>
            <w:r w:rsidR="001937F7" w:rsidRPr="00F867BF">
              <w:rPr>
                <w:cs/>
              </w:rPr>
              <w:t>-</w:t>
            </w:r>
            <w:r w:rsidR="0031072B" w:rsidRPr="00F867BF">
              <w:rPr>
                <w:rFonts w:hint="cs"/>
                <w:cs/>
              </w:rPr>
              <w:t xml:space="preserve"> </w:t>
            </w:r>
            <w:r w:rsidR="00792F7C" w:rsidRPr="00F867BF">
              <w:t>50</w:t>
            </w:r>
            <w:r w:rsidR="001937F7" w:rsidRPr="00F867BF">
              <w:t xml:space="preserve"> </w:t>
            </w:r>
          </w:p>
        </w:tc>
        <w:tc>
          <w:tcPr>
            <w:tcW w:w="789" w:type="dxa"/>
          </w:tcPr>
          <w:p w14:paraId="0C0E7ABC" w14:textId="50F2B4F8" w:rsidR="00015D9B" w:rsidRPr="00F867BF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30"/>
              <w:contextualSpacing/>
              <w:jc w:val="center"/>
            </w:pPr>
            <w:r w:rsidRPr="00F867BF">
              <w:rPr>
                <w:cs/>
              </w:rPr>
              <w:t>ปี</w:t>
            </w:r>
          </w:p>
        </w:tc>
      </w:tr>
      <w:tr w:rsidR="00015D9B" w:rsidRPr="00F867BF" w14:paraId="7E0DFCCF" w14:textId="77777777" w:rsidTr="004412C1">
        <w:trPr>
          <w:trHeight w:val="364"/>
        </w:trPr>
        <w:tc>
          <w:tcPr>
            <w:tcW w:w="5878" w:type="dxa"/>
            <w:vAlign w:val="bottom"/>
          </w:tcPr>
          <w:p w14:paraId="37622C8B" w14:textId="77777777" w:rsidR="00015D9B" w:rsidRPr="00F867BF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30"/>
              <w:contextualSpacing/>
              <w:rPr>
                <w:cs/>
              </w:rPr>
            </w:pPr>
            <w:r w:rsidRPr="00F867BF">
              <w:rPr>
                <w:cs/>
              </w:rPr>
              <w:t>อุปกรณ์ผลิตไฟฟ้า</w:t>
            </w:r>
          </w:p>
        </w:tc>
        <w:tc>
          <w:tcPr>
            <w:tcW w:w="1885" w:type="dxa"/>
          </w:tcPr>
          <w:p w14:paraId="4C539AF9" w14:textId="481138F5" w:rsidR="00015D9B" w:rsidRPr="00F867BF" w:rsidRDefault="00AD14E5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30"/>
              <w:contextualSpacing/>
              <w:jc w:val="right"/>
              <w:rPr>
                <w:cs/>
              </w:rPr>
            </w:pPr>
            <w:r w:rsidRPr="00F867BF">
              <w:t>5</w:t>
            </w:r>
            <w:r w:rsidR="00194167" w:rsidRPr="00F867BF">
              <w:rPr>
                <w:cs/>
              </w:rPr>
              <w:t xml:space="preserve"> </w:t>
            </w:r>
            <w:r w:rsidR="00472412" w:rsidRPr="00F867BF">
              <w:t>-</w:t>
            </w:r>
            <w:r w:rsidR="008915AE" w:rsidRPr="00F867BF">
              <w:rPr>
                <w:cs/>
              </w:rPr>
              <w:t xml:space="preserve"> </w:t>
            </w:r>
            <w:r w:rsidR="00373892" w:rsidRPr="00F867BF">
              <w:t>30</w:t>
            </w:r>
          </w:p>
        </w:tc>
        <w:tc>
          <w:tcPr>
            <w:tcW w:w="789" w:type="dxa"/>
          </w:tcPr>
          <w:p w14:paraId="3E6D316D" w14:textId="77777777" w:rsidR="00015D9B" w:rsidRPr="00F867BF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30"/>
              <w:contextualSpacing/>
              <w:jc w:val="center"/>
              <w:rPr>
                <w:cs/>
              </w:rPr>
            </w:pPr>
            <w:r w:rsidRPr="00F867BF">
              <w:rPr>
                <w:cs/>
              </w:rPr>
              <w:t>ปี</w:t>
            </w:r>
          </w:p>
        </w:tc>
      </w:tr>
      <w:tr w:rsidR="00015D9B" w:rsidRPr="00F867BF" w14:paraId="7FBDF4BD" w14:textId="77777777" w:rsidTr="004412C1">
        <w:trPr>
          <w:trHeight w:val="364"/>
        </w:trPr>
        <w:tc>
          <w:tcPr>
            <w:tcW w:w="5878" w:type="dxa"/>
            <w:vAlign w:val="bottom"/>
          </w:tcPr>
          <w:p w14:paraId="79A885B6" w14:textId="77777777" w:rsidR="00015D9B" w:rsidRPr="00F867BF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30"/>
              <w:contextualSpacing/>
              <w:rPr>
                <w:cs/>
              </w:rPr>
            </w:pPr>
            <w:r w:rsidRPr="00F867BF">
              <w:rPr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1885" w:type="dxa"/>
          </w:tcPr>
          <w:p w14:paraId="511E8257" w14:textId="6E54ED93" w:rsidR="00015D9B" w:rsidRPr="00F867BF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30"/>
              <w:contextualSpacing/>
              <w:jc w:val="right"/>
            </w:pPr>
            <w:r w:rsidRPr="00F867BF">
              <w:rPr>
                <w:cs/>
              </w:rPr>
              <w:tab/>
            </w:r>
            <w:r w:rsidR="00DE3F43" w:rsidRPr="00F867BF">
              <w:rPr>
                <w:rFonts w:hint="cs"/>
              </w:rPr>
              <w:t>3</w:t>
            </w:r>
            <w:r w:rsidR="00194167" w:rsidRPr="00F867BF">
              <w:rPr>
                <w:cs/>
              </w:rPr>
              <w:t xml:space="preserve"> </w:t>
            </w:r>
            <w:r w:rsidR="00472412" w:rsidRPr="00F867BF">
              <w:t>-</w:t>
            </w:r>
            <w:r w:rsidR="0031072B" w:rsidRPr="00F867BF">
              <w:rPr>
                <w:rFonts w:hint="cs"/>
                <w:cs/>
              </w:rPr>
              <w:t xml:space="preserve"> </w:t>
            </w:r>
            <w:r w:rsidR="00472412" w:rsidRPr="00F867BF">
              <w:t>32</w:t>
            </w:r>
          </w:p>
        </w:tc>
        <w:tc>
          <w:tcPr>
            <w:tcW w:w="789" w:type="dxa"/>
          </w:tcPr>
          <w:p w14:paraId="1A7B1AC0" w14:textId="77777777" w:rsidR="00015D9B" w:rsidRPr="00F867BF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30"/>
              <w:contextualSpacing/>
              <w:jc w:val="center"/>
            </w:pPr>
            <w:r w:rsidRPr="00F867BF">
              <w:rPr>
                <w:cs/>
              </w:rPr>
              <w:t>ปี</w:t>
            </w:r>
          </w:p>
        </w:tc>
      </w:tr>
      <w:tr w:rsidR="00015D9B" w:rsidRPr="00F867BF" w14:paraId="0056F0CF" w14:textId="77777777" w:rsidTr="004412C1">
        <w:trPr>
          <w:trHeight w:val="377"/>
        </w:trPr>
        <w:tc>
          <w:tcPr>
            <w:tcW w:w="5878" w:type="dxa"/>
            <w:shd w:val="clear" w:color="auto" w:fill="auto"/>
            <w:vAlign w:val="bottom"/>
          </w:tcPr>
          <w:p w14:paraId="3562F152" w14:textId="77777777" w:rsidR="00015D9B" w:rsidRPr="00F867BF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30"/>
              <w:contextualSpacing/>
              <w:rPr>
                <w:cs/>
              </w:rPr>
            </w:pPr>
            <w:r w:rsidRPr="00F867BF">
              <w:rPr>
                <w:cs/>
              </w:rPr>
              <w:t>ยานพาหนะ</w:t>
            </w:r>
          </w:p>
        </w:tc>
        <w:tc>
          <w:tcPr>
            <w:tcW w:w="1885" w:type="dxa"/>
          </w:tcPr>
          <w:p w14:paraId="2FD0979A" w14:textId="33A95210" w:rsidR="00015D9B" w:rsidRPr="00F867BF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30"/>
              <w:contextualSpacing/>
              <w:jc w:val="right"/>
            </w:pPr>
            <w:r w:rsidRPr="00F867BF">
              <w:rPr>
                <w:cs/>
              </w:rPr>
              <w:tab/>
            </w:r>
            <w:r w:rsidR="00DE3F43" w:rsidRPr="00F867BF">
              <w:t>5</w:t>
            </w:r>
            <w:r w:rsidR="009813DD" w:rsidRPr="00F867BF">
              <w:rPr>
                <w:cs/>
              </w:rPr>
              <w:t xml:space="preserve"> </w:t>
            </w:r>
            <w:r w:rsidR="00194167" w:rsidRPr="00F867BF">
              <w:rPr>
                <w:cs/>
              </w:rPr>
              <w:t>-</w:t>
            </w:r>
            <w:r w:rsidR="009813DD" w:rsidRPr="00F867BF">
              <w:rPr>
                <w:cs/>
              </w:rPr>
              <w:t xml:space="preserve"> </w:t>
            </w:r>
            <w:r w:rsidR="00472412" w:rsidRPr="00F867BF">
              <w:t>21</w:t>
            </w:r>
          </w:p>
        </w:tc>
        <w:tc>
          <w:tcPr>
            <w:tcW w:w="789" w:type="dxa"/>
            <w:shd w:val="clear" w:color="auto" w:fill="auto"/>
          </w:tcPr>
          <w:p w14:paraId="7054CD5A" w14:textId="77777777" w:rsidR="00015D9B" w:rsidRPr="00F867BF" w:rsidRDefault="004762B0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30"/>
              <w:contextualSpacing/>
              <w:jc w:val="center"/>
            </w:pPr>
            <w:r w:rsidRPr="00F867BF">
              <w:rPr>
                <w:cs/>
              </w:rPr>
              <w:t>ปี</w:t>
            </w:r>
          </w:p>
        </w:tc>
      </w:tr>
      <w:tr w:rsidR="00CA32B2" w:rsidRPr="00F867BF" w14:paraId="13404F67" w14:textId="77777777" w:rsidTr="004412C1">
        <w:trPr>
          <w:trHeight w:val="377"/>
        </w:trPr>
        <w:tc>
          <w:tcPr>
            <w:tcW w:w="5878" w:type="dxa"/>
            <w:shd w:val="clear" w:color="auto" w:fill="auto"/>
            <w:vAlign w:val="bottom"/>
          </w:tcPr>
          <w:p w14:paraId="456CD0E5" w14:textId="54F89AF7" w:rsidR="00CA32B2" w:rsidRPr="00F867BF" w:rsidRDefault="00CA32B2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30"/>
              <w:contextualSpacing/>
              <w:rPr>
                <w:cs/>
              </w:rPr>
            </w:pPr>
            <w:r w:rsidRPr="00F867BF">
              <w:rPr>
                <w:rFonts w:hint="cs"/>
                <w:cs/>
              </w:rPr>
              <w:t>สินทรัพย์อื่น ๆ</w:t>
            </w:r>
          </w:p>
        </w:tc>
        <w:tc>
          <w:tcPr>
            <w:tcW w:w="1885" w:type="dxa"/>
          </w:tcPr>
          <w:p w14:paraId="7A96B8DB" w14:textId="7F403793" w:rsidR="00CA32B2" w:rsidRPr="00F867BF" w:rsidRDefault="00B74676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30"/>
              <w:contextualSpacing/>
              <w:jc w:val="right"/>
            </w:pPr>
            <w:r w:rsidRPr="00F867BF">
              <w:t>1</w:t>
            </w:r>
            <w:r w:rsidR="00373892" w:rsidRPr="00F867BF">
              <w:t xml:space="preserve"> - </w:t>
            </w:r>
            <w:r w:rsidR="00232AA9" w:rsidRPr="00F867BF">
              <w:t>21</w:t>
            </w:r>
          </w:p>
        </w:tc>
        <w:tc>
          <w:tcPr>
            <w:tcW w:w="789" w:type="dxa"/>
            <w:shd w:val="clear" w:color="auto" w:fill="auto"/>
          </w:tcPr>
          <w:p w14:paraId="033E9755" w14:textId="0A837F1E" w:rsidR="00CA32B2" w:rsidRPr="00F867BF" w:rsidRDefault="00CA32B2" w:rsidP="0044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30"/>
              <w:contextualSpacing/>
              <w:jc w:val="center"/>
              <w:rPr>
                <w:cs/>
              </w:rPr>
            </w:pPr>
            <w:r w:rsidRPr="00F867BF">
              <w:rPr>
                <w:cs/>
              </w:rPr>
              <w:t>ปี</w:t>
            </w:r>
          </w:p>
        </w:tc>
      </w:tr>
    </w:tbl>
    <w:p w14:paraId="11DC949A" w14:textId="77777777" w:rsidR="00122538" w:rsidRPr="00F867BF" w:rsidRDefault="00122538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BCECC80" w14:textId="48338735" w:rsidR="000F2354" w:rsidRPr="00F867BF" w:rsidRDefault="004762B0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867BF">
        <w:rPr>
          <w:rFonts w:ascii="Angsana New" w:hAnsi="Angsana New" w:hint="cs"/>
          <w:i/>
          <w:iCs/>
          <w:sz w:val="30"/>
          <w:szCs w:val="30"/>
          <w:cs/>
        </w:rPr>
        <w:t>สินทรัพย์เพื่อการสำรวจและผลิตปิโตรเลียม</w:t>
      </w:r>
    </w:p>
    <w:p w14:paraId="475B3AF9" w14:textId="77777777" w:rsidR="00EF73EF" w:rsidRPr="00F867BF" w:rsidRDefault="00EF73EF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7E7EC03" w14:textId="6FCC7AE8" w:rsidR="0064359A" w:rsidRPr="00F867BF" w:rsidRDefault="004762B0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เมื่อสามารถพิสูจน์ถึงความเป็นไปได้ในการดำเนินการทางเทคนิคและเชิงพาณิชย์สำหรับโครงการที่ยังไม่ได้ผลิต โครงการดังกล่าวจะเข้าสู่ขั้นตอนการผลิต ต้นทุนสินทรัพย์ที่เกิดข</w:t>
      </w:r>
      <w:r w:rsidR="006C6253" w:rsidRPr="00F867BF">
        <w:rPr>
          <w:rFonts w:ascii="Angsana New" w:hAnsi="Angsana New" w:hint="cs"/>
          <w:sz w:val="30"/>
          <w:szCs w:val="30"/>
          <w:cs/>
        </w:rPr>
        <w:t>ึ้</w:t>
      </w:r>
      <w:r w:rsidRPr="00F867BF">
        <w:rPr>
          <w:rFonts w:ascii="Angsana New" w:hAnsi="Angsana New" w:hint="cs"/>
          <w:sz w:val="30"/>
          <w:szCs w:val="30"/>
          <w:cs/>
        </w:rPr>
        <w:t>นในระหว่างการสำรวจและประเมินค่าของโครงการจะถูกโอนไปเป็นสินทรัพย์เพื่อการสำรวจและผลิตปิโตรเลียม</w:t>
      </w:r>
    </w:p>
    <w:p w14:paraId="3A21601A" w14:textId="77777777" w:rsidR="00EF73EF" w:rsidRPr="00F867BF" w:rsidRDefault="00EF73EF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8387C48" w14:textId="6B89BB3B" w:rsidR="00250A19" w:rsidRPr="00F867BF" w:rsidRDefault="004762B0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สินทรัพย์เพื่อการสำรวจและผลิตปิโตรเลียมประกอบด้วยต้นท</w:t>
      </w:r>
      <w:r w:rsidR="00D82CF0" w:rsidRPr="00F867BF">
        <w:rPr>
          <w:rFonts w:ascii="Angsana New" w:hAnsi="Angsana New" w:hint="cs"/>
          <w:sz w:val="30"/>
          <w:szCs w:val="30"/>
          <w:cs/>
        </w:rPr>
        <w:t>ุนในอดีตที่เกิดขึ้</w:t>
      </w:r>
      <w:r w:rsidRPr="00F867BF">
        <w:rPr>
          <w:rFonts w:ascii="Angsana New" w:hAnsi="Angsana New" w:hint="cs"/>
          <w:sz w:val="30"/>
          <w:szCs w:val="30"/>
          <w:cs/>
        </w:rPr>
        <w:t>นระหว่างการสำรวจและประเมินค่าแหล่งทรัพยากร ค่าใช้จ่ายในการพัฒนาช่วงก่อนการผลิต และค่าใช้จ่ายต่าง</w:t>
      </w:r>
      <w:r w:rsidR="00F01DB0" w:rsidRPr="00F867BF">
        <w:rPr>
          <w:rFonts w:ascii="Angsana New" w:hAnsi="Angsana New" w:hint="cs"/>
          <w:sz w:val="30"/>
          <w:szCs w:val="30"/>
          <w:cs/>
        </w:rPr>
        <w:t xml:space="preserve"> </w:t>
      </w:r>
      <w:r w:rsidRPr="00F867BF">
        <w:rPr>
          <w:rFonts w:ascii="Angsana New" w:hAnsi="Angsana New" w:hint="cs"/>
          <w:sz w:val="30"/>
          <w:szCs w:val="30"/>
          <w:cs/>
        </w:rPr>
        <w:t>ๆ ที่เกิดขึ้น ในการพัฒนาแหล่งน้ำมันระหว่างการผลิต รวมถึงต้นทุนในการรื้อถอน</w:t>
      </w:r>
    </w:p>
    <w:p w14:paraId="5187C01A" w14:textId="77777777" w:rsidR="00EF73EF" w:rsidRPr="00F867BF" w:rsidRDefault="00EF73EF" w:rsidP="00EF73E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62B0D58" w14:textId="58D30FA3" w:rsidR="009209E7" w:rsidRPr="00F867BF" w:rsidRDefault="004762B0" w:rsidP="009209E7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</w:rPr>
        <w:lastRenderedPageBreak/>
        <w:tab/>
      </w:r>
      <w:r w:rsidRPr="00F867BF">
        <w:rPr>
          <w:rFonts w:ascii="Angsana New" w:hAnsi="Angsana New" w:hint="cs"/>
          <w:sz w:val="30"/>
          <w:szCs w:val="30"/>
          <w:cs/>
        </w:rPr>
        <w:t>ค่าสูญสิ้นคำนวณโดยวิธีสัดส่วนของผลผลิต (</w:t>
      </w:r>
      <w:r w:rsidRPr="00F867BF">
        <w:rPr>
          <w:rFonts w:ascii="Angsana New" w:hAnsi="Angsana New" w:hint="cs"/>
          <w:sz w:val="30"/>
          <w:szCs w:val="30"/>
        </w:rPr>
        <w:t>Unit of Production</w:t>
      </w:r>
      <w:r w:rsidRPr="00F867BF">
        <w:rPr>
          <w:rFonts w:ascii="Angsana New" w:hAnsi="Angsana New" w:hint="cs"/>
          <w:sz w:val="30"/>
          <w:szCs w:val="30"/>
          <w:cs/>
        </w:rPr>
        <w:t>) ตลอดอายุของประมาณการปริมาณสำรองที่พิสูจน์แล้ว</w:t>
      </w:r>
      <w:r w:rsidR="00D82CF0" w:rsidRPr="00F867BF">
        <w:rPr>
          <w:rFonts w:ascii="Angsana New" w:hAnsi="Angsana New" w:hint="cs"/>
          <w:sz w:val="30"/>
          <w:szCs w:val="30"/>
          <w:cs/>
        </w:rPr>
        <w:t xml:space="preserve"> </w:t>
      </w:r>
      <w:r w:rsidRPr="00F867BF">
        <w:rPr>
          <w:rFonts w:ascii="Angsana New" w:hAnsi="Angsana New" w:hint="cs"/>
          <w:sz w:val="30"/>
          <w:szCs w:val="30"/>
          <w:cs/>
        </w:rPr>
        <w:t>รวมปริมาณสำรองที่คาดว่าจะพบ</w:t>
      </w:r>
    </w:p>
    <w:p w14:paraId="694180AA" w14:textId="77777777" w:rsidR="00EF73EF" w:rsidRPr="00F867BF" w:rsidRDefault="00EF73EF" w:rsidP="009209E7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D14FBFE" w14:textId="77777777" w:rsidR="00F07571" w:rsidRPr="00F867BF" w:rsidRDefault="00F07571" w:rsidP="0077331A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F867BF">
        <w:rPr>
          <w:rFonts w:hint="cs"/>
          <w:i/>
          <w:iCs/>
          <w:sz w:val="30"/>
          <w:szCs w:val="30"/>
          <w:cs/>
        </w:rPr>
        <w:t>ค่าความนิยม</w:t>
      </w:r>
    </w:p>
    <w:p w14:paraId="29143FA1" w14:textId="77777777" w:rsidR="00F07571" w:rsidRPr="00F867BF" w:rsidRDefault="00F07571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D187ED1" w14:textId="67880EAF" w:rsidR="00A553E9" w:rsidRPr="00F867BF" w:rsidRDefault="00F07571" w:rsidP="00C9017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 xml:space="preserve">ค่าความนิยมวัดมูลค่าด้วยวิธีราคาทุนหักขาดทุนจากการด้อยค่าสะสม </w:t>
      </w:r>
      <w:r w:rsidR="0077331A" w:rsidRPr="00F867BF">
        <w:rPr>
          <w:rFonts w:ascii="Angsana New" w:hAnsi="Angsana New" w:hint="cs"/>
          <w:sz w:val="30"/>
          <w:szCs w:val="30"/>
          <w:cs/>
        </w:rPr>
        <w:t>โดยค่าความนิยมของ</w:t>
      </w:r>
      <w:r w:rsidR="008D6C2D" w:rsidRPr="00F867BF">
        <w:rPr>
          <w:rFonts w:ascii="Angsana New" w:hAnsi="Angsana New" w:hint="cs"/>
          <w:sz w:val="30"/>
          <w:szCs w:val="30"/>
          <w:cs/>
        </w:rPr>
        <w:t>เงินลงทุนที่บันทึกตามวิธีส่วนได้เสีย</w:t>
      </w:r>
      <w:r w:rsidRPr="00F867BF">
        <w:rPr>
          <w:rFonts w:ascii="Angsana New" w:hAnsi="Angsana New" w:hint="cs"/>
          <w:sz w:val="30"/>
          <w:szCs w:val="30"/>
          <w:cs/>
        </w:rPr>
        <w:t>รวมอยู่ในมูลค่าตามบัญชีของเงินลงทุน</w:t>
      </w:r>
    </w:p>
    <w:p w14:paraId="69A84309" w14:textId="77777777" w:rsidR="000F2354" w:rsidRPr="00F867BF" w:rsidRDefault="000F2354" w:rsidP="00C9017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7396D347" w14:textId="4AD8D6D9" w:rsidR="00015D9B" w:rsidRPr="00F867BF" w:rsidRDefault="004762B0" w:rsidP="0077331A">
      <w:pPr>
        <w:pStyle w:val="Heading8"/>
        <w:numPr>
          <w:ilvl w:val="1"/>
          <w:numId w:val="3"/>
        </w:numPr>
        <w:ind w:left="540"/>
        <w:rPr>
          <w:i/>
          <w:iCs/>
          <w:sz w:val="30"/>
          <w:szCs w:val="30"/>
        </w:rPr>
      </w:pPr>
      <w:r w:rsidRPr="00F867BF">
        <w:rPr>
          <w:rFonts w:hint="cs"/>
          <w:i/>
          <w:iCs/>
          <w:sz w:val="30"/>
          <w:szCs w:val="30"/>
          <w:cs/>
        </w:rPr>
        <w:t>สินทรัพย์ไม่มีตัวตนอื่น</w:t>
      </w:r>
    </w:p>
    <w:p w14:paraId="7C34363D" w14:textId="77777777" w:rsidR="00015D9B" w:rsidRPr="00F867BF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E19CE9B" w14:textId="0A1DB70C" w:rsidR="00015D9B" w:rsidRPr="00F867BF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="009542EE" w:rsidRPr="00F867BF">
        <w:rPr>
          <w:rFonts w:ascii="Angsana New" w:hAnsi="Angsana New" w:hint="cs"/>
          <w:sz w:val="30"/>
          <w:szCs w:val="30"/>
          <w:cs/>
        </w:rPr>
        <w:t>ที่</w:t>
      </w:r>
      <w:r w:rsidRPr="00F867BF">
        <w:rPr>
          <w:rFonts w:ascii="Angsana New" w:hAnsi="Angsana New" w:hint="cs"/>
          <w:sz w:val="30"/>
          <w:szCs w:val="30"/>
          <w:cs/>
        </w:rPr>
        <w:t>มีอายุการใช้งานจำกัด</w:t>
      </w:r>
      <w:r w:rsidR="009542EE" w:rsidRPr="00F867BF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F867BF">
        <w:rPr>
          <w:rFonts w:ascii="Angsana New" w:hAnsi="Angsana New" w:hint="cs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9542EE" w:rsidRPr="00F867BF">
        <w:rPr>
          <w:rFonts w:ascii="Angsana New" w:hAnsi="Angsana New" w:hint="cs"/>
          <w:sz w:val="30"/>
          <w:szCs w:val="30"/>
          <w:cs/>
        </w:rPr>
        <w:t xml:space="preserve"> </w:t>
      </w:r>
      <w:r w:rsidRPr="00F867BF">
        <w:rPr>
          <w:rFonts w:ascii="Angsana New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</w:t>
      </w:r>
      <w:r w:rsidR="009542EE" w:rsidRPr="00F867BF">
        <w:rPr>
          <w:rFonts w:ascii="Angsana New" w:hAnsi="Angsana New" w:hint="cs"/>
          <w:sz w:val="30"/>
          <w:szCs w:val="30"/>
          <w:cs/>
        </w:rPr>
        <w:t>คำนวณ</w:t>
      </w:r>
      <w:r w:rsidRPr="00F867BF">
        <w:rPr>
          <w:rFonts w:ascii="Angsana New" w:hAnsi="Angsana New" w:hint="cs"/>
          <w:sz w:val="30"/>
          <w:szCs w:val="30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="009542EE" w:rsidRPr="00F867BF">
        <w:rPr>
          <w:rFonts w:ascii="Angsana New" w:hAnsi="Angsana New" w:hint="cs"/>
          <w:sz w:val="30"/>
          <w:szCs w:val="30"/>
          <w:cs/>
        </w:rPr>
        <w:t>และรับรู้ในกำไรหรือขาดทุน</w:t>
      </w:r>
    </w:p>
    <w:p w14:paraId="310403D4" w14:textId="77777777" w:rsidR="00673FF6" w:rsidRPr="00F867BF" w:rsidRDefault="00673FF6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46B0801" w14:textId="63A66645" w:rsidR="00015D9B" w:rsidRPr="00F867BF" w:rsidRDefault="009542EE" w:rsidP="00C216B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ประมาณการ</w:t>
      </w:r>
      <w:r w:rsidR="004762B0" w:rsidRPr="00F867BF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tbl>
      <w:tblPr>
        <w:tblW w:w="9090" w:type="dxa"/>
        <w:tblInd w:w="360" w:type="dxa"/>
        <w:tblLook w:val="01E0" w:firstRow="1" w:lastRow="1" w:firstColumn="1" w:lastColumn="1" w:noHBand="0" w:noVBand="0"/>
      </w:tblPr>
      <w:tblGrid>
        <w:gridCol w:w="5310"/>
        <w:gridCol w:w="2970"/>
        <w:gridCol w:w="810"/>
      </w:tblGrid>
      <w:tr w:rsidR="00015D9B" w:rsidRPr="00F867BF" w14:paraId="622E8567" w14:textId="77777777" w:rsidTr="003A642C">
        <w:trPr>
          <w:trHeight w:val="271"/>
        </w:trPr>
        <w:tc>
          <w:tcPr>
            <w:tcW w:w="5310" w:type="dxa"/>
          </w:tcPr>
          <w:p w14:paraId="33F24B37" w14:textId="0A50C03A" w:rsidR="00015D9B" w:rsidRPr="00F867BF" w:rsidRDefault="00062825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both"/>
              <w:rPr>
                <w:cs/>
              </w:rPr>
            </w:pPr>
            <w:r w:rsidRPr="00F867BF">
              <w:rPr>
                <w:rFonts w:hint="cs"/>
                <w:cs/>
              </w:rPr>
              <w:t>ลิขสิทธิ์การ</w:t>
            </w:r>
            <w:r w:rsidR="004762B0" w:rsidRPr="00F867BF">
              <w:rPr>
                <w:rFonts w:hint="cs"/>
                <w:cs/>
              </w:rPr>
              <w:t>ใช้และต้นทุน</w:t>
            </w:r>
            <w:r w:rsidR="00891496" w:rsidRPr="00F867BF">
              <w:rPr>
                <w:rFonts w:hint="cs"/>
                <w:cs/>
              </w:rPr>
              <w:t>การ</w:t>
            </w:r>
            <w:r w:rsidR="004762B0" w:rsidRPr="00F867BF">
              <w:rPr>
                <w:rFonts w:hint="cs"/>
                <w:cs/>
              </w:rPr>
              <w:t>พัฒนาโปรแกรมสำเร็จรูป</w:t>
            </w:r>
          </w:p>
        </w:tc>
        <w:tc>
          <w:tcPr>
            <w:tcW w:w="2970" w:type="dxa"/>
          </w:tcPr>
          <w:p w14:paraId="713C546B" w14:textId="59E04263" w:rsidR="00015D9B" w:rsidRPr="00F867BF" w:rsidRDefault="00373892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F867BF">
              <w:t>2</w:t>
            </w:r>
            <w:r w:rsidR="002E06F1" w:rsidRPr="00F867BF">
              <w:rPr>
                <w:rFonts w:hint="cs"/>
                <w:cs/>
              </w:rPr>
              <w:t xml:space="preserve"> </w:t>
            </w:r>
            <w:r w:rsidR="004410A6" w:rsidRPr="00F867BF">
              <w:rPr>
                <w:rFonts w:hint="cs"/>
                <w:cs/>
              </w:rPr>
              <w:t xml:space="preserve">- </w:t>
            </w:r>
            <w:r w:rsidR="003D6059" w:rsidRPr="00F867BF">
              <w:rPr>
                <w:rFonts w:hint="cs"/>
              </w:rPr>
              <w:t>25</w:t>
            </w:r>
          </w:p>
        </w:tc>
        <w:tc>
          <w:tcPr>
            <w:tcW w:w="810" w:type="dxa"/>
          </w:tcPr>
          <w:p w14:paraId="327F8C1A" w14:textId="77777777" w:rsidR="00015D9B" w:rsidRPr="00F867BF" w:rsidRDefault="004762B0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</w:pPr>
            <w:r w:rsidRPr="00F867BF">
              <w:rPr>
                <w:rFonts w:hint="cs"/>
                <w:cs/>
              </w:rPr>
              <w:t>ปี</w:t>
            </w:r>
          </w:p>
        </w:tc>
      </w:tr>
      <w:tr w:rsidR="007877CC" w:rsidRPr="00F867BF" w14:paraId="09CDC83E" w14:textId="77777777" w:rsidTr="003A642C">
        <w:trPr>
          <w:trHeight w:val="253"/>
        </w:trPr>
        <w:tc>
          <w:tcPr>
            <w:tcW w:w="5310" w:type="dxa"/>
          </w:tcPr>
          <w:p w14:paraId="7C8502E7" w14:textId="77777777" w:rsidR="007877CC" w:rsidRPr="00F867BF" w:rsidRDefault="007877CC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both"/>
              <w:rPr>
                <w:cs/>
              </w:rPr>
            </w:pPr>
            <w:r w:rsidRPr="00F867BF">
              <w:rPr>
                <w:rFonts w:hint="cs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2970" w:type="dxa"/>
          </w:tcPr>
          <w:p w14:paraId="15CD5547" w14:textId="20F0AFCE" w:rsidR="007877CC" w:rsidRPr="00F867BF" w:rsidRDefault="00DE3F43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F867BF">
              <w:rPr>
                <w:rFonts w:hint="cs"/>
              </w:rPr>
              <w:t>20</w:t>
            </w:r>
            <w:r w:rsidR="004410A6" w:rsidRPr="00F867BF">
              <w:rPr>
                <w:rFonts w:hint="cs"/>
                <w:cs/>
              </w:rPr>
              <w:t xml:space="preserve"> </w:t>
            </w:r>
            <w:r w:rsidR="007877CC" w:rsidRPr="00F867BF">
              <w:rPr>
                <w:rFonts w:hint="cs"/>
                <w:cs/>
              </w:rPr>
              <w:t>-</w:t>
            </w:r>
            <w:r w:rsidR="004410A6" w:rsidRPr="00F867BF">
              <w:rPr>
                <w:rFonts w:hint="cs"/>
                <w:cs/>
              </w:rPr>
              <w:t xml:space="preserve"> </w:t>
            </w:r>
            <w:r w:rsidRPr="00F867BF">
              <w:rPr>
                <w:rFonts w:hint="cs"/>
              </w:rPr>
              <w:t>25</w:t>
            </w:r>
          </w:p>
        </w:tc>
        <w:tc>
          <w:tcPr>
            <w:tcW w:w="810" w:type="dxa"/>
          </w:tcPr>
          <w:p w14:paraId="014D33ED" w14:textId="77777777" w:rsidR="007877CC" w:rsidRPr="00F867BF" w:rsidRDefault="007877CC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cs/>
              </w:rPr>
            </w:pPr>
            <w:r w:rsidRPr="00F867BF">
              <w:rPr>
                <w:rFonts w:hint="cs"/>
                <w:cs/>
              </w:rPr>
              <w:t>ปี</w:t>
            </w:r>
          </w:p>
        </w:tc>
      </w:tr>
      <w:tr w:rsidR="00245419" w:rsidRPr="00F867BF" w14:paraId="39E6980A" w14:textId="77777777" w:rsidTr="003A642C">
        <w:trPr>
          <w:trHeight w:val="235"/>
        </w:trPr>
        <w:tc>
          <w:tcPr>
            <w:tcW w:w="5310" w:type="dxa"/>
          </w:tcPr>
          <w:p w14:paraId="4C1FD4D1" w14:textId="6888D26B" w:rsidR="00245419" w:rsidRPr="00F867BF" w:rsidRDefault="00245419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both"/>
              <w:rPr>
                <w:cs/>
              </w:rPr>
            </w:pPr>
            <w:r w:rsidRPr="00F867BF">
              <w:rPr>
                <w:rFonts w:hint="cs"/>
                <w:cs/>
              </w:rPr>
              <w:t>สัญญาซื้อขายไฟฟ้า</w:t>
            </w:r>
          </w:p>
        </w:tc>
        <w:tc>
          <w:tcPr>
            <w:tcW w:w="2970" w:type="dxa"/>
          </w:tcPr>
          <w:p w14:paraId="7C342B91" w14:textId="5140C08C" w:rsidR="00245419" w:rsidRPr="00F867BF" w:rsidRDefault="00DE3F43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F867BF">
              <w:rPr>
                <w:rFonts w:hint="cs"/>
              </w:rPr>
              <w:t>20</w:t>
            </w:r>
          </w:p>
        </w:tc>
        <w:tc>
          <w:tcPr>
            <w:tcW w:w="810" w:type="dxa"/>
          </w:tcPr>
          <w:p w14:paraId="78784B1D" w14:textId="059A31E9" w:rsidR="00245419" w:rsidRPr="00F867BF" w:rsidRDefault="00245419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cs/>
              </w:rPr>
            </w:pPr>
            <w:r w:rsidRPr="00F867BF">
              <w:rPr>
                <w:rFonts w:hint="cs"/>
                <w:cs/>
              </w:rPr>
              <w:t>ปี</w:t>
            </w:r>
          </w:p>
        </w:tc>
      </w:tr>
      <w:tr w:rsidR="00245419" w:rsidRPr="00F867BF" w14:paraId="7256A1EA" w14:textId="77777777" w:rsidTr="003A642C">
        <w:tc>
          <w:tcPr>
            <w:tcW w:w="5310" w:type="dxa"/>
          </w:tcPr>
          <w:p w14:paraId="0DF07AFD" w14:textId="71DDCCA9" w:rsidR="00245419" w:rsidRPr="00F867BF" w:rsidRDefault="00891496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both"/>
              <w:rPr>
                <w:cs/>
              </w:rPr>
            </w:pPr>
            <w:r w:rsidRPr="00F867BF">
              <w:rPr>
                <w:rFonts w:hint="cs"/>
                <w:cs/>
              </w:rPr>
              <w:t>สัญญาซื้อขายไฟฟ้าและ</w:t>
            </w:r>
            <w:r w:rsidR="00FD5490" w:rsidRPr="00F867BF">
              <w:rPr>
                <w:rFonts w:hint="cs"/>
                <w:cs/>
              </w:rPr>
              <w:t>สินทรัพย์ภายใต้</w:t>
            </w:r>
            <w:r w:rsidR="00245419" w:rsidRPr="00F867BF">
              <w:rPr>
                <w:rFonts w:hint="cs"/>
                <w:cs/>
              </w:rPr>
              <w:t>ข้อตกลงสัมปทาน</w:t>
            </w:r>
          </w:p>
        </w:tc>
        <w:tc>
          <w:tcPr>
            <w:tcW w:w="2970" w:type="dxa"/>
          </w:tcPr>
          <w:p w14:paraId="5DAAEE7C" w14:textId="6A997090" w:rsidR="00245419" w:rsidRPr="00F867BF" w:rsidRDefault="00DE3F43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F867BF">
              <w:rPr>
                <w:rFonts w:hint="cs"/>
              </w:rPr>
              <w:t>28</w:t>
            </w:r>
          </w:p>
        </w:tc>
        <w:tc>
          <w:tcPr>
            <w:tcW w:w="810" w:type="dxa"/>
          </w:tcPr>
          <w:p w14:paraId="018BFC31" w14:textId="67CF1253" w:rsidR="00245419" w:rsidRPr="00F867BF" w:rsidRDefault="00245419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cs/>
              </w:rPr>
            </w:pPr>
            <w:r w:rsidRPr="00F867BF">
              <w:rPr>
                <w:rFonts w:hint="cs"/>
                <w:cs/>
              </w:rPr>
              <w:t>ปี</w:t>
            </w:r>
          </w:p>
        </w:tc>
      </w:tr>
      <w:tr w:rsidR="000A5056" w:rsidRPr="00F867BF" w14:paraId="7C16F230" w14:textId="77777777" w:rsidTr="003A642C">
        <w:tc>
          <w:tcPr>
            <w:tcW w:w="5310" w:type="dxa"/>
          </w:tcPr>
          <w:p w14:paraId="718934CA" w14:textId="5E6062D9" w:rsidR="000A5056" w:rsidRPr="00F867BF" w:rsidRDefault="000A5056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both"/>
            </w:pPr>
            <w:r w:rsidRPr="00F867BF">
              <w:rPr>
                <w:rFonts w:hint="cs"/>
                <w:cs/>
              </w:rPr>
              <w:t>สัญญาซื้อขายกับคู่ค้า</w:t>
            </w:r>
          </w:p>
        </w:tc>
        <w:tc>
          <w:tcPr>
            <w:tcW w:w="2970" w:type="dxa"/>
          </w:tcPr>
          <w:p w14:paraId="37BB0DB6" w14:textId="75B49DC3" w:rsidR="000A5056" w:rsidRPr="00F867BF" w:rsidRDefault="000A5056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F867BF">
              <w:t>1.3 - 25.3</w:t>
            </w:r>
          </w:p>
        </w:tc>
        <w:tc>
          <w:tcPr>
            <w:tcW w:w="810" w:type="dxa"/>
          </w:tcPr>
          <w:p w14:paraId="1E09E15A" w14:textId="1C867947" w:rsidR="000A5056" w:rsidRPr="00F867BF" w:rsidRDefault="000A5056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cs/>
              </w:rPr>
            </w:pPr>
            <w:r w:rsidRPr="00F867BF">
              <w:rPr>
                <w:rFonts w:hint="cs"/>
                <w:cs/>
              </w:rPr>
              <w:t>ปี</w:t>
            </w:r>
          </w:p>
        </w:tc>
      </w:tr>
    </w:tbl>
    <w:p w14:paraId="3687AE65" w14:textId="77777777" w:rsidR="00757C06" w:rsidRPr="00F867BF" w:rsidRDefault="00757C06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31D9E97" w14:textId="7720ACF2" w:rsidR="00F93557" w:rsidRPr="00F867BF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867BF">
        <w:rPr>
          <w:rFonts w:ascii="Angsana New" w:hAnsi="Angsana New" w:hint="cs"/>
          <w:i/>
          <w:iCs/>
          <w:sz w:val="30"/>
          <w:szCs w:val="30"/>
          <w:cs/>
        </w:rPr>
        <w:t>สินทรัพย์ในการสำรวจและประเมินค่าแหล่งทรัพยากร</w:t>
      </w:r>
    </w:p>
    <w:p w14:paraId="3B97C9B5" w14:textId="77777777" w:rsidR="000F2354" w:rsidRPr="00F867BF" w:rsidRDefault="000F2354" w:rsidP="002265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F60E391" w14:textId="77777777" w:rsidR="00F93557" w:rsidRPr="00F867BF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867BF">
        <w:rPr>
          <w:rFonts w:ascii="Angsana New" w:eastAsia="Calibri" w:hAnsi="Angsana New" w:hint="cs"/>
          <w:sz w:val="30"/>
          <w:szCs w:val="30"/>
          <w:cs/>
        </w:rPr>
        <w:t>สินทรัพย์ในการสำรวจและประเมินค่าแหล่งทรัพยากรเป็นสินทรัพย์ไม่มีตัวตนใช้วิธีราคาทุนและสะสมตามโครงการสำรวจที่สามารถระบุได้ ค่าใช้จ่ายจะถูกบันทึกเป็นต้นทุนจนกว่าจะมีความชัดเจนในโครงการสำรวจดังกล่าว</w:t>
      </w:r>
    </w:p>
    <w:p w14:paraId="53C8A675" w14:textId="77777777" w:rsidR="00E87A46" w:rsidRPr="00F867BF" w:rsidRDefault="00E87A46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EE4890D" w14:textId="18717600" w:rsidR="00F93557" w:rsidRPr="00F867BF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867BF">
        <w:rPr>
          <w:rFonts w:ascii="Angsana New" w:eastAsia="Calibri" w:hAnsi="Angsana New" w:hint="cs"/>
          <w:sz w:val="30"/>
          <w:szCs w:val="30"/>
          <w:cs/>
        </w:rPr>
        <w:t>ค่าใช้จ่ายสะสมสำหรับโครงการที่ยกเลิกจะถูกตัดจำหน่ายเป็นค่าใช้จ่ายทั้งจำนวนในกำไรหรือขาดทุน ในงวดที่ตัดสินใจยกเลิกโครงการสำรวจดังกล่าว</w:t>
      </w:r>
    </w:p>
    <w:p w14:paraId="63697417" w14:textId="77777777" w:rsidR="00091F39" w:rsidRPr="00F867BF" w:rsidRDefault="00091F39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13FCB6D" w14:textId="47944827" w:rsidR="00F421FF" w:rsidRPr="00F867BF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867BF">
        <w:rPr>
          <w:rFonts w:ascii="Angsana New" w:eastAsia="Calibri" w:hAnsi="Angsana New" w:hint="cs"/>
          <w:sz w:val="30"/>
          <w:szCs w:val="30"/>
          <w:cs/>
        </w:rPr>
        <w:lastRenderedPageBreak/>
        <w:t>เมื่อโครงการสำรวจเข้าสู่ขั้นตอนการผลิต สินทรัพย์ในการสำรวจและประเมินค่าของโครงการจะถูกโอนไปเป็นสินทรัพย์เพื่อการสำรวจและผลิตปิโตรเลียม</w:t>
      </w:r>
    </w:p>
    <w:p w14:paraId="3190FB3F" w14:textId="77777777" w:rsidR="00AF40A0" w:rsidRPr="00F867BF" w:rsidRDefault="00AF40A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5534FD69" w14:textId="0213A5E6" w:rsidR="00FD5490" w:rsidRPr="00F867BF" w:rsidRDefault="00FD5490" w:rsidP="00FD5490">
      <w:pPr>
        <w:ind w:left="540"/>
        <w:jc w:val="thaiDistribute"/>
        <w:rPr>
          <w:rFonts w:eastAsiaTheme="minorHAnsi"/>
          <w:i/>
          <w:iCs/>
        </w:rPr>
      </w:pPr>
      <w:r w:rsidRPr="00F867BF">
        <w:rPr>
          <w:rFonts w:hint="cs"/>
          <w:i/>
          <w:iCs/>
          <w:cs/>
        </w:rPr>
        <w:t>ข้อตกลงสัญญาสัมปทานบริการ</w:t>
      </w:r>
    </w:p>
    <w:p w14:paraId="6CEA8EA4" w14:textId="77777777" w:rsidR="00FD5490" w:rsidRPr="00F867BF" w:rsidRDefault="00FD5490" w:rsidP="00FD5490">
      <w:pPr>
        <w:ind w:left="540"/>
        <w:jc w:val="thaiDistribute"/>
      </w:pPr>
    </w:p>
    <w:p w14:paraId="7D6F2030" w14:textId="2EA3239F" w:rsidR="00FD5490" w:rsidRPr="00F867BF" w:rsidRDefault="00FD5490" w:rsidP="00FD54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867BF">
        <w:rPr>
          <w:rFonts w:ascii="Angsana New" w:eastAsia="Calibri" w:hAnsi="Angsana New" w:hint="cs"/>
          <w:sz w:val="30"/>
          <w:szCs w:val="30"/>
          <w:cs/>
        </w:rPr>
        <w:t>กลุ่มบริษัทรับรู้สินทรัพย์ไม่มีตัวตนที่เกิดจากข้อตกลงสัญญาสัมปทานบริการเมื่อมีสิทธิเรียกเก็บค่าใช้บริการโครงสร้างพื้นฐานสัมปทาน สินทรัพย์ไม่มีตัวตนที่ได้รับเป็นค่าตอบแทนในการให้บริการก่อสร้างตามข้อตกลง</w:t>
      </w:r>
      <w:r w:rsidR="00A17737" w:rsidRPr="00F867BF">
        <w:rPr>
          <w:rFonts w:ascii="Angsana New" w:eastAsia="Calibri" w:hAnsi="Angsana New"/>
          <w:sz w:val="30"/>
          <w:szCs w:val="30"/>
        </w:rPr>
        <w:t xml:space="preserve"> </w:t>
      </w:r>
      <w:r w:rsidRPr="00F867BF">
        <w:rPr>
          <w:rFonts w:ascii="Angsana New" w:eastAsia="Calibri" w:hAnsi="Angsana New" w:hint="cs"/>
          <w:sz w:val="30"/>
          <w:szCs w:val="30"/>
          <w:cs/>
        </w:rPr>
        <w:t>สัมปทานบริการซึ่งรับรู้รายการเมื่อเริ่มแรกด้วยมูลค่ายุติธรรมโดยอ้างอิงกับมูลค่ายุติธรรมของบริการที่ได้ให้หลังจากการรับรู้รายการเมื่อเริ่มแรก สินทรัพย์ไม่มีตัวตนจะวัดมูลค่าด้วยราคาทุนซึ่งรวมต้นทุนการกู้ยืมหักค่าตัดจำหน่ายสะสมและขาดทุนจากการด้อยค่าสะสม</w:t>
      </w:r>
    </w:p>
    <w:p w14:paraId="4442344A" w14:textId="77777777" w:rsidR="00AF40A0" w:rsidRPr="00F867BF" w:rsidRDefault="00AF40A0" w:rsidP="00FD54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30D5A3BC" w14:textId="77777777" w:rsidR="00C90171" w:rsidRPr="00F867BF" w:rsidRDefault="00C90171" w:rsidP="00834276">
      <w:pPr>
        <w:pStyle w:val="Heading8"/>
        <w:numPr>
          <w:ilvl w:val="1"/>
          <w:numId w:val="30"/>
        </w:numPr>
        <w:jc w:val="thaiDistribute"/>
        <w:rPr>
          <w:i/>
          <w:iCs/>
          <w:sz w:val="30"/>
          <w:szCs w:val="30"/>
          <w:cs/>
          <w:lang w:val="th-TH"/>
        </w:rPr>
      </w:pPr>
      <w:bookmarkStart w:id="2" w:name="_Hlk62132855"/>
      <w:r w:rsidRPr="00F867BF">
        <w:rPr>
          <w:rFonts w:hint="cs"/>
          <w:i/>
          <w:iCs/>
          <w:sz w:val="30"/>
          <w:szCs w:val="30"/>
          <w:cs/>
          <w:lang w:val="th-TH"/>
        </w:rPr>
        <w:t>สัญญาเช่า</w:t>
      </w:r>
    </w:p>
    <w:p w14:paraId="154021A3" w14:textId="77777777" w:rsidR="00C90171" w:rsidRPr="00F867BF" w:rsidRDefault="00C90171" w:rsidP="00C90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</w:pPr>
    </w:p>
    <w:p w14:paraId="035DEDE3" w14:textId="0B21AFBB" w:rsidR="00C90171" w:rsidRPr="00F867BF" w:rsidRDefault="00C90171" w:rsidP="00C90171">
      <w:pPr>
        <w:spacing w:line="240" w:lineRule="auto"/>
        <w:ind w:left="540"/>
        <w:jc w:val="thaiDistribute"/>
      </w:pPr>
      <w:r w:rsidRPr="00F867BF">
        <w:rPr>
          <w:rFonts w:hint="cs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834276" w:rsidRPr="00F867BF">
        <w:rPr>
          <w:rFonts w:hint="cs"/>
          <w:cs/>
        </w:rPr>
        <w:t xml:space="preserve"> </w:t>
      </w:r>
      <w:r w:rsidR="009542EE" w:rsidRPr="00F867BF">
        <w:rPr>
          <w:rFonts w:hint="cs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54BC50B" w14:textId="01FB156C" w:rsidR="004679C0" w:rsidRPr="00F867BF" w:rsidRDefault="004679C0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cs/>
        </w:rPr>
      </w:pPr>
    </w:p>
    <w:p w14:paraId="3AC09713" w14:textId="59D6ECEA" w:rsidR="00C90171" w:rsidRPr="00F867BF" w:rsidRDefault="00C90171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i/>
          <w:iCs/>
        </w:rPr>
      </w:pPr>
      <w:r w:rsidRPr="00F867BF">
        <w:rPr>
          <w:rFonts w:hint="cs"/>
          <w:i/>
          <w:iCs/>
          <w:cs/>
        </w:rPr>
        <w:t>ในฐานะผู้เช่า</w:t>
      </w:r>
    </w:p>
    <w:p w14:paraId="386A5C4E" w14:textId="77777777" w:rsidR="000F2354" w:rsidRPr="00F867BF" w:rsidRDefault="000F2354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</w:pPr>
    </w:p>
    <w:p w14:paraId="3F3F5515" w14:textId="2FA53CB1" w:rsidR="00C90171" w:rsidRPr="00F867BF" w:rsidRDefault="00C90171" w:rsidP="00C90171">
      <w:pPr>
        <w:spacing w:line="240" w:lineRule="auto"/>
        <w:ind w:left="540"/>
        <w:jc w:val="thaiDistribute"/>
      </w:pPr>
      <w:r w:rsidRPr="00F867BF">
        <w:rPr>
          <w:rFonts w:hint="cs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9542EE" w:rsidRPr="00F867BF">
        <w:rPr>
          <w:rFonts w:hint="cs"/>
          <w:cs/>
        </w:rPr>
        <w:t>ของแต่ละส่วนประกอบ</w:t>
      </w:r>
      <w:r w:rsidRPr="00F867BF">
        <w:rPr>
          <w:rFonts w:hint="cs"/>
          <w:cs/>
        </w:rPr>
        <w:t xml:space="preserve"> สำหรับสัญญาเช่า</w:t>
      </w:r>
      <w:r w:rsidRPr="00F867BF">
        <w:rPr>
          <w:cs/>
        </w:rPr>
        <w:t>อสังหาริมทรัพย์</w:t>
      </w:r>
      <w:r w:rsidR="00673FF6" w:rsidRPr="00F867BF">
        <w:t xml:space="preserve"> </w:t>
      </w:r>
      <w:r w:rsidRPr="00F867BF">
        <w:rPr>
          <w:cs/>
        </w:rPr>
        <w:t>กลุ่ม</w:t>
      </w:r>
      <w:r w:rsidRPr="00F867BF">
        <w:rPr>
          <w:rFonts w:hint="cs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9542EE" w:rsidRPr="00F867BF">
        <w:rPr>
          <w:rFonts w:hint="cs"/>
          <w:cs/>
        </w:rPr>
        <w:t>ทั้งหมด</w:t>
      </w:r>
      <w:r w:rsidRPr="00F867BF">
        <w:rPr>
          <w:rFonts w:hint="cs"/>
          <w:cs/>
        </w:rPr>
        <w:t xml:space="preserve"> </w:t>
      </w:r>
    </w:p>
    <w:p w14:paraId="60722D14" w14:textId="77777777" w:rsidR="0050206E" w:rsidRPr="00F867BF" w:rsidRDefault="0050206E" w:rsidP="00C90171">
      <w:pPr>
        <w:spacing w:line="240" w:lineRule="auto"/>
        <w:ind w:left="540"/>
        <w:jc w:val="thaiDistribute"/>
        <w:rPr>
          <w:cs/>
        </w:rPr>
      </w:pPr>
    </w:p>
    <w:p w14:paraId="2465D73A" w14:textId="5945DB37" w:rsidR="00C90171" w:rsidRPr="00F867BF" w:rsidRDefault="00C90171" w:rsidP="00C9017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1FE8995" w14:textId="77777777" w:rsidR="00C90171" w:rsidRPr="00F867BF" w:rsidRDefault="00C90171" w:rsidP="00C9017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F11E33" w14:textId="0AFA5C46" w:rsidR="00C90171" w:rsidRPr="00F867BF" w:rsidRDefault="00C90171" w:rsidP="00C9017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9542EE" w:rsidRPr="00F867BF">
        <w:rPr>
          <w:rFonts w:ascii="Angsana New" w:hAnsi="Angsana New" w:hint="cs"/>
          <w:sz w:val="30"/>
          <w:szCs w:val="30"/>
          <w:cs/>
        </w:rPr>
        <w:t>เงินจ่ายล่วงหน้า</w:t>
      </w:r>
      <w:r w:rsidRPr="00F867BF">
        <w:rPr>
          <w:rFonts w:ascii="Angsana New" w:hAnsi="Angsana New" w:hint="cs"/>
          <w:sz w:val="30"/>
          <w:szCs w:val="30"/>
          <w:cs/>
        </w:rPr>
        <w:t>รวมกับต้นทุนทางตรงเริ่มแรก</w:t>
      </w:r>
      <w:r w:rsidR="009542EE" w:rsidRPr="00F867BF">
        <w:rPr>
          <w:rFonts w:ascii="Angsana New" w:hAnsi="Angsana New" w:hint="cs"/>
          <w:sz w:val="30"/>
          <w:szCs w:val="30"/>
          <w:cs/>
        </w:rPr>
        <w:t xml:space="preserve"> </w:t>
      </w:r>
      <w:r w:rsidRPr="00F867BF">
        <w:rPr>
          <w:rFonts w:ascii="Angsana New" w:hAnsi="Angsana New" w:hint="cs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</w:t>
      </w:r>
      <w:r w:rsidR="009542EE" w:rsidRPr="00F867BF">
        <w:rPr>
          <w:rFonts w:ascii="Angsana New" w:hAnsi="Angsana New" w:hint="cs"/>
          <w:sz w:val="30"/>
          <w:szCs w:val="30"/>
          <w:cs/>
        </w:rPr>
        <w:t>ที่</w:t>
      </w:r>
      <w:r w:rsidRPr="00F867BF">
        <w:rPr>
          <w:rFonts w:ascii="Angsana New" w:hAnsi="Angsana New" w:hint="cs"/>
          <w:sz w:val="30"/>
          <w:szCs w:val="30"/>
          <w:cs/>
        </w:rPr>
        <w:t>โอนกรรมสิทธิ์ในสินทรัพย์ที่เช่าให้กับกลุ่ม</w:t>
      </w:r>
      <w:r w:rsidRPr="00F867BF">
        <w:rPr>
          <w:rFonts w:ascii="Angsana New" w:hAnsi="Angsana New" w:hint="cs"/>
          <w:sz w:val="30"/>
          <w:szCs w:val="30"/>
          <w:cs/>
        </w:rPr>
        <w:lastRenderedPageBreak/>
        <w:t xml:space="preserve">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59207B25" w14:textId="77777777" w:rsidR="00C90171" w:rsidRPr="00F867BF" w:rsidRDefault="00C90171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51DF13" w14:textId="28CC839F" w:rsidR="00C90171" w:rsidRPr="00F867BF" w:rsidRDefault="00C90171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DF4F6C" w:rsidRPr="00F867BF">
        <w:rPr>
          <w:rFonts w:ascii="Angsana New" w:hAnsi="Angsana New" w:hint="cs"/>
          <w:sz w:val="30"/>
          <w:szCs w:val="30"/>
          <w:cs/>
        </w:rPr>
        <w:t>ต้องจ่ายทั้งหมดตามสัญญา ทั้งนี้</w:t>
      </w:r>
      <w:r w:rsidR="001A3450" w:rsidRPr="00F867BF">
        <w:rPr>
          <w:rFonts w:ascii="Angsana New" w:hAnsi="Angsana New" w:hint="cs"/>
          <w:sz w:val="30"/>
          <w:szCs w:val="30"/>
          <w:cs/>
        </w:rPr>
        <w:t xml:space="preserve"> </w:t>
      </w:r>
      <w:r w:rsidRPr="00F867BF">
        <w:rPr>
          <w:rFonts w:ascii="Angsana New" w:hAnsi="Angsana New" w:hint="cs"/>
          <w:sz w:val="30"/>
          <w:szCs w:val="30"/>
          <w:cs/>
        </w:rPr>
        <w:t>กลุ่มบริษัทใช้อัตราดอกเบี้ยเงินกู้ยืมส่วนเพิ่ม</w:t>
      </w:r>
      <w:r w:rsidR="0050206E" w:rsidRPr="00F867BF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DF4F6C" w:rsidRPr="00F867BF">
        <w:rPr>
          <w:rFonts w:ascii="Angsana New" w:hAnsi="Angsana New" w:hint="cs"/>
          <w:sz w:val="30"/>
          <w:szCs w:val="30"/>
          <w:cs/>
        </w:rPr>
        <w:t xml:space="preserve">ในการคิดลดเป็นมูลค่าปัจจุบัน </w:t>
      </w:r>
      <w:r w:rsidRPr="00F867BF">
        <w:rPr>
          <w:rFonts w:ascii="Angsana New" w:hAnsi="Angsana New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42B5733" w14:textId="4B9DAC27" w:rsidR="006F7B32" w:rsidRPr="00F867BF" w:rsidRDefault="006F7B32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9615BA9" w14:textId="7117FE2B" w:rsidR="00C90171" w:rsidRPr="00F867BF" w:rsidRDefault="00C90171" w:rsidP="00C9017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</w:t>
      </w:r>
      <w:r w:rsidR="008F68DF" w:rsidRPr="00F867BF">
        <w:rPr>
          <w:rFonts w:ascii="Angsana New" w:hAnsi="Angsana New" w:hint="cs"/>
          <w:sz w:val="30"/>
          <w:szCs w:val="30"/>
          <w:cs/>
        </w:rPr>
        <w:t>วิธี</w:t>
      </w:r>
      <w:r w:rsidRPr="00F867BF">
        <w:rPr>
          <w:rFonts w:ascii="Angsana New" w:hAnsi="Angsana New" w:hint="cs"/>
          <w:sz w:val="30"/>
          <w:szCs w:val="30"/>
          <w:cs/>
        </w:rPr>
        <w:t xml:space="preserve">ดอกเบี้ยที่แท้จริง และหนี้สินตามสัญญาเช่าจะถูกวัดมูลค่าใหม่เมื่อมีการเปลี่ยนแปลงสัญญาเช่า </w:t>
      </w:r>
      <w:r w:rsidR="008F68DF" w:rsidRPr="00F867BF">
        <w:rPr>
          <w:rFonts w:ascii="Angsana New" w:hAnsi="Angsana New" w:hint="cs"/>
          <w:sz w:val="30"/>
          <w:szCs w:val="30"/>
          <w:cs/>
        </w:rPr>
        <w:t xml:space="preserve">หรือมีการเปลี่ยนแปลงการประเมินการเลือกใช้สิทธิที่ระบุในสัญญาเช่า </w:t>
      </w:r>
      <w:r w:rsidRPr="00F867BF">
        <w:rPr>
          <w:rFonts w:ascii="Angsana New" w:hAnsi="Angsana New" w:hint="cs"/>
          <w:sz w:val="30"/>
          <w:szCs w:val="30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5D40129A" w14:textId="77777777" w:rsidR="00A413DB" w:rsidRPr="00F867BF" w:rsidRDefault="00A413DB" w:rsidP="00366504">
      <w:pPr>
        <w:pStyle w:val="BodyText"/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0EB4CE79" w14:textId="2576E51B" w:rsidR="00C90171" w:rsidRPr="00F867BF" w:rsidRDefault="00C90171" w:rsidP="0050206E">
      <w:pPr>
        <w:pStyle w:val="BodyText"/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867BF">
        <w:rPr>
          <w:rFonts w:ascii="Angsana New" w:hAnsi="Angsana New" w:hint="cs"/>
          <w:i/>
          <w:iCs/>
          <w:sz w:val="30"/>
          <w:szCs w:val="30"/>
          <w:cs/>
        </w:rPr>
        <w:t>ในฐานะผู้ให้เช่า</w:t>
      </w:r>
    </w:p>
    <w:p w14:paraId="0BFC38A1" w14:textId="77777777" w:rsidR="000F2354" w:rsidRPr="00F867BF" w:rsidRDefault="000F2354" w:rsidP="0050206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E3BF8A" w14:textId="08FFC4F4" w:rsidR="00C90171" w:rsidRPr="00F867BF" w:rsidRDefault="00C90171" w:rsidP="00C9017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</w:t>
      </w:r>
      <w:r w:rsidR="008F68DF" w:rsidRPr="00F867BF">
        <w:rPr>
          <w:rFonts w:ascii="Angsana New" w:hAnsi="Angsana New" w:hint="cs"/>
          <w:sz w:val="30"/>
          <w:szCs w:val="30"/>
          <w:cs/>
        </w:rPr>
        <w:t>ของสัญญา</w:t>
      </w:r>
      <w:r w:rsidRPr="00F867BF">
        <w:rPr>
          <w:rFonts w:ascii="Angsana New" w:hAnsi="Angsana New" w:hint="cs"/>
          <w:sz w:val="30"/>
          <w:szCs w:val="30"/>
          <w:cs/>
        </w:rPr>
        <w:t xml:space="preserve">ตามเกณฑ์ราคาขายที่เป็นเอกเทศ </w:t>
      </w:r>
    </w:p>
    <w:p w14:paraId="5937FAA1" w14:textId="77777777" w:rsidR="00C90171" w:rsidRPr="00F867BF" w:rsidRDefault="00C90171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96E919" w14:textId="6E7D2BAC" w:rsidR="00C90171" w:rsidRPr="00F867BF" w:rsidRDefault="00C90171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ณ วันเริ่มต้นของสัญญา</w:t>
      </w:r>
      <w:r w:rsidR="008F68DF" w:rsidRPr="00F867BF">
        <w:rPr>
          <w:rFonts w:ascii="Angsana New" w:hAnsi="Angsana New" w:hint="cs"/>
          <w:sz w:val="30"/>
          <w:szCs w:val="30"/>
          <w:cs/>
        </w:rPr>
        <w:t>ให้</w:t>
      </w:r>
      <w:r w:rsidRPr="00F867BF">
        <w:rPr>
          <w:rFonts w:ascii="Angsana New" w:hAnsi="Angsana New" w:hint="cs"/>
          <w:sz w:val="30"/>
          <w:szCs w:val="30"/>
          <w:cs/>
        </w:rPr>
        <w:t>เช่า</w:t>
      </w:r>
      <w:r w:rsidR="008F68DF" w:rsidRPr="00F867BF">
        <w:rPr>
          <w:rFonts w:ascii="Angsana New" w:hAnsi="Angsana New" w:hint="cs"/>
          <w:sz w:val="30"/>
          <w:szCs w:val="30"/>
          <w:cs/>
        </w:rPr>
        <w:t xml:space="preserve"> กลุ่มบริษัทพิจารณาจัดประเภทสัญญาเช่าที่</w:t>
      </w:r>
      <w:r w:rsidRPr="00F867BF">
        <w:rPr>
          <w:rFonts w:ascii="Angsana New" w:hAnsi="Angsana New" w:hint="cs"/>
          <w:sz w:val="30"/>
          <w:szCs w:val="30"/>
          <w:cs/>
        </w:rPr>
        <w:t>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</w:t>
      </w:r>
      <w:r w:rsidR="008F68DF" w:rsidRPr="00F867BF">
        <w:rPr>
          <w:rFonts w:ascii="Angsana New" w:hAnsi="Angsana New" w:hint="cs"/>
          <w:sz w:val="30"/>
          <w:szCs w:val="30"/>
          <w:cs/>
        </w:rPr>
        <w:t>เป็นสัญญาเช่าเงินทุน</w:t>
      </w:r>
      <w:r w:rsidRPr="00F867BF">
        <w:rPr>
          <w:rFonts w:ascii="Angsana New" w:hAnsi="Angsana New" w:hint="cs"/>
          <w:sz w:val="30"/>
          <w:szCs w:val="30"/>
          <w:cs/>
        </w:rPr>
        <w:t xml:space="preserve"> สัญญา</w:t>
      </w:r>
      <w:r w:rsidR="008F68DF" w:rsidRPr="00F867BF">
        <w:rPr>
          <w:rFonts w:ascii="Angsana New" w:hAnsi="Angsana New" w:hint="cs"/>
          <w:sz w:val="30"/>
          <w:szCs w:val="30"/>
          <w:cs/>
        </w:rPr>
        <w:t>ที่ไม่เข้าเงื่อนไขดังกล่าว</w:t>
      </w:r>
      <w:r w:rsidRPr="00F867BF">
        <w:rPr>
          <w:rFonts w:ascii="Angsana New" w:hAnsi="Angsana New" w:hint="cs"/>
          <w:sz w:val="30"/>
          <w:szCs w:val="30"/>
          <w:cs/>
        </w:rPr>
        <w:t>จะจัดประเภทเป็นสัญญาเช่าดำเนินงาน</w:t>
      </w:r>
    </w:p>
    <w:p w14:paraId="5F795286" w14:textId="77777777" w:rsidR="00C90171" w:rsidRPr="00F867BF" w:rsidRDefault="00C90171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69F8F9" w14:textId="71162A30" w:rsidR="00C90171" w:rsidRPr="00F867BF" w:rsidRDefault="00C90171" w:rsidP="0036650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/>
          <w:sz w:val="30"/>
          <w:szCs w:val="30"/>
          <w:cs/>
        </w:rPr>
        <w:t>กลุ่มบริษัทรับรู้ค่าเช่ารับจากสัญญาเช่าดำเนินงาน</w:t>
      </w:r>
      <w:r w:rsidR="008F68DF" w:rsidRPr="00F867BF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F867BF">
        <w:rPr>
          <w:rFonts w:ascii="Angsana New" w:hAnsi="Angsana New" w:hint="cs"/>
          <w:sz w:val="30"/>
          <w:szCs w:val="30"/>
          <w:cs/>
        </w:rPr>
        <w:t>ด้วย</w:t>
      </w:r>
      <w:r w:rsidRPr="00F867BF">
        <w:rPr>
          <w:rFonts w:ascii="Angsana New" w:hAnsi="Angsana New"/>
          <w:sz w:val="30"/>
          <w:szCs w:val="30"/>
          <w:cs/>
        </w:rPr>
        <w:t>วิธีเส้นตรงตลอดอายุสัญญาเช่า</w:t>
      </w:r>
      <w:r w:rsidRPr="00F867BF">
        <w:rPr>
          <w:rFonts w:ascii="Angsana New" w:hAnsi="Angsana New" w:hint="cs"/>
          <w:sz w:val="30"/>
          <w:szCs w:val="30"/>
          <w:cs/>
        </w:rPr>
        <w:t>และ</w:t>
      </w:r>
      <w:r w:rsidRPr="00F867BF">
        <w:rPr>
          <w:rFonts w:ascii="Angsana New" w:hAnsi="Angsana New"/>
          <w:sz w:val="30"/>
          <w:szCs w:val="30"/>
          <w:cs/>
        </w:rPr>
        <w:t xml:space="preserve">แสดงเป็นส่วนหนึ่งของรายได้อื่น ค่าเช่าที่อาจเกิดขึ้นรับรู้เป็นรายได้ในรอบระยะเวลาบัญชีที่ได้รับ </w:t>
      </w:r>
    </w:p>
    <w:bookmarkEnd w:id="2"/>
    <w:p w14:paraId="23A9E214" w14:textId="77777777" w:rsidR="00BA5846" w:rsidRPr="00F867BF" w:rsidRDefault="00BA5846" w:rsidP="00E6006D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442698" w14:textId="3FAB24A7" w:rsidR="00E6006D" w:rsidRPr="00F867BF" w:rsidRDefault="00E6006D" w:rsidP="00E6006D">
      <w:pPr>
        <w:pStyle w:val="ListParagraph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867BF">
        <w:rPr>
          <w:rFonts w:ascii="Angsana New" w:hAnsi="Angsana New" w:hint="cs"/>
          <w:color w:val="000000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</w:t>
      </w:r>
      <w:r w:rsidR="00C374F9" w:rsidRPr="00F867BF">
        <w:rPr>
          <w:rFonts w:ascii="Angsana New" w:hAnsi="Angsana New"/>
          <w:color w:val="000000"/>
          <w:sz w:val="30"/>
          <w:szCs w:val="30"/>
        </w:rPr>
        <w:t xml:space="preserve"> </w:t>
      </w:r>
      <w:r w:rsidRPr="00F867BF">
        <w:rPr>
          <w:rFonts w:ascii="Angsana New" w:hAnsi="Angsana New" w:hint="cs"/>
          <w:color w:val="000000"/>
          <w:sz w:val="30"/>
          <w:szCs w:val="30"/>
          <w:cs/>
        </w:rPr>
        <w:t xml:space="preserve">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</w:t>
      </w:r>
      <w:r w:rsidRPr="00F867B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867BF">
        <w:rPr>
          <w:rFonts w:ascii="Angsana New" w:hAnsi="Angsana New" w:hint="cs"/>
          <w:b/>
          <w:sz w:val="30"/>
          <w:szCs w:val="30"/>
          <w:cs/>
        </w:rPr>
        <w:t>ตัดรายการลูกหนี้สัญญาเช่าตามที่เปิดเผยในหมายเหตุข้อ</w:t>
      </w:r>
      <w:r w:rsidRPr="00F867BF">
        <w:rPr>
          <w:rFonts w:ascii="Angsana New" w:hAnsi="Angsana New" w:hint="cs"/>
          <w:bCs/>
          <w:sz w:val="30"/>
          <w:szCs w:val="30"/>
        </w:rPr>
        <w:t xml:space="preserve"> </w:t>
      </w:r>
      <w:r w:rsidR="00641E05" w:rsidRPr="00F867BF">
        <w:rPr>
          <w:rFonts w:ascii="Angsana New" w:hAnsi="Angsana New"/>
          <w:bCs/>
          <w:sz w:val="30"/>
          <w:szCs w:val="30"/>
        </w:rPr>
        <w:t>4</w:t>
      </w:r>
      <w:r w:rsidRPr="00F867BF">
        <w:rPr>
          <w:rFonts w:ascii="Angsana New" w:hAnsi="Angsana New" w:hint="cs"/>
          <w:sz w:val="30"/>
          <w:szCs w:val="30"/>
          <w:cs/>
        </w:rPr>
        <w:t>(ง)</w:t>
      </w:r>
      <w:r w:rsidRPr="00F867BF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5684C408" w14:textId="77777777" w:rsidR="00AB3850" w:rsidRPr="00F867BF" w:rsidRDefault="00AB3850" w:rsidP="00E6006D">
      <w:pPr>
        <w:pStyle w:val="ListParagraph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C5F7B6E" w14:textId="0395E272" w:rsidR="00F97F74" w:rsidRPr="00F867BF" w:rsidRDefault="00F97F74" w:rsidP="00EC2289">
      <w:pPr>
        <w:pStyle w:val="Heading8"/>
        <w:numPr>
          <w:ilvl w:val="1"/>
          <w:numId w:val="30"/>
        </w:numPr>
        <w:rPr>
          <w:i/>
          <w:iCs/>
          <w:sz w:val="30"/>
          <w:szCs w:val="30"/>
        </w:rPr>
      </w:pPr>
      <w:r w:rsidRPr="00F867BF">
        <w:rPr>
          <w:rFonts w:hint="cs"/>
          <w:i/>
          <w:iCs/>
          <w:sz w:val="30"/>
          <w:szCs w:val="30"/>
          <w:cs/>
        </w:rPr>
        <w:lastRenderedPageBreak/>
        <w:t>การด้อยค่า</w:t>
      </w:r>
      <w:r w:rsidR="00833FC8" w:rsidRPr="00F867BF">
        <w:rPr>
          <w:rFonts w:hint="cs"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7D271484" w14:textId="77777777" w:rsidR="00015D9B" w:rsidRPr="00F867BF" w:rsidRDefault="00015D9B" w:rsidP="002265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4B1200" w14:textId="660DD1F5" w:rsidR="00CE120F" w:rsidRPr="00F867BF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867BF">
        <w:rPr>
          <w:rFonts w:ascii="Angsana New" w:eastAsia="Calibri" w:hAnsi="Angsana New" w:hint="cs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754861" w:rsidRPr="00F867BF">
        <w:rPr>
          <w:rFonts w:ascii="Angsana New" w:eastAsia="Calibri" w:hAnsi="Angsana New" w:hint="cs"/>
          <w:sz w:val="30"/>
          <w:szCs w:val="30"/>
        </w:rPr>
        <w:t xml:space="preserve"> </w:t>
      </w:r>
      <w:r w:rsidRPr="00F867BF">
        <w:rPr>
          <w:rFonts w:ascii="Angsana New" w:eastAsia="Calibri" w:hAnsi="Angsana New" w:hint="cs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="00CE120F" w:rsidRPr="00F867BF">
        <w:rPr>
          <w:rFonts w:ascii="Angsana New" w:eastAsia="Calibri" w:hAnsi="Angsana New" w:hint="cs"/>
          <w:sz w:val="30"/>
          <w:szCs w:val="30"/>
          <w:cs/>
        </w:rPr>
        <w:t>สำหรับค่าความนิยมจะประมาณมูลค่าที่คาดว่าจะได้</w:t>
      </w:r>
      <w:r w:rsidR="00F062A4" w:rsidRPr="00F867BF">
        <w:rPr>
          <w:rFonts w:ascii="Angsana New" w:eastAsia="Calibri" w:hAnsi="Angsana New" w:hint="cs"/>
          <w:sz w:val="30"/>
          <w:szCs w:val="30"/>
          <w:cs/>
        </w:rPr>
        <w:t>รับคืน</w:t>
      </w:r>
      <w:r w:rsidR="002265BA" w:rsidRPr="00F867BF">
        <w:rPr>
          <w:rFonts w:ascii="Angsana New" w:eastAsia="Calibri" w:hAnsi="Angsana New"/>
          <w:sz w:val="30"/>
          <w:szCs w:val="30"/>
        </w:rPr>
        <w:t xml:space="preserve"> </w:t>
      </w:r>
      <w:r w:rsidR="00F062A4" w:rsidRPr="00F867BF">
        <w:rPr>
          <w:rFonts w:ascii="Angsana New" w:eastAsia="Calibri" w:hAnsi="Angsana New" w:hint="cs"/>
          <w:sz w:val="30"/>
          <w:szCs w:val="30"/>
          <w:cs/>
        </w:rPr>
        <w:t>ทุกปีในช่วงเวลาเดียวกัน</w:t>
      </w:r>
    </w:p>
    <w:p w14:paraId="19EFAA95" w14:textId="77777777" w:rsidR="009B60DC" w:rsidRPr="00F867BF" w:rsidRDefault="009B60DC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309C3A0" w14:textId="5254C4A6" w:rsidR="00015D9B" w:rsidRPr="00F867BF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867BF">
        <w:rPr>
          <w:rFonts w:ascii="Angsana New" w:eastAsia="Calibri" w:hAnsi="Angsana New" w:hint="cs"/>
          <w:sz w:val="30"/>
          <w:szCs w:val="30"/>
          <w:cs/>
        </w:rPr>
        <w:t>ขาดทุนจากการด้อยค่ารับรู้</w:t>
      </w:r>
      <w:r w:rsidR="00754861" w:rsidRPr="00F867BF">
        <w:rPr>
          <w:rFonts w:ascii="Angsana New" w:eastAsia="Calibri" w:hAnsi="Angsana New" w:hint="cs"/>
          <w:sz w:val="30"/>
          <w:szCs w:val="30"/>
          <w:cs/>
        </w:rPr>
        <w:t>ในกำไรหรือขาดทุน</w:t>
      </w:r>
      <w:r w:rsidRPr="00F867BF">
        <w:rPr>
          <w:rFonts w:ascii="Angsana New" w:eastAsia="Calibri" w:hAnsi="Angsana New" w:hint="cs"/>
          <w:sz w:val="30"/>
          <w:szCs w:val="30"/>
          <w:cs/>
        </w:rPr>
        <w:t xml:space="preserve"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</w:t>
      </w:r>
      <w:r w:rsidR="00504C02" w:rsidRPr="00F867BF">
        <w:rPr>
          <w:rFonts w:ascii="Angsana New" w:eastAsia="Calibri" w:hAnsi="Angsana New" w:hint="cs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="00F062A4" w:rsidRPr="00F867BF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504C02" w:rsidRPr="00F867BF">
        <w:rPr>
          <w:rFonts w:ascii="Angsana New" w:eastAsia="Calibri" w:hAnsi="Angsana New" w:hint="cs"/>
          <w:sz w:val="30"/>
          <w:szCs w:val="30"/>
          <w:cs/>
        </w:rPr>
        <w:t>ในกรณีนี้จะรับรู้ในส่วนของผู้ถือหุ้น</w:t>
      </w:r>
    </w:p>
    <w:p w14:paraId="28A29217" w14:textId="77777777" w:rsidR="00E42619" w:rsidRPr="00F867BF" w:rsidRDefault="00E42619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8792B5C" w14:textId="5E8558E5" w:rsidR="00015D9B" w:rsidRPr="00F867BF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867BF">
        <w:rPr>
          <w:rFonts w:ascii="Angsana New" w:eastAsia="Calibri" w:hAnsi="Angsana New" w:hint="cs"/>
          <w:sz w:val="30"/>
          <w:szCs w:val="30"/>
          <w:cs/>
        </w:rPr>
        <w:t>มูลค่าที่คาดว่าจะได้รับคืน</w:t>
      </w:r>
      <w:r w:rsidR="00D82CF0" w:rsidRPr="00F867BF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F867BF">
        <w:rPr>
          <w:rFonts w:ascii="Angsana New" w:eastAsia="Calibri" w:hAnsi="Angsana New" w:hint="cs"/>
          <w:sz w:val="3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</w:t>
      </w:r>
      <w:r w:rsidR="00F062A4" w:rsidRPr="00F867BF">
        <w:rPr>
          <w:rFonts w:ascii="Angsana New" w:eastAsia="Calibri" w:hAnsi="Angsana New" w:hint="cs"/>
          <w:sz w:val="30"/>
          <w:szCs w:val="30"/>
          <w:cs/>
        </w:rPr>
        <w:t xml:space="preserve">การขายแล้วแต่มูลค่าใดจะสูงกว่า </w:t>
      </w:r>
      <w:r w:rsidRPr="00F867BF">
        <w:rPr>
          <w:rFonts w:ascii="Angsana New" w:eastAsia="Calibri" w:hAnsi="Angsana New" w:hint="cs"/>
          <w:sz w:val="30"/>
          <w:szCs w:val="30"/>
          <w:cs/>
        </w:rPr>
        <w:t>ในการประเ</w:t>
      </w:r>
      <w:r w:rsidR="00C512AC" w:rsidRPr="00F867BF">
        <w:rPr>
          <w:rFonts w:ascii="Angsana New" w:eastAsia="Calibri" w:hAnsi="Angsana New" w:hint="cs"/>
          <w:sz w:val="30"/>
          <w:szCs w:val="30"/>
          <w:cs/>
        </w:rPr>
        <w:t xml:space="preserve">มินมูลค่าจากการใช้ของสินทรัพย์ </w:t>
      </w:r>
      <w:r w:rsidRPr="00F867BF">
        <w:rPr>
          <w:rFonts w:ascii="Angsana New" w:eastAsia="Calibri" w:hAnsi="Angsana New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เพื่อให้สะท้อนมูลค่าที่อาจประเมินได้ในตลาดปัจจุบัน ซึ่งแปรไปตามเวลา</w:t>
      </w:r>
      <w:r w:rsidR="00C512AC" w:rsidRPr="00F867BF">
        <w:rPr>
          <w:rFonts w:ascii="Angsana New" w:eastAsia="Calibri" w:hAnsi="Angsana New" w:hint="cs"/>
          <w:sz w:val="30"/>
          <w:szCs w:val="30"/>
          <w:cs/>
        </w:rPr>
        <w:t xml:space="preserve">และความเสี่ยงที่มีต่อสินทรัพย์ </w:t>
      </w:r>
      <w:r w:rsidRPr="00F867BF">
        <w:rPr>
          <w:rFonts w:ascii="Angsana New" w:eastAsia="Calibri" w:hAnsi="Angsana New" w:hint="cs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A9E6684" w14:textId="77777777" w:rsidR="00B21ECC" w:rsidRPr="00F867BF" w:rsidRDefault="00B21ECC" w:rsidP="003012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5DE394F5" w14:textId="563E5CE9" w:rsidR="00F93557" w:rsidRPr="00F867BF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ขาดทุนจากการด้อยค่าของสินทรัพย์ที่เคยรับรู้ในปีก่อนจะถูก</w:t>
      </w:r>
      <w:r w:rsidR="00754861" w:rsidRPr="00F867BF">
        <w:rPr>
          <w:rFonts w:ascii="Angsana New" w:hAnsi="Angsana New" w:hint="cs"/>
          <w:sz w:val="30"/>
          <w:szCs w:val="30"/>
          <w:cs/>
        </w:rPr>
        <w:t>กลับรายการ หากมีการเปลี่ยนแปลงประมาณการที่ใช้ในการคำนวณมูลค่าที่คาดว่าจะได้รับคืน</w:t>
      </w:r>
      <w:r w:rsidRPr="00F867BF">
        <w:rPr>
          <w:rFonts w:ascii="Angsana New" w:hAnsi="Angsana New" w:hint="cs"/>
          <w:sz w:val="30"/>
          <w:szCs w:val="30"/>
          <w:cs/>
        </w:rPr>
        <w:t xml:space="preserve"> </w:t>
      </w:r>
      <w:r w:rsidR="00754861" w:rsidRPr="00F867BF">
        <w:rPr>
          <w:rFonts w:ascii="Angsana New" w:hAnsi="Angsana New" w:hint="cs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="00C512AC" w:rsidRPr="00F867BF">
        <w:rPr>
          <w:rFonts w:ascii="Angsana New" w:hAnsi="Angsana New" w:hint="cs"/>
          <w:sz w:val="30"/>
          <w:szCs w:val="30"/>
          <w:cs/>
        </w:rPr>
        <w:t xml:space="preserve"> </w:t>
      </w:r>
      <w:r w:rsidRPr="00F867BF">
        <w:rPr>
          <w:rFonts w:ascii="Angsana New" w:hAnsi="Angsana New" w:hint="cs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F432C72" w14:textId="77777777" w:rsidR="00AE3D81" w:rsidRPr="00F867BF" w:rsidRDefault="00AE3D81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411D1F5" w14:textId="317F3475" w:rsidR="00964546" w:rsidRPr="00F867BF" w:rsidRDefault="00964546" w:rsidP="00EC2289">
      <w:pPr>
        <w:pStyle w:val="Heading8"/>
        <w:numPr>
          <w:ilvl w:val="1"/>
          <w:numId w:val="30"/>
        </w:numPr>
        <w:rPr>
          <w:i/>
          <w:iCs/>
          <w:sz w:val="30"/>
          <w:szCs w:val="30"/>
          <w:cs/>
        </w:rPr>
      </w:pPr>
      <w:r w:rsidRPr="00F867BF">
        <w:rPr>
          <w:rFonts w:hint="cs"/>
          <w:i/>
          <w:iCs/>
          <w:sz w:val="30"/>
          <w:szCs w:val="30"/>
          <w:cs/>
        </w:rPr>
        <w:t>ผลประโยชน์ของพนักงาน</w:t>
      </w:r>
    </w:p>
    <w:p w14:paraId="10293309" w14:textId="77777777" w:rsidR="00015D9B" w:rsidRPr="00F867BF" w:rsidRDefault="00015D9B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both"/>
      </w:pPr>
    </w:p>
    <w:p w14:paraId="1797AAD3" w14:textId="541981DA" w:rsidR="00015D9B" w:rsidRPr="00F867BF" w:rsidRDefault="004762B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both"/>
        <w:rPr>
          <w:i/>
          <w:iCs/>
        </w:rPr>
      </w:pPr>
      <w:r w:rsidRPr="00F867BF">
        <w:rPr>
          <w:rFonts w:hint="cs"/>
          <w:i/>
          <w:iCs/>
          <w:cs/>
        </w:rPr>
        <w:t>โครงการสมทบเงิน</w:t>
      </w:r>
    </w:p>
    <w:p w14:paraId="7197682D" w14:textId="77777777" w:rsidR="000F2354" w:rsidRPr="00F867BF" w:rsidRDefault="000F2354" w:rsidP="002265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723F729" w14:textId="5D66670E" w:rsidR="001D2166" w:rsidRPr="00F867BF" w:rsidRDefault="00986152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rFonts w:hint="cs"/>
          <w:cs/>
        </w:rPr>
        <w:t>ภาระผูกพันในการสมทบเข้า</w:t>
      </w:r>
      <w:r w:rsidR="00754861" w:rsidRPr="00F867BF">
        <w:rPr>
          <w:rFonts w:hint="cs"/>
          <w:cs/>
        </w:rPr>
        <w:t>กองทุนสำรองเลี้ยงชีพสำหรับพนักงานของกลุ่มบริษัท</w:t>
      </w:r>
      <w:r w:rsidRPr="00F867BF">
        <w:rPr>
          <w:rFonts w:hint="cs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65EA992" w14:textId="77777777" w:rsidR="00EF73EF" w:rsidRPr="00F867BF" w:rsidRDefault="00EF73EF" w:rsidP="007A64D6">
      <w:pPr>
        <w:tabs>
          <w:tab w:val="clear" w:pos="227"/>
          <w:tab w:val="clear" w:pos="454"/>
          <w:tab w:val="clear" w:pos="680"/>
          <w:tab w:val="decimal" w:pos="540"/>
          <w:tab w:val="left" w:pos="720"/>
        </w:tabs>
        <w:spacing w:line="240" w:lineRule="auto"/>
        <w:ind w:left="540"/>
        <w:jc w:val="both"/>
      </w:pPr>
    </w:p>
    <w:p w14:paraId="328D3C6F" w14:textId="77777777" w:rsidR="006F2344" w:rsidRPr="00F867BF" w:rsidRDefault="006F2344" w:rsidP="007A64D6">
      <w:pPr>
        <w:tabs>
          <w:tab w:val="clear" w:pos="227"/>
          <w:tab w:val="clear" w:pos="454"/>
          <w:tab w:val="clear" w:pos="680"/>
          <w:tab w:val="decimal" w:pos="540"/>
          <w:tab w:val="left" w:pos="720"/>
        </w:tabs>
        <w:spacing w:line="240" w:lineRule="auto"/>
        <w:ind w:left="540"/>
        <w:jc w:val="both"/>
      </w:pPr>
    </w:p>
    <w:p w14:paraId="0B28758F" w14:textId="77777777" w:rsidR="006F2344" w:rsidRPr="00F867BF" w:rsidRDefault="006F2344" w:rsidP="007A64D6">
      <w:pPr>
        <w:tabs>
          <w:tab w:val="clear" w:pos="227"/>
          <w:tab w:val="clear" w:pos="454"/>
          <w:tab w:val="clear" w:pos="680"/>
          <w:tab w:val="decimal" w:pos="540"/>
          <w:tab w:val="left" w:pos="720"/>
        </w:tabs>
        <w:spacing w:line="240" w:lineRule="auto"/>
        <w:ind w:left="540"/>
        <w:jc w:val="both"/>
      </w:pPr>
    </w:p>
    <w:p w14:paraId="1868E449" w14:textId="744238A4" w:rsidR="00015D9B" w:rsidRPr="00F867BF" w:rsidRDefault="004762B0" w:rsidP="007A64D6">
      <w:pPr>
        <w:tabs>
          <w:tab w:val="clear" w:pos="227"/>
          <w:tab w:val="clear" w:pos="454"/>
          <w:tab w:val="clear" w:pos="680"/>
          <w:tab w:val="decimal" w:pos="540"/>
          <w:tab w:val="left" w:pos="720"/>
        </w:tabs>
        <w:spacing w:line="240" w:lineRule="auto"/>
        <w:ind w:left="540"/>
        <w:jc w:val="both"/>
        <w:rPr>
          <w:i/>
          <w:iCs/>
        </w:rPr>
      </w:pPr>
      <w:r w:rsidRPr="00F867BF">
        <w:rPr>
          <w:rFonts w:hint="cs"/>
          <w:i/>
          <w:iCs/>
          <w:cs/>
        </w:rPr>
        <w:lastRenderedPageBreak/>
        <w:t>โครงการผลประโยชน์ที่กำหนดไว้</w:t>
      </w:r>
    </w:p>
    <w:p w14:paraId="6FEB5F85" w14:textId="77777777" w:rsidR="002265BA" w:rsidRPr="00F867BF" w:rsidRDefault="002265BA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220D5EF3" w14:textId="3D415D0F" w:rsidR="00754861" w:rsidRPr="00F867BF" w:rsidRDefault="00986152" w:rsidP="00754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rFonts w:hint="cs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A00EE5" w:rsidRPr="00F867BF">
        <w:rPr>
          <w:rFonts w:hint="cs"/>
          <w:cs/>
        </w:rPr>
        <w:t xml:space="preserve"> </w:t>
      </w:r>
      <w:r w:rsidRPr="00F867BF">
        <w:rPr>
          <w:rFonts w:hint="cs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="00754861" w:rsidRPr="00F867BF">
        <w:rPr>
          <w:rFonts w:hint="cs"/>
          <w:cs/>
        </w:rPr>
        <w:t>ซึ่ง</w:t>
      </w:r>
      <w:r w:rsidRPr="00F867BF">
        <w:rPr>
          <w:rFonts w:hint="cs"/>
          <w:cs/>
        </w:rPr>
        <w:t>จัดทำโดยนักคณิตศาสตร์ประกันภัยที่ได้รับอนุญาตเป็นประจำทุก</w:t>
      </w:r>
      <w:r w:rsidR="00A00EE5" w:rsidRPr="00F867BF">
        <w:rPr>
          <w:rFonts w:hint="cs"/>
          <w:cs/>
        </w:rPr>
        <w:t xml:space="preserve"> </w:t>
      </w:r>
      <w:r w:rsidR="00A71266" w:rsidRPr="00F867BF">
        <w:rPr>
          <w:rFonts w:hint="cs"/>
          <w:cs/>
        </w:rPr>
        <w:t xml:space="preserve">ๆ </w:t>
      </w:r>
      <w:r w:rsidR="00DE3F43" w:rsidRPr="00F867BF">
        <w:rPr>
          <w:rFonts w:hint="cs"/>
        </w:rPr>
        <w:t>3</w:t>
      </w:r>
      <w:r w:rsidR="00A71266" w:rsidRPr="00F867BF">
        <w:rPr>
          <w:rFonts w:hint="cs"/>
          <w:cs/>
        </w:rPr>
        <w:t xml:space="preserve"> </w:t>
      </w:r>
      <w:r w:rsidRPr="00F867BF">
        <w:rPr>
          <w:rFonts w:hint="cs"/>
          <w:cs/>
        </w:rPr>
        <w:t>ปี โดยวิธ</w:t>
      </w:r>
      <w:r w:rsidR="00C512AC" w:rsidRPr="00F867BF">
        <w:rPr>
          <w:rFonts w:hint="cs"/>
          <w:cs/>
        </w:rPr>
        <w:t>ีคิดลดแต่ละหน่วยที่ประมาณการไว้</w:t>
      </w:r>
      <w:r w:rsidRPr="00F867BF">
        <w:rPr>
          <w:rFonts w:hint="cs"/>
          <w:cs/>
        </w:rPr>
        <w:t xml:space="preserve"> </w:t>
      </w:r>
    </w:p>
    <w:p w14:paraId="27D854D2" w14:textId="77777777" w:rsidR="009B60DC" w:rsidRPr="00F867BF" w:rsidRDefault="009B60DC" w:rsidP="00754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73C4737" w14:textId="02694B98" w:rsidR="00986152" w:rsidRPr="00F867BF" w:rsidRDefault="00986152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rFonts w:hint="cs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F01DB0" w:rsidRPr="00F867BF">
        <w:rPr>
          <w:rFonts w:hint="cs"/>
          <w:cs/>
        </w:rPr>
        <w:t xml:space="preserve"> </w:t>
      </w:r>
      <w:r w:rsidRPr="00F867BF">
        <w:rPr>
          <w:rFonts w:hint="cs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A00EE5" w:rsidRPr="00F867BF">
        <w:rPr>
          <w:rFonts w:hint="cs"/>
          <w:cs/>
        </w:rPr>
        <w:t xml:space="preserve"> </w:t>
      </w:r>
      <w:r w:rsidRPr="00F867BF">
        <w:rPr>
          <w:rFonts w:hint="cs"/>
          <w:cs/>
        </w:rPr>
        <w:t>ๆ ที่เกี่ยวข้องกับโครงการผลประโยชน์รับรู้ในกำไรหรือขาดทุน</w:t>
      </w:r>
    </w:p>
    <w:p w14:paraId="3E85006B" w14:textId="77777777" w:rsidR="00986152" w:rsidRPr="00F867BF" w:rsidRDefault="00986152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2F31093" w14:textId="4485D71B" w:rsidR="00A553E9" w:rsidRPr="00F867BF" w:rsidRDefault="00986152" w:rsidP="00AE3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rFonts w:hint="cs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1A5B997" w14:textId="5A0BBF2C" w:rsidR="006F7B32" w:rsidRPr="00F867BF" w:rsidRDefault="006F7B32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07797C78" w14:textId="06F4B129" w:rsidR="000B5361" w:rsidRPr="00F867BF" w:rsidRDefault="00986152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rFonts w:hint="cs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347476" w:rsidRPr="00F867BF">
        <w:rPr>
          <w:rFonts w:hint="cs"/>
          <w:cs/>
        </w:rPr>
        <w:t xml:space="preserve"> </w:t>
      </w:r>
      <w:r w:rsidRPr="00F867BF">
        <w:rPr>
          <w:rFonts w:hint="cs"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4A0C91F1" w14:textId="77777777" w:rsidR="0050206E" w:rsidRPr="00F867BF" w:rsidRDefault="0050206E" w:rsidP="00226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F47AAC2" w14:textId="7B391498" w:rsidR="0050206E" w:rsidRPr="00F867BF" w:rsidRDefault="0050206E" w:rsidP="00502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rFonts w:hint="cs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D52C0E" w:rsidRPr="00F867BF">
        <w:rPr>
          <w:rFonts w:hint="cs"/>
        </w:rPr>
        <w:t>1</w:t>
      </w:r>
      <w:r w:rsidRPr="00F867BF">
        <w:rPr>
          <w:rFonts w:hint="cs"/>
        </w:rPr>
        <w:t>2</w:t>
      </w:r>
      <w:r w:rsidRPr="00F867BF">
        <w:rPr>
          <w:rFonts w:hint="cs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09D3FC53" w14:textId="77777777" w:rsidR="00756E60" w:rsidRPr="00F867BF" w:rsidRDefault="00756E60" w:rsidP="00502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13A8B4A" w14:textId="77777777" w:rsidR="009209E7" w:rsidRPr="00F867BF" w:rsidRDefault="00986152" w:rsidP="00920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rFonts w:hint="cs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</w:t>
      </w:r>
      <w:r w:rsidR="00C14FCF" w:rsidRPr="00F867BF">
        <w:rPr>
          <w:rFonts w:hint="cs"/>
          <w:cs/>
        </w:rPr>
        <w:t>จะจ่ายชำระ หากกลุ่มบริษัท</w:t>
      </w:r>
      <w:r w:rsidRPr="00F867BF">
        <w:rPr>
          <w:rFonts w:hint="cs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CAEE7EA" w14:textId="75598862" w:rsidR="003151EE" w:rsidRPr="00F867BF" w:rsidRDefault="003151EE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cs/>
        </w:rPr>
      </w:pPr>
    </w:p>
    <w:p w14:paraId="5D1DB971" w14:textId="36FBB3F3" w:rsidR="00244FFB" w:rsidRPr="00F867BF" w:rsidRDefault="00387AFF" w:rsidP="008332F1">
      <w:pPr>
        <w:pStyle w:val="Heading8"/>
        <w:numPr>
          <w:ilvl w:val="1"/>
          <w:numId w:val="30"/>
        </w:numPr>
        <w:rPr>
          <w:i/>
          <w:iCs/>
          <w:sz w:val="30"/>
          <w:szCs w:val="30"/>
        </w:rPr>
      </w:pPr>
      <w:r w:rsidRPr="00F867BF">
        <w:rPr>
          <w:i/>
          <w:iCs/>
          <w:sz w:val="30"/>
          <w:szCs w:val="30"/>
          <w:cs/>
        </w:rPr>
        <w:lastRenderedPageBreak/>
        <w:t>การจ่ายโดยใช้หุ้นเป็นเกณฑ์</w:t>
      </w:r>
    </w:p>
    <w:p w14:paraId="58600B00" w14:textId="77777777" w:rsidR="00244FFB" w:rsidRPr="00F867BF" w:rsidRDefault="00244FF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Cs/>
        </w:rPr>
      </w:pPr>
    </w:p>
    <w:p w14:paraId="5DB43F9A" w14:textId="171D31F3" w:rsidR="00FD5490" w:rsidRPr="00F867BF" w:rsidRDefault="00986152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cs/>
        </w:rPr>
        <w:t>มูลค่ายุติธรรมของสิทธิซื้อ</w:t>
      </w:r>
      <w:r w:rsidR="00A00EE5" w:rsidRPr="00F867BF">
        <w:rPr>
          <w:cs/>
        </w:rPr>
        <w:t>หุ้น ณ วันที่ให้สิทธิแก่พนักงาน (ชำระด้วยตราสารทุน)</w:t>
      </w:r>
      <w:r w:rsidRPr="00F867BF">
        <w:rPr>
          <w:cs/>
        </w:rPr>
        <w:t xml:space="preserve">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</w:t>
      </w:r>
      <w:r w:rsidR="00387AFF" w:rsidRPr="00F867BF">
        <w:rPr>
          <w:cs/>
        </w:rPr>
        <w:t xml:space="preserve">าใช้สิทธิได้อย่างไม่มีเงื่อนไข </w:t>
      </w:r>
      <w:r w:rsidRPr="00F867BF">
        <w:rPr>
          <w:cs/>
        </w:rPr>
        <w:t>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</w:t>
      </w:r>
      <w:r w:rsidR="00FA32DB" w:rsidRPr="00F867BF">
        <w:rPr>
          <w:rFonts w:hint="cs"/>
          <w:cs/>
        </w:rPr>
        <w:t xml:space="preserve"> </w:t>
      </w:r>
      <w:r w:rsidRPr="00F867BF">
        <w:rPr>
          <w:cs/>
        </w:rPr>
        <w:t>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</w:t>
      </w:r>
      <w:r w:rsidR="00C512AC" w:rsidRPr="00F867BF">
        <w:rPr>
          <w:cs/>
        </w:rPr>
        <w:t xml:space="preserve">่องตลาดทุน ณ วันที่ได้รับสิทธิ </w:t>
      </w:r>
      <w:r w:rsidRPr="00F867BF">
        <w:rPr>
          <w:cs/>
        </w:rPr>
        <w:t>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5611FC6F" w14:textId="77777777" w:rsidR="00B0171B" w:rsidRPr="00F867BF" w:rsidRDefault="00B0171B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427E248A" w14:textId="06FAC716" w:rsidR="00015D9B" w:rsidRPr="00F867BF" w:rsidRDefault="004762B0" w:rsidP="008332F1">
      <w:pPr>
        <w:pStyle w:val="Heading8"/>
        <w:numPr>
          <w:ilvl w:val="1"/>
          <w:numId w:val="30"/>
        </w:numPr>
        <w:rPr>
          <w:i/>
          <w:iCs/>
          <w:sz w:val="30"/>
          <w:szCs w:val="30"/>
        </w:rPr>
      </w:pPr>
      <w:r w:rsidRPr="00F867BF">
        <w:rPr>
          <w:rFonts w:hint="cs"/>
          <w:i/>
          <w:iCs/>
          <w:sz w:val="30"/>
          <w:szCs w:val="30"/>
          <w:cs/>
        </w:rPr>
        <w:t>ประมาณการหนี้สิน</w:t>
      </w:r>
    </w:p>
    <w:p w14:paraId="7C4C8B69" w14:textId="77777777" w:rsidR="005C2EFC" w:rsidRPr="00F867BF" w:rsidRDefault="005C2EFC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1F8D2DB6" w14:textId="4A7A1670" w:rsidR="00015D9B" w:rsidRPr="00F867BF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5C2EFC" w:rsidRPr="00F867BF">
        <w:rPr>
          <w:rFonts w:ascii="Angsana New" w:hAnsi="Angsana New" w:hint="cs"/>
          <w:sz w:val="30"/>
          <w:szCs w:val="30"/>
          <w:cs/>
        </w:rPr>
        <w:t>ผูกพัน</w:t>
      </w:r>
      <w:r w:rsidRPr="00F867BF">
        <w:rPr>
          <w:rFonts w:ascii="Angsana New" w:hAnsi="Angsana New" w:hint="cs"/>
          <w:sz w:val="30"/>
          <w:szCs w:val="30"/>
          <w:cs/>
        </w:rPr>
        <w:t>ตามกฎหมาย</w:t>
      </w:r>
      <w:r w:rsidR="005C2EFC" w:rsidRPr="00F867BF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F867BF">
        <w:rPr>
          <w:rFonts w:ascii="Angsana New" w:hAnsi="Angsana New" w:hint="cs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5C2EFC" w:rsidRPr="00F867BF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F867BF">
        <w:rPr>
          <w:rFonts w:ascii="Angsana New" w:hAnsi="Angsana New" w:hint="cs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FA32DB" w:rsidRPr="00F867BF">
        <w:rPr>
          <w:rFonts w:ascii="Angsana New" w:hAnsi="Angsana New" w:hint="cs"/>
          <w:sz w:val="30"/>
          <w:szCs w:val="30"/>
          <w:cs/>
        </w:rPr>
        <w:t>ผูกพัน</w:t>
      </w:r>
      <w:r w:rsidRPr="00F867BF">
        <w:rPr>
          <w:rFonts w:ascii="Angsana New" w:hAnsi="Angsana New" w:hint="cs"/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</w:t>
      </w:r>
      <w:r w:rsidR="00C512AC" w:rsidRPr="00F867BF">
        <w:rPr>
          <w:rFonts w:ascii="Angsana New" w:hAnsi="Angsana New" w:hint="cs"/>
          <w:sz w:val="30"/>
          <w:szCs w:val="30"/>
          <w:cs/>
        </w:rPr>
        <w:t>ปัจจุบันก่อนคำนึงถึงภาษีเงินได้</w:t>
      </w:r>
      <w:r w:rsidRPr="00F867BF">
        <w:rPr>
          <w:rFonts w:ascii="Angsana New" w:hAnsi="Angsana New" w:hint="cs"/>
          <w:sz w:val="30"/>
          <w:szCs w:val="30"/>
          <w:cs/>
        </w:rPr>
        <w:t xml:space="preserve"> เพื่อให้สะท้อนจำนวนที่อาจประเมินได้ในตลาดปัจจุบันซึ่งแปรไปตามเวลาและความเสี่</w:t>
      </w:r>
      <w:r w:rsidR="00C512AC" w:rsidRPr="00F867BF">
        <w:rPr>
          <w:rFonts w:ascii="Angsana New" w:hAnsi="Angsana New" w:hint="cs"/>
          <w:sz w:val="30"/>
          <w:szCs w:val="30"/>
          <w:cs/>
        </w:rPr>
        <w:t xml:space="preserve">ยงที่มีต่อหนี้สิน </w:t>
      </w:r>
      <w:r w:rsidRPr="00F867BF">
        <w:rPr>
          <w:rFonts w:ascii="Angsana New" w:hAnsi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8BBA8D8" w14:textId="77777777" w:rsidR="00B0171B" w:rsidRPr="00F867BF" w:rsidRDefault="00B0171B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E90FD1" w14:textId="7C8D38D2" w:rsidR="00441F59" w:rsidRPr="00F867BF" w:rsidRDefault="00441F59" w:rsidP="008332F1">
      <w:pPr>
        <w:pStyle w:val="Heading8"/>
        <w:numPr>
          <w:ilvl w:val="1"/>
          <w:numId w:val="30"/>
        </w:numPr>
        <w:rPr>
          <w:i/>
          <w:iCs/>
          <w:sz w:val="30"/>
          <w:szCs w:val="30"/>
        </w:rPr>
      </w:pPr>
      <w:r w:rsidRPr="00F867BF">
        <w:rPr>
          <w:rFonts w:hint="cs"/>
          <w:i/>
          <w:iCs/>
          <w:sz w:val="30"/>
          <w:szCs w:val="30"/>
          <w:cs/>
        </w:rPr>
        <w:t>การวัดมูลค่ายุติธรรม</w:t>
      </w:r>
    </w:p>
    <w:p w14:paraId="34F83155" w14:textId="57EEF5AC" w:rsidR="00B21ECC" w:rsidRPr="00F867BF" w:rsidRDefault="00B21ECC" w:rsidP="00AE3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B6133EA" w14:textId="3B55E4D3" w:rsidR="00833FC8" w:rsidRPr="00F867BF" w:rsidRDefault="00833FC8" w:rsidP="00833FC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</w:t>
      </w:r>
      <w:r w:rsidR="00B912D6" w:rsidRPr="00F867BF">
        <w:rPr>
          <w:rFonts w:ascii="Angsana New" w:hAnsi="Angsana New" w:hint="cs"/>
          <w:sz w:val="30"/>
          <w:szCs w:val="30"/>
          <w:cs/>
        </w:rPr>
        <w:t>ท</w:t>
      </w:r>
      <w:r w:rsidRPr="00F867BF">
        <w:rPr>
          <w:rFonts w:ascii="Angsana New" w:hAnsi="Angsana New" w:hint="cs"/>
          <w:sz w:val="30"/>
          <w:szCs w:val="30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4505B7E6" w14:textId="77777777" w:rsidR="009B031F" w:rsidRPr="00F867BF" w:rsidRDefault="009B031F" w:rsidP="00833FC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84CE27" w14:textId="72D57077" w:rsidR="00250A19" w:rsidRPr="00F867BF" w:rsidRDefault="00B912D6" w:rsidP="00250A1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76607657" w14:textId="77777777" w:rsidR="00B367FC" w:rsidRPr="00F867BF" w:rsidRDefault="00B367FC" w:rsidP="00250A19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361840A" w14:textId="77777777" w:rsidR="00177D0F" w:rsidRPr="00F867BF" w:rsidRDefault="00B912D6" w:rsidP="00177D0F">
      <w:pPr>
        <w:pStyle w:val="block"/>
        <w:numPr>
          <w:ilvl w:val="0"/>
          <w:numId w:val="5"/>
        </w:numPr>
        <w:tabs>
          <w:tab w:val="decimal" w:pos="810"/>
        </w:tabs>
        <w:spacing w:after="0" w:line="240" w:lineRule="atLeast"/>
        <w:ind w:hanging="720"/>
        <w:jc w:val="thaiDistribute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 w:hint="cs"/>
          <w:sz w:val="30"/>
          <w:szCs w:val="30"/>
          <w:cs/>
          <w:lang w:bidi="th-TH"/>
        </w:rPr>
        <w:t xml:space="preserve">ข้อมูลระดับ </w:t>
      </w:r>
      <w:r w:rsidRPr="00F867BF">
        <w:rPr>
          <w:rFonts w:ascii="Angsana New" w:hAnsi="Angsana New" w:hint="cs"/>
          <w:sz w:val="30"/>
          <w:szCs w:val="30"/>
          <w:lang w:val="en-US" w:bidi="th-TH"/>
        </w:rPr>
        <w:t>1</w:t>
      </w:r>
      <w:r w:rsidRPr="00F867BF">
        <w:rPr>
          <w:rFonts w:ascii="Angsana New" w:hAnsi="Angsana New" w:hint="cs"/>
          <w:sz w:val="30"/>
          <w:szCs w:val="30"/>
          <w:cs/>
          <w:lang w:bidi="th-TH"/>
        </w:rPr>
        <w:t xml:space="preserve"> 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275CE24" w14:textId="77777777" w:rsidR="00177D0F" w:rsidRPr="00F867BF" w:rsidRDefault="00B912D6" w:rsidP="00177D0F">
      <w:pPr>
        <w:pStyle w:val="block"/>
        <w:numPr>
          <w:ilvl w:val="0"/>
          <w:numId w:val="5"/>
        </w:numPr>
        <w:tabs>
          <w:tab w:val="decimal" w:pos="810"/>
        </w:tabs>
        <w:spacing w:after="0" w:line="240" w:lineRule="atLeast"/>
        <w:ind w:left="810" w:hanging="270"/>
        <w:jc w:val="thaiDistribute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 w:hint="cs"/>
          <w:sz w:val="30"/>
          <w:szCs w:val="30"/>
          <w:cs/>
          <w:lang w:bidi="th-TH"/>
        </w:rPr>
        <w:t xml:space="preserve">ข้อมูลระดับ </w:t>
      </w:r>
      <w:r w:rsidRPr="00F867BF">
        <w:rPr>
          <w:rFonts w:ascii="Angsana New" w:hAnsi="Angsana New" w:hint="cs"/>
          <w:sz w:val="30"/>
          <w:szCs w:val="30"/>
          <w:lang w:val="en-US" w:bidi="th-TH"/>
        </w:rPr>
        <w:t>2</w:t>
      </w:r>
      <w:r w:rsidRPr="00F867BF">
        <w:rPr>
          <w:rFonts w:ascii="Angsana New" w:hAnsi="Angsana New" w:hint="cs"/>
          <w:sz w:val="30"/>
          <w:szCs w:val="30"/>
          <w:cs/>
          <w:lang w:bidi="th-TH"/>
        </w:rPr>
        <w:t xml:space="preserve"> 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F867BF">
        <w:rPr>
          <w:rFonts w:ascii="Angsana New" w:hAnsi="Angsana New" w:hint="cs"/>
          <w:sz w:val="30"/>
          <w:szCs w:val="30"/>
          <w:lang w:val="en-US" w:bidi="th-TH"/>
        </w:rPr>
        <w:t>1</w:t>
      </w:r>
    </w:p>
    <w:p w14:paraId="5BFBAD11" w14:textId="2C513548" w:rsidR="00B912D6" w:rsidRPr="00F867BF" w:rsidRDefault="00B912D6" w:rsidP="00177D0F">
      <w:pPr>
        <w:pStyle w:val="block"/>
        <w:numPr>
          <w:ilvl w:val="0"/>
          <w:numId w:val="5"/>
        </w:numPr>
        <w:tabs>
          <w:tab w:val="decimal" w:pos="810"/>
        </w:tabs>
        <w:spacing w:after="0" w:line="240" w:lineRule="atLeast"/>
        <w:ind w:hanging="720"/>
        <w:jc w:val="thaiDistribute"/>
        <w:rPr>
          <w:rFonts w:ascii="Angsana New" w:hAnsi="Angsana New"/>
          <w:sz w:val="30"/>
          <w:szCs w:val="30"/>
          <w:lang w:bidi="th-TH"/>
        </w:rPr>
      </w:pPr>
      <w:r w:rsidRPr="00F867BF">
        <w:rPr>
          <w:rFonts w:ascii="Angsana New" w:hAnsi="Angsana New" w:hint="cs"/>
          <w:sz w:val="30"/>
          <w:szCs w:val="30"/>
          <w:cs/>
          <w:lang w:bidi="th-TH"/>
        </w:rPr>
        <w:lastRenderedPageBreak/>
        <w:t xml:space="preserve">ข้อมูลระดับ </w:t>
      </w:r>
      <w:r w:rsidRPr="00F867BF">
        <w:rPr>
          <w:rFonts w:ascii="Angsana New" w:hAnsi="Angsana New" w:hint="cs"/>
          <w:sz w:val="30"/>
          <w:szCs w:val="30"/>
          <w:lang w:val="en-US" w:bidi="th-TH"/>
        </w:rPr>
        <w:t>3</w:t>
      </w:r>
      <w:r w:rsidRPr="00F867BF">
        <w:rPr>
          <w:rFonts w:ascii="Angsana New" w:hAnsi="Angsana New" w:hint="cs"/>
          <w:sz w:val="30"/>
          <w:szCs w:val="30"/>
          <w:cs/>
          <w:lang w:bidi="th-TH"/>
        </w:rPr>
        <w:t xml:space="preserve">  ข้อมูลที่ใช้เป็นข้อมูลที่ไม่สามารถสังเกตได้สำหรับสินทรัพย์หรือหนี้สินนั้น</w:t>
      </w:r>
    </w:p>
    <w:p w14:paraId="0AAE211A" w14:textId="77777777" w:rsidR="00116D44" w:rsidRPr="00F867BF" w:rsidRDefault="00116D44" w:rsidP="00116D44">
      <w:pPr>
        <w:pStyle w:val="block"/>
        <w:tabs>
          <w:tab w:val="decimal" w:pos="810"/>
        </w:tabs>
        <w:spacing w:after="0" w:line="240" w:lineRule="atLeast"/>
        <w:ind w:left="126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07AF405" w14:textId="5BE82540" w:rsidR="00833FC8" w:rsidRPr="00F867BF" w:rsidRDefault="00833FC8" w:rsidP="00833FC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3" w:name="_Hlk95403385"/>
      <w:r w:rsidRPr="00F867BF">
        <w:rPr>
          <w:rFonts w:ascii="Angsana New" w:hAnsi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B912D6" w:rsidRPr="00F867BF">
        <w:rPr>
          <w:rFonts w:ascii="Angsana New" w:hAnsi="Angsana New" w:hint="cs"/>
          <w:sz w:val="30"/>
          <w:szCs w:val="30"/>
          <w:cs/>
        </w:rPr>
        <w:t xml:space="preserve"> </w:t>
      </w:r>
      <w:r w:rsidRPr="00F867BF">
        <w:rPr>
          <w:rFonts w:ascii="Angsana New" w:hAnsi="Angsana New" w:hint="cs"/>
          <w:sz w:val="30"/>
          <w:szCs w:val="30"/>
          <w:cs/>
        </w:rPr>
        <w:t>กลุ่มบริษัทวัดมูลค่าสินทรัพย์และสถาน</w:t>
      </w:r>
      <w:r w:rsidR="00B912D6" w:rsidRPr="00F867BF">
        <w:rPr>
          <w:rFonts w:ascii="Angsana New" w:hAnsi="Angsana New" w:hint="cs"/>
          <w:sz w:val="30"/>
          <w:szCs w:val="30"/>
          <w:cs/>
        </w:rPr>
        <w:t>ะ</w:t>
      </w:r>
      <w:r w:rsidRPr="00F867BF">
        <w:rPr>
          <w:rFonts w:ascii="Angsana New" w:hAnsi="Angsana New" w:hint="cs"/>
          <w:sz w:val="30"/>
          <w:szCs w:val="30"/>
          <w:cs/>
        </w:rPr>
        <w:t xml:space="preserve">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bookmarkEnd w:id="3"/>
    <w:p w14:paraId="27F0387D" w14:textId="77777777" w:rsidR="00833FC8" w:rsidRPr="00F867BF" w:rsidRDefault="00833FC8" w:rsidP="00833F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723A107F" w14:textId="57D80D4B" w:rsidR="00B912D6" w:rsidRPr="00F867BF" w:rsidRDefault="00B912D6" w:rsidP="00B912D6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</w:t>
      </w:r>
      <w:r w:rsidR="00B0171B" w:rsidRPr="00F867BF">
        <w:rPr>
          <w:rFonts w:ascii="Angsana New" w:hAnsi="Angsana New"/>
          <w:sz w:val="30"/>
          <w:szCs w:val="30"/>
        </w:rPr>
        <w:t xml:space="preserve"> </w:t>
      </w:r>
      <w:r w:rsidRPr="00F867BF">
        <w:rPr>
          <w:rFonts w:ascii="Angsana New" w:hAnsi="Angsana New" w:hint="cs"/>
          <w:sz w:val="30"/>
          <w:szCs w:val="30"/>
          <w:cs/>
        </w:rPr>
        <w:t>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3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  <w:r w:rsidRPr="00F867BF">
        <w:rPr>
          <w:rFonts w:ascii="Angsana New" w:hAnsi="Angsana New" w:hint="cs"/>
          <w:sz w:val="30"/>
          <w:szCs w:val="30"/>
        </w:rPr>
        <w:t xml:space="preserve"> </w:t>
      </w:r>
    </w:p>
    <w:p w14:paraId="3CD8F10E" w14:textId="54ED0A93" w:rsidR="00DA16BD" w:rsidRPr="00F867BF" w:rsidRDefault="00DA16BD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cs/>
        </w:rPr>
      </w:pPr>
    </w:p>
    <w:p w14:paraId="7EE37285" w14:textId="5B1E84C9" w:rsidR="00015D9B" w:rsidRPr="00F867BF" w:rsidRDefault="004762B0" w:rsidP="008332F1">
      <w:pPr>
        <w:pStyle w:val="Heading8"/>
        <w:numPr>
          <w:ilvl w:val="1"/>
          <w:numId w:val="30"/>
        </w:numPr>
        <w:rPr>
          <w:i/>
          <w:iCs/>
          <w:sz w:val="30"/>
          <w:szCs w:val="30"/>
        </w:rPr>
      </w:pPr>
      <w:r w:rsidRPr="00F867BF">
        <w:rPr>
          <w:rFonts w:hint="cs"/>
          <w:i/>
          <w:iCs/>
          <w:sz w:val="30"/>
          <w:szCs w:val="30"/>
          <w:cs/>
        </w:rPr>
        <w:t>ทุนเรือนหุ้น</w:t>
      </w:r>
    </w:p>
    <w:p w14:paraId="76AD5153" w14:textId="77777777" w:rsidR="00015D9B" w:rsidRPr="00F867BF" w:rsidRDefault="004762B0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  <w:lang w:val="th-TH"/>
        </w:rPr>
      </w:pPr>
      <w:r w:rsidRPr="00F867BF">
        <w:rPr>
          <w:rFonts w:hint="cs"/>
          <w:cs/>
          <w:lang w:val="th-TH"/>
        </w:rPr>
        <w:tab/>
      </w:r>
    </w:p>
    <w:p w14:paraId="7215C47A" w14:textId="4E658168" w:rsidR="00015D9B" w:rsidRPr="00F867BF" w:rsidRDefault="004762B0" w:rsidP="000F23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F867BF">
        <w:rPr>
          <w:rFonts w:ascii="Angsana New" w:hAnsi="Angsana New" w:hint="cs"/>
          <w:i/>
          <w:iCs/>
          <w:sz w:val="30"/>
          <w:szCs w:val="30"/>
          <w:cs/>
        </w:rPr>
        <w:t>หุ้นสามัญ</w:t>
      </w:r>
    </w:p>
    <w:p w14:paraId="0281F375" w14:textId="77777777" w:rsidR="000F2354" w:rsidRPr="00F867BF" w:rsidRDefault="000F2354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  <w:lang w:val="th-TH"/>
        </w:rPr>
      </w:pPr>
    </w:p>
    <w:p w14:paraId="78021491" w14:textId="174232DB" w:rsidR="004C5CA0" w:rsidRPr="00F867BF" w:rsidRDefault="004762B0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  <w:lang w:val="th-TH"/>
        </w:rPr>
      </w:pPr>
      <w:r w:rsidRPr="00F867BF">
        <w:rPr>
          <w:rFonts w:hint="cs"/>
          <w:cs/>
          <w:lang w:val="th-TH"/>
        </w:rPr>
        <w:tab/>
      </w:r>
      <w:r w:rsidRPr="00F867BF">
        <w:rPr>
          <w:rFonts w:hint="cs"/>
          <w:cs/>
          <w:lang w:val="th-TH"/>
        </w:rPr>
        <w:tab/>
        <w:t>หุ้นสามัญจัดประเภทเป็นทุน ต้นทุนส่วนเพิ่มที่เกี่ยวข้องโดยตรงกับการออกหุ้นสามัญ</w:t>
      </w:r>
      <w:r w:rsidR="00B912D6" w:rsidRPr="00F867BF">
        <w:rPr>
          <w:rFonts w:hint="cs"/>
          <w:cs/>
        </w:rPr>
        <w:t>รับรู้เป็นรายการหักจากส่วนของทุน</w:t>
      </w:r>
    </w:p>
    <w:p w14:paraId="69BA1A3F" w14:textId="10CCBCB7" w:rsidR="000F2354" w:rsidRPr="00F867BF" w:rsidRDefault="000F2354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  <w:lang w:val="th-TH"/>
        </w:rPr>
      </w:pPr>
    </w:p>
    <w:p w14:paraId="0CF98CA8" w14:textId="68420FAD" w:rsidR="004F7DDC" w:rsidRPr="00F867BF" w:rsidRDefault="004F7DDC" w:rsidP="00A553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867BF">
        <w:rPr>
          <w:rFonts w:ascii="Angsana New" w:hAnsi="Angsana New" w:hint="cs"/>
          <w:i/>
          <w:iCs/>
          <w:sz w:val="30"/>
          <w:szCs w:val="30"/>
          <w:cs/>
        </w:rPr>
        <w:t>หุ้นทุนซื้อคืน</w:t>
      </w:r>
    </w:p>
    <w:p w14:paraId="11068C4E" w14:textId="77777777" w:rsidR="000F2354" w:rsidRPr="00F867BF" w:rsidRDefault="000F2354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lang w:val="th-TH"/>
        </w:rPr>
      </w:pPr>
    </w:p>
    <w:p w14:paraId="114D9BB2" w14:textId="792C4179" w:rsidR="004F7DDC" w:rsidRPr="00F867BF" w:rsidRDefault="004F7DDC" w:rsidP="004F7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rFonts w:hint="cs"/>
          <w:cs/>
          <w:lang w:val="th-TH"/>
        </w:rPr>
        <w:tab/>
      </w:r>
      <w:r w:rsidR="00B21ECC" w:rsidRPr="00F867BF">
        <w:rPr>
          <w:rFonts w:hint="cs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</w:t>
      </w:r>
      <w:r w:rsidR="004552A9" w:rsidRPr="00F867BF">
        <w:t xml:space="preserve">  </w:t>
      </w:r>
      <w:r w:rsidR="00B21ECC" w:rsidRPr="00F867BF">
        <w:rPr>
          <w:rFonts w:hint="cs"/>
          <w:cs/>
        </w:rPr>
        <w:t>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2AD49682" w14:textId="77777777" w:rsidR="00B0171B" w:rsidRPr="00F867BF" w:rsidRDefault="00B0171B" w:rsidP="004F7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7CB4F747" w14:textId="1682DCAD" w:rsidR="00C448E6" w:rsidRPr="00F867BF" w:rsidRDefault="00C448E6" w:rsidP="008332F1">
      <w:pPr>
        <w:pStyle w:val="Heading8"/>
        <w:numPr>
          <w:ilvl w:val="1"/>
          <w:numId w:val="30"/>
        </w:numPr>
        <w:rPr>
          <w:i/>
          <w:iCs/>
          <w:sz w:val="30"/>
          <w:szCs w:val="30"/>
        </w:rPr>
      </w:pPr>
      <w:r w:rsidRPr="00F867BF">
        <w:rPr>
          <w:rFonts w:hint="cs"/>
          <w:i/>
          <w:iCs/>
          <w:sz w:val="30"/>
          <w:szCs w:val="30"/>
          <w:cs/>
        </w:rPr>
        <w:lastRenderedPageBreak/>
        <w:t>หุ้นกู้</w:t>
      </w:r>
      <w:r w:rsidR="00B941AF" w:rsidRPr="00F867BF">
        <w:rPr>
          <w:rFonts w:hint="cs"/>
          <w:i/>
          <w:iCs/>
          <w:sz w:val="30"/>
          <w:szCs w:val="30"/>
          <w:cs/>
        </w:rPr>
        <w:t>ด้อยสิทธิ</w:t>
      </w:r>
      <w:r w:rsidRPr="00F867BF">
        <w:rPr>
          <w:rFonts w:hint="cs"/>
          <w:i/>
          <w:iCs/>
          <w:sz w:val="30"/>
          <w:szCs w:val="30"/>
          <w:cs/>
        </w:rPr>
        <w:t>ที่มีลักษณะคล้ายทุน</w:t>
      </w:r>
    </w:p>
    <w:p w14:paraId="457F4CDD" w14:textId="77777777" w:rsidR="00C448E6" w:rsidRPr="00F867BF" w:rsidRDefault="00C448E6" w:rsidP="00C44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  <w:lang w:val="th-TH"/>
        </w:rPr>
      </w:pPr>
      <w:r w:rsidRPr="00F867BF">
        <w:rPr>
          <w:rFonts w:hint="cs"/>
          <w:cs/>
          <w:lang w:val="th-TH"/>
        </w:rPr>
        <w:tab/>
      </w:r>
    </w:p>
    <w:p w14:paraId="124682F0" w14:textId="39549716" w:rsidR="00462D2A" w:rsidRPr="00F867BF" w:rsidRDefault="00C448E6" w:rsidP="00A36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rFonts w:hint="cs"/>
          <w:cs/>
        </w:rPr>
        <w:t>หุ้นกู้</w:t>
      </w:r>
      <w:r w:rsidR="00B941AF" w:rsidRPr="00F867BF">
        <w:rPr>
          <w:rFonts w:hint="cs"/>
          <w:cs/>
        </w:rPr>
        <w:t>ด้อยสิทธิ</w:t>
      </w:r>
      <w:r w:rsidRPr="00F867BF">
        <w:rPr>
          <w:rFonts w:hint="cs"/>
          <w:cs/>
        </w:rPr>
        <w:t>ที่มีลักษณะคล้ายทุนรับรู้ในส่วนของผู้ถือหุ้น เมื่อกลุ่ม</w:t>
      </w:r>
      <w:r w:rsidR="00B941AF" w:rsidRPr="00F867BF">
        <w:rPr>
          <w:rFonts w:hint="cs"/>
          <w:cs/>
        </w:rPr>
        <w:t>บริษัท</w:t>
      </w:r>
      <w:r w:rsidRPr="00F867BF">
        <w:rPr>
          <w:rFonts w:hint="cs"/>
          <w:cs/>
        </w:rPr>
        <w:t>มีสิทธิและดุลยพินิจแต่เพียงผู้เดียวในการไถ่ถอนหุ้นกู้ก่อนกำหนดตามเงื่อนไขที่ระบุไว้ในข้อกำหนดหุ้นกู้ และมีสิทธิเลื่อนการจ่ายชำระดอกเบี้ยและดอกเบี้ยสะสมค้างชำระโดยไม่จำกัดระยะเวลาและจำนวนครั้ง และการจ่ายชำระดอกเบี้ยนั้นข</w:t>
      </w:r>
      <w:r w:rsidR="00B941AF" w:rsidRPr="00F867BF">
        <w:rPr>
          <w:rFonts w:hint="cs"/>
          <w:cs/>
        </w:rPr>
        <w:t>ึ้นอยู่กับดุลยพินิจของ</w:t>
      </w:r>
      <w:r w:rsidR="004552A9" w:rsidRPr="00F867BF">
        <w:t xml:space="preserve">         </w:t>
      </w:r>
      <w:r w:rsidR="00B941AF" w:rsidRPr="00F867BF">
        <w:rPr>
          <w:rFonts w:hint="cs"/>
          <w:cs/>
        </w:rPr>
        <w:t>กลุ่มบริษัท</w:t>
      </w:r>
      <w:r w:rsidRPr="00F867BF">
        <w:rPr>
          <w:rFonts w:hint="cs"/>
          <w:cs/>
        </w:rPr>
        <w:t xml:space="preserve"> ดังนั้นการจ่ายชำระดอกเบี้ยจะถือเสมือนการจ่ายเงินปันผลและจะรับรู้โดยตรงในส่วนของผู้ถือหุ้นเมื่อมีภาระในการจ่ายชำระดอกเบี้ยเกิดขึ้น การจ่ายชำระดอกเบี้ยรับรู้ในงบกระแสเงินสดในลักษณะเดียวกันกับการจ่ายเงินปันผลให้แก่ผู้ถือหุ้นสามัญ</w:t>
      </w:r>
    </w:p>
    <w:p w14:paraId="08E4B467" w14:textId="77777777" w:rsidR="00EF73EF" w:rsidRPr="00F867BF" w:rsidRDefault="00EF73EF" w:rsidP="00A36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A190EBA" w14:textId="2F1556E8" w:rsidR="00015D9B" w:rsidRPr="00F867BF" w:rsidRDefault="004762B0" w:rsidP="009A45A2">
      <w:pPr>
        <w:pStyle w:val="Heading8"/>
        <w:numPr>
          <w:ilvl w:val="1"/>
          <w:numId w:val="30"/>
        </w:numPr>
        <w:rPr>
          <w:i/>
          <w:iCs/>
          <w:sz w:val="30"/>
          <w:szCs w:val="30"/>
          <w:cs/>
        </w:rPr>
      </w:pPr>
      <w:r w:rsidRPr="00F867BF">
        <w:rPr>
          <w:rFonts w:hint="cs"/>
          <w:i/>
          <w:iCs/>
          <w:sz w:val="30"/>
          <w:szCs w:val="30"/>
          <w:cs/>
        </w:rPr>
        <w:t>รายได้</w:t>
      </w:r>
    </w:p>
    <w:p w14:paraId="5C2610EA" w14:textId="77777777" w:rsidR="00434720" w:rsidRPr="00F867BF" w:rsidRDefault="0043472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2C38D0C1" w14:textId="53A83695" w:rsidR="00434720" w:rsidRPr="00F867BF" w:rsidRDefault="0043472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rFonts w:hint="cs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31072B" w:rsidRPr="00F867BF">
        <w:rPr>
          <w:rFonts w:hint="cs"/>
          <w:cs/>
        </w:rPr>
        <w:t>รายได้ที่รับรู้ไม่รวม</w:t>
      </w:r>
      <w:r w:rsidRPr="00F867BF">
        <w:rPr>
          <w:rFonts w:hint="cs"/>
          <w:cs/>
        </w:rPr>
        <w:t>ภาษีมูลค่าเพิ่ม และแสดงสุทธิจากส่วนลดการค้าและส่วนลดตามปริมาณ</w:t>
      </w:r>
    </w:p>
    <w:p w14:paraId="6456DE84" w14:textId="77777777" w:rsidR="001A5982" w:rsidRPr="00F867BF" w:rsidRDefault="001A5982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2B724F91" w14:textId="278F028B" w:rsidR="00434720" w:rsidRPr="00F867BF" w:rsidRDefault="0043472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  <w:r w:rsidRPr="00F867BF">
        <w:rPr>
          <w:rFonts w:hint="cs"/>
          <w:i/>
          <w:iCs/>
          <w:cs/>
        </w:rPr>
        <w:t>การขายสินค้าและบริการ</w:t>
      </w:r>
    </w:p>
    <w:p w14:paraId="38BE45CC" w14:textId="77777777" w:rsidR="000F2354" w:rsidRPr="00F867BF" w:rsidRDefault="000F2354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22670462" w14:textId="79ADC6C6" w:rsidR="00434720" w:rsidRPr="00F867BF" w:rsidRDefault="006B628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rFonts w:hint="cs"/>
          <w:cs/>
        </w:rPr>
        <w:t>รายได้จากการขายสินค้ารับรู้</w:t>
      </w:r>
      <w:r w:rsidR="00B912D6" w:rsidRPr="00F867BF">
        <w:rPr>
          <w:rFonts w:hint="cs"/>
          <w:cs/>
        </w:rPr>
        <w:t xml:space="preserve"> ณ วันที่มี</w:t>
      </w:r>
      <w:r w:rsidRPr="00F867BF">
        <w:rPr>
          <w:rFonts w:hint="cs"/>
          <w:cs/>
        </w:rPr>
        <w:t>การส่งมอบสินค้าให้กับลูกค้า สำหรับ</w:t>
      </w:r>
      <w:r w:rsidR="00B912D6" w:rsidRPr="00F867BF">
        <w:rPr>
          <w:rFonts w:hint="cs"/>
          <w:cs/>
        </w:rPr>
        <w:t>การขาย</w:t>
      </w:r>
      <w:r w:rsidRPr="00F867BF">
        <w:rPr>
          <w:rFonts w:hint="cs"/>
          <w:cs/>
        </w:rPr>
        <w:t xml:space="preserve">ที่ให้สิทธิลูกค้าในการคืนสินค้า </w:t>
      </w:r>
      <w:r w:rsidR="00B0171B" w:rsidRPr="00F867BF">
        <w:t xml:space="preserve">      </w:t>
      </w:r>
      <w:r w:rsidR="00B912D6" w:rsidRPr="00F867BF">
        <w:rPr>
          <w:rFonts w:hint="cs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</w:t>
      </w:r>
      <w:r w:rsidR="00AF5CF5" w:rsidRPr="00F867BF">
        <w:rPr>
          <w:rFonts w:hint="cs"/>
          <w:cs/>
        </w:rPr>
        <w:t>รายได้</w:t>
      </w:r>
      <w:bookmarkStart w:id="4" w:name="_Hlk108774250"/>
      <w:r w:rsidR="00AF5CF5" w:rsidRPr="00F867BF">
        <w:rPr>
          <w:rFonts w:hint="cs"/>
          <w:cs/>
        </w:rPr>
        <w:t>และต้นทุนขายสำหรับสินค้าที่คาดว่าจะได้รับคืน</w:t>
      </w:r>
      <w:bookmarkEnd w:id="4"/>
    </w:p>
    <w:p w14:paraId="645E3AD9" w14:textId="77777777" w:rsidR="00AF5CF5" w:rsidRPr="00F867BF" w:rsidRDefault="00AF5CF5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4AC7B45" w14:textId="0D49CD23" w:rsidR="006B6280" w:rsidRPr="00F867BF" w:rsidRDefault="006B628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rFonts w:hint="cs"/>
          <w:cs/>
        </w:rPr>
        <w:t>สำหรับสัญญาที่มีการรวมการขายสินค้าและบริการเข้าด้วยกัน กลุ่มบริษัท</w:t>
      </w:r>
      <w:r w:rsidR="004F6DE6" w:rsidRPr="00F867BF">
        <w:rPr>
          <w:rFonts w:hint="cs"/>
          <w:cs/>
        </w:rPr>
        <w:t xml:space="preserve">รับรู้รายได้จากการขายสินค้าและการให้บริการแยกจากกัน </w:t>
      </w:r>
      <w:r w:rsidRPr="00F867BF">
        <w:rPr>
          <w:rFonts w:hint="cs"/>
          <w:cs/>
        </w:rPr>
        <w:t>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</w:t>
      </w:r>
      <w:r w:rsidR="00756E60" w:rsidRPr="00F867BF">
        <w:rPr>
          <w:rFonts w:hint="cs"/>
        </w:rPr>
        <w:t xml:space="preserve"> </w:t>
      </w:r>
      <w:r w:rsidRPr="00F867BF">
        <w:rPr>
          <w:rFonts w:hint="cs"/>
          <w:cs/>
        </w:rPr>
        <w:t>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756E60" w:rsidRPr="00F867BF">
        <w:rPr>
          <w:rFonts w:hint="cs"/>
        </w:rPr>
        <w:t xml:space="preserve"> </w:t>
      </w:r>
      <w:r w:rsidRPr="00F867BF">
        <w:rPr>
          <w:rFonts w:hint="cs"/>
          <w:cs/>
        </w:rPr>
        <w:t xml:space="preserve">ๆ </w:t>
      </w:r>
    </w:p>
    <w:p w14:paraId="3AA558A1" w14:textId="77777777" w:rsidR="0002290B" w:rsidRPr="00F867BF" w:rsidRDefault="0002290B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98CA24D" w14:textId="475B07CB" w:rsidR="00057B54" w:rsidRPr="00F867BF" w:rsidRDefault="0002290B" w:rsidP="00FD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cs/>
        </w:rPr>
        <w:t>รายได้จากการให้บริการรับรู้ตลอดช่วงเวลา</w:t>
      </w:r>
      <w:r w:rsidRPr="00F867BF">
        <w:rPr>
          <w:rFonts w:hint="cs"/>
          <w:cs/>
        </w:rPr>
        <w:t>หนึ่ง</w:t>
      </w:r>
    </w:p>
    <w:p w14:paraId="60814531" w14:textId="77777777" w:rsidR="00EF73EF" w:rsidRPr="00F867BF" w:rsidRDefault="00EF73EF" w:rsidP="00FD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75C167EB" w14:textId="77777777" w:rsidR="006F2344" w:rsidRPr="00F867BF" w:rsidRDefault="006F2344" w:rsidP="00FD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A53F78C" w14:textId="77777777" w:rsidR="006F2344" w:rsidRPr="00F867BF" w:rsidRDefault="006F2344" w:rsidP="00FD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D2C0379" w14:textId="77777777" w:rsidR="006F2344" w:rsidRPr="00F867BF" w:rsidRDefault="006F2344" w:rsidP="00FD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1A585FA6" w14:textId="77777777" w:rsidR="006F2344" w:rsidRPr="00F867BF" w:rsidRDefault="006F2344" w:rsidP="00FD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BA51058" w14:textId="16049330" w:rsidR="006B6280" w:rsidRPr="00F867BF" w:rsidRDefault="006B6280" w:rsidP="006B62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 w:firstLine="1"/>
        <w:jc w:val="thaiDistribute"/>
        <w:rPr>
          <w:rFonts w:ascii="Angsana New" w:hAnsi="Angsana New"/>
          <w:i/>
          <w:iCs/>
          <w:sz w:val="30"/>
          <w:szCs w:val="30"/>
        </w:rPr>
      </w:pPr>
      <w:r w:rsidRPr="00F867BF">
        <w:rPr>
          <w:rFonts w:ascii="Angsana New" w:hAnsi="Angsana New" w:hint="cs"/>
          <w:i/>
          <w:iCs/>
          <w:sz w:val="30"/>
          <w:szCs w:val="30"/>
          <w:cs/>
        </w:rPr>
        <w:lastRenderedPageBreak/>
        <w:t>รายได้ค่าขายไฟฟ้า</w:t>
      </w:r>
    </w:p>
    <w:p w14:paraId="235386AE" w14:textId="77777777" w:rsidR="00EF73EF" w:rsidRPr="00F867BF" w:rsidRDefault="00EF73EF" w:rsidP="006B62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 w:firstLine="1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B817B05" w14:textId="53C49749" w:rsidR="006B6280" w:rsidRPr="00F867BF" w:rsidRDefault="006B6280" w:rsidP="006B6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rFonts w:hint="cs"/>
          <w:cs/>
        </w:rPr>
        <w:t>รายได้จากการขายกระแสไฟฟ้าจะรับรู้ในกำไร</w:t>
      </w:r>
      <w:r w:rsidR="006C6253" w:rsidRPr="00F867BF">
        <w:rPr>
          <w:rFonts w:hint="cs"/>
          <w:cs/>
        </w:rPr>
        <w:t>หรือ</w:t>
      </w:r>
      <w:r w:rsidRPr="00F867BF">
        <w:rPr>
          <w:rFonts w:hint="cs"/>
          <w:cs/>
        </w:rPr>
        <w:t>ขาดทุนตามจำนวนหน่วยวัดที่ส่งด้วยอัตราที่กำหนดไว้ รายได้จากการขายกระแสไฟฟ้าสำหรับบางกิจการในประเทศไทยจะได้รับส่วนเพิ่ม ("</w:t>
      </w:r>
      <w:r w:rsidRPr="00F867BF">
        <w:rPr>
          <w:rFonts w:hint="cs"/>
        </w:rPr>
        <w:t>ADDER</w:t>
      </w:r>
      <w:r w:rsidRPr="00F867BF">
        <w:rPr>
          <w:rFonts w:hint="cs"/>
          <w:cs/>
        </w:rPr>
        <w:t xml:space="preserve">") นับจากวันเริ่มต้นขายไฟฟ้าเชิงพาณิชย์ เป็นระยะเวลา </w:t>
      </w:r>
      <w:r w:rsidR="00D52C0E" w:rsidRPr="00F867BF">
        <w:rPr>
          <w:rFonts w:hint="cs"/>
        </w:rPr>
        <w:t>1</w:t>
      </w:r>
      <w:r w:rsidR="00DE3F43" w:rsidRPr="00F867BF">
        <w:rPr>
          <w:rFonts w:hint="cs"/>
        </w:rPr>
        <w:t>0</w:t>
      </w:r>
      <w:r w:rsidRPr="00F867BF">
        <w:rPr>
          <w:rFonts w:hint="cs"/>
          <w:cs/>
        </w:rPr>
        <w:t xml:space="preserve"> ปี หลังจากนั้น รายได้จากการขายกระแสไฟฟ้าจะได้รับในอัตราปกติ</w:t>
      </w:r>
    </w:p>
    <w:p w14:paraId="5E73C507" w14:textId="77777777" w:rsidR="00755B16" w:rsidRPr="00F867BF" w:rsidRDefault="00755B16" w:rsidP="006B62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16F8772" w14:textId="2F1547E4" w:rsidR="006B6280" w:rsidRPr="00F867BF" w:rsidRDefault="006B6280" w:rsidP="006B62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867BF">
        <w:rPr>
          <w:rFonts w:ascii="Angsana New" w:hAnsi="Angsana New" w:hint="cs"/>
          <w:i/>
          <w:iCs/>
          <w:sz w:val="30"/>
          <w:szCs w:val="30"/>
          <w:cs/>
        </w:rPr>
        <w:t>รายได้ค่าสิทธิดำเนินการ</w:t>
      </w:r>
    </w:p>
    <w:p w14:paraId="0EEC47DF" w14:textId="77777777" w:rsidR="000F2354" w:rsidRPr="00F867BF" w:rsidRDefault="000F2354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793BC3CC" w14:textId="77777777" w:rsidR="006B6280" w:rsidRPr="00F867BF" w:rsidRDefault="006B6280" w:rsidP="006B6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rFonts w:hint="cs"/>
          <w:cs/>
        </w:rPr>
        <w:t>บริษัทรับรู้รายได้ค่าสิทธิดำเนินการตามระยะเวลาการให้ใช้สิทธิซึ่งเป็นไปตามเงื่อนไขและข้อตกลงในสัญญา</w:t>
      </w:r>
    </w:p>
    <w:p w14:paraId="2EF8AB52" w14:textId="514EEB9D" w:rsidR="00490143" w:rsidRPr="00F867BF" w:rsidRDefault="00490143" w:rsidP="00F00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2EEDDA5C" w14:textId="198DF481" w:rsidR="00330DAB" w:rsidRPr="00F867BF" w:rsidRDefault="00330DAB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867BF">
        <w:rPr>
          <w:rFonts w:ascii="Angsana New" w:hAnsi="Angsana New" w:hint="cs"/>
          <w:i/>
          <w:iCs/>
          <w:sz w:val="30"/>
          <w:szCs w:val="30"/>
          <w:cs/>
        </w:rPr>
        <w:t>โปรแกรมสิทธิพิเศษแก่ลูกค้า</w:t>
      </w:r>
    </w:p>
    <w:p w14:paraId="75E9BF11" w14:textId="77777777" w:rsidR="000F2354" w:rsidRPr="00F867BF" w:rsidRDefault="000F2354" w:rsidP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99E129C" w14:textId="639948FD" w:rsidR="00677669" w:rsidRPr="00F867BF" w:rsidRDefault="004F6DE6" w:rsidP="00E52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rFonts w:hint="cs"/>
          <w:cs/>
        </w:rPr>
        <w:t xml:space="preserve">สำหรับโปรแกรมสิทธิพิเศษที่กลุ่มบริษัทมีให้ลูกค้า </w:t>
      </w:r>
      <w:r w:rsidR="00677669" w:rsidRPr="00F867BF">
        <w:rPr>
          <w:rFonts w:hint="cs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 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7B172FE7" w14:textId="77777777" w:rsidR="00755B16" w:rsidRPr="00F867BF" w:rsidRDefault="00755B16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21BABAD" w14:textId="2224358A" w:rsidR="00FD5490" w:rsidRPr="00F867BF" w:rsidRDefault="00FD5490" w:rsidP="00FD54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867BF">
        <w:rPr>
          <w:rFonts w:ascii="Angsana New" w:hAnsi="Angsana New" w:hint="cs"/>
          <w:i/>
          <w:iCs/>
          <w:sz w:val="30"/>
          <w:szCs w:val="30"/>
          <w:cs/>
        </w:rPr>
        <w:t>ข้อตกลงสัญญาสัมปทานบริการ</w:t>
      </w:r>
    </w:p>
    <w:p w14:paraId="7A95CB9C" w14:textId="77777777" w:rsidR="00FD5490" w:rsidRPr="00F867BF" w:rsidRDefault="00FD5490" w:rsidP="00FD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96D633E" w14:textId="5812261C" w:rsidR="00FD5490" w:rsidRPr="00F867BF" w:rsidRDefault="00FD5490" w:rsidP="00FD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rFonts w:hint="cs"/>
          <w:cs/>
        </w:rPr>
        <w:t xml:space="preserve">รายได้ที่เกี่ยวข้องกับการก่อสร้างภายใต้ข้อตกลงสัมปทานบริการรับรู้ตลอดช่วงเวลาหนึ่ง รายได้จากการดำเนินงานหรือบริการรับรู้ในงวดที่กลุ่มบริษัทให้บริการ หากข้อตกลงสัมปทานบริการมีมากกว่าหนึ่งภาระที่ต้องปฏิบัติ </w:t>
      </w:r>
      <w:r w:rsidR="002472EF" w:rsidRPr="00F867BF">
        <w:t xml:space="preserve">       </w:t>
      </w:r>
      <w:r w:rsidRPr="00F867BF">
        <w:rPr>
          <w:rFonts w:hint="cs"/>
          <w:cs/>
        </w:rPr>
        <w:t>สิ่งตอบแทนที่ได้รับจะถูกปันส่วนตามสัดส่วนของราคาขายที่เป็นเอกเทศของการให้บริการนั้น</w:t>
      </w:r>
      <w:r w:rsidR="00756E60" w:rsidRPr="00F867BF">
        <w:rPr>
          <w:rFonts w:hint="cs"/>
        </w:rPr>
        <w:t xml:space="preserve"> </w:t>
      </w:r>
      <w:r w:rsidRPr="00F867BF">
        <w:rPr>
          <w:rFonts w:hint="cs"/>
          <w:cs/>
        </w:rPr>
        <w:t>ๆ</w:t>
      </w:r>
    </w:p>
    <w:p w14:paraId="6E5489A4" w14:textId="77777777" w:rsidR="00FD5490" w:rsidRPr="00F867BF" w:rsidRDefault="00FD5490" w:rsidP="00FD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1DE14BDB" w14:textId="63EC0573" w:rsidR="00015D9B" w:rsidRPr="00F867BF" w:rsidRDefault="004762B0" w:rsidP="00F74CA2">
      <w:pPr>
        <w:pStyle w:val="Heading8"/>
        <w:numPr>
          <w:ilvl w:val="1"/>
          <w:numId w:val="30"/>
        </w:numPr>
        <w:jc w:val="thaiDistribute"/>
        <w:rPr>
          <w:i/>
          <w:iCs/>
          <w:sz w:val="30"/>
          <w:szCs w:val="30"/>
          <w:cs/>
          <w:lang w:val="th-TH"/>
        </w:rPr>
      </w:pPr>
      <w:r w:rsidRPr="00F867BF">
        <w:rPr>
          <w:rFonts w:hint="cs"/>
          <w:i/>
          <w:iCs/>
          <w:sz w:val="30"/>
          <w:szCs w:val="30"/>
          <w:cs/>
          <w:lang w:val="th-TH"/>
        </w:rPr>
        <w:t>ภาษีเงินได้</w:t>
      </w:r>
    </w:p>
    <w:p w14:paraId="6727D1BF" w14:textId="77777777" w:rsidR="00015D9B" w:rsidRPr="00F867BF" w:rsidRDefault="00015D9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7DA66745" w14:textId="4E9AC279" w:rsidR="00015D9B" w:rsidRPr="00F867BF" w:rsidRDefault="005E39C5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w w:val="90"/>
        </w:rPr>
      </w:pPr>
      <w:r w:rsidRPr="00F867BF">
        <w:rPr>
          <w:rFonts w:hint="cs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4F6DE6" w:rsidRPr="00F867BF">
        <w:rPr>
          <w:rFonts w:hint="cs"/>
          <w:cs/>
        </w:rPr>
        <w:t>ซึ่ง</w:t>
      </w:r>
      <w:r w:rsidRPr="00F867BF">
        <w:rPr>
          <w:rFonts w:hint="cs"/>
          <w:cs/>
        </w:rPr>
        <w:t>รับรู้ในกำไรหรือขาดทุนเว้นแต่รายการที่เกี่ยวข้องในการรวมธุรกิจ</w:t>
      </w:r>
      <w:r w:rsidR="006C5CF4" w:rsidRPr="00F867BF">
        <w:rPr>
          <w:rFonts w:hint="cs"/>
        </w:rPr>
        <w:t xml:space="preserve"> </w:t>
      </w:r>
      <w:r w:rsidRPr="00F867BF">
        <w:rPr>
          <w:rFonts w:hint="cs"/>
          <w:cs/>
        </w:rPr>
        <w:t>หรือ</w:t>
      </w:r>
      <w:r w:rsidR="006C5CF4" w:rsidRPr="00F867BF">
        <w:rPr>
          <w:rFonts w:hint="cs"/>
        </w:rPr>
        <w:t xml:space="preserve"> </w:t>
      </w:r>
      <w:r w:rsidRPr="00F867BF">
        <w:rPr>
          <w:rFonts w:hint="cs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5A10983F" w14:textId="77777777" w:rsidR="00EF73EF" w:rsidRPr="00F867BF" w:rsidRDefault="00EF73EF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A17891A" w14:textId="77777777" w:rsidR="006F2344" w:rsidRPr="00F867BF" w:rsidRDefault="006F2344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15022B9D" w14:textId="13EEF047" w:rsidR="00B974D9" w:rsidRPr="00F867BF" w:rsidRDefault="00B974D9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cs/>
        </w:rPr>
        <w:lastRenderedPageBreak/>
        <w:t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</w:t>
      </w:r>
      <w:r w:rsidR="00CB78AA" w:rsidRPr="00F867BF">
        <w:t xml:space="preserve"> </w:t>
      </w:r>
      <w:r w:rsidRPr="00F867BF">
        <w:rPr>
          <w:cs/>
        </w:rPr>
        <w:t xml:space="preserve">เสาหลักที่สองเป็นภาษีเงินได้ตามมาตรฐานการบัญชีฉบับที่ </w:t>
      </w:r>
      <w:r w:rsidRPr="00F867BF">
        <w:t xml:space="preserve">12 </w:t>
      </w:r>
      <w:r w:rsidRPr="00F867BF">
        <w:rPr>
          <w:cs/>
        </w:rPr>
        <w:t>กลุ่มบริษัทใช้ข้อ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 และรับรู้เป็นภาษีเงินได้งวดปัจจุบัน</w:t>
      </w:r>
      <w:r w:rsidR="00CB78AA" w:rsidRPr="00F867BF">
        <w:t xml:space="preserve"> </w:t>
      </w:r>
      <w:r w:rsidRPr="00F867BF">
        <w:rPr>
          <w:cs/>
        </w:rPr>
        <w:t>เมื่อเกิดขึ้น</w:t>
      </w:r>
    </w:p>
    <w:p w14:paraId="0A33D9DC" w14:textId="77777777" w:rsidR="00B974D9" w:rsidRPr="00F867BF" w:rsidRDefault="00B974D9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6136CE2" w14:textId="126D8643" w:rsidR="00015D9B" w:rsidRPr="00F867BF" w:rsidRDefault="005E39C5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rFonts w:hint="cs"/>
          <w:cs/>
        </w:rPr>
        <w:t>ภาษีเงินได้ของงวดปัจจุบัน</w:t>
      </w:r>
      <w:r w:rsidR="004F6DE6" w:rsidRPr="00F867BF">
        <w:rPr>
          <w:rFonts w:hint="cs"/>
          <w:cs/>
        </w:rPr>
        <w:t>บันทึก</w:t>
      </w:r>
      <w:r w:rsidRPr="00F867BF">
        <w:rPr>
          <w:rFonts w:hint="cs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3653B8CD" w14:textId="77777777" w:rsidR="00650E65" w:rsidRPr="00F867BF" w:rsidRDefault="00650E65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95DC116" w14:textId="6CA2A2FD" w:rsidR="00015D9B" w:rsidRPr="00F867BF" w:rsidRDefault="004762B0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rFonts w:hint="cs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C512AC" w:rsidRPr="00F867BF">
        <w:rPr>
          <w:rFonts w:hint="cs"/>
          <w:cs/>
        </w:rPr>
        <w:t xml:space="preserve">ที่ใช้เพื่อความมุ่งหมายทางภาษี </w:t>
      </w:r>
      <w:r w:rsidRPr="00F867BF">
        <w:rPr>
          <w:rFonts w:hint="cs"/>
          <w:cs/>
        </w:rPr>
        <w:t>ภาษีเงินได้รอการตัดบัญชีจะไม่ถูกรับรู้เมื่อเ</w:t>
      </w:r>
      <w:r w:rsidR="00C512AC" w:rsidRPr="00F867BF">
        <w:rPr>
          <w:rFonts w:hint="cs"/>
          <w:cs/>
        </w:rPr>
        <w:t>กิดจากผลแตกต่างชั่วคราว</w:t>
      </w:r>
      <w:r w:rsidR="004F6DE6" w:rsidRPr="00F867BF">
        <w:rPr>
          <w:rFonts w:hint="cs"/>
          <w:cs/>
        </w:rPr>
        <w:t>สำหรับ</w:t>
      </w:r>
      <w:r w:rsidR="00C512AC" w:rsidRPr="00F867BF">
        <w:rPr>
          <w:rFonts w:hint="cs"/>
          <w:cs/>
        </w:rPr>
        <w:t xml:space="preserve">การรับรู้ค่าความนิยมในครั้งแรก </w:t>
      </w:r>
      <w:r w:rsidRPr="00F867BF">
        <w:rPr>
          <w:rFonts w:hint="cs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90010B" w:rsidRPr="00F867BF">
        <w:t xml:space="preserve"> </w:t>
      </w:r>
      <w:r w:rsidR="0090010B" w:rsidRPr="00F867BF">
        <w:rPr>
          <w:cs/>
        </w:rPr>
        <w:t xml:space="preserve"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</w:t>
      </w:r>
      <w:r w:rsidRPr="00F867BF">
        <w:rPr>
          <w:rFonts w:hint="cs"/>
          <w:cs/>
        </w:rPr>
        <w:t>และผลแตกต่างที่เกี่ยวข้องกับเงินลงทุนในบริษัทย่อย</w:t>
      </w:r>
      <w:r w:rsidR="00122538" w:rsidRPr="00F867BF">
        <w:rPr>
          <w:rFonts w:hint="cs"/>
          <w:cs/>
        </w:rPr>
        <w:t>และการร่วมค้า</w:t>
      </w:r>
      <w:r w:rsidRPr="00F867BF">
        <w:rPr>
          <w:rFonts w:hint="cs"/>
          <w:cs/>
        </w:rPr>
        <w:t>หากเป็นไปได้ว่าจะไม่มีการกลับรายการ</w:t>
      </w:r>
      <w:r w:rsidR="00122538" w:rsidRPr="00F867BF">
        <w:rPr>
          <w:rFonts w:hint="cs"/>
          <w:cs/>
        </w:rPr>
        <w:t xml:space="preserve">          </w:t>
      </w:r>
      <w:r w:rsidRPr="00F867BF">
        <w:rPr>
          <w:rFonts w:hint="cs"/>
          <w:cs/>
        </w:rPr>
        <w:t>ในอนาคตอ</w:t>
      </w:r>
      <w:r w:rsidR="00C512AC" w:rsidRPr="00F867BF">
        <w:rPr>
          <w:rFonts w:hint="cs"/>
          <w:cs/>
        </w:rPr>
        <w:t>ันใกล้</w:t>
      </w:r>
    </w:p>
    <w:p w14:paraId="7FFD5E6B" w14:textId="77777777" w:rsidR="008B1FA8" w:rsidRPr="00F867BF" w:rsidRDefault="008B1FA8" w:rsidP="004F6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E353321" w14:textId="0B5CBE4E" w:rsidR="00015D9B" w:rsidRPr="00F867BF" w:rsidRDefault="004762B0" w:rsidP="004F6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rFonts w:hint="cs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="004F6DE6" w:rsidRPr="00F867BF">
        <w:rPr>
          <w:rFonts w:hint="cs"/>
          <w:cs/>
        </w:rPr>
        <w:t xml:space="preserve"> </w:t>
      </w:r>
      <w:r w:rsidRPr="00F867BF">
        <w:rPr>
          <w:rFonts w:hint="cs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14:paraId="29F72054" w14:textId="77777777" w:rsidR="00F42DD9" w:rsidRPr="00F867BF" w:rsidRDefault="00F42DD9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B08EC12" w14:textId="55A656C3" w:rsidR="00AA5845" w:rsidRPr="00F867BF" w:rsidRDefault="005E39C5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rFonts w:hint="cs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95B5F10" w14:textId="77777777" w:rsidR="00B0171B" w:rsidRPr="00F867BF" w:rsidRDefault="00B0171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631CBF07" w14:textId="77777777" w:rsidR="00015D9B" w:rsidRPr="00F867BF" w:rsidRDefault="004762B0" w:rsidP="00F74CA2">
      <w:pPr>
        <w:pStyle w:val="Heading8"/>
        <w:numPr>
          <w:ilvl w:val="1"/>
          <w:numId w:val="30"/>
        </w:numPr>
        <w:jc w:val="thaiDistribute"/>
        <w:rPr>
          <w:i/>
          <w:iCs/>
          <w:sz w:val="30"/>
          <w:szCs w:val="30"/>
          <w:cs/>
          <w:lang w:val="th-TH"/>
        </w:rPr>
      </w:pPr>
      <w:r w:rsidRPr="00F867BF">
        <w:rPr>
          <w:rFonts w:hint="cs"/>
          <w:i/>
          <w:iCs/>
          <w:sz w:val="30"/>
          <w:szCs w:val="30"/>
          <w:cs/>
          <w:lang w:val="th-TH"/>
        </w:rPr>
        <w:t>กำไรต่อหุ้น</w:t>
      </w:r>
    </w:p>
    <w:p w14:paraId="60D966C1" w14:textId="77777777" w:rsidR="00015D9B" w:rsidRPr="00F867BF" w:rsidRDefault="00015D9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F47E1F8" w14:textId="08D9F586" w:rsidR="00015D9B" w:rsidRPr="00F867BF" w:rsidRDefault="004762B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rFonts w:hint="cs"/>
          <w:cs/>
        </w:rPr>
        <w:t>กำไรต่อหุ้นขั้นพื้นฐาน</w:t>
      </w:r>
      <w:r w:rsidR="008E502C" w:rsidRPr="00F867BF">
        <w:rPr>
          <w:rFonts w:hint="cs"/>
          <w:cs/>
        </w:rPr>
        <w:t>คำนวณโดยการหารกำไรหรือขาดทุนของผู้ถือหุ้นสามัญของบริษัท ด้วยจำนวนหุ้นสามัญ</w:t>
      </w:r>
      <w:r w:rsidR="004552A9" w:rsidRPr="00F867BF">
        <w:t xml:space="preserve">  </w:t>
      </w:r>
      <w:r w:rsidR="008E502C" w:rsidRPr="00F867BF">
        <w:rPr>
          <w:rFonts w:hint="cs"/>
          <w:cs/>
        </w:rPr>
        <w:t>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5095432F" w14:textId="22C9A9C8" w:rsidR="00B0171B" w:rsidRPr="00F867BF" w:rsidRDefault="00B01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24260115" w14:textId="77777777" w:rsidR="00EF73EF" w:rsidRPr="00F867BF" w:rsidRDefault="00EF7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7F2E3B55" w14:textId="77777777" w:rsidR="00EF73EF" w:rsidRPr="00F867BF" w:rsidRDefault="00EF7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45A3C6C6" w14:textId="77777777" w:rsidR="00EF73EF" w:rsidRPr="00F867BF" w:rsidRDefault="00EF7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1EEA5BF1" w14:textId="69A46800" w:rsidR="00E62290" w:rsidRPr="00F867BF" w:rsidRDefault="00E62290" w:rsidP="00E62290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val="th-TH" w:bidi="th-TH"/>
        </w:rPr>
      </w:pPr>
      <w:r w:rsidRPr="00F867BF"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lastRenderedPageBreak/>
        <w:t>การ</w:t>
      </w:r>
      <w:r w:rsidR="00DA7B75" w:rsidRPr="00F867BF"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t>ซื้อธุรกิจ</w:t>
      </w:r>
    </w:p>
    <w:p w14:paraId="33D9E54E" w14:textId="77777777" w:rsidR="00237DC1" w:rsidRPr="00F867BF" w:rsidRDefault="00237DC1" w:rsidP="0023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27812DBB" w14:textId="4F971919" w:rsidR="003E0EFD" w:rsidRPr="00F867BF" w:rsidRDefault="00DA0B4F" w:rsidP="00DA0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hanging="540"/>
        <w:jc w:val="thaiDistribute"/>
      </w:pPr>
      <w:r w:rsidRPr="00F867BF">
        <w:rPr>
          <w:rFonts w:hint="cs"/>
          <w:cs/>
        </w:rPr>
        <w:t>5</w:t>
      </w:r>
      <w:r w:rsidR="00237DC1" w:rsidRPr="00F867BF">
        <w:t>.1</w:t>
      </w:r>
      <w:r w:rsidR="00237DC1" w:rsidRPr="00F867BF">
        <w:tab/>
      </w:r>
      <w:r w:rsidR="009B7990" w:rsidRPr="00F867BF">
        <w:rPr>
          <w:cs/>
        </w:rPr>
        <w:tab/>
      </w:r>
      <w:r w:rsidR="00237DC1" w:rsidRPr="00F867BF">
        <w:tab/>
      </w:r>
      <w:r w:rsidR="009B7990" w:rsidRPr="00F867BF">
        <w:rPr>
          <w:rFonts w:hint="cs"/>
          <w:cs/>
        </w:rPr>
        <w:t xml:space="preserve">หลุม </w:t>
      </w:r>
      <w:r w:rsidR="00237DC1" w:rsidRPr="00F867BF">
        <w:tab/>
      </w:r>
      <w:r w:rsidR="009A04D4" w:rsidRPr="00F867BF">
        <w:t>Statfjord</w:t>
      </w:r>
    </w:p>
    <w:p w14:paraId="1C460139" w14:textId="77777777" w:rsidR="00DA0B4F" w:rsidRPr="00F867BF" w:rsidRDefault="00DA0B4F" w:rsidP="00DA0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hanging="540"/>
        <w:jc w:val="thaiDistribute"/>
      </w:pPr>
    </w:p>
    <w:p w14:paraId="6D7AE8EE" w14:textId="2425A877" w:rsidR="003E0EFD" w:rsidRPr="00F867BF" w:rsidRDefault="003E0EFD" w:rsidP="003E0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tab/>
      </w:r>
      <w:r w:rsidRPr="00F867BF">
        <w:rPr>
          <w:rFonts w:hint="cs"/>
          <w:cs/>
        </w:rPr>
        <w:t xml:space="preserve">เมื่อวันที่ </w:t>
      </w:r>
      <w:r w:rsidR="00E76D9B" w:rsidRPr="00F867BF">
        <w:t>29</w:t>
      </w:r>
      <w:r w:rsidR="00E76D9B" w:rsidRPr="00F867BF">
        <w:rPr>
          <w:rFonts w:hint="cs"/>
          <w:cs/>
        </w:rPr>
        <w:t xml:space="preserve"> ธันวาคม </w:t>
      </w:r>
      <w:r w:rsidRPr="00F867BF">
        <w:t>256</w:t>
      </w:r>
      <w:r w:rsidR="00252DCC" w:rsidRPr="00F867BF">
        <w:rPr>
          <w:rFonts w:hint="cs"/>
          <w:cs/>
        </w:rPr>
        <w:t>6</w:t>
      </w:r>
      <w:r w:rsidRPr="00F867BF">
        <w:rPr>
          <w:rFonts w:hint="cs"/>
          <w:cs/>
        </w:rPr>
        <w:t xml:space="preserve"> </w:t>
      </w:r>
      <w:r w:rsidRPr="00F867BF">
        <w:t xml:space="preserve">OKEA ASA (“OKEA”) </w:t>
      </w:r>
      <w:r w:rsidRPr="00F867BF">
        <w:rPr>
          <w:rFonts w:hint="cs"/>
          <w:cs/>
        </w:rPr>
        <w:t>ซึ่งเป็นบริษัทย่อยทางอ้อมของกลุ่มบริษัท</w:t>
      </w:r>
      <w:r w:rsidRPr="00F867BF">
        <w:t xml:space="preserve"> </w:t>
      </w:r>
      <w:r w:rsidRPr="00F867BF">
        <w:rPr>
          <w:rFonts w:hint="cs"/>
          <w:cs/>
        </w:rPr>
        <w:t xml:space="preserve">ซื้อส่วนได้เสียในหลุม </w:t>
      </w:r>
      <w:r w:rsidR="00252DCC" w:rsidRPr="00F867BF">
        <w:t>Statfjord</w:t>
      </w:r>
      <w:r w:rsidRPr="00F867BF">
        <w:t xml:space="preserve"> </w:t>
      </w:r>
      <w:r w:rsidRPr="00F867BF">
        <w:rPr>
          <w:rFonts w:hint="cs"/>
          <w:cs/>
        </w:rPr>
        <w:t>ร้อยล</w:t>
      </w:r>
      <w:r w:rsidR="00252DCC" w:rsidRPr="00F867BF">
        <w:rPr>
          <w:rFonts w:hint="cs"/>
          <w:cs/>
        </w:rPr>
        <w:t xml:space="preserve">ะ </w:t>
      </w:r>
      <w:r w:rsidR="00252DCC" w:rsidRPr="00F867BF">
        <w:t xml:space="preserve">28 </w:t>
      </w:r>
      <w:r w:rsidRPr="00F867BF">
        <w:rPr>
          <w:rFonts w:hint="cs"/>
          <w:cs/>
        </w:rPr>
        <w:t>จาก</w:t>
      </w:r>
      <w:r w:rsidRPr="00F867BF">
        <w:t xml:space="preserve"> </w:t>
      </w:r>
      <w:r w:rsidR="00252DCC" w:rsidRPr="00F867BF">
        <w:t>Equinor Energy AS</w:t>
      </w:r>
      <w:r w:rsidR="00252DCC" w:rsidRPr="00F867BF">
        <w:rPr>
          <w:rFonts w:hint="cs"/>
          <w:cs/>
        </w:rPr>
        <w:t xml:space="preserve"> </w:t>
      </w:r>
      <w:r w:rsidRPr="00F867BF">
        <w:rPr>
          <w:rFonts w:hint="cs"/>
          <w:cs/>
        </w:rPr>
        <w:t>(</w:t>
      </w:r>
      <w:r w:rsidRPr="00F867BF">
        <w:t>“</w:t>
      </w:r>
      <w:r w:rsidR="00252DCC" w:rsidRPr="00F867BF">
        <w:t>Equinor</w:t>
      </w:r>
      <w:r w:rsidRPr="00F867BF">
        <w:t>”</w:t>
      </w:r>
      <w:r w:rsidRPr="00F867BF">
        <w:rPr>
          <w:rFonts w:hint="cs"/>
          <w:cs/>
        </w:rPr>
        <w:t xml:space="preserve">) ฝ่ายบริหารคาดว่าหากกลุ่มบริษัทได้มีการซื้อธุรกิจตั้งแต่วันที่ </w:t>
      </w:r>
      <w:r w:rsidRPr="00F867BF">
        <w:t>1</w:t>
      </w:r>
      <w:r w:rsidRPr="00F867BF">
        <w:rPr>
          <w:rFonts w:hint="cs"/>
          <w:cs/>
        </w:rPr>
        <w:t xml:space="preserve"> มกราคม </w:t>
      </w:r>
      <w:r w:rsidRPr="00F867BF">
        <w:t>256</w:t>
      </w:r>
      <w:r w:rsidR="00252DCC" w:rsidRPr="00F867BF">
        <w:t>6</w:t>
      </w:r>
      <w:r w:rsidRPr="00F867BF">
        <w:rPr>
          <w:rFonts w:hint="cs"/>
          <w:cs/>
        </w:rPr>
        <w:t xml:space="preserve"> จะมีรายได้รวมเพิ่มขึ้นจำนวน </w:t>
      </w:r>
      <w:r w:rsidR="003C5DCC" w:rsidRPr="00F867BF">
        <w:t>10,540</w:t>
      </w:r>
      <w:r w:rsidRPr="00F867BF">
        <w:rPr>
          <w:rFonts w:hint="cs"/>
          <w:cs/>
        </w:rPr>
        <w:t xml:space="preserve"> ล้านบาท และกำไรก่อนภาษีเงินได้เพิ่มขึ้นจำนวน </w:t>
      </w:r>
      <w:r w:rsidR="003C5DCC" w:rsidRPr="00F867BF">
        <w:t>4,611</w:t>
      </w:r>
      <w:r w:rsidRPr="00F867BF">
        <w:rPr>
          <w:rFonts w:hint="cs"/>
          <w:cs/>
        </w:rPr>
        <w:t xml:space="preserve"> ล้านบาท</w:t>
      </w:r>
    </w:p>
    <w:p w14:paraId="7343FDD7" w14:textId="77777777" w:rsidR="008A1821" w:rsidRPr="00F867BF" w:rsidRDefault="008A1821" w:rsidP="003E0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tbl>
      <w:tblPr>
        <w:tblW w:w="9180" w:type="dxa"/>
        <w:tblInd w:w="450" w:type="dxa"/>
        <w:shd w:val="clear" w:color="auto" w:fill="FFFF00"/>
        <w:tblLook w:val="01E0" w:firstRow="1" w:lastRow="1" w:firstColumn="1" w:lastColumn="1" w:noHBand="0" w:noVBand="0"/>
      </w:tblPr>
      <w:tblGrid>
        <w:gridCol w:w="4410"/>
        <w:gridCol w:w="1620"/>
        <w:gridCol w:w="1530"/>
        <w:gridCol w:w="1620"/>
      </w:tblGrid>
      <w:tr w:rsidR="00DA0B4F" w:rsidRPr="00F867BF" w14:paraId="7C2E36D3" w14:textId="77777777" w:rsidTr="00DA0B4F">
        <w:trPr>
          <w:tblHeader/>
        </w:trPr>
        <w:tc>
          <w:tcPr>
            <w:tcW w:w="4410" w:type="dxa"/>
            <w:shd w:val="clear" w:color="auto" w:fill="auto"/>
            <w:hideMark/>
          </w:tcPr>
          <w:p w14:paraId="24309355" w14:textId="77777777" w:rsidR="00DA0B4F" w:rsidRPr="00F867BF" w:rsidRDefault="00DA0B4F" w:rsidP="00DA0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</w:pPr>
            <w:r w:rsidRPr="00F867BF">
              <w:rPr>
                <w:rFonts w:hint="cs"/>
                <w:b/>
                <w:bCs/>
                <w:i/>
                <w:iCs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620" w:type="dxa"/>
            <w:shd w:val="clear" w:color="auto" w:fill="auto"/>
            <w:hideMark/>
          </w:tcPr>
          <w:p w14:paraId="7690D6D4" w14:textId="77777777" w:rsidR="00DA0B4F" w:rsidRPr="00F867BF" w:rsidRDefault="00DA0B4F" w:rsidP="006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F867BF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530" w:type="dxa"/>
            <w:shd w:val="clear" w:color="auto" w:fill="auto"/>
            <w:hideMark/>
          </w:tcPr>
          <w:p w14:paraId="2D8E70A3" w14:textId="77777777" w:rsidR="00DA0B4F" w:rsidRPr="00F867BF" w:rsidRDefault="00DA0B4F" w:rsidP="006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shd w:val="clear" w:color="auto" w:fill="auto"/>
            <w:hideMark/>
          </w:tcPr>
          <w:p w14:paraId="4C83ED2A" w14:textId="77777777" w:rsidR="00DA0B4F" w:rsidRPr="00F867BF" w:rsidRDefault="00DA0B4F" w:rsidP="006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DA0B4F" w:rsidRPr="00F867BF" w14:paraId="6C50DB6E" w14:textId="77777777" w:rsidTr="00DA0B4F">
        <w:trPr>
          <w:tblHeader/>
        </w:trPr>
        <w:tc>
          <w:tcPr>
            <w:tcW w:w="4410" w:type="dxa"/>
            <w:shd w:val="clear" w:color="auto" w:fill="auto"/>
          </w:tcPr>
          <w:p w14:paraId="13FA434D" w14:textId="77777777" w:rsidR="00DA0B4F" w:rsidRPr="00F867BF" w:rsidRDefault="00DA0B4F" w:rsidP="00DA0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b/>
                <w:bCs/>
                <w:i/>
                <w:iCs/>
              </w:rPr>
            </w:pPr>
          </w:p>
        </w:tc>
        <w:tc>
          <w:tcPr>
            <w:tcW w:w="1620" w:type="dxa"/>
            <w:shd w:val="clear" w:color="auto" w:fill="auto"/>
            <w:hideMark/>
          </w:tcPr>
          <w:p w14:paraId="02F4A430" w14:textId="77777777" w:rsidR="00DA0B4F" w:rsidRPr="00F867BF" w:rsidRDefault="00DA0B4F" w:rsidP="006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F867BF">
              <w:t>31</w:t>
            </w:r>
            <w:r w:rsidRPr="00F867BF">
              <w:rPr>
                <w:rFonts w:hint="cs"/>
                <w:cs/>
              </w:rPr>
              <w:t xml:space="preserve"> ธันวาคม </w:t>
            </w:r>
            <w:r w:rsidRPr="00F867BF">
              <w:t>2566</w:t>
            </w:r>
          </w:p>
        </w:tc>
        <w:tc>
          <w:tcPr>
            <w:tcW w:w="1530" w:type="dxa"/>
            <w:shd w:val="clear" w:color="auto" w:fill="auto"/>
            <w:hideMark/>
          </w:tcPr>
          <w:p w14:paraId="7E4B764A" w14:textId="77777777" w:rsidR="00DA0B4F" w:rsidRPr="00F867BF" w:rsidRDefault="00DA0B4F" w:rsidP="006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F867BF">
              <w:rPr>
                <w:rFonts w:hint="cs"/>
                <w:b/>
                <w:bCs/>
                <w:cs/>
              </w:rPr>
              <w:t>ปรับปรุง</w:t>
            </w:r>
          </w:p>
        </w:tc>
        <w:tc>
          <w:tcPr>
            <w:tcW w:w="1620" w:type="dxa"/>
            <w:shd w:val="clear" w:color="auto" w:fill="auto"/>
            <w:hideMark/>
          </w:tcPr>
          <w:p w14:paraId="3005DF36" w14:textId="74779D9E" w:rsidR="00DA0B4F" w:rsidRPr="00F867BF" w:rsidRDefault="00DA0B4F" w:rsidP="006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i/>
                <w:iCs/>
              </w:rPr>
            </w:pPr>
            <w:r w:rsidRPr="00F867BF">
              <w:t>3</w:t>
            </w:r>
            <w:r w:rsidR="00FC5A3F" w:rsidRPr="00F867BF">
              <w:t xml:space="preserve">1 </w:t>
            </w:r>
            <w:r w:rsidR="00FC5A3F" w:rsidRPr="00F867BF">
              <w:rPr>
                <w:rFonts w:hint="cs"/>
                <w:cs/>
              </w:rPr>
              <w:t xml:space="preserve">ธันวาคม </w:t>
            </w:r>
            <w:r w:rsidRPr="00F867BF">
              <w:t>2567</w:t>
            </w:r>
          </w:p>
        </w:tc>
      </w:tr>
      <w:tr w:rsidR="00DA0B4F" w:rsidRPr="00F867BF" w14:paraId="5D9BC63C" w14:textId="77777777" w:rsidTr="00DA0B4F">
        <w:trPr>
          <w:tblHeader/>
        </w:trPr>
        <w:tc>
          <w:tcPr>
            <w:tcW w:w="4410" w:type="dxa"/>
            <w:shd w:val="clear" w:color="auto" w:fill="auto"/>
          </w:tcPr>
          <w:p w14:paraId="74FEE95E" w14:textId="77777777" w:rsidR="00DA0B4F" w:rsidRPr="00F867BF" w:rsidRDefault="00DA0B4F" w:rsidP="00DA0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b/>
                <w:bCs/>
                <w:i/>
                <w:iCs/>
              </w:rPr>
            </w:pPr>
          </w:p>
        </w:tc>
        <w:tc>
          <w:tcPr>
            <w:tcW w:w="4770" w:type="dxa"/>
            <w:gridSpan w:val="3"/>
            <w:shd w:val="clear" w:color="auto" w:fill="auto"/>
            <w:hideMark/>
          </w:tcPr>
          <w:p w14:paraId="724BB641" w14:textId="77777777" w:rsidR="00DA0B4F" w:rsidRPr="00F867BF" w:rsidRDefault="00DA0B4F" w:rsidP="006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F867BF">
              <w:rPr>
                <w:i/>
                <w:iCs/>
              </w:rPr>
              <w:t>(</w:t>
            </w:r>
            <w:r w:rsidRPr="00F867BF">
              <w:rPr>
                <w:rFonts w:hint="cs"/>
                <w:i/>
                <w:iCs/>
                <w:cs/>
              </w:rPr>
              <w:t>ล้านบาท)</w:t>
            </w:r>
          </w:p>
        </w:tc>
      </w:tr>
      <w:tr w:rsidR="00DA0B4F" w:rsidRPr="00F867BF" w14:paraId="08BA63AE" w14:textId="77777777" w:rsidTr="00DA0B4F">
        <w:tc>
          <w:tcPr>
            <w:tcW w:w="4410" w:type="dxa"/>
            <w:shd w:val="clear" w:color="auto" w:fill="auto"/>
            <w:hideMark/>
          </w:tcPr>
          <w:p w14:paraId="3C10D7EB" w14:textId="77777777" w:rsidR="00DA0B4F" w:rsidRPr="00F867BF" w:rsidRDefault="00DA0B4F" w:rsidP="00DA0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cs/>
              </w:rPr>
            </w:pPr>
            <w:r w:rsidRPr="00F867BF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  <w:hideMark/>
          </w:tcPr>
          <w:p w14:paraId="6D383054" w14:textId="77777777" w:rsidR="00DA0B4F" w:rsidRPr="00F867BF" w:rsidRDefault="00DA0B4F" w:rsidP="006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jc w:val="right"/>
            </w:pPr>
            <w:r w:rsidRPr="00F867BF">
              <w:t>5,</w:t>
            </w:r>
            <w:r w:rsidRPr="00F867BF">
              <w:rPr>
                <w:rFonts w:hint="cs"/>
                <w:cs/>
              </w:rPr>
              <w:t>33</w:t>
            </w:r>
            <w:r w:rsidRPr="00F867BF">
              <w:t>4</w:t>
            </w:r>
          </w:p>
        </w:tc>
        <w:tc>
          <w:tcPr>
            <w:tcW w:w="1530" w:type="dxa"/>
            <w:shd w:val="clear" w:color="auto" w:fill="auto"/>
            <w:hideMark/>
          </w:tcPr>
          <w:p w14:paraId="1FA2FE2E" w14:textId="77777777" w:rsidR="00DA0B4F" w:rsidRPr="00F867BF" w:rsidRDefault="00DA0B4F" w:rsidP="006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F867BF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hideMark/>
          </w:tcPr>
          <w:p w14:paraId="4AFDE155" w14:textId="77777777" w:rsidR="00DA0B4F" w:rsidRPr="00F867BF" w:rsidRDefault="00DA0B4F" w:rsidP="006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F867BF">
              <w:t>5,</w:t>
            </w:r>
            <w:r w:rsidRPr="00F867BF">
              <w:rPr>
                <w:rFonts w:hint="cs"/>
                <w:cs/>
              </w:rPr>
              <w:t>33</w:t>
            </w:r>
            <w:r w:rsidRPr="00F867BF">
              <w:t>4</w:t>
            </w:r>
          </w:p>
        </w:tc>
      </w:tr>
      <w:tr w:rsidR="00DA0B4F" w:rsidRPr="00F867BF" w14:paraId="0009155B" w14:textId="77777777" w:rsidTr="00DA0B4F">
        <w:tc>
          <w:tcPr>
            <w:tcW w:w="4410" w:type="dxa"/>
            <w:shd w:val="clear" w:color="auto" w:fill="auto"/>
            <w:hideMark/>
          </w:tcPr>
          <w:p w14:paraId="718ECFF7" w14:textId="77777777" w:rsidR="00DA0B4F" w:rsidRPr="00F867BF" w:rsidRDefault="00DA0B4F" w:rsidP="00DA0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</w:pPr>
            <w:r w:rsidRPr="00F867BF">
              <w:rPr>
                <w:rFonts w:hint="cs"/>
                <w:cs/>
              </w:rPr>
              <w:t>สินทรัพย์ที่ได้มาจากการค้ำประกัน</w:t>
            </w:r>
          </w:p>
        </w:tc>
        <w:tc>
          <w:tcPr>
            <w:tcW w:w="1620" w:type="dxa"/>
            <w:shd w:val="clear" w:color="auto" w:fill="auto"/>
            <w:hideMark/>
          </w:tcPr>
          <w:p w14:paraId="0ECD3B0F" w14:textId="77777777" w:rsidR="00DA0B4F" w:rsidRPr="00F867BF" w:rsidRDefault="00DA0B4F" w:rsidP="006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jc w:val="right"/>
              <w:rPr>
                <w:cs/>
              </w:rPr>
            </w:pPr>
            <w:r w:rsidRPr="00F867BF">
              <w:t>2,991</w:t>
            </w:r>
          </w:p>
        </w:tc>
        <w:tc>
          <w:tcPr>
            <w:tcW w:w="1530" w:type="dxa"/>
            <w:shd w:val="clear" w:color="auto" w:fill="auto"/>
            <w:hideMark/>
          </w:tcPr>
          <w:p w14:paraId="725F5988" w14:textId="77777777" w:rsidR="00DA0B4F" w:rsidRPr="00F867BF" w:rsidRDefault="00DA0B4F" w:rsidP="006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F867BF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hideMark/>
          </w:tcPr>
          <w:p w14:paraId="4EFAA141" w14:textId="77777777" w:rsidR="00DA0B4F" w:rsidRPr="00F867BF" w:rsidRDefault="00DA0B4F" w:rsidP="006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F867BF">
              <w:t>2,991</w:t>
            </w:r>
          </w:p>
        </w:tc>
      </w:tr>
      <w:tr w:rsidR="00DA0B4F" w:rsidRPr="00F867BF" w14:paraId="24C1E944" w14:textId="77777777" w:rsidTr="00DA0B4F">
        <w:tc>
          <w:tcPr>
            <w:tcW w:w="4410" w:type="dxa"/>
            <w:shd w:val="clear" w:color="auto" w:fill="auto"/>
            <w:hideMark/>
          </w:tcPr>
          <w:p w14:paraId="7784F642" w14:textId="77777777" w:rsidR="00DA0B4F" w:rsidRPr="00F867BF" w:rsidRDefault="00DA0B4F" w:rsidP="00DA0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</w:pPr>
            <w:r w:rsidRPr="00F867BF">
              <w:rPr>
                <w:rFonts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  <w:hideMark/>
          </w:tcPr>
          <w:p w14:paraId="42E836A4" w14:textId="77777777" w:rsidR="00DA0B4F" w:rsidRPr="00F867BF" w:rsidRDefault="00DA0B4F" w:rsidP="006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jc w:val="right"/>
              <w:rPr>
                <w:cs/>
              </w:rPr>
            </w:pPr>
            <w:r w:rsidRPr="00F867BF">
              <w:t>3,825</w:t>
            </w:r>
          </w:p>
        </w:tc>
        <w:tc>
          <w:tcPr>
            <w:tcW w:w="1530" w:type="dxa"/>
            <w:shd w:val="clear" w:color="auto" w:fill="auto"/>
            <w:hideMark/>
          </w:tcPr>
          <w:p w14:paraId="61851202" w14:textId="77777777" w:rsidR="00DA0B4F" w:rsidRPr="00F867BF" w:rsidRDefault="00DA0B4F" w:rsidP="006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F867BF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hideMark/>
          </w:tcPr>
          <w:p w14:paraId="4910CE29" w14:textId="77777777" w:rsidR="00DA0B4F" w:rsidRPr="00F867BF" w:rsidRDefault="00DA0B4F" w:rsidP="006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F867BF">
              <w:t>3,825</w:t>
            </w:r>
          </w:p>
        </w:tc>
      </w:tr>
      <w:tr w:rsidR="00DA0B4F" w:rsidRPr="00F867BF" w14:paraId="0E43936B" w14:textId="77777777" w:rsidTr="00DA0B4F">
        <w:tc>
          <w:tcPr>
            <w:tcW w:w="4410" w:type="dxa"/>
            <w:shd w:val="clear" w:color="auto" w:fill="auto"/>
            <w:hideMark/>
          </w:tcPr>
          <w:p w14:paraId="3E1E9E89" w14:textId="77777777" w:rsidR="00DA0B4F" w:rsidRPr="00F867BF" w:rsidRDefault="00DA0B4F" w:rsidP="00DA0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</w:pPr>
            <w:r w:rsidRPr="00F867BF">
              <w:rPr>
                <w:rFonts w:hint="cs"/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1620" w:type="dxa"/>
            <w:shd w:val="clear" w:color="auto" w:fill="auto"/>
            <w:hideMark/>
          </w:tcPr>
          <w:p w14:paraId="37B4B687" w14:textId="77777777" w:rsidR="00DA0B4F" w:rsidRPr="00F867BF" w:rsidRDefault="00DA0B4F" w:rsidP="006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jc w:val="right"/>
              <w:rPr>
                <w:cs/>
              </w:rPr>
            </w:pPr>
            <w:r w:rsidRPr="00F867BF">
              <w:t>(13,075)</w:t>
            </w:r>
          </w:p>
        </w:tc>
        <w:tc>
          <w:tcPr>
            <w:tcW w:w="1530" w:type="dxa"/>
            <w:shd w:val="clear" w:color="auto" w:fill="auto"/>
            <w:hideMark/>
          </w:tcPr>
          <w:p w14:paraId="2ACB1AD5" w14:textId="77777777" w:rsidR="00DA0B4F" w:rsidRPr="00F867BF" w:rsidRDefault="00DA0B4F" w:rsidP="006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  <w:rPr>
                <w:cs/>
              </w:rPr>
            </w:pPr>
            <w:r w:rsidRPr="00F867BF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hideMark/>
          </w:tcPr>
          <w:p w14:paraId="4CD12349" w14:textId="77777777" w:rsidR="00DA0B4F" w:rsidRPr="00F867BF" w:rsidRDefault="00DA0B4F" w:rsidP="006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  <w:rPr>
                <w:cs/>
              </w:rPr>
            </w:pPr>
            <w:r w:rsidRPr="00F867BF">
              <w:t>(13,075)</w:t>
            </w:r>
          </w:p>
        </w:tc>
      </w:tr>
      <w:tr w:rsidR="00DA0B4F" w:rsidRPr="00F867BF" w14:paraId="15AA2381" w14:textId="77777777" w:rsidTr="00DA0B4F">
        <w:tc>
          <w:tcPr>
            <w:tcW w:w="4410" w:type="dxa"/>
            <w:shd w:val="clear" w:color="auto" w:fill="auto"/>
            <w:hideMark/>
          </w:tcPr>
          <w:p w14:paraId="517B38ED" w14:textId="77777777" w:rsidR="00DA0B4F" w:rsidRPr="00F867BF" w:rsidRDefault="00DA0B4F" w:rsidP="00DA0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</w:pPr>
            <w:r w:rsidRPr="00F867BF">
              <w:rPr>
                <w:rFonts w:hint="cs"/>
                <w:cs/>
              </w:rPr>
              <w:t>ภาษีเงินได้ค้างจ่าย</w:t>
            </w:r>
          </w:p>
        </w:tc>
        <w:tc>
          <w:tcPr>
            <w:tcW w:w="1620" w:type="dxa"/>
            <w:shd w:val="clear" w:color="auto" w:fill="auto"/>
            <w:hideMark/>
          </w:tcPr>
          <w:p w14:paraId="7F43B9C1" w14:textId="77777777" w:rsidR="00DA0B4F" w:rsidRPr="00F867BF" w:rsidRDefault="00DA0B4F" w:rsidP="006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jc w:val="right"/>
              <w:rPr>
                <w:cs/>
              </w:rPr>
            </w:pPr>
            <w:r w:rsidRPr="00F867BF">
              <w:t>(394)</w:t>
            </w:r>
          </w:p>
        </w:tc>
        <w:tc>
          <w:tcPr>
            <w:tcW w:w="1530" w:type="dxa"/>
            <w:shd w:val="clear" w:color="auto" w:fill="auto"/>
            <w:hideMark/>
          </w:tcPr>
          <w:p w14:paraId="643A2343" w14:textId="77777777" w:rsidR="00DA0B4F" w:rsidRPr="00F867BF" w:rsidRDefault="00DA0B4F" w:rsidP="006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F867BF">
              <w:t>279</w:t>
            </w:r>
          </w:p>
        </w:tc>
        <w:tc>
          <w:tcPr>
            <w:tcW w:w="1620" w:type="dxa"/>
            <w:shd w:val="clear" w:color="auto" w:fill="auto"/>
            <w:hideMark/>
          </w:tcPr>
          <w:p w14:paraId="2567AED0" w14:textId="77777777" w:rsidR="00DA0B4F" w:rsidRPr="00F867BF" w:rsidRDefault="00DA0B4F" w:rsidP="006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F867BF">
              <w:t>(</w:t>
            </w:r>
            <w:r w:rsidRPr="00F867BF">
              <w:rPr>
                <w:rFonts w:hint="cs"/>
                <w:cs/>
              </w:rPr>
              <w:t>115</w:t>
            </w:r>
            <w:r w:rsidRPr="00F867BF">
              <w:t>)</w:t>
            </w:r>
          </w:p>
        </w:tc>
      </w:tr>
      <w:tr w:rsidR="00DA0B4F" w:rsidRPr="00F867BF" w14:paraId="3F2C1827" w14:textId="77777777" w:rsidTr="00DA0B4F">
        <w:tc>
          <w:tcPr>
            <w:tcW w:w="4410" w:type="dxa"/>
            <w:shd w:val="clear" w:color="auto" w:fill="auto"/>
            <w:hideMark/>
          </w:tcPr>
          <w:p w14:paraId="3B20B958" w14:textId="77777777" w:rsidR="00DA0B4F" w:rsidRPr="00F867BF" w:rsidRDefault="00DA0B4F" w:rsidP="00DA0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</w:pPr>
            <w:r w:rsidRPr="00F867BF">
              <w:rPr>
                <w:rFonts w:hint="cs"/>
                <w:cs/>
              </w:rPr>
              <w:t>เจ้าหนี้หมุนเวียนอื่น</w:t>
            </w:r>
          </w:p>
        </w:tc>
        <w:tc>
          <w:tcPr>
            <w:tcW w:w="1620" w:type="dxa"/>
            <w:shd w:val="clear" w:color="auto" w:fill="auto"/>
            <w:hideMark/>
          </w:tcPr>
          <w:p w14:paraId="7173489F" w14:textId="77777777" w:rsidR="00DA0B4F" w:rsidRPr="00F867BF" w:rsidRDefault="00DA0B4F" w:rsidP="006702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jc w:val="right"/>
            </w:pPr>
            <w:r w:rsidRPr="00F867BF">
              <w:t>(215)</w:t>
            </w:r>
          </w:p>
        </w:tc>
        <w:tc>
          <w:tcPr>
            <w:tcW w:w="1530" w:type="dxa"/>
            <w:shd w:val="clear" w:color="auto" w:fill="auto"/>
            <w:hideMark/>
          </w:tcPr>
          <w:p w14:paraId="6EB5EBED" w14:textId="77777777" w:rsidR="00DA0B4F" w:rsidRPr="00F867BF" w:rsidRDefault="00DA0B4F" w:rsidP="006702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  <w:rPr>
                <w:cs/>
              </w:rPr>
            </w:pPr>
            <w:r w:rsidRPr="00F867BF">
              <w:rPr>
                <w:rFonts w:hint="cs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hideMark/>
          </w:tcPr>
          <w:p w14:paraId="5428E027" w14:textId="77777777" w:rsidR="00DA0B4F" w:rsidRPr="00F867BF" w:rsidRDefault="00DA0B4F" w:rsidP="006702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  <w:rPr>
                <w:cs/>
              </w:rPr>
            </w:pPr>
            <w:r w:rsidRPr="00F867BF">
              <w:t>(215)</w:t>
            </w:r>
          </w:p>
        </w:tc>
      </w:tr>
      <w:tr w:rsidR="00DA0B4F" w:rsidRPr="00F867BF" w14:paraId="267F8743" w14:textId="77777777" w:rsidTr="00DA0B4F">
        <w:tc>
          <w:tcPr>
            <w:tcW w:w="4410" w:type="dxa"/>
            <w:shd w:val="clear" w:color="auto" w:fill="auto"/>
            <w:hideMark/>
          </w:tcPr>
          <w:p w14:paraId="19A75DCC" w14:textId="77777777" w:rsidR="00DA0B4F" w:rsidRPr="00F867BF" w:rsidRDefault="00DA0B4F" w:rsidP="00DA0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F867BF">
              <w:rPr>
                <w:rFonts w:hint="cs"/>
                <w:b/>
                <w:bCs/>
                <w:cs/>
              </w:rPr>
              <w:t>รวมหนี้สินสุทธิที่ระบุได้ที่ได้รับ</w:t>
            </w:r>
          </w:p>
        </w:tc>
        <w:tc>
          <w:tcPr>
            <w:tcW w:w="1620" w:type="dxa"/>
            <w:shd w:val="clear" w:color="auto" w:fill="auto"/>
            <w:hideMark/>
          </w:tcPr>
          <w:p w14:paraId="44C6157B" w14:textId="77777777" w:rsidR="00DA0B4F" w:rsidRPr="00F867BF" w:rsidRDefault="00DA0B4F" w:rsidP="006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jc w:val="right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(1,534)</w:t>
            </w:r>
          </w:p>
        </w:tc>
        <w:tc>
          <w:tcPr>
            <w:tcW w:w="1530" w:type="dxa"/>
            <w:shd w:val="clear" w:color="auto" w:fill="auto"/>
            <w:hideMark/>
          </w:tcPr>
          <w:p w14:paraId="7E32D643" w14:textId="77777777" w:rsidR="00DA0B4F" w:rsidRPr="00F867BF" w:rsidRDefault="00DA0B4F" w:rsidP="006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  <w:rPr>
                <w:b/>
                <w:bCs/>
              </w:rPr>
            </w:pPr>
            <w:r w:rsidRPr="00F867BF">
              <w:rPr>
                <w:b/>
                <w:bCs/>
              </w:rPr>
              <w:t>279</w:t>
            </w:r>
          </w:p>
        </w:tc>
        <w:tc>
          <w:tcPr>
            <w:tcW w:w="1620" w:type="dxa"/>
            <w:shd w:val="clear" w:color="auto" w:fill="auto"/>
            <w:hideMark/>
          </w:tcPr>
          <w:p w14:paraId="7F52CC96" w14:textId="77777777" w:rsidR="00DA0B4F" w:rsidRPr="00F867BF" w:rsidRDefault="00DA0B4F" w:rsidP="006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  <w:rPr>
                <w:b/>
                <w:bCs/>
              </w:rPr>
            </w:pPr>
            <w:r w:rsidRPr="00F867BF">
              <w:rPr>
                <w:b/>
                <w:bCs/>
              </w:rPr>
              <w:t>(1,255)</w:t>
            </w:r>
          </w:p>
        </w:tc>
      </w:tr>
      <w:tr w:rsidR="00DA0B4F" w:rsidRPr="00F867BF" w14:paraId="177B104F" w14:textId="77777777" w:rsidTr="00DA0B4F">
        <w:tc>
          <w:tcPr>
            <w:tcW w:w="4410" w:type="dxa"/>
            <w:shd w:val="clear" w:color="auto" w:fill="auto"/>
            <w:hideMark/>
          </w:tcPr>
          <w:p w14:paraId="0574D70E" w14:textId="243B02E7" w:rsidR="00DA0B4F" w:rsidRPr="00F867BF" w:rsidRDefault="00DA0B4F" w:rsidP="00DA0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</w:pPr>
            <w:r w:rsidRPr="00F867BF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1620" w:type="dxa"/>
            <w:shd w:val="clear" w:color="auto" w:fill="auto"/>
            <w:hideMark/>
          </w:tcPr>
          <w:p w14:paraId="6E6AF306" w14:textId="77777777" w:rsidR="00DA0B4F" w:rsidRPr="00F867BF" w:rsidRDefault="00DA0B4F" w:rsidP="006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jc w:val="right"/>
            </w:pPr>
            <w:r w:rsidRPr="00F867BF">
              <w:t>7,792</w:t>
            </w:r>
          </w:p>
        </w:tc>
        <w:tc>
          <w:tcPr>
            <w:tcW w:w="1530" w:type="dxa"/>
            <w:shd w:val="clear" w:color="auto" w:fill="auto"/>
            <w:hideMark/>
          </w:tcPr>
          <w:p w14:paraId="17FA1D33" w14:textId="77777777" w:rsidR="00DA0B4F" w:rsidRPr="00F867BF" w:rsidRDefault="00DA0B4F" w:rsidP="006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  <w:rPr>
                <w:cs/>
              </w:rPr>
            </w:pPr>
            <w:r w:rsidRPr="00F867BF">
              <w:t>50</w:t>
            </w:r>
          </w:p>
        </w:tc>
        <w:tc>
          <w:tcPr>
            <w:tcW w:w="1620" w:type="dxa"/>
            <w:shd w:val="clear" w:color="auto" w:fill="auto"/>
            <w:hideMark/>
          </w:tcPr>
          <w:p w14:paraId="713EF648" w14:textId="77777777" w:rsidR="00DA0B4F" w:rsidRPr="00F867BF" w:rsidRDefault="00DA0B4F" w:rsidP="006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</w:pPr>
            <w:r w:rsidRPr="00F867BF">
              <w:t>7,842</w:t>
            </w:r>
          </w:p>
        </w:tc>
      </w:tr>
      <w:tr w:rsidR="00DA0B4F" w:rsidRPr="00F867BF" w14:paraId="1B93ABF3" w14:textId="77777777" w:rsidTr="00DA0B4F">
        <w:trPr>
          <w:trHeight w:val="525"/>
        </w:trPr>
        <w:tc>
          <w:tcPr>
            <w:tcW w:w="4410" w:type="dxa"/>
            <w:shd w:val="clear" w:color="auto" w:fill="auto"/>
            <w:hideMark/>
          </w:tcPr>
          <w:p w14:paraId="672D6CC1" w14:textId="77777777" w:rsidR="00DA0B4F" w:rsidRPr="00F867BF" w:rsidRDefault="00DA0B4F" w:rsidP="00DA0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สิ่งตอบแทนที่จะโอนให้</w:t>
            </w:r>
          </w:p>
        </w:tc>
        <w:tc>
          <w:tcPr>
            <w:tcW w:w="1620" w:type="dxa"/>
            <w:shd w:val="clear" w:color="auto" w:fill="auto"/>
            <w:hideMark/>
          </w:tcPr>
          <w:p w14:paraId="54B221F2" w14:textId="77777777" w:rsidR="00DA0B4F" w:rsidRPr="00F867BF" w:rsidRDefault="00DA0B4F" w:rsidP="006702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jc w:val="right"/>
              <w:rPr>
                <w:b/>
                <w:bCs/>
              </w:rPr>
            </w:pPr>
            <w:r w:rsidRPr="00F867BF">
              <w:rPr>
                <w:b/>
                <w:bCs/>
              </w:rPr>
              <w:t>6,258</w:t>
            </w:r>
          </w:p>
        </w:tc>
        <w:tc>
          <w:tcPr>
            <w:tcW w:w="1530" w:type="dxa"/>
            <w:shd w:val="clear" w:color="auto" w:fill="auto"/>
            <w:hideMark/>
          </w:tcPr>
          <w:p w14:paraId="50CD2817" w14:textId="77777777" w:rsidR="00DA0B4F" w:rsidRPr="00F867BF" w:rsidRDefault="00DA0B4F" w:rsidP="006702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329</w:t>
            </w:r>
          </w:p>
        </w:tc>
        <w:tc>
          <w:tcPr>
            <w:tcW w:w="1620" w:type="dxa"/>
            <w:shd w:val="clear" w:color="auto" w:fill="auto"/>
            <w:hideMark/>
          </w:tcPr>
          <w:p w14:paraId="6987D8C3" w14:textId="77777777" w:rsidR="00DA0B4F" w:rsidRPr="00F867BF" w:rsidRDefault="00DA0B4F" w:rsidP="006702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  <w:rPr>
                <w:b/>
                <w:bCs/>
              </w:rPr>
            </w:pPr>
            <w:r w:rsidRPr="00F867BF">
              <w:rPr>
                <w:b/>
                <w:bCs/>
              </w:rPr>
              <w:t>6,587</w:t>
            </w:r>
          </w:p>
        </w:tc>
      </w:tr>
    </w:tbl>
    <w:p w14:paraId="301F9FA9" w14:textId="77777777" w:rsidR="006702E5" w:rsidRPr="00F867BF" w:rsidRDefault="006702E5" w:rsidP="003E0EFD">
      <w:pPr>
        <w:tabs>
          <w:tab w:val="left" w:pos="851"/>
        </w:tabs>
        <w:ind w:left="540"/>
        <w:jc w:val="thaiDistribute"/>
      </w:pPr>
    </w:p>
    <w:p w14:paraId="2218AA38" w14:textId="1F3E3262" w:rsidR="003E0EFD" w:rsidRPr="00F867BF" w:rsidRDefault="003E0EFD" w:rsidP="003E0EFD">
      <w:pPr>
        <w:tabs>
          <w:tab w:val="left" w:pos="851"/>
        </w:tabs>
        <w:ind w:left="540"/>
        <w:jc w:val="thaiDistribute"/>
      </w:pPr>
      <w:r w:rsidRPr="00F867BF">
        <w:rPr>
          <w:rFonts w:hint="cs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F867BF">
        <w:br/>
      </w:r>
      <w:r w:rsidRPr="00F867BF">
        <w:rPr>
          <w:rFonts w:hint="cs"/>
          <w:cs/>
        </w:rPr>
        <w:t>แต่ละประเภทที่สำคัญ มีดังนี้</w:t>
      </w:r>
    </w:p>
    <w:p w14:paraId="6A867A3B" w14:textId="77777777" w:rsidR="00122538" w:rsidRPr="00F867BF" w:rsidRDefault="00122538" w:rsidP="003E0EFD">
      <w:pPr>
        <w:pStyle w:val="BodyText2"/>
        <w:tabs>
          <w:tab w:val="decimal" w:pos="540"/>
          <w:tab w:val="left" w:pos="851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6162854" w14:textId="35C1128B" w:rsidR="003E0EFD" w:rsidRPr="00F867BF" w:rsidRDefault="003E0EFD" w:rsidP="003E0EFD">
      <w:pPr>
        <w:pStyle w:val="BodyText2"/>
        <w:tabs>
          <w:tab w:val="decimal" w:pos="540"/>
          <w:tab w:val="left" w:pos="851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F867BF">
        <w:rPr>
          <w:rFonts w:ascii="Angsana New" w:hAnsi="Angsana New" w:hint="cs"/>
          <w:i/>
          <w:iCs/>
          <w:sz w:val="30"/>
          <w:szCs w:val="30"/>
          <w:cs/>
          <w:lang w:val="th-TH"/>
        </w:rPr>
        <w:t>สิ่งตอบแทนที่จะโอนให้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3E0EFD" w:rsidRPr="00F867BF" w14:paraId="0E02DACC" w14:textId="77777777">
        <w:trPr>
          <w:trHeight w:val="408"/>
          <w:tblHeader/>
        </w:trPr>
        <w:tc>
          <w:tcPr>
            <w:tcW w:w="3924" w:type="pct"/>
          </w:tcPr>
          <w:p w14:paraId="7B15FF9F" w14:textId="77777777" w:rsidR="003E0EFD" w:rsidRPr="00F867BF" w:rsidRDefault="003E0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15FC6030" w14:textId="77777777" w:rsidR="003E0EFD" w:rsidRPr="00F867BF" w:rsidRDefault="003E0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3E0EFD" w:rsidRPr="00F867BF" w14:paraId="4DFB5F61" w14:textId="77777777">
        <w:trPr>
          <w:trHeight w:val="408"/>
        </w:trPr>
        <w:tc>
          <w:tcPr>
            <w:tcW w:w="3924" w:type="pct"/>
          </w:tcPr>
          <w:p w14:paraId="1E9070EB" w14:textId="77777777" w:rsidR="003E0EFD" w:rsidRPr="00F867BF" w:rsidRDefault="003E0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648B2AD" w14:textId="77777777" w:rsidR="003E0EFD" w:rsidRPr="00F867BF" w:rsidRDefault="003E0EFD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  <w:tab w:val="left" w:pos="851"/>
              </w:tabs>
              <w:spacing w:line="330" w:lineRule="exact"/>
              <w:contextualSpacing/>
              <w:jc w:val="center"/>
            </w:pPr>
            <w:r w:rsidRPr="00F867BF">
              <w:rPr>
                <w:rFonts w:hint="cs"/>
                <w:i/>
                <w:iCs/>
                <w:cs/>
                <w:lang w:val="th-TH"/>
              </w:rPr>
              <w:t>(ล้านบาท)</w:t>
            </w:r>
          </w:p>
        </w:tc>
      </w:tr>
      <w:tr w:rsidR="003E0EFD" w:rsidRPr="00F867BF" w14:paraId="73539032" w14:textId="77777777">
        <w:trPr>
          <w:trHeight w:val="408"/>
        </w:trPr>
        <w:tc>
          <w:tcPr>
            <w:tcW w:w="3924" w:type="pct"/>
          </w:tcPr>
          <w:p w14:paraId="3F86DF7C" w14:textId="77777777" w:rsidR="003E0EFD" w:rsidRPr="00F867BF" w:rsidRDefault="003E0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076" w:type="pct"/>
          </w:tcPr>
          <w:p w14:paraId="34386A52" w14:textId="051817DA" w:rsidR="003E0EFD" w:rsidRPr="00F867BF" w:rsidRDefault="000B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cs/>
              </w:rPr>
            </w:pPr>
            <w:r w:rsidRPr="00F867BF">
              <w:t>5,</w:t>
            </w:r>
            <w:r w:rsidR="00DA0B4F" w:rsidRPr="00F867BF">
              <w:rPr>
                <w:rFonts w:hint="cs"/>
                <w:cs/>
              </w:rPr>
              <w:t>929</w:t>
            </w:r>
          </w:p>
        </w:tc>
      </w:tr>
      <w:tr w:rsidR="003E0EFD" w:rsidRPr="00F867BF" w14:paraId="50A6A5C1" w14:textId="77777777">
        <w:trPr>
          <w:trHeight w:val="408"/>
        </w:trPr>
        <w:tc>
          <w:tcPr>
            <w:tcW w:w="3924" w:type="pct"/>
          </w:tcPr>
          <w:p w14:paraId="67CFC825" w14:textId="77777777" w:rsidR="003E0EFD" w:rsidRPr="00F867BF" w:rsidRDefault="003E0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1076" w:type="pct"/>
          </w:tcPr>
          <w:p w14:paraId="293E288E" w14:textId="0ABAA3E5" w:rsidR="003E0EFD" w:rsidRPr="00F867BF" w:rsidRDefault="00DA0B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cs/>
              </w:rPr>
            </w:pPr>
            <w:r w:rsidRPr="00F867BF">
              <w:rPr>
                <w:rFonts w:hint="cs"/>
                <w:cs/>
              </w:rPr>
              <w:t>658</w:t>
            </w:r>
          </w:p>
        </w:tc>
      </w:tr>
      <w:tr w:rsidR="003E0EFD" w:rsidRPr="00F867BF" w14:paraId="3D0758CB" w14:textId="77777777">
        <w:trPr>
          <w:trHeight w:val="434"/>
        </w:trPr>
        <w:tc>
          <w:tcPr>
            <w:tcW w:w="3924" w:type="pct"/>
          </w:tcPr>
          <w:p w14:paraId="2431B29C" w14:textId="77777777" w:rsidR="003E0EFD" w:rsidRPr="00F867BF" w:rsidRDefault="003E0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pct"/>
          </w:tcPr>
          <w:p w14:paraId="219DC7D1" w14:textId="4ADEA2D0" w:rsidR="003E0EFD" w:rsidRPr="00F867BF" w:rsidRDefault="000B380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jc w:val="center"/>
              <w:rPr>
                <w:b/>
                <w:bCs/>
              </w:rPr>
            </w:pPr>
            <w:r w:rsidRPr="00F867BF">
              <w:rPr>
                <w:b/>
                <w:bCs/>
              </w:rPr>
              <w:t>6,</w:t>
            </w:r>
            <w:r w:rsidR="00DA0B4F" w:rsidRPr="00F867BF">
              <w:rPr>
                <w:rFonts w:hint="cs"/>
                <w:b/>
                <w:bCs/>
                <w:cs/>
              </w:rPr>
              <w:t>587</w:t>
            </w:r>
          </w:p>
        </w:tc>
      </w:tr>
    </w:tbl>
    <w:p w14:paraId="65960C7F" w14:textId="77777777" w:rsidR="003E0EFD" w:rsidRPr="00F867BF" w:rsidRDefault="003E0EFD" w:rsidP="003E0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40" w:right="-27"/>
        <w:jc w:val="thaiDistribute"/>
      </w:pPr>
      <w:r w:rsidRPr="00F867BF">
        <w:rPr>
          <w:rFonts w:hint="cs"/>
          <w:i/>
          <w:iCs/>
          <w:cs/>
        </w:rPr>
        <w:lastRenderedPageBreak/>
        <w:t>สิ่งตอบแทนที่คาดว่าจะต้องจ่าย</w:t>
      </w:r>
    </w:p>
    <w:p w14:paraId="486A5C52" w14:textId="77777777" w:rsidR="003E0EFD" w:rsidRPr="00F867BF" w:rsidRDefault="003E0EFD" w:rsidP="003E0EFD">
      <w:pPr>
        <w:tabs>
          <w:tab w:val="clear" w:pos="454"/>
          <w:tab w:val="left" w:pos="540"/>
          <w:tab w:val="left" w:pos="851"/>
        </w:tabs>
        <w:ind w:left="540"/>
        <w:jc w:val="thaiDistribute"/>
        <w:rPr>
          <w:sz w:val="28"/>
          <w:szCs w:val="28"/>
        </w:rPr>
      </w:pPr>
    </w:p>
    <w:p w14:paraId="0876DC7B" w14:textId="59591DFF" w:rsidR="00F44ED3" w:rsidRPr="00F867BF" w:rsidRDefault="003E0EFD" w:rsidP="006702E5">
      <w:pPr>
        <w:tabs>
          <w:tab w:val="clear" w:pos="454"/>
          <w:tab w:val="left" w:pos="540"/>
          <w:tab w:val="left" w:pos="851"/>
        </w:tabs>
        <w:ind w:left="540"/>
        <w:jc w:val="thaiDistribute"/>
      </w:pPr>
      <w:r w:rsidRPr="00F867BF">
        <w:rPr>
          <w:rFonts w:hint="cs"/>
        </w:rPr>
        <w:t xml:space="preserve">OKEA </w:t>
      </w:r>
      <w:r w:rsidRPr="00F867BF">
        <w:rPr>
          <w:rFonts w:hint="cs"/>
          <w:cs/>
        </w:rPr>
        <w:t xml:space="preserve">จะต้องจ่ายสิ่งตอบแทนเพิ่มเติมให้แก่ </w:t>
      </w:r>
      <w:r w:rsidR="007B28F1" w:rsidRPr="00F867BF">
        <w:t>Equinor</w:t>
      </w:r>
      <w:r w:rsidR="007B28F1" w:rsidRPr="00F867BF">
        <w:rPr>
          <w:rFonts w:hint="cs"/>
          <w:cs/>
        </w:rPr>
        <w:t xml:space="preserve"> </w:t>
      </w:r>
      <w:r w:rsidR="00B35902" w:rsidRPr="00F867BF">
        <w:rPr>
          <w:rFonts w:hint="cs"/>
          <w:cs/>
        </w:rPr>
        <w:t>ตาม</w:t>
      </w:r>
      <w:r w:rsidR="00F86690" w:rsidRPr="00F867BF">
        <w:rPr>
          <w:rFonts w:hint="cs"/>
          <w:cs/>
        </w:rPr>
        <w:t>ข้อตกลง</w:t>
      </w:r>
      <w:r w:rsidR="00B35902" w:rsidRPr="00F867BF">
        <w:rPr>
          <w:rFonts w:hint="cs"/>
          <w:cs/>
        </w:rPr>
        <w:t xml:space="preserve">ที่คาดว่าจะต้องจ่ายสำหรับปี </w:t>
      </w:r>
      <w:r w:rsidR="00B35902" w:rsidRPr="00F867BF">
        <w:t xml:space="preserve">2566 </w:t>
      </w:r>
      <w:r w:rsidR="00F86690" w:rsidRPr="00F867BF">
        <w:t>-</w:t>
      </w:r>
      <w:r w:rsidR="00B35902" w:rsidRPr="00F867BF">
        <w:t xml:space="preserve"> 2568</w:t>
      </w:r>
      <w:r w:rsidR="00F86690" w:rsidRPr="00F867BF">
        <w:t xml:space="preserve"> </w:t>
      </w:r>
      <w:r w:rsidR="00F86690" w:rsidRPr="00F867BF">
        <w:rPr>
          <w:rFonts w:hint="cs"/>
          <w:cs/>
        </w:rPr>
        <w:t>ซึ่งขึ้นอยู่กับระดับราคาน้ำมัน โดยสิ่งตอบแทนที่คาดว่าจะต้องจ่ายวัดด้วยมูลค่ายุติธรรมผ่านกำไรขาดทุน</w:t>
      </w:r>
    </w:p>
    <w:p w14:paraId="24C316A0" w14:textId="77777777" w:rsidR="006702E5" w:rsidRPr="00F867BF" w:rsidRDefault="006702E5" w:rsidP="006702E5">
      <w:pPr>
        <w:tabs>
          <w:tab w:val="clear" w:pos="454"/>
          <w:tab w:val="left" w:pos="540"/>
          <w:tab w:val="left" w:pos="851"/>
        </w:tabs>
        <w:ind w:left="540"/>
        <w:jc w:val="thaiDistribute"/>
        <w:rPr>
          <w:sz w:val="28"/>
          <w:szCs w:val="28"/>
        </w:rPr>
      </w:pPr>
    </w:p>
    <w:p w14:paraId="32BE1459" w14:textId="3B5D1757" w:rsidR="00237DC1" w:rsidRPr="00F867BF" w:rsidRDefault="006702E5" w:rsidP="00F44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hanging="540"/>
        <w:jc w:val="thaiDistribute"/>
      </w:pPr>
      <w:r w:rsidRPr="00F867BF">
        <w:rPr>
          <w:rFonts w:hint="cs"/>
          <w:cs/>
        </w:rPr>
        <w:t>5</w:t>
      </w:r>
      <w:r w:rsidR="00381065" w:rsidRPr="00F867BF">
        <w:t>.</w:t>
      </w:r>
      <w:r w:rsidRPr="00F867BF">
        <w:rPr>
          <w:rFonts w:hint="cs"/>
          <w:cs/>
        </w:rPr>
        <w:t>2</w:t>
      </w:r>
      <w:r w:rsidR="00381065" w:rsidRPr="00F867BF">
        <w:t xml:space="preserve"> </w:t>
      </w:r>
      <w:r w:rsidR="00381065" w:rsidRPr="00F867BF">
        <w:tab/>
      </w:r>
      <w:r w:rsidR="00381065" w:rsidRPr="00F867BF">
        <w:tab/>
      </w:r>
      <w:r w:rsidR="00237DC1" w:rsidRPr="00F867BF">
        <w:rPr>
          <w:rFonts w:hint="cs"/>
          <w:cs/>
        </w:rPr>
        <w:t>บริษัท เอเชียลิงค์ เทอมินัล จำกัด</w:t>
      </w:r>
    </w:p>
    <w:p w14:paraId="411F6184" w14:textId="77777777" w:rsidR="00237DC1" w:rsidRPr="00F867BF" w:rsidRDefault="00237DC1" w:rsidP="0023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z w:val="28"/>
          <w:szCs w:val="28"/>
        </w:rPr>
      </w:pPr>
    </w:p>
    <w:p w14:paraId="7F1E33A5" w14:textId="7642271A" w:rsidR="00301242" w:rsidRPr="00F867BF" w:rsidRDefault="006702E5" w:rsidP="00237DC1">
      <w:pPr>
        <w:pStyle w:val="BodyText2"/>
        <w:tabs>
          <w:tab w:val="decimal" w:pos="540"/>
          <w:tab w:val="left" w:pos="851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F867BF">
        <w:rPr>
          <w:rFonts w:asciiTheme="majorBidi" w:hAnsiTheme="majorBidi" w:hint="cs"/>
          <w:sz w:val="30"/>
          <w:szCs w:val="30"/>
          <w:cs/>
          <w:lang w:val="en-GB"/>
        </w:rPr>
        <w:t xml:space="preserve">ในระหว่างปี </w:t>
      </w:r>
      <w:r w:rsidRPr="00F867BF">
        <w:rPr>
          <w:rFonts w:asciiTheme="majorBidi" w:hAnsiTheme="majorBidi"/>
          <w:sz w:val="30"/>
          <w:szCs w:val="30"/>
        </w:rPr>
        <w:t>2567</w:t>
      </w:r>
      <w:r w:rsidRPr="00F867BF">
        <w:rPr>
          <w:rFonts w:asciiTheme="majorBidi" w:hAnsiTheme="majorBidi" w:hint="cs"/>
          <w:sz w:val="30"/>
          <w:szCs w:val="30"/>
          <w:cs/>
        </w:rPr>
        <w:t xml:space="preserve"> </w:t>
      </w:r>
      <w:r w:rsidRPr="00F867BF">
        <w:rPr>
          <w:rFonts w:asciiTheme="majorBidi" w:hAnsiTheme="majorBidi"/>
          <w:sz w:val="30"/>
          <w:szCs w:val="30"/>
          <w:cs/>
          <w:lang w:val="en-GB"/>
        </w:rPr>
        <w:t>กลุ่มบริษัทประเมินมูลค่ายุติธรรมของสินทรัพย์ที่ได้มาจากการซื้อธุรกิจเสร็จแล้ว</w:t>
      </w:r>
    </w:p>
    <w:p w14:paraId="3CDCF839" w14:textId="77777777" w:rsidR="006702E5" w:rsidRPr="00F867BF" w:rsidRDefault="006702E5" w:rsidP="00237DC1">
      <w:pPr>
        <w:pStyle w:val="BodyText2"/>
        <w:tabs>
          <w:tab w:val="decimal" w:pos="540"/>
          <w:tab w:val="left" w:pos="851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  <w:lang w:val="th-TH"/>
        </w:rPr>
      </w:pPr>
    </w:p>
    <w:p w14:paraId="79A37AB2" w14:textId="62E31657" w:rsidR="00237DC1" w:rsidRPr="00F867BF" w:rsidRDefault="006702E5" w:rsidP="00237DC1">
      <w:pPr>
        <w:pStyle w:val="BodyText2"/>
        <w:tabs>
          <w:tab w:val="decimal" w:pos="540"/>
          <w:tab w:val="left" w:pos="851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F867BF">
        <w:rPr>
          <w:rFonts w:ascii="Angsana New" w:hAnsi="Angsana New" w:hint="cs"/>
          <w:i/>
          <w:iCs/>
          <w:sz w:val="30"/>
          <w:szCs w:val="30"/>
          <w:cs/>
          <w:lang w:val="th-TH"/>
        </w:rPr>
        <w:t>การปรับปรุงมูลค่า</w:t>
      </w:r>
      <w:r w:rsidR="00237DC1" w:rsidRPr="00F867BF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สิ่งตอบแทนที่คาดว่าจะต้องจ่าย </w:t>
      </w:r>
    </w:p>
    <w:p w14:paraId="0FA6F115" w14:textId="77777777" w:rsidR="00237DC1" w:rsidRPr="00F867BF" w:rsidRDefault="00237DC1" w:rsidP="00961792">
      <w:pPr>
        <w:tabs>
          <w:tab w:val="clear" w:pos="454"/>
          <w:tab w:val="clear" w:pos="680"/>
          <w:tab w:val="left" w:pos="851"/>
        </w:tabs>
        <w:spacing w:line="240" w:lineRule="auto"/>
        <w:ind w:left="567" w:right="5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A1DDD0" w14:textId="69C13A8E" w:rsidR="006702E5" w:rsidRPr="00F867BF" w:rsidRDefault="006702E5" w:rsidP="006702E5">
      <w:pPr>
        <w:tabs>
          <w:tab w:val="left" w:pos="851"/>
        </w:tabs>
        <w:ind w:left="540"/>
        <w:jc w:val="thaiDistribute"/>
      </w:pPr>
      <w:r w:rsidRPr="00F867BF">
        <w:rPr>
          <w:rFonts w:hint="cs"/>
          <w:cs/>
        </w:rPr>
        <w:t xml:space="preserve">ในเดือนพฤษภาคม </w:t>
      </w:r>
      <w:r w:rsidRPr="00F867BF">
        <w:t>2567</w:t>
      </w:r>
      <w:r w:rsidRPr="00F867BF">
        <w:rPr>
          <w:rFonts w:hint="cs"/>
          <w:cs/>
        </w:rPr>
        <w:t xml:space="preserve"> กลุ่มบริษัทได้ปรับปรุงมูลค่าสิ่งตอบแทนที่คาดว่าจะต้องจ่ายและค่าความนิยมลดลงจากการประเมินครั้งแรกจำนวน </w:t>
      </w:r>
      <w:r w:rsidRPr="00F867BF">
        <w:t>0.40</w:t>
      </w:r>
      <w:r w:rsidRPr="00F867BF">
        <w:rPr>
          <w:rFonts w:hint="cs"/>
          <w:cs/>
        </w:rPr>
        <w:t xml:space="preserve"> ล้านบาท เนื่องจากผู้ขายไม่สามารถบรรลุเงื่อนไขของสิ่งตอบแทนที่คาดว่าจะต้องจ่ายได้ทั้งหมด </w:t>
      </w:r>
    </w:p>
    <w:p w14:paraId="0ADE6284" w14:textId="73B6B78C" w:rsidR="00AF12A5" w:rsidRPr="00F867BF" w:rsidRDefault="00BA4E7E" w:rsidP="00237DC1">
      <w:pPr>
        <w:tabs>
          <w:tab w:val="left" w:pos="851"/>
        </w:tabs>
        <w:ind w:left="540"/>
        <w:jc w:val="thaiDistribute"/>
        <w:rPr>
          <w:sz w:val="28"/>
          <w:szCs w:val="28"/>
        </w:rPr>
      </w:pPr>
      <w:r w:rsidRPr="00F867BF">
        <w:t xml:space="preserve"> </w:t>
      </w:r>
    </w:p>
    <w:tbl>
      <w:tblPr>
        <w:tblW w:w="9180" w:type="dxa"/>
        <w:tblInd w:w="450" w:type="dxa"/>
        <w:shd w:val="clear" w:color="auto" w:fill="FFFF00"/>
        <w:tblLook w:val="01E0" w:firstRow="1" w:lastRow="1" w:firstColumn="1" w:lastColumn="1" w:noHBand="0" w:noVBand="0"/>
      </w:tblPr>
      <w:tblGrid>
        <w:gridCol w:w="4410"/>
        <w:gridCol w:w="1620"/>
        <w:gridCol w:w="1530"/>
        <w:gridCol w:w="1620"/>
      </w:tblGrid>
      <w:tr w:rsidR="00237DC1" w:rsidRPr="00F867BF" w14:paraId="301CEDCB" w14:textId="77777777">
        <w:trPr>
          <w:tblHeader/>
        </w:trPr>
        <w:tc>
          <w:tcPr>
            <w:tcW w:w="4410" w:type="dxa"/>
            <w:shd w:val="clear" w:color="auto" w:fill="auto"/>
            <w:hideMark/>
          </w:tcPr>
          <w:p w14:paraId="23F46A85" w14:textId="77777777" w:rsidR="00237DC1" w:rsidRPr="00F867BF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rPr>
                <w:color w:val="0000FF"/>
                <w:cs/>
              </w:rPr>
            </w:pPr>
            <w:r w:rsidRPr="00F867BF">
              <w:rPr>
                <w:rFonts w:hint="cs"/>
                <w:b/>
                <w:bCs/>
                <w:i/>
                <w:iCs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620" w:type="dxa"/>
            <w:shd w:val="clear" w:color="auto" w:fill="auto"/>
          </w:tcPr>
          <w:p w14:paraId="72A7383F" w14:textId="77777777" w:rsidR="00237DC1" w:rsidRPr="00F867BF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  <w:cs/>
              </w:rPr>
            </w:pPr>
            <w:r w:rsidRPr="00F867BF">
              <w:rPr>
                <w:rFonts w:hint="cs"/>
                <w:b/>
                <w:bCs/>
                <w:cs/>
              </w:rPr>
              <w:t>มูลค่าตามบัญชี</w:t>
            </w:r>
          </w:p>
        </w:tc>
        <w:tc>
          <w:tcPr>
            <w:tcW w:w="1530" w:type="dxa"/>
            <w:shd w:val="clear" w:color="auto" w:fill="auto"/>
          </w:tcPr>
          <w:p w14:paraId="1425B11D" w14:textId="77777777" w:rsidR="00237DC1" w:rsidRPr="00F867BF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รายการปรับปรุง</w:t>
            </w:r>
          </w:p>
        </w:tc>
        <w:tc>
          <w:tcPr>
            <w:tcW w:w="1620" w:type="dxa"/>
            <w:shd w:val="clear" w:color="auto" w:fill="auto"/>
            <w:hideMark/>
          </w:tcPr>
          <w:p w14:paraId="0508727E" w14:textId="77777777" w:rsidR="00237DC1" w:rsidRPr="00F867BF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237DC1" w:rsidRPr="00F867BF" w14:paraId="0C145E0F" w14:textId="77777777">
        <w:trPr>
          <w:tblHeader/>
        </w:trPr>
        <w:tc>
          <w:tcPr>
            <w:tcW w:w="4410" w:type="dxa"/>
            <w:shd w:val="clear" w:color="auto" w:fill="auto"/>
          </w:tcPr>
          <w:p w14:paraId="60DB4A0E" w14:textId="77777777" w:rsidR="00237DC1" w:rsidRPr="00F867BF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7B4D599" w14:textId="77777777" w:rsidR="00237DC1" w:rsidRPr="00F867BF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</w:tcPr>
          <w:p w14:paraId="4F73389B" w14:textId="77777777" w:rsidR="00237DC1" w:rsidRPr="00F867BF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</w:rPr>
            </w:pPr>
            <w:r w:rsidRPr="00F867BF">
              <w:rPr>
                <w:rFonts w:hint="cs"/>
                <w:i/>
                <w:iCs/>
                <w:cs/>
              </w:rPr>
              <w:t>(ล้านบาท)</w:t>
            </w:r>
          </w:p>
        </w:tc>
        <w:tc>
          <w:tcPr>
            <w:tcW w:w="1620" w:type="dxa"/>
            <w:shd w:val="clear" w:color="auto" w:fill="auto"/>
          </w:tcPr>
          <w:p w14:paraId="124F6CFA" w14:textId="77777777" w:rsidR="00237DC1" w:rsidRPr="00F867BF" w:rsidRDefault="00237DC1" w:rsidP="00237DC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51"/>
              </w:tabs>
              <w:spacing w:line="360" w:lineRule="exact"/>
              <w:jc w:val="center"/>
              <w:rPr>
                <w:b/>
                <w:bCs/>
                <w:cs/>
              </w:rPr>
            </w:pPr>
          </w:p>
        </w:tc>
      </w:tr>
      <w:tr w:rsidR="00237DC1" w:rsidRPr="00F867BF" w14:paraId="3F15B9BB" w14:textId="77777777">
        <w:tc>
          <w:tcPr>
            <w:tcW w:w="4410" w:type="dxa"/>
            <w:shd w:val="clear" w:color="auto" w:fill="auto"/>
            <w:hideMark/>
          </w:tcPr>
          <w:p w14:paraId="04691183" w14:textId="77777777" w:rsidR="00237DC1" w:rsidRPr="00F867BF" w:rsidRDefault="00237DC1" w:rsidP="00237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</w:pPr>
            <w:r w:rsidRPr="00F867BF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4DD17A92" w14:textId="77777777" w:rsidR="00237DC1" w:rsidRPr="00F867BF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spacing w:line="360" w:lineRule="exact"/>
            </w:pPr>
            <w:r w:rsidRPr="00F867BF">
              <w:t>8,937</w:t>
            </w:r>
          </w:p>
        </w:tc>
        <w:tc>
          <w:tcPr>
            <w:tcW w:w="1530" w:type="dxa"/>
            <w:shd w:val="clear" w:color="auto" w:fill="auto"/>
          </w:tcPr>
          <w:p w14:paraId="785824C7" w14:textId="77777777" w:rsidR="00237DC1" w:rsidRPr="00F867BF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F867BF">
              <w:t>(2,450)</w:t>
            </w:r>
          </w:p>
        </w:tc>
        <w:tc>
          <w:tcPr>
            <w:tcW w:w="1620" w:type="dxa"/>
            <w:shd w:val="clear" w:color="auto" w:fill="auto"/>
          </w:tcPr>
          <w:p w14:paraId="6887DC27" w14:textId="77777777" w:rsidR="00237DC1" w:rsidRPr="00F867BF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F867BF">
              <w:t>6,487</w:t>
            </w:r>
          </w:p>
        </w:tc>
      </w:tr>
      <w:tr w:rsidR="00237DC1" w:rsidRPr="00F867BF" w14:paraId="2F91683E" w14:textId="77777777">
        <w:tc>
          <w:tcPr>
            <w:tcW w:w="4410" w:type="dxa"/>
            <w:shd w:val="clear" w:color="auto" w:fill="auto"/>
            <w:hideMark/>
          </w:tcPr>
          <w:p w14:paraId="3F83148C" w14:textId="77777777" w:rsidR="00237DC1" w:rsidRPr="00F867BF" w:rsidRDefault="00237DC1" w:rsidP="00237DC1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F867BF">
              <w:rPr>
                <w:rFonts w:hint="cs"/>
                <w:cs/>
              </w:rPr>
              <w:t>สินทรัพย์ไม่มีตัวตน</w:t>
            </w:r>
          </w:p>
        </w:tc>
        <w:tc>
          <w:tcPr>
            <w:tcW w:w="1620" w:type="dxa"/>
            <w:shd w:val="clear" w:color="auto" w:fill="auto"/>
          </w:tcPr>
          <w:p w14:paraId="22B821FE" w14:textId="77777777" w:rsidR="00237DC1" w:rsidRPr="00F867BF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867BF">
              <w:t>-</w:t>
            </w:r>
          </w:p>
        </w:tc>
        <w:tc>
          <w:tcPr>
            <w:tcW w:w="1530" w:type="dxa"/>
            <w:shd w:val="clear" w:color="auto" w:fill="auto"/>
          </w:tcPr>
          <w:p w14:paraId="0CFCCCAB" w14:textId="77777777" w:rsidR="00237DC1" w:rsidRPr="00F867BF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F867BF">
              <w:t>651</w:t>
            </w:r>
          </w:p>
        </w:tc>
        <w:tc>
          <w:tcPr>
            <w:tcW w:w="1620" w:type="dxa"/>
            <w:shd w:val="clear" w:color="auto" w:fill="auto"/>
          </w:tcPr>
          <w:p w14:paraId="594462DC" w14:textId="77777777" w:rsidR="00237DC1" w:rsidRPr="00F867BF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F867BF">
              <w:t>651</w:t>
            </w:r>
          </w:p>
        </w:tc>
      </w:tr>
      <w:tr w:rsidR="00237DC1" w:rsidRPr="00F867BF" w14:paraId="05708EB8" w14:textId="77777777">
        <w:tc>
          <w:tcPr>
            <w:tcW w:w="4410" w:type="dxa"/>
            <w:shd w:val="clear" w:color="auto" w:fill="auto"/>
            <w:hideMark/>
          </w:tcPr>
          <w:p w14:paraId="7858CF96" w14:textId="77777777" w:rsidR="00237DC1" w:rsidRPr="00F867BF" w:rsidRDefault="00237DC1" w:rsidP="00237DC1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F867BF">
              <w:rPr>
                <w:rFonts w:hint="cs"/>
                <w:cs/>
              </w:rPr>
              <w:t>ลูกหนี้หมุนเวียนอื่น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0220AF1F" w14:textId="77777777" w:rsidR="00237DC1" w:rsidRPr="00F867BF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cs/>
              </w:rPr>
            </w:pPr>
            <w:r w:rsidRPr="00F867BF">
              <w:t>65</w:t>
            </w:r>
          </w:p>
        </w:tc>
        <w:tc>
          <w:tcPr>
            <w:tcW w:w="1530" w:type="dxa"/>
            <w:shd w:val="clear" w:color="auto" w:fill="auto"/>
          </w:tcPr>
          <w:p w14:paraId="3AEAF507" w14:textId="77777777" w:rsidR="00237DC1" w:rsidRPr="00F867BF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F867BF">
              <w:t>-</w:t>
            </w:r>
          </w:p>
        </w:tc>
        <w:tc>
          <w:tcPr>
            <w:tcW w:w="1620" w:type="dxa"/>
            <w:shd w:val="clear" w:color="auto" w:fill="auto"/>
          </w:tcPr>
          <w:p w14:paraId="62C6F34C" w14:textId="77777777" w:rsidR="00237DC1" w:rsidRPr="00F867BF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F867BF">
              <w:t>65</w:t>
            </w:r>
          </w:p>
        </w:tc>
      </w:tr>
      <w:tr w:rsidR="00237DC1" w:rsidRPr="00F867BF" w14:paraId="7FAED5A6" w14:textId="77777777">
        <w:tc>
          <w:tcPr>
            <w:tcW w:w="4410" w:type="dxa"/>
            <w:shd w:val="clear" w:color="auto" w:fill="auto"/>
            <w:hideMark/>
          </w:tcPr>
          <w:p w14:paraId="4A1FCFBB" w14:textId="77777777" w:rsidR="00237DC1" w:rsidRPr="00F867BF" w:rsidRDefault="00237DC1" w:rsidP="00237DC1">
            <w:pPr>
              <w:tabs>
                <w:tab w:val="left" w:pos="851"/>
              </w:tabs>
              <w:spacing w:line="360" w:lineRule="exact"/>
            </w:pPr>
            <w:r w:rsidRPr="00F867BF">
              <w:rPr>
                <w:rFonts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41711D30" w14:textId="77777777" w:rsidR="00237DC1" w:rsidRPr="00F867BF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867BF">
              <w:t>-</w:t>
            </w:r>
          </w:p>
        </w:tc>
        <w:tc>
          <w:tcPr>
            <w:tcW w:w="1530" w:type="dxa"/>
            <w:shd w:val="clear" w:color="auto" w:fill="auto"/>
          </w:tcPr>
          <w:p w14:paraId="2B7995A0" w14:textId="77777777" w:rsidR="00237DC1" w:rsidRPr="00F867BF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  <w:rPr>
                <w:cs/>
              </w:rPr>
            </w:pPr>
            <w:r w:rsidRPr="00F867BF">
              <w:t>490</w:t>
            </w:r>
          </w:p>
        </w:tc>
        <w:tc>
          <w:tcPr>
            <w:tcW w:w="1620" w:type="dxa"/>
            <w:shd w:val="clear" w:color="auto" w:fill="auto"/>
          </w:tcPr>
          <w:p w14:paraId="726DF722" w14:textId="77777777" w:rsidR="00237DC1" w:rsidRPr="00F867BF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cs/>
              </w:rPr>
            </w:pPr>
            <w:r w:rsidRPr="00F867BF">
              <w:t>490</w:t>
            </w:r>
          </w:p>
        </w:tc>
      </w:tr>
      <w:tr w:rsidR="00237DC1" w:rsidRPr="00F867BF" w14:paraId="3178FA4F" w14:textId="77777777">
        <w:tc>
          <w:tcPr>
            <w:tcW w:w="4410" w:type="dxa"/>
            <w:shd w:val="clear" w:color="auto" w:fill="auto"/>
          </w:tcPr>
          <w:p w14:paraId="71473CB5" w14:textId="77777777" w:rsidR="00237DC1" w:rsidRPr="00F867BF" w:rsidRDefault="00237DC1" w:rsidP="00237DC1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F867BF">
              <w:rPr>
                <w:rFonts w:hint="cs"/>
                <w:cs/>
              </w:rPr>
              <w:t>เจ้าหนี้หมุนเวียนอื่น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54F0F240" w14:textId="77777777" w:rsidR="00237DC1" w:rsidRPr="00F867BF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867BF">
              <w:t>(4)</w:t>
            </w:r>
          </w:p>
        </w:tc>
        <w:tc>
          <w:tcPr>
            <w:tcW w:w="1530" w:type="dxa"/>
            <w:shd w:val="clear" w:color="auto" w:fill="auto"/>
          </w:tcPr>
          <w:p w14:paraId="3A8A5CE3" w14:textId="77777777" w:rsidR="00237DC1" w:rsidRPr="00F867BF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F867BF">
              <w:t>-</w:t>
            </w:r>
          </w:p>
        </w:tc>
        <w:tc>
          <w:tcPr>
            <w:tcW w:w="1620" w:type="dxa"/>
            <w:shd w:val="clear" w:color="auto" w:fill="auto"/>
          </w:tcPr>
          <w:p w14:paraId="691A4FEC" w14:textId="77777777" w:rsidR="00237DC1" w:rsidRPr="00F867BF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F867BF">
              <w:t>(4)</w:t>
            </w:r>
          </w:p>
        </w:tc>
      </w:tr>
      <w:tr w:rsidR="00237DC1" w:rsidRPr="00F867BF" w14:paraId="1D5DF573" w14:textId="77777777">
        <w:tc>
          <w:tcPr>
            <w:tcW w:w="4410" w:type="dxa"/>
            <w:shd w:val="clear" w:color="auto" w:fill="auto"/>
          </w:tcPr>
          <w:p w14:paraId="09277FEB" w14:textId="77777777" w:rsidR="00237DC1" w:rsidRPr="00F867BF" w:rsidRDefault="00237DC1" w:rsidP="00237DC1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F867BF">
              <w:rPr>
                <w:rFonts w:ascii="Calibri" w:hAnsi="Calibri" w:hint="cs"/>
                <w:color w:val="000000"/>
                <w:cs/>
              </w:rPr>
              <w:t>เงินกู้ยืมจากผู้ขาย</w:t>
            </w:r>
          </w:p>
        </w:tc>
        <w:tc>
          <w:tcPr>
            <w:tcW w:w="1620" w:type="dxa"/>
            <w:shd w:val="clear" w:color="auto" w:fill="auto"/>
          </w:tcPr>
          <w:p w14:paraId="4B631E55" w14:textId="77777777" w:rsidR="00237DC1" w:rsidRPr="00F867BF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867BF">
              <w:t>(4,940)</w:t>
            </w:r>
          </w:p>
        </w:tc>
        <w:tc>
          <w:tcPr>
            <w:tcW w:w="1530" w:type="dxa"/>
            <w:shd w:val="clear" w:color="auto" w:fill="auto"/>
          </w:tcPr>
          <w:p w14:paraId="348F730E" w14:textId="77777777" w:rsidR="00237DC1" w:rsidRPr="00F867BF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F867BF">
              <w:t>-</w:t>
            </w:r>
          </w:p>
        </w:tc>
        <w:tc>
          <w:tcPr>
            <w:tcW w:w="1620" w:type="dxa"/>
            <w:shd w:val="clear" w:color="auto" w:fill="auto"/>
          </w:tcPr>
          <w:p w14:paraId="7E3DA132" w14:textId="77777777" w:rsidR="00237DC1" w:rsidRPr="00F867BF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F867BF">
              <w:t>(4,940)</w:t>
            </w:r>
          </w:p>
        </w:tc>
      </w:tr>
      <w:tr w:rsidR="00237DC1" w:rsidRPr="00F867BF" w14:paraId="724C0D6B" w14:textId="77777777">
        <w:tc>
          <w:tcPr>
            <w:tcW w:w="4410" w:type="dxa"/>
            <w:shd w:val="clear" w:color="auto" w:fill="auto"/>
          </w:tcPr>
          <w:p w14:paraId="389E010A" w14:textId="77777777" w:rsidR="00237DC1" w:rsidRPr="00F867BF" w:rsidRDefault="00237DC1" w:rsidP="00237DC1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F867BF">
              <w:rPr>
                <w:rFonts w:ascii="Calibri" w:hAnsi="Calibri"/>
                <w:color w:val="00000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209AA252" w14:textId="77777777" w:rsidR="00237DC1" w:rsidRPr="00F867BF" w:rsidRDefault="00237DC1" w:rsidP="00BA4E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867BF">
              <w:t>-</w:t>
            </w:r>
          </w:p>
        </w:tc>
        <w:tc>
          <w:tcPr>
            <w:tcW w:w="1530" w:type="dxa"/>
            <w:shd w:val="clear" w:color="auto" w:fill="auto"/>
          </w:tcPr>
          <w:p w14:paraId="6751D46A" w14:textId="77777777" w:rsidR="00237DC1" w:rsidRPr="00F867BF" w:rsidRDefault="00237DC1" w:rsidP="00BA4E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</w:pPr>
            <w:r w:rsidRPr="00F867BF">
              <w:t>(131)</w:t>
            </w:r>
          </w:p>
        </w:tc>
        <w:tc>
          <w:tcPr>
            <w:tcW w:w="1620" w:type="dxa"/>
            <w:shd w:val="clear" w:color="auto" w:fill="auto"/>
          </w:tcPr>
          <w:p w14:paraId="494EE24A" w14:textId="77777777" w:rsidR="00237DC1" w:rsidRPr="00F867BF" w:rsidRDefault="00237DC1" w:rsidP="00BA4E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F867BF">
              <w:t>(131)</w:t>
            </w:r>
          </w:p>
        </w:tc>
      </w:tr>
      <w:tr w:rsidR="00237DC1" w:rsidRPr="00F867BF" w14:paraId="7D59C762" w14:textId="77777777">
        <w:tc>
          <w:tcPr>
            <w:tcW w:w="4410" w:type="dxa"/>
            <w:shd w:val="clear" w:color="auto" w:fill="auto"/>
            <w:hideMark/>
          </w:tcPr>
          <w:p w14:paraId="6AABA839" w14:textId="77777777" w:rsidR="00237DC1" w:rsidRPr="00F867BF" w:rsidRDefault="00237DC1" w:rsidP="00237DC1">
            <w:pPr>
              <w:tabs>
                <w:tab w:val="left" w:pos="851"/>
              </w:tabs>
              <w:spacing w:line="360" w:lineRule="exact"/>
              <w:rPr>
                <w:b/>
                <w:bCs/>
                <w:cs/>
              </w:rPr>
            </w:pPr>
            <w:r w:rsidRPr="00F867BF">
              <w:rPr>
                <w:rFonts w:hint="cs"/>
                <w:b/>
                <w:bCs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620" w:type="dxa"/>
            <w:shd w:val="clear" w:color="auto" w:fill="auto"/>
          </w:tcPr>
          <w:p w14:paraId="56617157" w14:textId="77777777" w:rsidR="00237DC1" w:rsidRPr="00F867BF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F867BF">
              <w:rPr>
                <w:b/>
                <w:bCs/>
              </w:rPr>
              <w:t>4,058</w:t>
            </w:r>
          </w:p>
        </w:tc>
        <w:tc>
          <w:tcPr>
            <w:tcW w:w="1530" w:type="dxa"/>
            <w:shd w:val="clear" w:color="auto" w:fill="auto"/>
          </w:tcPr>
          <w:p w14:paraId="73460040" w14:textId="77777777" w:rsidR="00237DC1" w:rsidRPr="00F867BF" w:rsidRDefault="00237DC1" w:rsidP="00BA4E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360" w:lineRule="exact"/>
              <w:rPr>
                <w:b/>
                <w:bCs/>
              </w:rPr>
            </w:pPr>
            <w:r w:rsidRPr="00F867BF">
              <w:rPr>
                <w:b/>
                <w:bCs/>
              </w:rPr>
              <w:t>(1,440)</w:t>
            </w:r>
          </w:p>
        </w:tc>
        <w:tc>
          <w:tcPr>
            <w:tcW w:w="1620" w:type="dxa"/>
            <w:shd w:val="clear" w:color="auto" w:fill="auto"/>
          </w:tcPr>
          <w:p w14:paraId="5F849BCC" w14:textId="77777777" w:rsidR="00237DC1" w:rsidRPr="00F867BF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b/>
                <w:bCs/>
              </w:rPr>
            </w:pPr>
            <w:r w:rsidRPr="00F867BF">
              <w:rPr>
                <w:b/>
                <w:bCs/>
              </w:rPr>
              <w:t>2,618</w:t>
            </w:r>
          </w:p>
        </w:tc>
      </w:tr>
      <w:tr w:rsidR="00237DC1" w:rsidRPr="00F867BF" w14:paraId="3DF9A185" w14:textId="77777777">
        <w:tc>
          <w:tcPr>
            <w:tcW w:w="4410" w:type="dxa"/>
            <w:shd w:val="clear" w:color="auto" w:fill="auto"/>
          </w:tcPr>
          <w:p w14:paraId="7842F87A" w14:textId="77777777" w:rsidR="00237DC1" w:rsidRPr="00F867BF" w:rsidRDefault="00237DC1" w:rsidP="00237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360" w:lineRule="exact"/>
              <w:ind w:left="154" w:hanging="154"/>
              <w:rPr>
                <w:cs/>
              </w:rPr>
            </w:pPr>
            <w:r w:rsidRPr="00F867BF">
              <w:rPr>
                <w:cs/>
              </w:rPr>
              <w:t>ชำระคืนเงินกู้ยืมที่มีกับ</w:t>
            </w:r>
            <w:r w:rsidRPr="00F867BF">
              <w:rPr>
                <w:rStyle w:val="ui-provider"/>
                <w:rFonts w:eastAsiaTheme="majorEastAsia"/>
                <w:cs/>
              </w:rPr>
              <w:t>ผู้ขา</w:t>
            </w:r>
            <w:r w:rsidRPr="00F867BF">
              <w:rPr>
                <w:rStyle w:val="ui-provider"/>
                <w:rFonts w:eastAsiaTheme="majorEastAsia" w:hint="cs"/>
                <w:cs/>
              </w:rPr>
              <w:t>ย</w:t>
            </w:r>
            <w:r w:rsidRPr="00F867BF">
              <w:rPr>
                <w:cs/>
              </w:rPr>
              <w:t>ภายใต</w:t>
            </w:r>
            <w:r w:rsidRPr="00F867BF">
              <w:rPr>
                <w:rFonts w:hint="cs"/>
                <w:cs/>
              </w:rPr>
              <w:t>้</w:t>
            </w:r>
            <w:r w:rsidRPr="00F867BF">
              <w:rPr>
                <w:cs/>
              </w:rPr>
              <w:t>เงื่อนไข</w:t>
            </w:r>
            <w:r w:rsidRPr="00F867BF">
              <w:rPr>
                <w:cs/>
              </w:rPr>
              <w:br/>
              <w:t>การซื้อธุรกิจ</w:t>
            </w:r>
          </w:p>
        </w:tc>
        <w:tc>
          <w:tcPr>
            <w:tcW w:w="1620" w:type="dxa"/>
            <w:shd w:val="clear" w:color="auto" w:fill="auto"/>
          </w:tcPr>
          <w:p w14:paraId="3C436684" w14:textId="77777777" w:rsidR="00237DC1" w:rsidRPr="00F867BF" w:rsidRDefault="00237DC1" w:rsidP="00BA4E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</w:p>
          <w:p w14:paraId="00C0BC16" w14:textId="77777777" w:rsidR="00237DC1" w:rsidRPr="00F867BF" w:rsidRDefault="00237DC1" w:rsidP="00BA4E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</w:pPr>
            <w:r w:rsidRPr="00F867BF">
              <w:t>4,940</w:t>
            </w:r>
          </w:p>
        </w:tc>
        <w:tc>
          <w:tcPr>
            <w:tcW w:w="1530" w:type="dxa"/>
            <w:shd w:val="clear" w:color="auto" w:fill="auto"/>
          </w:tcPr>
          <w:p w14:paraId="7CFC3B35" w14:textId="77777777" w:rsidR="00237DC1" w:rsidRPr="00F867BF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</w:pPr>
          </w:p>
          <w:p w14:paraId="73784854" w14:textId="77777777" w:rsidR="00237DC1" w:rsidRPr="00F867BF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</w:pPr>
          </w:p>
        </w:tc>
        <w:tc>
          <w:tcPr>
            <w:tcW w:w="1620" w:type="dxa"/>
            <w:shd w:val="clear" w:color="auto" w:fill="auto"/>
          </w:tcPr>
          <w:p w14:paraId="687BAF6E" w14:textId="77777777" w:rsidR="00237DC1" w:rsidRPr="00F867BF" w:rsidRDefault="00237DC1" w:rsidP="00BA4E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</w:p>
          <w:p w14:paraId="6C0604F8" w14:textId="77777777" w:rsidR="00237DC1" w:rsidRPr="00F867BF" w:rsidRDefault="00237DC1" w:rsidP="00BA4E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F867BF">
              <w:t>4,940</w:t>
            </w:r>
          </w:p>
        </w:tc>
      </w:tr>
      <w:tr w:rsidR="00237DC1" w:rsidRPr="00F867BF" w14:paraId="27CA3D15" w14:textId="77777777">
        <w:tc>
          <w:tcPr>
            <w:tcW w:w="4410" w:type="dxa"/>
            <w:shd w:val="clear" w:color="auto" w:fill="auto"/>
          </w:tcPr>
          <w:p w14:paraId="2CB635DF" w14:textId="77777777" w:rsidR="00237DC1" w:rsidRPr="00F867BF" w:rsidRDefault="00237DC1" w:rsidP="00237DC1">
            <w:pPr>
              <w:tabs>
                <w:tab w:val="left" w:pos="851"/>
              </w:tabs>
              <w:spacing w:line="360" w:lineRule="exact"/>
              <w:rPr>
                <w:cs/>
              </w:rPr>
            </w:pPr>
            <w:r w:rsidRPr="00F867BF">
              <w:rPr>
                <w:b/>
                <w:bCs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620" w:type="dxa"/>
            <w:shd w:val="clear" w:color="auto" w:fill="auto"/>
          </w:tcPr>
          <w:p w14:paraId="653D7B95" w14:textId="77777777" w:rsidR="00237DC1" w:rsidRPr="00F867BF" w:rsidRDefault="00237DC1" w:rsidP="00BA4E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60" w:lineRule="exact"/>
              <w:rPr>
                <w:b/>
                <w:bCs/>
              </w:rPr>
            </w:pPr>
            <w:r w:rsidRPr="00F867BF">
              <w:rPr>
                <w:b/>
                <w:bCs/>
              </w:rPr>
              <w:t>8,998</w:t>
            </w:r>
          </w:p>
        </w:tc>
        <w:tc>
          <w:tcPr>
            <w:tcW w:w="1530" w:type="dxa"/>
            <w:shd w:val="clear" w:color="auto" w:fill="auto"/>
          </w:tcPr>
          <w:p w14:paraId="02BAFF97" w14:textId="77777777" w:rsidR="00237DC1" w:rsidRPr="00F867BF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</w:pPr>
          </w:p>
        </w:tc>
        <w:tc>
          <w:tcPr>
            <w:tcW w:w="1620" w:type="dxa"/>
            <w:shd w:val="clear" w:color="auto" w:fill="auto"/>
          </w:tcPr>
          <w:p w14:paraId="5AEBEC04" w14:textId="77777777" w:rsidR="00237DC1" w:rsidRPr="00F867BF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b/>
                <w:bCs/>
              </w:rPr>
            </w:pPr>
            <w:r w:rsidRPr="00F867BF">
              <w:rPr>
                <w:b/>
                <w:bCs/>
              </w:rPr>
              <w:t>7,558</w:t>
            </w:r>
          </w:p>
        </w:tc>
      </w:tr>
      <w:tr w:rsidR="00237DC1" w:rsidRPr="00F867BF" w14:paraId="5AA12E81" w14:textId="77777777">
        <w:tc>
          <w:tcPr>
            <w:tcW w:w="4410" w:type="dxa"/>
            <w:shd w:val="clear" w:color="auto" w:fill="auto"/>
            <w:hideMark/>
          </w:tcPr>
          <w:p w14:paraId="14962121" w14:textId="4F1CF049" w:rsidR="00237DC1" w:rsidRPr="00F867BF" w:rsidRDefault="00237DC1" w:rsidP="00237DC1">
            <w:pPr>
              <w:tabs>
                <w:tab w:val="left" w:pos="851"/>
              </w:tabs>
              <w:spacing w:line="360" w:lineRule="exact"/>
            </w:pPr>
            <w:r w:rsidRPr="00F867BF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1620" w:type="dxa"/>
            <w:shd w:val="clear" w:color="auto" w:fill="auto"/>
          </w:tcPr>
          <w:p w14:paraId="5E81A1F0" w14:textId="77777777" w:rsidR="00237DC1" w:rsidRPr="00F867BF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</w:pPr>
          </w:p>
        </w:tc>
        <w:tc>
          <w:tcPr>
            <w:tcW w:w="1530" w:type="dxa"/>
            <w:shd w:val="clear" w:color="auto" w:fill="auto"/>
          </w:tcPr>
          <w:p w14:paraId="2E2E61CF" w14:textId="77777777" w:rsidR="00237DC1" w:rsidRPr="00F867BF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</w:pPr>
          </w:p>
        </w:tc>
        <w:tc>
          <w:tcPr>
            <w:tcW w:w="1620" w:type="dxa"/>
            <w:shd w:val="clear" w:color="auto" w:fill="auto"/>
          </w:tcPr>
          <w:p w14:paraId="446B1213" w14:textId="46931000" w:rsidR="00237DC1" w:rsidRPr="00F867BF" w:rsidRDefault="00237DC1" w:rsidP="00BA4E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</w:pPr>
            <w:r w:rsidRPr="00F867BF">
              <w:t>1,4</w:t>
            </w:r>
            <w:r w:rsidR="006702E5" w:rsidRPr="00F867BF">
              <w:rPr>
                <w:rFonts w:hint="cs"/>
                <w:cs/>
              </w:rPr>
              <w:t>39</w:t>
            </w:r>
          </w:p>
        </w:tc>
      </w:tr>
      <w:tr w:rsidR="00237DC1" w:rsidRPr="00F867BF" w14:paraId="66C17A91" w14:textId="77777777">
        <w:trPr>
          <w:trHeight w:val="425"/>
        </w:trPr>
        <w:tc>
          <w:tcPr>
            <w:tcW w:w="4410" w:type="dxa"/>
            <w:shd w:val="clear" w:color="auto" w:fill="auto"/>
            <w:hideMark/>
          </w:tcPr>
          <w:p w14:paraId="7481EF44" w14:textId="77777777" w:rsidR="00237DC1" w:rsidRPr="00F867BF" w:rsidRDefault="00237DC1" w:rsidP="00237DC1">
            <w:pPr>
              <w:tabs>
                <w:tab w:val="left" w:pos="851"/>
              </w:tabs>
              <w:spacing w:line="360" w:lineRule="exact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สิ่งตอบแทนที่จะโอนให้</w:t>
            </w:r>
          </w:p>
        </w:tc>
        <w:tc>
          <w:tcPr>
            <w:tcW w:w="1620" w:type="dxa"/>
            <w:shd w:val="clear" w:color="auto" w:fill="auto"/>
          </w:tcPr>
          <w:p w14:paraId="37C4ECD4" w14:textId="77777777" w:rsidR="00237DC1" w:rsidRPr="00F867BF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  <w:rPr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8BE54DD" w14:textId="77777777" w:rsidR="00237DC1" w:rsidRPr="00F867BF" w:rsidRDefault="00237DC1" w:rsidP="00BA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  <w:tab w:val="decimal" w:pos="1131"/>
              </w:tabs>
              <w:spacing w:line="360" w:lineRule="exact"/>
              <w:jc w:val="right"/>
              <w:rPr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58CA5F93" w14:textId="41A6422D" w:rsidR="00237DC1" w:rsidRPr="00F867BF" w:rsidRDefault="00237DC1" w:rsidP="00BA4E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8,99</w:t>
            </w:r>
            <w:r w:rsidR="006702E5" w:rsidRPr="00F867BF">
              <w:rPr>
                <w:rFonts w:hint="cs"/>
                <w:b/>
                <w:bCs/>
                <w:cs/>
              </w:rPr>
              <w:t>7</w:t>
            </w:r>
          </w:p>
        </w:tc>
      </w:tr>
    </w:tbl>
    <w:p w14:paraId="342127E6" w14:textId="195D61A0" w:rsidR="007B28F1" w:rsidRPr="00F867BF" w:rsidRDefault="006702E5" w:rsidP="003B5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bookmarkStart w:id="5" w:name="_Hlk141705550"/>
      <w:r w:rsidRPr="00F867BF">
        <w:rPr>
          <w:cs/>
        </w:rPr>
        <w:tab/>
      </w:r>
      <w:r w:rsidRPr="00F867BF">
        <w:rPr>
          <w:cs/>
        </w:rPr>
        <w:tab/>
      </w:r>
    </w:p>
    <w:p w14:paraId="1A0A5263" w14:textId="27FCBB05" w:rsidR="00301242" w:rsidRPr="00F867BF" w:rsidRDefault="006702E5" w:rsidP="006702E5">
      <w:pPr>
        <w:tabs>
          <w:tab w:val="left" w:pos="851"/>
        </w:tabs>
        <w:ind w:left="540"/>
        <w:jc w:val="thaiDistribute"/>
        <w:rPr>
          <w:rFonts w:asciiTheme="majorBidi" w:hAnsiTheme="majorBidi" w:cstheme="majorBidi"/>
          <w:spacing w:val="-2"/>
        </w:rPr>
      </w:pPr>
      <w:r w:rsidRPr="00F867BF">
        <w:rPr>
          <w:spacing w:val="-2"/>
          <w:cs/>
        </w:rPr>
        <w:t xml:space="preserve">ณ วันที่ </w:t>
      </w:r>
      <w:r w:rsidRPr="00F867BF">
        <w:rPr>
          <w:spacing w:val="-2"/>
        </w:rPr>
        <w:t xml:space="preserve">31 </w:t>
      </w:r>
      <w:r w:rsidRPr="00F867BF">
        <w:rPr>
          <w:rFonts w:hint="cs"/>
          <w:spacing w:val="-2"/>
          <w:cs/>
        </w:rPr>
        <w:t xml:space="preserve">ธันวาคม </w:t>
      </w:r>
      <w:r w:rsidRPr="00F867BF">
        <w:rPr>
          <w:spacing w:val="-2"/>
        </w:rPr>
        <w:t>2567</w:t>
      </w:r>
      <w:r w:rsidRPr="00F867BF">
        <w:rPr>
          <w:spacing w:val="-2"/>
          <w:cs/>
        </w:rPr>
        <w:t xml:space="preserve"> กลุ่มบริษัทมีสิ่งตอบแทนที่คาดว่าจะต้องจ่ายตามเงื่อนไขภายใต้สัญญาซื้อขายหุ้นจำนวน </w:t>
      </w:r>
      <w:r w:rsidRPr="00F867BF">
        <w:rPr>
          <w:spacing w:val="-2"/>
        </w:rPr>
        <w:t>1</w:t>
      </w:r>
      <w:r w:rsidR="00A020E7" w:rsidRPr="00F867BF">
        <w:rPr>
          <w:spacing w:val="-2"/>
        </w:rPr>
        <w:t>00</w:t>
      </w:r>
      <w:r w:rsidRPr="00F867BF">
        <w:rPr>
          <w:spacing w:val="-2"/>
          <w:cs/>
        </w:rPr>
        <w:t xml:space="preserve"> ล้านบาท โดยจะชำระต่อเมื่อผู้ขายได้บรรลุเงื่อนไขตามที่กำหนดไว้ภายใต้สัญญาซื้อขายหุ้นซึ่งมีการแก้ไขเพิ่มเติมภายในเดือน</w:t>
      </w:r>
      <w:r w:rsidR="00BA5B34" w:rsidRPr="00F867BF">
        <w:rPr>
          <w:rFonts w:hint="cs"/>
          <w:spacing w:val="-2"/>
          <w:cs/>
        </w:rPr>
        <w:t>มิถุนายน</w:t>
      </w:r>
      <w:r w:rsidRPr="00F867BF">
        <w:rPr>
          <w:spacing w:val="-2"/>
          <w:cs/>
        </w:rPr>
        <w:t xml:space="preserve"> </w:t>
      </w:r>
      <w:r w:rsidRPr="00F867BF">
        <w:rPr>
          <w:spacing w:val="-2"/>
        </w:rPr>
        <w:t>256</w:t>
      </w:r>
      <w:r w:rsidR="00BA5B34" w:rsidRPr="00F867BF">
        <w:rPr>
          <w:spacing w:val="-2"/>
        </w:rPr>
        <w:t>8</w:t>
      </w:r>
      <w:r w:rsidRPr="00F867BF">
        <w:rPr>
          <w:spacing w:val="-2"/>
          <w:cs/>
        </w:rPr>
        <w:t xml:space="preserve"> กลุ่มบริษัทได้รับรู้สิ่งตอบแทนที่คาดว่าจะต้องจ่ายดังกล่าวในงบฐานะการเงินรวม</w:t>
      </w:r>
      <w:bookmarkEnd w:id="5"/>
    </w:p>
    <w:p w14:paraId="58A6F3DB" w14:textId="7406CD32" w:rsidR="002667D7" w:rsidRPr="00F867BF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867BF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บุคคลหรือกิจการที่เกี่ยวข้องกัน</w:t>
      </w:r>
    </w:p>
    <w:p w14:paraId="17E5F5FF" w14:textId="7356C6E4" w:rsidR="00870CCC" w:rsidRPr="00F867BF" w:rsidRDefault="00870CCC" w:rsidP="00974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59F9A7C" w14:textId="59D4034C" w:rsidR="00301242" w:rsidRPr="00F867BF" w:rsidRDefault="00F44B95" w:rsidP="00FD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rFonts w:hint="cs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น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7E0E35A" w14:textId="77777777" w:rsidR="00FD1524" w:rsidRPr="00F867BF" w:rsidRDefault="00FD1524" w:rsidP="00974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02ED78B" w14:textId="00D46B21" w:rsidR="00D3668F" w:rsidRPr="00F867BF" w:rsidRDefault="00D3668F" w:rsidP="00D36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cs/>
        </w:rPr>
        <w:t>ความสัมพันธ์ที่มีก</w:t>
      </w:r>
      <w:r w:rsidRPr="00F867BF">
        <w:rPr>
          <w:rFonts w:hint="cs"/>
          <w:cs/>
        </w:rPr>
        <w:t>ั</w:t>
      </w:r>
      <w:r w:rsidRPr="00F867BF">
        <w:rPr>
          <w:cs/>
        </w:rPr>
        <w:t>บบริษัทย</w:t>
      </w:r>
      <w:r w:rsidRPr="00F867BF">
        <w:rPr>
          <w:rFonts w:hint="cs"/>
          <w:cs/>
        </w:rPr>
        <w:t>่อย</w:t>
      </w:r>
      <w:r w:rsidRPr="00F867BF">
        <w:t xml:space="preserve"> </w:t>
      </w:r>
      <w:r w:rsidR="008248D5" w:rsidRPr="00F867BF">
        <w:rPr>
          <w:rFonts w:hint="cs"/>
          <w:cs/>
        </w:rPr>
        <w:t xml:space="preserve">บริษัทย่อยทางอ้อม </w:t>
      </w:r>
      <w:r w:rsidRPr="00F867BF">
        <w:rPr>
          <w:cs/>
        </w:rPr>
        <w:t>บริษัทร่วม</w:t>
      </w:r>
      <w:r w:rsidRPr="00F867BF">
        <w:rPr>
          <w:rFonts w:hint="cs"/>
          <w:cs/>
        </w:rPr>
        <w:t>และการร่วมค้าไ</w:t>
      </w:r>
      <w:r w:rsidRPr="00F867BF">
        <w:rPr>
          <w:cs/>
        </w:rPr>
        <w:t xml:space="preserve">ด้เปิดเผยในหมายเหตุข้อ </w:t>
      </w:r>
      <w:r w:rsidRPr="00F867BF">
        <w:t>1</w:t>
      </w:r>
      <w:r w:rsidR="00784AC7" w:rsidRPr="00F867BF">
        <w:t>1</w:t>
      </w:r>
      <w:r w:rsidRPr="00F867BF">
        <w:t xml:space="preserve"> </w:t>
      </w:r>
      <w:r w:rsidRPr="00F867BF">
        <w:rPr>
          <w:cs/>
        </w:rPr>
        <w:t xml:space="preserve">และ </w:t>
      </w:r>
      <w:r w:rsidRPr="00F867BF">
        <w:t>1</w:t>
      </w:r>
      <w:r w:rsidR="00784AC7" w:rsidRPr="00F867BF">
        <w:t>2</w:t>
      </w:r>
    </w:p>
    <w:p w14:paraId="3BD1000D" w14:textId="77777777" w:rsidR="001B6417" w:rsidRPr="00F867BF" w:rsidRDefault="001B6417" w:rsidP="00974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3"/>
        <w:gridCol w:w="1353"/>
        <w:gridCol w:w="1349"/>
        <w:gridCol w:w="1259"/>
        <w:gridCol w:w="1276"/>
      </w:tblGrid>
      <w:tr w:rsidR="00704396" w:rsidRPr="00F867BF" w14:paraId="565A24C3" w14:textId="77777777" w:rsidTr="00301242">
        <w:trPr>
          <w:tblHeader/>
        </w:trPr>
        <w:tc>
          <w:tcPr>
            <w:tcW w:w="2229" w:type="pct"/>
            <w:shd w:val="clear" w:color="auto" w:fill="auto"/>
          </w:tcPr>
          <w:p w14:paraId="1B28265D" w14:textId="2BADCADC" w:rsidR="00704396" w:rsidRPr="00F867BF" w:rsidRDefault="003A13B5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430" w:type="pct"/>
            <w:gridSpan w:val="2"/>
            <w:shd w:val="clear" w:color="auto" w:fill="auto"/>
            <w:vAlign w:val="bottom"/>
          </w:tcPr>
          <w:p w14:paraId="6E54850A" w14:textId="77777777" w:rsidR="00704396" w:rsidRPr="00F867BF" w:rsidRDefault="00704396" w:rsidP="00664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1" w:type="pct"/>
            <w:gridSpan w:val="2"/>
            <w:shd w:val="clear" w:color="auto" w:fill="auto"/>
            <w:vAlign w:val="bottom"/>
          </w:tcPr>
          <w:p w14:paraId="3B80C6DF" w14:textId="77777777" w:rsidR="00704396" w:rsidRPr="00F867BF" w:rsidRDefault="00704396" w:rsidP="00664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0DA1" w:rsidRPr="00F867BF" w14:paraId="23F80280" w14:textId="77777777" w:rsidTr="00301242">
        <w:trPr>
          <w:tblHeader/>
        </w:trPr>
        <w:tc>
          <w:tcPr>
            <w:tcW w:w="2229" w:type="pct"/>
            <w:shd w:val="clear" w:color="auto" w:fill="auto"/>
          </w:tcPr>
          <w:p w14:paraId="5B413F2E" w14:textId="5F63AE01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0" w:firstLine="1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867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867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16" w:type="pct"/>
            <w:vAlign w:val="bottom"/>
          </w:tcPr>
          <w:p w14:paraId="7121A897" w14:textId="4B59EEF6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714" w:type="pct"/>
            <w:vAlign w:val="bottom"/>
          </w:tcPr>
          <w:p w14:paraId="334DA3BD" w14:textId="7ED3AE16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666" w:type="pct"/>
            <w:vAlign w:val="bottom"/>
          </w:tcPr>
          <w:p w14:paraId="448F5F4E" w14:textId="18941FB4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4B47FE6A" w14:textId="26E40B94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04396" w:rsidRPr="00F867BF" w14:paraId="6DCE6FD1" w14:textId="77777777" w:rsidTr="00731ECD">
        <w:trPr>
          <w:tblHeader/>
        </w:trPr>
        <w:tc>
          <w:tcPr>
            <w:tcW w:w="2229" w:type="pct"/>
            <w:shd w:val="clear" w:color="auto" w:fill="auto"/>
          </w:tcPr>
          <w:p w14:paraId="7C84A1BE" w14:textId="77777777" w:rsidR="00704396" w:rsidRPr="00F867BF" w:rsidRDefault="0070439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50" w:firstLine="15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1" w:type="pct"/>
            <w:gridSpan w:val="4"/>
            <w:vAlign w:val="bottom"/>
          </w:tcPr>
          <w:p w14:paraId="073DED8A" w14:textId="77777777" w:rsidR="00704396" w:rsidRPr="00F867BF" w:rsidRDefault="00704396" w:rsidP="00664D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04396" w:rsidRPr="00F867BF" w14:paraId="59CA2DC2" w14:textId="77777777" w:rsidTr="00301242">
        <w:tc>
          <w:tcPr>
            <w:tcW w:w="2229" w:type="pct"/>
            <w:shd w:val="clear" w:color="auto" w:fill="auto"/>
          </w:tcPr>
          <w:p w14:paraId="23A496F8" w14:textId="77777777" w:rsidR="00704396" w:rsidRPr="00F867BF" w:rsidRDefault="0070439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0" w:firstLine="1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7C406D40" w14:textId="77777777" w:rsidR="00704396" w:rsidRPr="00F867BF" w:rsidRDefault="0070439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5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4EAC2330" w14:textId="77777777" w:rsidR="00704396" w:rsidRPr="00F867BF" w:rsidRDefault="0070439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5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3CCEDADB" w14:textId="77777777" w:rsidR="00704396" w:rsidRPr="00F867BF" w:rsidRDefault="0070439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5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66AEC50B" w14:textId="77777777" w:rsidR="00704396" w:rsidRPr="00F867BF" w:rsidRDefault="00704396" w:rsidP="00EB1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5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90DA1" w:rsidRPr="00F867BF" w14:paraId="7AB448C3" w14:textId="77777777" w:rsidTr="00301242">
        <w:tc>
          <w:tcPr>
            <w:tcW w:w="2229" w:type="pct"/>
            <w:shd w:val="clear" w:color="auto" w:fill="auto"/>
          </w:tcPr>
          <w:p w14:paraId="3C4A417F" w14:textId="77777777" w:rsidR="00790DA1" w:rsidRPr="00F867BF" w:rsidRDefault="00790DA1" w:rsidP="00790DA1">
            <w:pPr>
              <w:pStyle w:val="block"/>
              <w:spacing w:after="0" w:line="240" w:lineRule="auto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07BF6CB2" w14:textId="26B8C3CC" w:rsidR="00790DA1" w:rsidRPr="00F867BF" w:rsidRDefault="0048581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55B9AE0C" w14:textId="0F3B365B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4F56E3D7" w14:textId="60E37DCA" w:rsidR="00790DA1" w:rsidRPr="00F867BF" w:rsidRDefault="000C466C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49,798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536F9502" w14:textId="172B9828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47,486</w:t>
            </w:r>
          </w:p>
        </w:tc>
      </w:tr>
      <w:tr w:rsidR="00790DA1" w:rsidRPr="00F867BF" w14:paraId="1DC2D6E5" w14:textId="77777777" w:rsidTr="00301242">
        <w:tc>
          <w:tcPr>
            <w:tcW w:w="2229" w:type="pct"/>
            <w:shd w:val="clear" w:color="auto" w:fill="auto"/>
          </w:tcPr>
          <w:p w14:paraId="71585547" w14:textId="7A2CD597" w:rsidR="00790DA1" w:rsidRPr="00F867BF" w:rsidRDefault="00790DA1" w:rsidP="00790DA1">
            <w:pPr>
              <w:pStyle w:val="block"/>
              <w:spacing w:after="0" w:line="240" w:lineRule="auto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ซื้อสินค้าและบริการ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64CC691F" w14:textId="193C402E" w:rsidR="00790DA1" w:rsidRPr="00F867BF" w:rsidRDefault="0048581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0E9AC7F" w14:textId="6DA0FF3F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6F8B3CA1" w14:textId="0BE24435" w:rsidR="00790DA1" w:rsidRPr="00F867BF" w:rsidRDefault="000C466C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154,</w:t>
            </w:r>
            <w:r w:rsidR="00026B1E" w:rsidRPr="00F867BF">
              <w:rPr>
                <w:rFonts w:ascii="Angsana New" w:hAnsi="Angsana New" w:hint="cs"/>
                <w:sz w:val="30"/>
                <w:szCs w:val="30"/>
                <w:cs/>
              </w:rPr>
              <w:t>131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4BA1EB0B" w14:textId="7E78F1CC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100,006</w:t>
            </w:r>
          </w:p>
        </w:tc>
      </w:tr>
      <w:tr w:rsidR="00790DA1" w:rsidRPr="00F867BF" w14:paraId="3F81FAB8" w14:textId="77777777" w:rsidTr="00301242">
        <w:tc>
          <w:tcPr>
            <w:tcW w:w="2229" w:type="pct"/>
            <w:shd w:val="clear" w:color="auto" w:fill="auto"/>
          </w:tcPr>
          <w:p w14:paraId="56BAD71F" w14:textId="77777777" w:rsidR="00790DA1" w:rsidRPr="00F867BF" w:rsidRDefault="00790DA1" w:rsidP="00790DA1">
            <w:pPr>
              <w:pStyle w:val="block"/>
              <w:spacing w:after="0" w:line="240" w:lineRule="auto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58DBA87C" w14:textId="3776DABC" w:rsidR="00790DA1" w:rsidRPr="00F867BF" w:rsidRDefault="0048581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7DDB9048" w14:textId="546D0AF2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6B3B284B" w14:textId="7ECB1992" w:rsidR="00790DA1" w:rsidRPr="00F867BF" w:rsidRDefault="000C466C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2,26</w:t>
            </w:r>
            <w:r w:rsidR="007458B0" w:rsidRPr="00F867B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5785B51D" w14:textId="00E112F4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505</w:t>
            </w:r>
          </w:p>
        </w:tc>
      </w:tr>
      <w:tr w:rsidR="00790DA1" w:rsidRPr="00F867BF" w14:paraId="07656BB5" w14:textId="77777777" w:rsidTr="00301242">
        <w:tc>
          <w:tcPr>
            <w:tcW w:w="2229" w:type="pct"/>
            <w:shd w:val="clear" w:color="auto" w:fill="auto"/>
          </w:tcPr>
          <w:p w14:paraId="787C2EDF" w14:textId="77777777" w:rsidR="00790DA1" w:rsidRPr="00F867BF" w:rsidRDefault="00790DA1" w:rsidP="00790DA1">
            <w:pPr>
              <w:pStyle w:val="block"/>
              <w:spacing w:after="0" w:line="240" w:lineRule="auto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4F1F0C89" w14:textId="65B236B6" w:rsidR="00790DA1" w:rsidRPr="00F867BF" w:rsidRDefault="0048581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7530B06B" w14:textId="7649D7E1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67ECF21A" w14:textId="1019F724" w:rsidR="00790DA1" w:rsidRPr="00F867BF" w:rsidRDefault="000C466C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1,1</w:t>
            </w:r>
            <w:r w:rsidR="00BB7CE0" w:rsidRPr="00F867BF">
              <w:rPr>
                <w:rFonts w:ascii="Angsana New" w:hAnsi="Angsana New"/>
                <w:sz w:val="30"/>
                <w:szCs w:val="30"/>
              </w:rPr>
              <w:t>7</w:t>
            </w:r>
            <w:r w:rsidRPr="00F867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0810CBC1" w14:textId="55A0C739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1,150</w:t>
            </w:r>
          </w:p>
        </w:tc>
      </w:tr>
      <w:tr w:rsidR="00790DA1" w:rsidRPr="00F867BF" w14:paraId="5D3C0FC3" w14:textId="77777777" w:rsidTr="00301242">
        <w:tc>
          <w:tcPr>
            <w:tcW w:w="2229" w:type="pct"/>
            <w:shd w:val="clear" w:color="auto" w:fill="auto"/>
          </w:tcPr>
          <w:p w14:paraId="58E1A1E5" w14:textId="77777777" w:rsidR="00790DA1" w:rsidRPr="00F867BF" w:rsidRDefault="00790DA1" w:rsidP="00790DA1">
            <w:pPr>
              <w:pStyle w:val="block"/>
              <w:spacing w:after="0" w:line="240" w:lineRule="auto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630CAF4C" w14:textId="00E9CAD9" w:rsidR="00790DA1" w:rsidRPr="00F867BF" w:rsidRDefault="0048581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78ADE008" w14:textId="09EBB725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4178828D" w14:textId="27CA39E5" w:rsidR="00790DA1" w:rsidRPr="00F867BF" w:rsidRDefault="000C466C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47352793" w14:textId="1407B279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790DA1" w:rsidRPr="00F867BF" w14:paraId="5BEE4B73" w14:textId="77777777" w:rsidTr="00301242">
        <w:tc>
          <w:tcPr>
            <w:tcW w:w="2229" w:type="pct"/>
            <w:shd w:val="clear" w:color="auto" w:fill="auto"/>
          </w:tcPr>
          <w:p w14:paraId="6435921D" w14:textId="77777777" w:rsidR="00790DA1" w:rsidRPr="00F867BF" w:rsidRDefault="00790DA1" w:rsidP="00790DA1">
            <w:pPr>
              <w:pStyle w:val="block"/>
              <w:spacing w:after="0" w:line="240" w:lineRule="auto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76336069" w14:textId="24179B6F" w:rsidR="00790DA1" w:rsidRPr="00F867BF" w:rsidRDefault="0048581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2C06A258" w14:textId="32DDC934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158EC9BC" w14:textId="41C0DB6A" w:rsidR="00790DA1" w:rsidRPr="00F867BF" w:rsidRDefault="00BB7CE0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10</w:t>
            </w:r>
            <w:r w:rsidR="000C466C" w:rsidRPr="00F867B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21DDFAE1" w14:textId="065685F5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857662" w:rsidRPr="00F867BF" w14:paraId="21067DD8" w14:textId="77777777" w:rsidTr="00301242">
        <w:tc>
          <w:tcPr>
            <w:tcW w:w="2229" w:type="pct"/>
            <w:shd w:val="clear" w:color="auto" w:fill="auto"/>
          </w:tcPr>
          <w:p w14:paraId="2FF83503" w14:textId="77777777" w:rsidR="00857662" w:rsidRPr="00F867BF" w:rsidRDefault="00857662" w:rsidP="00790DA1">
            <w:pPr>
              <w:pStyle w:val="block"/>
              <w:spacing w:after="0" w:line="240" w:lineRule="auto"/>
              <w:ind w:left="-150" w:firstLine="15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60168696" w14:textId="77777777" w:rsidR="00857662" w:rsidRPr="00F867BF" w:rsidRDefault="00857662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5B3601CE" w14:textId="77777777" w:rsidR="00857662" w:rsidRPr="00F867BF" w:rsidRDefault="00857662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41F02975" w14:textId="77777777" w:rsidR="00857662" w:rsidRPr="00F867BF" w:rsidRDefault="00857662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35733D61" w14:textId="77777777" w:rsidR="00857662" w:rsidRPr="00F867BF" w:rsidRDefault="00857662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0DA1" w:rsidRPr="00F867BF" w14:paraId="47BE6D45" w14:textId="77777777">
        <w:tc>
          <w:tcPr>
            <w:tcW w:w="2229" w:type="pct"/>
            <w:shd w:val="clear" w:color="auto" w:fill="auto"/>
          </w:tcPr>
          <w:p w14:paraId="7EA40D9D" w14:textId="77777777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716" w:type="pct"/>
            <w:shd w:val="clear" w:color="auto" w:fill="auto"/>
          </w:tcPr>
          <w:p w14:paraId="55D8E857" w14:textId="58B3A3E9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</w:tcPr>
          <w:p w14:paraId="7D5628AB" w14:textId="77777777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6D632ADE" w14:textId="77777777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10708581" w14:textId="77777777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90DA1" w:rsidRPr="00F867BF" w14:paraId="6F59B48D" w14:textId="77777777" w:rsidTr="00301242">
        <w:tc>
          <w:tcPr>
            <w:tcW w:w="2229" w:type="pct"/>
            <w:shd w:val="clear" w:color="auto" w:fill="auto"/>
          </w:tcPr>
          <w:p w14:paraId="50BF091E" w14:textId="43F50BD3" w:rsidR="00790DA1" w:rsidRPr="00F867BF" w:rsidRDefault="00790DA1" w:rsidP="00790DA1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4BCDB604" w14:textId="27E94EA1" w:rsidR="00790DA1" w:rsidRPr="00F867BF" w:rsidRDefault="000C466C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1,714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2DCC836F" w14:textId="017CA3AA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19DAF3D9" w14:textId="683FCC57" w:rsidR="00790DA1" w:rsidRPr="00F867BF" w:rsidRDefault="000C466C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1,713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7FC979FC" w14:textId="405DABBF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0DA1" w:rsidRPr="00F867BF" w14:paraId="2B1B738B" w14:textId="77777777" w:rsidTr="00301242">
        <w:tc>
          <w:tcPr>
            <w:tcW w:w="2229" w:type="pct"/>
            <w:shd w:val="clear" w:color="auto" w:fill="auto"/>
          </w:tcPr>
          <w:p w14:paraId="1989DF76" w14:textId="3F7307C7" w:rsidR="00790DA1" w:rsidRPr="00F867BF" w:rsidRDefault="00790DA1" w:rsidP="00790DA1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ซื้อสินค้าและบริการ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594E6557" w14:textId="34179D98" w:rsidR="00790DA1" w:rsidRPr="00F867BF" w:rsidRDefault="0048581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3,31</w:t>
            </w:r>
            <w:r w:rsidR="00C73B8F"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2F92B2A4" w14:textId="259F6715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29DC16F8" w14:textId="51F773C9" w:rsidR="00790DA1" w:rsidRPr="00F867BF" w:rsidRDefault="000C466C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2,83</w:t>
            </w:r>
            <w:r w:rsidR="00C73B8F" w:rsidRPr="00F867B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7B69F651" w14:textId="64928A83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0DA1" w:rsidRPr="00F867BF" w14:paraId="44A3A6D6" w14:textId="77777777" w:rsidTr="00301242">
        <w:tc>
          <w:tcPr>
            <w:tcW w:w="2229" w:type="pct"/>
            <w:shd w:val="clear" w:color="auto" w:fill="auto"/>
          </w:tcPr>
          <w:p w14:paraId="572C678C" w14:textId="77777777" w:rsidR="00790DA1" w:rsidRPr="00F867BF" w:rsidRDefault="00790DA1" w:rsidP="00790DA1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5D8D4DB5" w14:textId="29CC37DA" w:rsidR="00790DA1" w:rsidRPr="00F867BF" w:rsidRDefault="007458B0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3,768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0EB0F85" w14:textId="6F425E8E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</w:rPr>
              <w:t>214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24BF10F9" w14:textId="58E41784" w:rsidR="00790DA1" w:rsidRPr="00F867BF" w:rsidRDefault="000C466C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50FAE803" w14:textId="64D8B268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</w:rPr>
              <w:t>7</w:t>
            </w:r>
          </w:p>
        </w:tc>
      </w:tr>
      <w:tr w:rsidR="00790DA1" w:rsidRPr="00F867BF" w14:paraId="38D91825" w14:textId="77777777" w:rsidTr="00301242">
        <w:tc>
          <w:tcPr>
            <w:tcW w:w="2229" w:type="pct"/>
            <w:shd w:val="clear" w:color="auto" w:fill="auto"/>
          </w:tcPr>
          <w:p w14:paraId="55444139" w14:textId="77777777" w:rsidR="00790DA1" w:rsidRPr="00F867BF" w:rsidRDefault="00790DA1" w:rsidP="00790DA1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36870D9C" w14:textId="6C8E8750" w:rsidR="00790DA1" w:rsidRPr="00F867BF" w:rsidRDefault="0048581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7621F4B5" w14:textId="60324F54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0FB5B832" w14:textId="416713B8" w:rsidR="00790DA1" w:rsidRPr="00F867BF" w:rsidRDefault="000C466C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49681421" w14:textId="6841326B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0DA1" w:rsidRPr="00F867BF" w14:paraId="3EE92376" w14:textId="77777777" w:rsidTr="00301242">
        <w:tc>
          <w:tcPr>
            <w:tcW w:w="2229" w:type="pct"/>
            <w:shd w:val="clear" w:color="auto" w:fill="auto"/>
          </w:tcPr>
          <w:p w14:paraId="56B1B130" w14:textId="4CFB6ACD" w:rsidR="00790DA1" w:rsidRPr="00F867BF" w:rsidRDefault="00790DA1" w:rsidP="00790DA1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79E7677C" w14:textId="4E56A1EB" w:rsidR="00790DA1" w:rsidRPr="00F867BF" w:rsidRDefault="0048581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3D79F336" w14:textId="051A34BE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</w:rPr>
              <w:t>91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0A743F81" w14:textId="2A6C61D9" w:rsidR="00790DA1" w:rsidRPr="00F867BF" w:rsidRDefault="000C466C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28B4E605" w14:textId="28382FA1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0DA1" w:rsidRPr="00F867BF" w14:paraId="5ED39DF3" w14:textId="77777777" w:rsidTr="00301242">
        <w:tc>
          <w:tcPr>
            <w:tcW w:w="2229" w:type="pct"/>
            <w:shd w:val="clear" w:color="auto" w:fill="auto"/>
          </w:tcPr>
          <w:p w14:paraId="0A1B1D83" w14:textId="086C03A4" w:rsidR="00790DA1" w:rsidRPr="00F867BF" w:rsidRDefault="00790DA1" w:rsidP="00790DA1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4D47D7D9" w14:textId="17AEE2CD" w:rsidR="00790DA1" w:rsidRPr="00F867BF" w:rsidRDefault="0048581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58306E95" w14:textId="59660DBA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550F204C" w14:textId="1AF279CE" w:rsidR="00790DA1" w:rsidRPr="00F867BF" w:rsidRDefault="000C466C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4056D91A" w14:textId="0E87F787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D3D35" w:rsidRPr="00F867BF" w14:paraId="6A2A0C5A" w14:textId="77777777" w:rsidTr="00301242">
        <w:tc>
          <w:tcPr>
            <w:tcW w:w="2229" w:type="pct"/>
            <w:shd w:val="clear" w:color="auto" w:fill="auto"/>
          </w:tcPr>
          <w:p w14:paraId="7B77B05E" w14:textId="77777777" w:rsidR="00AD3D35" w:rsidRPr="00F867BF" w:rsidRDefault="00AD3D35" w:rsidP="00790DA1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39B60381" w14:textId="77777777" w:rsidR="00AD3D35" w:rsidRPr="00F867BF" w:rsidRDefault="00AD3D35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16B1415C" w14:textId="77777777" w:rsidR="00AD3D35" w:rsidRPr="00F867BF" w:rsidRDefault="00AD3D35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29252391" w14:textId="77777777" w:rsidR="00AD3D35" w:rsidRPr="00F867BF" w:rsidRDefault="00AD3D35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10D22D8C" w14:textId="77777777" w:rsidR="00AD3D35" w:rsidRPr="00F867BF" w:rsidRDefault="00AD3D35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7662" w:rsidRPr="00F867BF" w14:paraId="1B8B7AEE" w14:textId="77777777" w:rsidTr="00301242">
        <w:tc>
          <w:tcPr>
            <w:tcW w:w="2229" w:type="pct"/>
            <w:shd w:val="clear" w:color="auto" w:fill="auto"/>
          </w:tcPr>
          <w:p w14:paraId="42C98BE3" w14:textId="77777777" w:rsidR="00857662" w:rsidRPr="00F867BF" w:rsidRDefault="00857662" w:rsidP="00790DA1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49084B8C" w14:textId="77777777" w:rsidR="00857662" w:rsidRPr="00F867BF" w:rsidRDefault="00857662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5E4709A8" w14:textId="77777777" w:rsidR="00857662" w:rsidRPr="00F867BF" w:rsidRDefault="00857662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664A5D07" w14:textId="77777777" w:rsidR="00857662" w:rsidRPr="00F867BF" w:rsidRDefault="00857662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4DDFBE11" w14:textId="77777777" w:rsidR="00857662" w:rsidRPr="00F867BF" w:rsidRDefault="00857662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7662" w:rsidRPr="00F867BF" w14:paraId="1F89BC52" w14:textId="77777777" w:rsidTr="00301242">
        <w:tc>
          <w:tcPr>
            <w:tcW w:w="2229" w:type="pct"/>
            <w:shd w:val="clear" w:color="auto" w:fill="auto"/>
          </w:tcPr>
          <w:p w14:paraId="3622D091" w14:textId="77777777" w:rsidR="00857662" w:rsidRPr="00F867BF" w:rsidRDefault="00857662" w:rsidP="00790DA1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70A8154D" w14:textId="77777777" w:rsidR="00857662" w:rsidRPr="00F867BF" w:rsidRDefault="00857662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7B4627E0" w14:textId="77777777" w:rsidR="00857662" w:rsidRPr="00F867BF" w:rsidRDefault="00857662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4D74B4C9" w14:textId="77777777" w:rsidR="00857662" w:rsidRPr="00F867BF" w:rsidRDefault="00857662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114858F7" w14:textId="77777777" w:rsidR="00857662" w:rsidRPr="00F867BF" w:rsidRDefault="00857662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7662" w:rsidRPr="00F867BF" w14:paraId="7493DD5C" w14:textId="77777777" w:rsidTr="00301242">
        <w:tc>
          <w:tcPr>
            <w:tcW w:w="2229" w:type="pct"/>
            <w:shd w:val="clear" w:color="auto" w:fill="auto"/>
          </w:tcPr>
          <w:p w14:paraId="7BA8CF8D" w14:textId="77777777" w:rsidR="00857662" w:rsidRPr="00F867BF" w:rsidRDefault="00857662" w:rsidP="00790DA1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162F5F11" w14:textId="77777777" w:rsidR="00857662" w:rsidRPr="00F867BF" w:rsidRDefault="00857662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325ED8FB" w14:textId="77777777" w:rsidR="00857662" w:rsidRPr="00F867BF" w:rsidRDefault="00857662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7BB6EBCC" w14:textId="77777777" w:rsidR="00857662" w:rsidRPr="00F867BF" w:rsidRDefault="00857662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3380F06A" w14:textId="77777777" w:rsidR="00857662" w:rsidRPr="00F867BF" w:rsidRDefault="00857662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7662" w:rsidRPr="00F867BF" w14:paraId="4A8773F6" w14:textId="77777777" w:rsidTr="00301242">
        <w:tc>
          <w:tcPr>
            <w:tcW w:w="2229" w:type="pct"/>
            <w:shd w:val="clear" w:color="auto" w:fill="auto"/>
          </w:tcPr>
          <w:p w14:paraId="144458DB" w14:textId="77777777" w:rsidR="00857662" w:rsidRPr="00F867BF" w:rsidRDefault="00857662" w:rsidP="00790DA1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1D117FA9" w14:textId="77777777" w:rsidR="00857662" w:rsidRPr="00F867BF" w:rsidRDefault="00857662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435B2F6A" w14:textId="77777777" w:rsidR="00857662" w:rsidRPr="00F867BF" w:rsidRDefault="00857662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1C36D81E" w14:textId="77777777" w:rsidR="00857662" w:rsidRPr="00F867BF" w:rsidRDefault="00857662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7F0DABDF" w14:textId="77777777" w:rsidR="00857662" w:rsidRPr="00F867BF" w:rsidRDefault="00857662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0DA1" w:rsidRPr="00F867BF" w14:paraId="469741D2" w14:textId="77777777" w:rsidTr="00301242">
        <w:tc>
          <w:tcPr>
            <w:tcW w:w="2229" w:type="pct"/>
            <w:shd w:val="clear" w:color="auto" w:fill="auto"/>
          </w:tcPr>
          <w:p w14:paraId="4C2E8C1B" w14:textId="77777777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30C1C565" w14:textId="77777777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14BE8883" w14:textId="77777777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6C87D4BE" w14:textId="77777777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31F95DFB" w14:textId="77777777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90DA1" w:rsidRPr="00F867BF" w14:paraId="09AD2C8B" w14:textId="77777777" w:rsidTr="00301242">
        <w:tc>
          <w:tcPr>
            <w:tcW w:w="2229" w:type="pct"/>
            <w:shd w:val="clear" w:color="auto" w:fill="auto"/>
          </w:tcPr>
          <w:p w14:paraId="33C4F4C0" w14:textId="77777777" w:rsidR="00790DA1" w:rsidRPr="00F867BF" w:rsidRDefault="00790DA1" w:rsidP="00790DA1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25EE2CF6" w14:textId="77777777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3D3FB096" w14:textId="77777777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4F662E74" w14:textId="77777777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1E10E851" w14:textId="77777777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90DA1" w:rsidRPr="00F867BF" w14:paraId="699D38C9" w14:textId="77777777" w:rsidTr="00301242">
        <w:tc>
          <w:tcPr>
            <w:tcW w:w="2229" w:type="pct"/>
            <w:shd w:val="clear" w:color="auto" w:fill="auto"/>
          </w:tcPr>
          <w:p w14:paraId="53927E0D" w14:textId="77777777" w:rsidR="00790DA1" w:rsidRPr="00F867BF" w:rsidRDefault="00790DA1" w:rsidP="00790DA1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ผลประโยชน์ระยะสั้น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35FAA359" w14:textId="2A629CE1" w:rsidR="00790DA1" w:rsidRPr="00F867BF" w:rsidRDefault="00430922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6</w:t>
            </w:r>
            <w:r w:rsidR="00A42C27" w:rsidRPr="00F867BF">
              <w:rPr>
                <w:rFonts w:ascii="Angsana New" w:hAnsi="Angsana New"/>
                <w:sz w:val="30"/>
                <w:szCs w:val="30"/>
              </w:rPr>
              <w:t>5</w:t>
            </w:r>
            <w:r w:rsidRPr="00F867B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6B595303" w14:textId="57ED704E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</w:rPr>
              <w:t>584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5CD29772" w14:textId="30940433" w:rsidR="00790DA1" w:rsidRPr="00F867BF" w:rsidRDefault="007869E6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1608C5E9" w14:textId="69A891AD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</w:t>
            </w:r>
            <w:r w:rsidRPr="00F867BF">
              <w:rPr>
                <w:rFonts w:ascii="Angsana New" w:hAnsi="Angsana New"/>
                <w:sz w:val="30"/>
                <w:szCs w:val="30"/>
                <w:cs/>
              </w:rPr>
              <w:t>79</w:t>
            </w:r>
          </w:p>
        </w:tc>
      </w:tr>
      <w:tr w:rsidR="00790DA1" w:rsidRPr="00F867BF" w14:paraId="5EC5BF2D" w14:textId="77777777" w:rsidTr="00301242">
        <w:tc>
          <w:tcPr>
            <w:tcW w:w="2229" w:type="pct"/>
            <w:shd w:val="clear" w:color="auto" w:fill="auto"/>
          </w:tcPr>
          <w:p w14:paraId="4F985940" w14:textId="77777777" w:rsidR="00790DA1" w:rsidRPr="00F867BF" w:rsidRDefault="00790DA1" w:rsidP="00790DA1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ผลประโยชน์หลังออกจากงานและ</w:t>
            </w:r>
          </w:p>
          <w:p w14:paraId="22A4CB1D" w14:textId="77777777" w:rsidR="00790DA1" w:rsidRPr="00F867BF" w:rsidRDefault="00790DA1" w:rsidP="00790DA1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   ผลประโยชน์ระยะยาวอื่น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2710C95D" w14:textId="712DA88B" w:rsidR="00790DA1" w:rsidRPr="00F867BF" w:rsidRDefault="0048581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430922" w:rsidRPr="00F867B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4A09C69B" w14:textId="7D62B8D5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</w:t>
            </w:r>
            <w:r w:rsidRPr="00F867BF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4150FA2" w14:textId="62AE1A5B" w:rsidR="00790DA1" w:rsidRPr="00F867BF" w:rsidRDefault="007869E6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6705A632" w14:textId="546C118D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90DA1" w:rsidRPr="00F867BF" w14:paraId="06BD3A72" w14:textId="77777777" w:rsidTr="00301242">
        <w:tc>
          <w:tcPr>
            <w:tcW w:w="2229" w:type="pct"/>
            <w:shd w:val="clear" w:color="auto" w:fill="auto"/>
          </w:tcPr>
          <w:p w14:paraId="1462B769" w14:textId="2642F9EF" w:rsidR="00790DA1" w:rsidRPr="00F867BF" w:rsidRDefault="00790DA1" w:rsidP="00790DA1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การจ่ายโดยใช้หุ้นเป็นเกณฑ์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2A230466" w14:textId="05AFEDE3" w:rsidR="00790DA1" w:rsidRPr="00F867BF" w:rsidRDefault="00485811" w:rsidP="00790DA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C6C7AF3" w14:textId="43C4C4E0" w:rsidR="00790DA1" w:rsidRPr="00F867BF" w:rsidRDefault="00790DA1" w:rsidP="00790DA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08B5711B" w14:textId="4E3CC6DD" w:rsidR="00790DA1" w:rsidRPr="00F867BF" w:rsidRDefault="004F5A3D" w:rsidP="00790DA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33C0CE75" w14:textId="4534B247" w:rsidR="00790DA1" w:rsidRPr="00F867BF" w:rsidRDefault="00790DA1" w:rsidP="00790DA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0DA1" w:rsidRPr="00F867BF" w14:paraId="6A448939" w14:textId="77777777" w:rsidTr="00301242">
        <w:trPr>
          <w:trHeight w:hRule="exact" w:val="482"/>
        </w:trPr>
        <w:tc>
          <w:tcPr>
            <w:tcW w:w="2229" w:type="pct"/>
            <w:shd w:val="clear" w:color="auto" w:fill="auto"/>
          </w:tcPr>
          <w:p w14:paraId="4C7410A6" w14:textId="77777777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1BAF9F20" w14:textId="14993247" w:rsidR="00790DA1" w:rsidRPr="00F867BF" w:rsidRDefault="00430922" w:rsidP="00790DA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42C27" w:rsidRPr="00F867BF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3B785AE7" w14:textId="15AF6B06" w:rsidR="00790DA1" w:rsidRPr="00F867BF" w:rsidRDefault="00790DA1" w:rsidP="00790DA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F867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07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13442650" w14:textId="1D097C32" w:rsidR="00790DA1" w:rsidRPr="00F867BF" w:rsidRDefault="007869E6" w:rsidP="00790DA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298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387E8F19" w14:textId="7925391E" w:rsidR="00790DA1" w:rsidRPr="00F867BF" w:rsidRDefault="00790DA1" w:rsidP="00790DA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Pr="00F867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</w:t>
            </w:r>
          </w:p>
        </w:tc>
      </w:tr>
    </w:tbl>
    <w:p w14:paraId="4F11E144" w14:textId="70C4789C" w:rsidR="00F90ED3" w:rsidRPr="00F867BF" w:rsidRDefault="00F90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</w:rPr>
      </w:pPr>
    </w:p>
    <w:tbl>
      <w:tblPr>
        <w:tblW w:w="94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351"/>
        <w:gridCol w:w="1351"/>
        <w:gridCol w:w="1260"/>
        <w:gridCol w:w="1258"/>
      </w:tblGrid>
      <w:tr w:rsidR="000762D9" w:rsidRPr="00F867BF" w14:paraId="73D5333B" w14:textId="77777777" w:rsidTr="00945781">
        <w:trPr>
          <w:trHeight w:val="334"/>
          <w:tblHeader/>
        </w:trPr>
        <w:tc>
          <w:tcPr>
            <w:tcW w:w="2233" w:type="pct"/>
          </w:tcPr>
          <w:p w14:paraId="3808A7EE" w14:textId="13823817" w:rsidR="000762D9" w:rsidRPr="00F867BF" w:rsidRDefault="005D486D" w:rsidP="005D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rPr>
                <w:b/>
                <w:bCs/>
                <w:i/>
                <w:iCs/>
              </w:rPr>
            </w:pPr>
            <w:r w:rsidRPr="00F867BF">
              <w:rPr>
                <w:b/>
                <w:bCs/>
                <w:cs/>
              </w:rPr>
              <w:tab/>
            </w:r>
            <w:r w:rsidRPr="00F867BF">
              <w:rPr>
                <w:b/>
                <w:bCs/>
                <w:i/>
                <w:iCs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432" w:type="pct"/>
            <w:gridSpan w:val="2"/>
            <w:vAlign w:val="bottom"/>
          </w:tcPr>
          <w:p w14:paraId="3F1F2B41" w14:textId="77777777" w:rsidR="000762D9" w:rsidRPr="00F867BF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5" w:type="pct"/>
            <w:gridSpan w:val="2"/>
            <w:vAlign w:val="bottom"/>
          </w:tcPr>
          <w:p w14:paraId="29CB35A1" w14:textId="77777777" w:rsidR="000762D9" w:rsidRPr="00F867BF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0DA1" w:rsidRPr="00F867BF" w14:paraId="1EFEB182" w14:textId="77777777" w:rsidTr="00945781">
        <w:trPr>
          <w:trHeight w:val="334"/>
          <w:tblHeader/>
        </w:trPr>
        <w:tc>
          <w:tcPr>
            <w:tcW w:w="2233" w:type="pct"/>
          </w:tcPr>
          <w:p w14:paraId="551B6527" w14:textId="3E767293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867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867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170479CA" w14:textId="3601DB90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21C0EE16" w14:textId="0873CB7C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256</w:t>
            </w:r>
            <w:r w:rsidR="0040781C"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017A8236" w14:textId="47643D8B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53E1F848" w14:textId="2F4ACD9A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256</w:t>
            </w:r>
            <w:r w:rsidR="0040781C"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762D9" w:rsidRPr="00F867BF" w14:paraId="758C8C76" w14:textId="77777777" w:rsidTr="00945781">
        <w:trPr>
          <w:trHeight w:val="334"/>
          <w:tblHeader/>
        </w:trPr>
        <w:tc>
          <w:tcPr>
            <w:tcW w:w="2233" w:type="pct"/>
          </w:tcPr>
          <w:p w14:paraId="2BEC94E1" w14:textId="77777777" w:rsidR="000762D9" w:rsidRPr="00F867BF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7" w:type="pct"/>
            <w:gridSpan w:val="4"/>
            <w:shd w:val="clear" w:color="auto" w:fill="auto"/>
          </w:tcPr>
          <w:p w14:paraId="2E184E9C" w14:textId="77777777" w:rsidR="000762D9" w:rsidRPr="00F867BF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762D9" w:rsidRPr="00F867BF" w14:paraId="5DA61829" w14:textId="77777777" w:rsidTr="00945781">
        <w:trPr>
          <w:trHeight w:val="334"/>
        </w:trPr>
        <w:tc>
          <w:tcPr>
            <w:tcW w:w="2233" w:type="pct"/>
          </w:tcPr>
          <w:p w14:paraId="2BF58A3F" w14:textId="052A4B74" w:rsidR="000762D9" w:rsidRPr="00F867BF" w:rsidRDefault="00A553E9" w:rsidP="009457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F867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716" w:type="pct"/>
          </w:tcPr>
          <w:p w14:paraId="05C564A3" w14:textId="77777777" w:rsidR="000762D9" w:rsidRPr="00F867BF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6" w:type="pct"/>
          </w:tcPr>
          <w:p w14:paraId="00B27B37" w14:textId="77777777" w:rsidR="000762D9" w:rsidRPr="00F867BF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" w:type="pct"/>
          </w:tcPr>
          <w:p w14:paraId="5A2D90B8" w14:textId="77777777" w:rsidR="000762D9" w:rsidRPr="00F867BF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2115D556" w14:textId="77777777" w:rsidR="000762D9" w:rsidRPr="00F867BF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90DA1" w:rsidRPr="00F867BF" w14:paraId="2AFEBC19" w14:textId="77777777" w:rsidTr="00945781">
        <w:trPr>
          <w:trHeight w:val="334"/>
        </w:trPr>
        <w:tc>
          <w:tcPr>
            <w:tcW w:w="2233" w:type="pct"/>
          </w:tcPr>
          <w:p w14:paraId="47F9C784" w14:textId="77777777" w:rsidR="00790DA1" w:rsidRPr="00F867BF" w:rsidRDefault="00790DA1" w:rsidP="00790DA1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716" w:type="pct"/>
          </w:tcPr>
          <w:p w14:paraId="5467FF00" w14:textId="0AD32EA4" w:rsidR="00790DA1" w:rsidRPr="00F867BF" w:rsidRDefault="004F5A3D" w:rsidP="004F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16" w:type="pct"/>
          </w:tcPr>
          <w:p w14:paraId="34AE79FE" w14:textId="01232A5E" w:rsidR="00790DA1" w:rsidRPr="00F867BF" w:rsidRDefault="00790DA1" w:rsidP="004F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68" w:type="pct"/>
          </w:tcPr>
          <w:p w14:paraId="248ADAB2" w14:textId="21F02758" w:rsidR="00790DA1" w:rsidRPr="00F867BF" w:rsidRDefault="004F5A3D" w:rsidP="004F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4,313</w:t>
            </w:r>
          </w:p>
        </w:tc>
        <w:tc>
          <w:tcPr>
            <w:tcW w:w="667" w:type="pct"/>
          </w:tcPr>
          <w:p w14:paraId="7DF494D5" w14:textId="53A63AA6" w:rsidR="00790DA1" w:rsidRPr="00F867BF" w:rsidRDefault="00790DA1" w:rsidP="004F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2,456</w:t>
            </w:r>
          </w:p>
        </w:tc>
      </w:tr>
      <w:tr w:rsidR="004F5A3D" w:rsidRPr="00F867BF" w14:paraId="52FB2B1E" w14:textId="77777777" w:rsidTr="00945781">
        <w:trPr>
          <w:trHeight w:val="334"/>
        </w:trPr>
        <w:tc>
          <w:tcPr>
            <w:tcW w:w="2233" w:type="pct"/>
          </w:tcPr>
          <w:p w14:paraId="5E01C4D0" w14:textId="4E52B194" w:rsidR="004F5A3D" w:rsidRPr="00F867BF" w:rsidRDefault="004F5A3D" w:rsidP="00790DA1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บริษัทร่วมและการร่วมค้า</w:t>
            </w:r>
          </w:p>
        </w:tc>
        <w:tc>
          <w:tcPr>
            <w:tcW w:w="716" w:type="pct"/>
          </w:tcPr>
          <w:p w14:paraId="04E83B81" w14:textId="15895CAE" w:rsidR="004F5A3D" w:rsidRPr="00F867BF" w:rsidRDefault="004F5A3D" w:rsidP="00790DA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1</w:t>
            </w:r>
            <w:r w:rsidR="00C73B8F" w:rsidRPr="00F867BF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716" w:type="pct"/>
          </w:tcPr>
          <w:p w14:paraId="5C3F7278" w14:textId="7550C92D" w:rsidR="004F5A3D" w:rsidRPr="00F867BF" w:rsidRDefault="004F5A3D" w:rsidP="00790DA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68" w:type="pct"/>
          </w:tcPr>
          <w:p w14:paraId="09173EB0" w14:textId="55F36DA6" w:rsidR="004F5A3D" w:rsidRPr="00F867BF" w:rsidRDefault="004F5A3D" w:rsidP="00790DA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667" w:type="pct"/>
          </w:tcPr>
          <w:p w14:paraId="5BCC984A" w14:textId="316564E4" w:rsidR="004F5A3D" w:rsidRPr="00F867BF" w:rsidRDefault="004F5A3D" w:rsidP="00790DA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0DA1" w:rsidRPr="00F867BF" w14:paraId="1C361954" w14:textId="77777777" w:rsidTr="00945781">
        <w:trPr>
          <w:trHeight w:val="20"/>
        </w:trPr>
        <w:tc>
          <w:tcPr>
            <w:tcW w:w="2233" w:type="pct"/>
          </w:tcPr>
          <w:p w14:paraId="682F416C" w14:textId="23E9F906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6" w:type="pct"/>
          </w:tcPr>
          <w:p w14:paraId="77EDBD13" w14:textId="32C1AB4E" w:rsidR="00790DA1" w:rsidRPr="00F867BF" w:rsidRDefault="004F5A3D" w:rsidP="00790DA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73B8F" w:rsidRPr="00F867BF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716" w:type="pct"/>
            <w:shd w:val="clear" w:color="auto" w:fill="auto"/>
          </w:tcPr>
          <w:p w14:paraId="767B70DE" w14:textId="3D1D0555" w:rsidR="00790DA1" w:rsidRPr="00F867BF" w:rsidRDefault="00790DA1" w:rsidP="00790DA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78A5F54C" w14:textId="3042BA71" w:rsidR="00790DA1" w:rsidRPr="00F867BF" w:rsidRDefault="004F5A3D" w:rsidP="00790DA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4,436</w:t>
            </w:r>
          </w:p>
        </w:tc>
        <w:tc>
          <w:tcPr>
            <w:tcW w:w="667" w:type="pct"/>
            <w:shd w:val="clear" w:color="auto" w:fill="auto"/>
          </w:tcPr>
          <w:p w14:paraId="11C0602B" w14:textId="2B24C866" w:rsidR="00790DA1" w:rsidRPr="00F867BF" w:rsidRDefault="00790DA1" w:rsidP="00790DA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2,456</w:t>
            </w:r>
          </w:p>
        </w:tc>
      </w:tr>
      <w:tr w:rsidR="00790DA1" w:rsidRPr="00F867BF" w14:paraId="25E806E6" w14:textId="77777777" w:rsidTr="00945781">
        <w:trPr>
          <w:trHeight w:val="334"/>
        </w:trPr>
        <w:tc>
          <w:tcPr>
            <w:tcW w:w="2233" w:type="pct"/>
          </w:tcPr>
          <w:p w14:paraId="28BB9C1E" w14:textId="77777777" w:rsidR="00790DA1" w:rsidRPr="00F867BF" w:rsidRDefault="00790DA1" w:rsidP="00790DA1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lang w:val="en-US" w:bidi="th-TH"/>
              </w:rPr>
            </w:pPr>
          </w:p>
        </w:tc>
        <w:tc>
          <w:tcPr>
            <w:tcW w:w="716" w:type="pct"/>
          </w:tcPr>
          <w:p w14:paraId="4060FE38" w14:textId="77777777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6" w:type="pct"/>
            <w:shd w:val="clear" w:color="auto" w:fill="auto"/>
          </w:tcPr>
          <w:p w14:paraId="64058395" w14:textId="77777777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8" w:type="pct"/>
            <w:shd w:val="clear" w:color="auto" w:fill="auto"/>
          </w:tcPr>
          <w:p w14:paraId="4295D1C8" w14:textId="77777777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089DB9A8" w14:textId="77777777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90DA1" w:rsidRPr="00F867BF" w14:paraId="71D299CD" w14:textId="77777777" w:rsidTr="00945781">
        <w:trPr>
          <w:trHeight w:val="334"/>
        </w:trPr>
        <w:tc>
          <w:tcPr>
            <w:tcW w:w="2233" w:type="pct"/>
          </w:tcPr>
          <w:p w14:paraId="2A3414FB" w14:textId="78E3DDB9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F867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716" w:type="pct"/>
          </w:tcPr>
          <w:p w14:paraId="2B15BAE0" w14:textId="77777777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14:paraId="7BAEE71B" w14:textId="77777777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7FE4FECD" w14:textId="77777777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0F0FF264" w14:textId="77777777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0DA1" w:rsidRPr="00F867BF" w14:paraId="602FEFE1" w14:textId="77777777" w:rsidTr="00945781">
        <w:trPr>
          <w:trHeight w:val="334"/>
        </w:trPr>
        <w:tc>
          <w:tcPr>
            <w:tcW w:w="2233" w:type="pct"/>
          </w:tcPr>
          <w:p w14:paraId="37634582" w14:textId="77777777" w:rsidR="00790DA1" w:rsidRPr="00F867BF" w:rsidRDefault="00790DA1" w:rsidP="00790DA1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716" w:type="pct"/>
          </w:tcPr>
          <w:p w14:paraId="766E65C3" w14:textId="15DEAD95" w:rsidR="00790DA1" w:rsidRPr="00F867BF" w:rsidRDefault="004F5A3D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16" w:type="pct"/>
            <w:shd w:val="clear" w:color="auto" w:fill="auto"/>
          </w:tcPr>
          <w:p w14:paraId="0442EC5E" w14:textId="1D6255AA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167295D0" w14:textId="2F5D8639" w:rsidR="00790DA1" w:rsidRPr="00F867BF" w:rsidRDefault="004F5A3D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756</w:t>
            </w:r>
          </w:p>
        </w:tc>
        <w:tc>
          <w:tcPr>
            <w:tcW w:w="667" w:type="pct"/>
            <w:shd w:val="clear" w:color="auto" w:fill="auto"/>
          </w:tcPr>
          <w:p w14:paraId="44EA00DD" w14:textId="3D28BF94" w:rsidR="00790DA1" w:rsidRPr="00F867BF" w:rsidRDefault="00790DA1" w:rsidP="0079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421</w:t>
            </w:r>
          </w:p>
        </w:tc>
      </w:tr>
      <w:tr w:rsidR="00790DA1" w:rsidRPr="00F867BF" w14:paraId="06F8D8FB" w14:textId="77777777" w:rsidTr="00945781">
        <w:trPr>
          <w:trHeight w:val="334"/>
        </w:trPr>
        <w:tc>
          <w:tcPr>
            <w:tcW w:w="2233" w:type="pct"/>
          </w:tcPr>
          <w:p w14:paraId="7AB51A7C" w14:textId="56BBD0D0" w:rsidR="00790DA1" w:rsidRPr="00F867BF" w:rsidRDefault="00790DA1" w:rsidP="00790DA1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บริษัทร่วมและการร่วมค้า</w:t>
            </w:r>
          </w:p>
        </w:tc>
        <w:tc>
          <w:tcPr>
            <w:tcW w:w="716" w:type="pct"/>
          </w:tcPr>
          <w:p w14:paraId="10C612CB" w14:textId="1AB5F151" w:rsidR="00790DA1" w:rsidRPr="00F867BF" w:rsidRDefault="004F5A3D" w:rsidP="00790DA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16" w:type="pct"/>
            <w:shd w:val="clear" w:color="auto" w:fill="auto"/>
          </w:tcPr>
          <w:p w14:paraId="19CBA015" w14:textId="607D1A25" w:rsidR="00790DA1" w:rsidRPr="00F867BF" w:rsidRDefault="00790DA1" w:rsidP="00790DA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68" w:type="pct"/>
            <w:shd w:val="clear" w:color="auto" w:fill="auto"/>
          </w:tcPr>
          <w:p w14:paraId="33C91128" w14:textId="31F2FEC4" w:rsidR="00790DA1" w:rsidRPr="00F867BF" w:rsidRDefault="004F5A3D" w:rsidP="00790DA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67" w:type="pct"/>
            <w:shd w:val="clear" w:color="auto" w:fill="auto"/>
          </w:tcPr>
          <w:p w14:paraId="43A408F8" w14:textId="5F4A7864" w:rsidR="00790DA1" w:rsidRPr="00F867BF" w:rsidRDefault="00790DA1" w:rsidP="00790DA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0DA1" w:rsidRPr="00F867BF" w14:paraId="0DA93966" w14:textId="77777777" w:rsidTr="00945781">
        <w:trPr>
          <w:trHeight w:val="334"/>
        </w:trPr>
        <w:tc>
          <w:tcPr>
            <w:tcW w:w="2233" w:type="pct"/>
          </w:tcPr>
          <w:p w14:paraId="43782203" w14:textId="7D95F370" w:rsidR="00790DA1" w:rsidRPr="00F867BF" w:rsidRDefault="00790DA1" w:rsidP="00790DA1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716" w:type="pct"/>
          </w:tcPr>
          <w:p w14:paraId="72BDAAE6" w14:textId="50F76F24" w:rsidR="00790DA1" w:rsidRPr="00F867BF" w:rsidRDefault="004F5A3D" w:rsidP="00790DA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716" w:type="pct"/>
            <w:shd w:val="clear" w:color="auto" w:fill="auto"/>
          </w:tcPr>
          <w:p w14:paraId="71522347" w14:textId="3A60F0E8" w:rsidR="00790DA1" w:rsidRPr="00F867BF" w:rsidRDefault="00790DA1" w:rsidP="00790DA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668" w:type="pct"/>
            <w:shd w:val="clear" w:color="auto" w:fill="auto"/>
          </w:tcPr>
          <w:p w14:paraId="77204005" w14:textId="291B42CE" w:rsidR="00790DA1" w:rsidRPr="00F867BF" w:rsidRDefault="004F5A3D" w:rsidP="00790DA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756</w:t>
            </w:r>
          </w:p>
        </w:tc>
        <w:tc>
          <w:tcPr>
            <w:tcW w:w="667" w:type="pct"/>
            <w:shd w:val="clear" w:color="auto" w:fill="auto"/>
          </w:tcPr>
          <w:p w14:paraId="2B44E8F1" w14:textId="46F9762F" w:rsidR="00790DA1" w:rsidRPr="00F867BF" w:rsidRDefault="00790DA1" w:rsidP="00790DA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421</w:t>
            </w:r>
          </w:p>
        </w:tc>
      </w:tr>
    </w:tbl>
    <w:tbl>
      <w:tblPr>
        <w:tblpPr w:leftFromText="180" w:rightFromText="180" w:vertAnchor="text" w:tblpX="450" w:tblpY="1"/>
        <w:tblOverlap w:val="never"/>
        <w:tblW w:w="5000" w:type="pct"/>
        <w:tblLook w:val="0000" w:firstRow="0" w:lastRow="0" w:firstColumn="0" w:lastColumn="0" w:noHBand="0" w:noVBand="0"/>
      </w:tblPr>
      <w:tblGrid>
        <w:gridCol w:w="4219"/>
        <w:gridCol w:w="1327"/>
        <w:gridCol w:w="1022"/>
        <w:gridCol w:w="849"/>
        <w:gridCol w:w="1051"/>
        <w:gridCol w:w="1135"/>
      </w:tblGrid>
      <w:tr w:rsidR="00481C3E" w:rsidRPr="00F867BF" w14:paraId="3AC0BA70" w14:textId="77777777" w:rsidTr="00481C3E">
        <w:trPr>
          <w:trHeight w:val="80"/>
          <w:tblHeader/>
        </w:trPr>
        <w:tc>
          <w:tcPr>
            <w:tcW w:w="2197" w:type="pct"/>
            <w:vAlign w:val="bottom"/>
          </w:tcPr>
          <w:p w14:paraId="603D50BF" w14:textId="5488AF73" w:rsidR="00481C3E" w:rsidRPr="00F867BF" w:rsidRDefault="00481C3E" w:rsidP="00EB11EC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1" w:type="pct"/>
          </w:tcPr>
          <w:p w14:paraId="2B4F9D15" w14:textId="77777777" w:rsidR="00481C3E" w:rsidRPr="00F867BF" w:rsidRDefault="00481C3E" w:rsidP="004F60E0">
            <w:pPr>
              <w:pStyle w:val="block"/>
              <w:spacing w:after="0" w:line="240" w:lineRule="auto"/>
              <w:ind w:left="-100" w:right="-1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F867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112" w:type="pct"/>
            <w:gridSpan w:val="4"/>
            <w:tcBorders>
              <w:bottom w:val="single" w:sz="4" w:space="0" w:color="auto"/>
            </w:tcBorders>
            <w:vAlign w:val="bottom"/>
          </w:tcPr>
          <w:p w14:paraId="284A0579" w14:textId="1D4DB19B" w:rsidR="00481C3E" w:rsidRPr="00F867BF" w:rsidRDefault="00481C3E" w:rsidP="00C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F867BF">
              <w:rPr>
                <w:b/>
                <w:bCs/>
                <w:cs/>
              </w:rPr>
              <w:t>งบการเงินรวม</w:t>
            </w:r>
          </w:p>
        </w:tc>
      </w:tr>
      <w:tr w:rsidR="00481C3E" w:rsidRPr="00F867BF" w14:paraId="5B911403" w14:textId="77777777" w:rsidTr="00481C3E">
        <w:trPr>
          <w:trHeight w:val="936"/>
          <w:tblHeader/>
        </w:trPr>
        <w:tc>
          <w:tcPr>
            <w:tcW w:w="2197" w:type="pct"/>
            <w:vAlign w:val="bottom"/>
          </w:tcPr>
          <w:p w14:paraId="0EBD3F78" w14:textId="49D0C450" w:rsidR="00481C3E" w:rsidRPr="00F867BF" w:rsidRDefault="00481C3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F867BF">
              <w:rPr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691" w:type="pct"/>
            <w:vAlign w:val="bottom"/>
          </w:tcPr>
          <w:p w14:paraId="0D389DD6" w14:textId="77777777" w:rsidR="00481C3E" w:rsidRPr="00F867BF" w:rsidRDefault="00481C3E" w:rsidP="00CC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</w:p>
          <w:p w14:paraId="500BD9E8" w14:textId="77777777" w:rsidR="00481C3E" w:rsidRPr="00F867BF" w:rsidRDefault="00481C3E" w:rsidP="00CC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F867BF">
              <w:rPr>
                <w:cs/>
              </w:rPr>
              <w:t xml:space="preserve">ณ วันที่ </w:t>
            </w:r>
            <w:r w:rsidRPr="00F867BF">
              <w:rPr>
                <w:cs/>
              </w:rPr>
              <w:br/>
            </w:r>
            <w:r w:rsidRPr="00F867BF">
              <w:t>31</w:t>
            </w:r>
            <w:r w:rsidRPr="00F867BF">
              <w:rPr>
                <w:cs/>
              </w:rPr>
              <w:t xml:space="preserve"> ธันวาคม</w:t>
            </w: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71B377D7" w14:textId="77777777" w:rsidR="00481C3E" w:rsidRPr="00F867BF" w:rsidRDefault="00481C3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F867BF">
              <w:rPr>
                <w:cs/>
              </w:rPr>
              <w:t xml:space="preserve">ณ วันที่ </w:t>
            </w:r>
            <w:r w:rsidRPr="00F867BF">
              <w:rPr>
                <w:cs/>
              </w:rPr>
              <w:br/>
            </w:r>
            <w:r w:rsidRPr="00F867BF">
              <w:t>1</w:t>
            </w:r>
            <w:r w:rsidRPr="00F867BF">
              <w:rPr>
                <w:cs/>
              </w:rPr>
              <w:t xml:space="preserve"> มกราคม</w:t>
            </w:r>
          </w:p>
        </w:tc>
        <w:tc>
          <w:tcPr>
            <w:tcW w:w="442" w:type="pct"/>
            <w:tcBorders>
              <w:top w:val="single" w:sz="4" w:space="0" w:color="auto"/>
            </w:tcBorders>
            <w:vAlign w:val="bottom"/>
          </w:tcPr>
          <w:p w14:paraId="0D0955CA" w14:textId="7CE5BBAF" w:rsidR="00481C3E" w:rsidRPr="00F867BF" w:rsidRDefault="00481C3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F867BF">
              <w:tab/>
            </w:r>
            <w:r w:rsidRPr="00F867BF">
              <w:rPr>
                <w:cs/>
              </w:rPr>
              <w:t>เพิ่มขึ้น</w:t>
            </w: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14:paraId="347CE51E" w14:textId="7EF59212" w:rsidR="00481C3E" w:rsidRPr="00F867BF" w:rsidRDefault="00481C3E" w:rsidP="00C5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78"/>
              <w:jc w:val="center"/>
            </w:pPr>
            <w:r w:rsidRPr="00F867BF">
              <w:tab/>
            </w:r>
            <w:r w:rsidRPr="00F867BF">
              <w:rPr>
                <w:cs/>
              </w:rPr>
              <w:t>ผลกระทบ</w:t>
            </w:r>
          </w:p>
          <w:p w14:paraId="366E6EC4" w14:textId="77777777" w:rsidR="00481C3E" w:rsidRPr="00F867BF" w:rsidRDefault="00481C3E" w:rsidP="00C5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78"/>
              <w:jc w:val="center"/>
            </w:pPr>
            <w:r w:rsidRPr="00F867BF">
              <w:rPr>
                <w:cs/>
              </w:rPr>
              <w:t>จากการ</w:t>
            </w:r>
          </w:p>
          <w:p w14:paraId="459C17E4" w14:textId="77777777" w:rsidR="00481C3E" w:rsidRPr="00F867BF" w:rsidRDefault="00481C3E" w:rsidP="00C5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78"/>
              <w:jc w:val="center"/>
            </w:pPr>
            <w:r w:rsidRPr="00F867BF">
              <w:rPr>
                <w:cs/>
              </w:rPr>
              <w:t>แปลงค่า</w:t>
            </w:r>
          </w:p>
          <w:p w14:paraId="66F64FD9" w14:textId="104D52A2" w:rsidR="00481C3E" w:rsidRPr="00F867BF" w:rsidRDefault="00481C3E" w:rsidP="00C5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78"/>
              <w:jc w:val="center"/>
              <w:rPr>
                <w:cs/>
              </w:rPr>
            </w:pPr>
            <w:r w:rsidRPr="00F867BF">
              <w:rPr>
                <w:cs/>
              </w:rPr>
              <w:t>งบการเงิน</w:t>
            </w: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14:paraId="12622E26" w14:textId="77777777" w:rsidR="00481C3E" w:rsidRPr="00F867BF" w:rsidRDefault="00481C3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F867BF">
              <w:rPr>
                <w:cs/>
              </w:rPr>
              <w:t xml:space="preserve">ณ วันที่ </w:t>
            </w:r>
            <w:r w:rsidRPr="00F867BF">
              <w:rPr>
                <w:cs/>
              </w:rPr>
              <w:br/>
            </w:r>
            <w:r w:rsidRPr="00F867BF">
              <w:t>31</w:t>
            </w:r>
            <w:r w:rsidRPr="00F867BF">
              <w:rPr>
                <w:cs/>
              </w:rPr>
              <w:t xml:space="preserve"> ธันวาคม</w:t>
            </w:r>
          </w:p>
        </w:tc>
      </w:tr>
      <w:tr w:rsidR="00481C3E" w:rsidRPr="00F867BF" w14:paraId="0DD3F1B1" w14:textId="77777777" w:rsidTr="00481C3E">
        <w:trPr>
          <w:trHeight w:val="80"/>
          <w:tblHeader/>
        </w:trPr>
        <w:tc>
          <w:tcPr>
            <w:tcW w:w="2197" w:type="pct"/>
            <w:vAlign w:val="bottom"/>
          </w:tcPr>
          <w:p w14:paraId="67B9975F" w14:textId="77777777" w:rsidR="00481C3E" w:rsidRPr="00F867BF" w:rsidRDefault="00481C3E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91" w:type="pct"/>
          </w:tcPr>
          <w:p w14:paraId="55F10102" w14:textId="77777777" w:rsidR="00481C3E" w:rsidRPr="00F867BF" w:rsidRDefault="00481C3E" w:rsidP="004F60E0">
            <w:pPr>
              <w:pStyle w:val="block"/>
              <w:spacing w:after="0" w:line="240" w:lineRule="auto"/>
              <w:ind w:left="-100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112" w:type="pct"/>
            <w:gridSpan w:val="4"/>
            <w:vAlign w:val="bottom"/>
          </w:tcPr>
          <w:p w14:paraId="19C0A057" w14:textId="3788AB02" w:rsidR="00481C3E" w:rsidRPr="00F867BF" w:rsidRDefault="00481C3E" w:rsidP="00EB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 w:rsidRPr="00F867BF">
              <w:rPr>
                <w:i/>
                <w:iCs/>
                <w:cs/>
              </w:rPr>
              <w:t>(ล้านบาท)</w:t>
            </w:r>
          </w:p>
        </w:tc>
      </w:tr>
      <w:tr w:rsidR="00481C3E" w:rsidRPr="00F867BF" w14:paraId="51D28C67" w14:textId="77777777" w:rsidTr="00481C3E">
        <w:tblPrEx>
          <w:tblLook w:val="04A0" w:firstRow="1" w:lastRow="0" w:firstColumn="1" w:lastColumn="0" w:noHBand="0" w:noVBand="1"/>
        </w:tblPrEx>
        <w:trPr>
          <w:trHeight w:val="420"/>
          <w:tblHeader/>
        </w:trPr>
        <w:tc>
          <w:tcPr>
            <w:tcW w:w="2197" w:type="pct"/>
          </w:tcPr>
          <w:p w14:paraId="07C8FD20" w14:textId="04AC9A27" w:rsidR="00481C3E" w:rsidRPr="00F867BF" w:rsidRDefault="00481C3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F867BF">
              <w:rPr>
                <w:b/>
                <w:bCs/>
                <w:i/>
                <w:iCs/>
              </w:rPr>
              <w:t>2567</w:t>
            </w:r>
          </w:p>
        </w:tc>
        <w:tc>
          <w:tcPr>
            <w:tcW w:w="691" w:type="pct"/>
          </w:tcPr>
          <w:p w14:paraId="44A37B0F" w14:textId="77777777" w:rsidR="00481C3E" w:rsidRPr="00F867BF" w:rsidRDefault="00481C3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32" w:type="pct"/>
          </w:tcPr>
          <w:p w14:paraId="4EB4BE66" w14:textId="77777777" w:rsidR="00481C3E" w:rsidRPr="00F867BF" w:rsidRDefault="00481C3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442" w:type="pct"/>
          </w:tcPr>
          <w:p w14:paraId="06F921A1" w14:textId="77777777" w:rsidR="00481C3E" w:rsidRPr="00F867BF" w:rsidRDefault="00481C3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47" w:type="pct"/>
          </w:tcPr>
          <w:p w14:paraId="1E8BD769" w14:textId="18CB6CE2" w:rsidR="00481C3E" w:rsidRPr="00F867BF" w:rsidRDefault="00481C3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91" w:type="pct"/>
          </w:tcPr>
          <w:p w14:paraId="75D39A47" w14:textId="77777777" w:rsidR="00481C3E" w:rsidRPr="00F867BF" w:rsidRDefault="00481C3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481C3E" w:rsidRPr="00F867BF" w14:paraId="36486FB5" w14:textId="77777777" w:rsidTr="00481C3E">
        <w:tblPrEx>
          <w:tblLook w:val="04A0" w:firstRow="1" w:lastRow="0" w:firstColumn="1" w:lastColumn="0" w:noHBand="0" w:noVBand="1"/>
        </w:tblPrEx>
        <w:trPr>
          <w:trHeight w:val="420"/>
          <w:tblHeader/>
        </w:trPr>
        <w:tc>
          <w:tcPr>
            <w:tcW w:w="2197" w:type="pct"/>
          </w:tcPr>
          <w:p w14:paraId="3C9C1B3D" w14:textId="7E446CEF" w:rsidR="00481C3E" w:rsidRPr="00F867BF" w:rsidRDefault="00481C3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F867BF">
              <w:rPr>
                <w:b/>
                <w:bCs/>
                <w:cs/>
              </w:rPr>
              <w:t>บริษัทร่วมและการร่วมค้า</w:t>
            </w:r>
          </w:p>
        </w:tc>
        <w:tc>
          <w:tcPr>
            <w:tcW w:w="691" w:type="pct"/>
          </w:tcPr>
          <w:p w14:paraId="4BCDC608" w14:textId="77777777" w:rsidR="00481C3E" w:rsidRPr="00F867BF" w:rsidRDefault="00481C3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32" w:type="pct"/>
          </w:tcPr>
          <w:p w14:paraId="3032F6B3" w14:textId="77777777" w:rsidR="00481C3E" w:rsidRPr="00F867BF" w:rsidRDefault="00481C3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442" w:type="pct"/>
          </w:tcPr>
          <w:p w14:paraId="2E2F0A0B" w14:textId="77777777" w:rsidR="00481C3E" w:rsidRPr="00F867BF" w:rsidRDefault="00481C3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47" w:type="pct"/>
          </w:tcPr>
          <w:p w14:paraId="5DA119BE" w14:textId="237CA519" w:rsidR="00481C3E" w:rsidRPr="00F867BF" w:rsidRDefault="00481C3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91" w:type="pct"/>
          </w:tcPr>
          <w:p w14:paraId="08656E63" w14:textId="77777777" w:rsidR="00481C3E" w:rsidRPr="00F867BF" w:rsidRDefault="00481C3E" w:rsidP="003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481C3E" w:rsidRPr="00F867BF" w14:paraId="578DAAAB" w14:textId="77777777" w:rsidTr="00481C3E">
        <w:tblPrEx>
          <w:tblLook w:val="04A0" w:firstRow="1" w:lastRow="0" w:firstColumn="1" w:lastColumn="0" w:noHBand="0" w:noVBand="1"/>
        </w:tblPrEx>
        <w:trPr>
          <w:trHeight w:val="403"/>
          <w:tblHeader/>
        </w:trPr>
        <w:tc>
          <w:tcPr>
            <w:tcW w:w="2197" w:type="pct"/>
          </w:tcPr>
          <w:p w14:paraId="460E32CC" w14:textId="187DBB38" w:rsidR="00481C3E" w:rsidRPr="00F867BF" w:rsidRDefault="00481C3E" w:rsidP="00481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</w:pPr>
            <w:r w:rsidRPr="00F867BF">
              <w:t>Impact Energy Asia Development Limited</w:t>
            </w:r>
          </w:p>
        </w:tc>
        <w:tc>
          <w:tcPr>
            <w:tcW w:w="691" w:type="pct"/>
            <w:vAlign w:val="bottom"/>
          </w:tcPr>
          <w:p w14:paraId="29BFA54F" w14:textId="27AFFBD3" w:rsidR="00481C3E" w:rsidRPr="00F867BF" w:rsidRDefault="00481C3E" w:rsidP="00481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F867BF">
              <w:rPr>
                <w:rFonts w:hint="cs"/>
                <w:cs/>
              </w:rPr>
              <w:t>8.00</w:t>
            </w:r>
          </w:p>
        </w:tc>
        <w:tc>
          <w:tcPr>
            <w:tcW w:w="532" w:type="pct"/>
            <w:vAlign w:val="bottom"/>
          </w:tcPr>
          <w:p w14:paraId="3835A270" w14:textId="6DBAC824" w:rsidR="00481C3E" w:rsidRPr="00F867BF" w:rsidRDefault="00481C3E" w:rsidP="00481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</w:pPr>
            <w:r w:rsidRPr="00F867BF">
              <w:t>16</w:t>
            </w:r>
          </w:p>
        </w:tc>
        <w:tc>
          <w:tcPr>
            <w:tcW w:w="442" w:type="pct"/>
            <w:vAlign w:val="bottom"/>
          </w:tcPr>
          <w:p w14:paraId="7CA57B40" w14:textId="71557200" w:rsidR="00481C3E" w:rsidRPr="00F867BF" w:rsidRDefault="00481C3E" w:rsidP="00481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</w:pPr>
            <w:r w:rsidRPr="00F867BF">
              <w:t>24</w:t>
            </w:r>
          </w:p>
        </w:tc>
        <w:tc>
          <w:tcPr>
            <w:tcW w:w="547" w:type="pct"/>
            <w:vAlign w:val="bottom"/>
          </w:tcPr>
          <w:p w14:paraId="4DE8AEBC" w14:textId="7B5EC699" w:rsidR="00481C3E" w:rsidRPr="00F867BF" w:rsidRDefault="00481C3E" w:rsidP="00481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  <w:r w:rsidRPr="00F867BF">
              <w:t>(1)</w:t>
            </w:r>
          </w:p>
        </w:tc>
        <w:tc>
          <w:tcPr>
            <w:tcW w:w="591" w:type="pct"/>
            <w:vAlign w:val="bottom"/>
          </w:tcPr>
          <w:p w14:paraId="72844666" w14:textId="5B7385F9" w:rsidR="00481C3E" w:rsidRPr="00F867BF" w:rsidRDefault="00481C3E" w:rsidP="00661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cs/>
              </w:rPr>
            </w:pPr>
            <w:r w:rsidRPr="00F867BF">
              <w:t>39</w:t>
            </w:r>
          </w:p>
        </w:tc>
      </w:tr>
      <w:tr w:rsidR="00481C3E" w:rsidRPr="00F867BF" w14:paraId="2D188F31" w14:textId="77777777" w:rsidTr="00481C3E">
        <w:tblPrEx>
          <w:tblLook w:val="04A0" w:firstRow="1" w:lastRow="0" w:firstColumn="1" w:lastColumn="0" w:noHBand="0" w:noVBand="1"/>
        </w:tblPrEx>
        <w:trPr>
          <w:trHeight w:val="403"/>
          <w:tblHeader/>
        </w:trPr>
        <w:tc>
          <w:tcPr>
            <w:tcW w:w="2197" w:type="pct"/>
          </w:tcPr>
          <w:p w14:paraId="15B3500B" w14:textId="2074040C" w:rsidR="00481C3E" w:rsidRPr="00F867BF" w:rsidRDefault="00481C3E" w:rsidP="00481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</w:pPr>
            <w:r w:rsidRPr="00F867BF">
              <w:t>Nam Tai Hydropower</w:t>
            </w:r>
            <w:r w:rsidRPr="00F867BF">
              <w:rPr>
                <w:cs/>
              </w:rPr>
              <w:t xml:space="preserve"> </w:t>
            </w:r>
            <w:r w:rsidRPr="00F867BF">
              <w:t>Co., Ltd.</w:t>
            </w:r>
          </w:p>
        </w:tc>
        <w:tc>
          <w:tcPr>
            <w:tcW w:w="691" w:type="pct"/>
            <w:vAlign w:val="bottom"/>
          </w:tcPr>
          <w:p w14:paraId="1B12862C" w14:textId="0218A0FB" w:rsidR="00481C3E" w:rsidRPr="00F867BF" w:rsidRDefault="00481C3E" w:rsidP="00481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</w:pPr>
            <w:r w:rsidRPr="00F867BF">
              <w:t>5.75</w:t>
            </w:r>
          </w:p>
        </w:tc>
        <w:tc>
          <w:tcPr>
            <w:tcW w:w="532" w:type="pct"/>
          </w:tcPr>
          <w:p w14:paraId="30B20719" w14:textId="377B0634" w:rsidR="00481C3E" w:rsidRPr="00F867BF" w:rsidRDefault="00481C3E" w:rsidP="00481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</w:pPr>
            <w:r w:rsidRPr="00F867BF">
              <w:t>1,018</w:t>
            </w:r>
          </w:p>
        </w:tc>
        <w:tc>
          <w:tcPr>
            <w:tcW w:w="442" w:type="pct"/>
          </w:tcPr>
          <w:p w14:paraId="38C71E01" w14:textId="05A9CF49" w:rsidR="00481C3E" w:rsidRPr="00F867BF" w:rsidRDefault="00481C3E" w:rsidP="00481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547" w:type="pct"/>
          </w:tcPr>
          <w:p w14:paraId="49D6D09F" w14:textId="5E81E78E" w:rsidR="00481C3E" w:rsidRPr="00F867BF" w:rsidRDefault="00481C3E" w:rsidP="00481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</w:pPr>
            <w:r w:rsidRPr="00F867BF">
              <w:t>(7)</w:t>
            </w:r>
          </w:p>
        </w:tc>
        <w:tc>
          <w:tcPr>
            <w:tcW w:w="591" w:type="pct"/>
          </w:tcPr>
          <w:p w14:paraId="510E4FCF" w14:textId="389D09BA" w:rsidR="00481C3E" w:rsidRPr="00F867BF" w:rsidRDefault="00481C3E" w:rsidP="00661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</w:pPr>
            <w:r w:rsidRPr="00F867BF">
              <w:t>1,011</w:t>
            </w:r>
          </w:p>
        </w:tc>
      </w:tr>
      <w:tr w:rsidR="00481C3E" w:rsidRPr="00F867BF" w14:paraId="3138D882" w14:textId="77777777" w:rsidTr="00481C3E">
        <w:tblPrEx>
          <w:tblLook w:val="04A0" w:firstRow="1" w:lastRow="0" w:firstColumn="1" w:lastColumn="0" w:noHBand="0" w:noVBand="1"/>
        </w:tblPrEx>
        <w:trPr>
          <w:trHeight w:val="436"/>
          <w:tblHeader/>
        </w:trPr>
        <w:tc>
          <w:tcPr>
            <w:tcW w:w="2197" w:type="pct"/>
          </w:tcPr>
          <w:p w14:paraId="58509D27" w14:textId="08AD0B3E" w:rsidR="00481C3E" w:rsidRPr="00F867BF" w:rsidRDefault="00481C3E" w:rsidP="00B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F867BF">
              <w:t>Monsoon Wind Power Co., Ltd.</w:t>
            </w:r>
          </w:p>
        </w:tc>
        <w:tc>
          <w:tcPr>
            <w:tcW w:w="691" w:type="pct"/>
            <w:vAlign w:val="bottom"/>
          </w:tcPr>
          <w:p w14:paraId="27A9D336" w14:textId="4D9B28B5" w:rsidR="00481C3E" w:rsidRPr="00F867BF" w:rsidRDefault="00481C3E" w:rsidP="00B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F867BF">
              <w:t>8.00</w:t>
            </w:r>
          </w:p>
        </w:tc>
        <w:tc>
          <w:tcPr>
            <w:tcW w:w="532" w:type="pct"/>
          </w:tcPr>
          <w:p w14:paraId="391883A0" w14:textId="01F233C9" w:rsidR="00481C3E" w:rsidRPr="00F867BF" w:rsidRDefault="00481C3E" w:rsidP="00BA04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442" w:type="pct"/>
          </w:tcPr>
          <w:p w14:paraId="7C7E7620" w14:textId="2CAFA4A2" w:rsidR="00481C3E" w:rsidRPr="00F867BF" w:rsidRDefault="00481C3E" w:rsidP="00C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  <w:r w:rsidRPr="00F867BF">
              <w:t>78</w:t>
            </w:r>
          </w:p>
        </w:tc>
        <w:tc>
          <w:tcPr>
            <w:tcW w:w="547" w:type="pct"/>
          </w:tcPr>
          <w:p w14:paraId="1A86A423" w14:textId="113F056C" w:rsidR="00481C3E" w:rsidRPr="00F867BF" w:rsidRDefault="00481C3E" w:rsidP="00C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</w:pPr>
            <w:r w:rsidRPr="00F867BF">
              <w:t>(2)</w:t>
            </w:r>
          </w:p>
        </w:tc>
        <w:tc>
          <w:tcPr>
            <w:tcW w:w="591" w:type="pct"/>
          </w:tcPr>
          <w:p w14:paraId="3A538598" w14:textId="0983A89F" w:rsidR="00481C3E" w:rsidRPr="00F867BF" w:rsidRDefault="00481C3E" w:rsidP="00661D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cs/>
              </w:rPr>
            </w:pPr>
            <w:r w:rsidRPr="00F867BF">
              <w:t>76</w:t>
            </w:r>
          </w:p>
        </w:tc>
      </w:tr>
      <w:tr w:rsidR="00481C3E" w:rsidRPr="00F867BF" w14:paraId="1E57D85D" w14:textId="77777777" w:rsidTr="00481C3E">
        <w:tblPrEx>
          <w:tblLook w:val="04A0" w:firstRow="1" w:lastRow="0" w:firstColumn="1" w:lastColumn="0" w:noHBand="0" w:noVBand="1"/>
        </w:tblPrEx>
        <w:trPr>
          <w:trHeight w:val="420"/>
          <w:tblHeader/>
        </w:trPr>
        <w:tc>
          <w:tcPr>
            <w:tcW w:w="2197" w:type="pct"/>
          </w:tcPr>
          <w:p w14:paraId="66CCBDDE" w14:textId="40E65FE0" w:rsidR="00481C3E" w:rsidRPr="00F867BF" w:rsidRDefault="00481C3E" w:rsidP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F867BF">
              <w:rPr>
                <w:b/>
                <w:bCs/>
                <w:cs/>
              </w:rPr>
              <w:t>รวม</w:t>
            </w:r>
          </w:p>
        </w:tc>
        <w:tc>
          <w:tcPr>
            <w:tcW w:w="691" w:type="pct"/>
          </w:tcPr>
          <w:p w14:paraId="579CCA2F" w14:textId="77777777" w:rsidR="00481C3E" w:rsidRPr="00F867BF" w:rsidRDefault="00481C3E" w:rsidP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532" w:type="pct"/>
          </w:tcPr>
          <w:p w14:paraId="3505536D" w14:textId="2E016A2D" w:rsidR="00481C3E" w:rsidRPr="00F867BF" w:rsidRDefault="00481C3E" w:rsidP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1,034</w:t>
            </w:r>
          </w:p>
        </w:tc>
        <w:tc>
          <w:tcPr>
            <w:tcW w:w="442" w:type="pct"/>
          </w:tcPr>
          <w:p w14:paraId="285E5B16" w14:textId="749F9663" w:rsidR="00481C3E" w:rsidRPr="00F867BF" w:rsidRDefault="00481C3E" w:rsidP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547" w:type="pct"/>
            <w:vAlign w:val="bottom"/>
          </w:tcPr>
          <w:p w14:paraId="46D91057" w14:textId="595530E9" w:rsidR="00481C3E" w:rsidRPr="00F867BF" w:rsidRDefault="00481C3E" w:rsidP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591" w:type="pct"/>
          </w:tcPr>
          <w:p w14:paraId="1054C009" w14:textId="79AE49D3" w:rsidR="00481C3E" w:rsidRPr="00F867BF" w:rsidRDefault="00481C3E" w:rsidP="00661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1,126</w:t>
            </w:r>
          </w:p>
        </w:tc>
      </w:tr>
      <w:tr w:rsidR="00481C3E" w:rsidRPr="00F867BF" w14:paraId="6EF1DD21" w14:textId="77777777" w:rsidTr="00481C3E">
        <w:tblPrEx>
          <w:tblLook w:val="04A0" w:firstRow="1" w:lastRow="0" w:firstColumn="1" w:lastColumn="0" w:noHBand="0" w:noVBand="1"/>
        </w:tblPrEx>
        <w:trPr>
          <w:trHeight w:val="390"/>
          <w:tblHeader/>
        </w:trPr>
        <w:tc>
          <w:tcPr>
            <w:tcW w:w="2197" w:type="pct"/>
          </w:tcPr>
          <w:p w14:paraId="2DEB243A" w14:textId="0ABAE991" w:rsidR="00481C3E" w:rsidRPr="00F867BF" w:rsidRDefault="00481C3E" w:rsidP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hanging="317"/>
              <w:rPr>
                <w:b/>
                <w:bCs/>
                <w:i/>
                <w:iCs/>
              </w:rPr>
            </w:pPr>
            <w:r w:rsidRPr="00F867BF">
              <w:rPr>
                <w:i/>
                <w:iCs/>
                <w:cs/>
              </w:rPr>
              <w:t>หัก</w:t>
            </w:r>
            <w:r w:rsidRPr="00F867BF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91" w:type="pct"/>
          </w:tcPr>
          <w:p w14:paraId="30D99B2A" w14:textId="77777777" w:rsidR="00481C3E" w:rsidRPr="00F867BF" w:rsidRDefault="00481C3E" w:rsidP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32" w:type="pct"/>
            <w:vAlign w:val="bottom"/>
          </w:tcPr>
          <w:p w14:paraId="272268C9" w14:textId="6078DE07" w:rsidR="00481C3E" w:rsidRPr="00F867BF" w:rsidRDefault="00481C3E" w:rsidP="00BC67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  <w:tc>
          <w:tcPr>
            <w:tcW w:w="442" w:type="pct"/>
            <w:vAlign w:val="bottom"/>
          </w:tcPr>
          <w:p w14:paraId="6E1AA848" w14:textId="77777777" w:rsidR="00481C3E" w:rsidRPr="00F867BF" w:rsidRDefault="00481C3E" w:rsidP="00BC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</w:p>
        </w:tc>
        <w:tc>
          <w:tcPr>
            <w:tcW w:w="547" w:type="pct"/>
            <w:vAlign w:val="bottom"/>
          </w:tcPr>
          <w:p w14:paraId="0FB6B404" w14:textId="45DCF196" w:rsidR="00481C3E" w:rsidRPr="00F867BF" w:rsidRDefault="00481C3E" w:rsidP="00BC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</w:p>
        </w:tc>
        <w:tc>
          <w:tcPr>
            <w:tcW w:w="591" w:type="pct"/>
            <w:vAlign w:val="bottom"/>
          </w:tcPr>
          <w:p w14:paraId="6F24B99E" w14:textId="2E5310F9" w:rsidR="00481C3E" w:rsidRPr="00F867BF" w:rsidRDefault="00481C3E" w:rsidP="00661D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</w:tr>
      <w:tr w:rsidR="00481C3E" w:rsidRPr="00F867BF" w14:paraId="14BFFD23" w14:textId="77777777" w:rsidTr="00481C3E">
        <w:tblPrEx>
          <w:tblLook w:val="04A0" w:firstRow="1" w:lastRow="0" w:firstColumn="1" w:lastColumn="0" w:noHBand="0" w:noVBand="1"/>
        </w:tblPrEx>
        <w:trPr>
          <w:trHeight w:val="470"/>
          <w:tblHeader/>
        </w:trPr>
        <w:tc>
          <w:tcPr>
            <w:tcW w:w="2197" w:type="pct"/>
          </w:tcPr>
          <w:p w14:paraId="155DE8E9" w14:textId="5EE962C7" w:rsidR="00481C3E" w:rsidRPr="00F867BF" w:rsidRDefault="00481C3E" w:rsidP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F867BF">
              <w:rPr>
                <w:b/>
                <w:bCs/>
                <w:cs/>
              </w:rPr>
              <w:t>สุทธิ</w:t>
            </w:r>
          </w:p>
        </w:tc>
        <w:tc>
          <w:tcPr>
            <w:tcW w:w="691" w:type="pct"/>
          </w:tcPr>
          <w:p w14:paraId="4EBCFB66" w14:textId="77777777" w:rsidR="00481C3E" w:rsidRPr="00F867BF" w:rsidRDefault="00481C3E" w:rsidP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532" w:type="pct"/>
          </w:tcPr>
          <w:p w14:paraId="43056035" w14:textId="1D4BEF70" w:rsidR="00481C3E" w:rsidRPr="00F867BF" w:rsidRDefault="00481C3E" w:rsidP="00570F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1,034</w:t>
            </w:r>
          </w:p>
        </w:tc>
        <w:tc>
          <w:tcPr>
            <w:tcW w:w="442" w:type="pct"/>
          </w:tcPr>
          <w:p w14:paraId="4048972A" w14:textId="77777777" w:rsidR="00481C3E" w:rsidRPr="00F867BF" w:rsidRDefault="00481C3E" w:rsidP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</w:p>
        </w:tc>
        <w:tc>
          <w:tcPr>
            <w:tcW w:w="547" w:type="pct"/>
          </w:tcPr>
          <w:p w14:paraId="3BDBEBCB" w14:textId="7C9F4D9E" w:rsidR="00481C3E" w:rsidRPr="00F867BF" w:rsidRDefault="00481C3E" w:rsidP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591" w:type="pct"/>
          </w:tcPr>
          <w:p w14:paraId="7EF193CC" w14:textId="0A79F5B3" w:rsidR="00481C3E" w:rsidRPr="00F867BF" w:rsidRDefault="00481C3E" w:rsidP="00661D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1,126</w:t>
            </w:r>
          </w:p>
        </w:tc>
      </w:tr>
    </w:tbl>
    <w:p w14:paraId="48D26B16" w14:textId="77777777" w:rsidR="00481C3E" w:rsidRPr="00F867BF" w:rsidRDefault="00481C3E" w:rsidP="00CD5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tbl>
      <w:tblPr>
        <w:tblpPr w:leftFromText="180" w:rightFromText="180" w:vertAnchor="text" w:tblpX="450" w:tblpY="1"/>
        <w:tblOverlap w:val="never"/>
        <w:tblW w:w="5000" w:type="pct"/>
        <w:tblLook w:val="0000" w:firstRow="0" w:lastRow="0" w:firstColumn="0" w:lastColumn="0" w:noHBand="0" w:noVBand="0"/>
      </w:tblPr>
      <w:tblGrid>
        <w:gridCol w:w="2855"/>
        <w:gridCol w:w="1150"/>
        <w:gridCol w:w="931"/>
        <w:gridCol w:w="933"/>
        <w:gridCol w:w="933"/>
        <w:gridCol w:w="933"/>
        <w:gridCol w:w="935"/>
        <w:gridCol w:w="933"/>
      </w:tblGrid>
      <w:tr w:rsidR="00570FF8" w:rsidRPr="00F867BF" w14:paraId="6A9587B6" w14:textId="77777777" w:rsidTr="00481C3E">
        <w:trPr>
          <w:trHeight w:val="80"/>
          <w:tblHeader/>
        </w:trPr>
        <w:tc>
          <w:tcPr>
            <w:tcW w:w="1486" w:type="pct"/>
            <w:vAlign w:val="bottom"/>
          </w:tcPr>
          <w:p w14:paraId="0D60A067" w14:textId="77777777" w:rsidR="00570FF8" w:rsidRPr="00F867BF" w:rsidRDefault="00570FF8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9" w:type="pct"/>
          </w:tcPr>
          <w:p w14:paraId="4EF64DD5" w14:textId="77777777" w:rsidR="00570FF8" w:rsidRPr="00F867BF" w:rsidRDefault="00570FF8">
            <w:pPr>
              <w:pStyle w:val="block"/>
              <w:spacing w:after="0" w:line="240" w:lineRule="auto"/>
              <w:ind w:left="-100" w:right="-1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F867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916" w:type="pct"/>
            <w:gridSpan w:val="6"/>
            <w:tcBorders>
              <w:bottom w:val="single" w:sz="4" w:space="0" w:color="auto"/>
            </w:tcBorders>
            <w:vAlign w:val="bottom"/>
          </w:tcPr>
          <w:p w14:paraId="5A14C9FB" w14:textId="77777777" w:rsidR="00570FF8" w:rsidRPr="00F867BF" w:rsidRDefault="00570FF8" w:rsidP="00C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F867BF">
              <w:rPr>
                <w:b/>
                <w:bCs/>
                <w:cs/>
              </w:rPr>
              <w:t>งบการเงินรวม</w:t>
            </w:r>
          </w:p>
        </w:tc>
      </w:tr>
      <w:tr w:rsidR="00570FF8" w:rsidRPr="00F867BF" w14:paraId="3E95A7C6" w14:textId="77777777" w:rsidTr="00481C3E">
        <w:trPr>
          <w:trHeight w:val="934"/>
          <w:tblHeader/>
        </w:trPr>
        <w:tc>
          <w:tcPr>
            <w:tcW w:w="1486" w:type="pct"/>
            <w:vAlign w:val="bottom"/>
          </w:tcPr>
          <w:p w14:paraId="05842FAE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F867BF">
              <w:rPr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599" w:type="pct"/>
            <w:vAlign w:val="bottom"/>
          </w:tcPr>
          <w:p w14:paraId="3B25E287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</w:p>
          <w:p w14:paraId="3770375A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F867BF">
              <w:rPr>
                <w:cs/>
              </w:rPr>
              <w:t xml:space="preserve">ณ วันที่ </w:t>
            </w:r>
            <w:r w:rsidRPr="00F867BF">
              <w:rPr>
                <w:cs/>
              </w:rPr>
              <w:br/>
            </w:r>
            <w:r w:rsidRPr="00F867BF">
              <w:t>31</w:t>
            </w:r>
            <w:r w:rsidRPr="00F867BF">
              <w:rPr>
                <w:cs/>
              </w:rPr>
              <w:t xml:space="preserve"> ธันวาคม</w:t>
            </w:r>
          </w:p>
        </w:tc>
        <w:tc>
          <w:tcPr>
            <w:tcW w:w="485" w:type="pct"/>
            <w:tcBorders>
              <w:top w:val="single" w:sz="4" w:space="0" w:color="auto"/>
            </w:tcBorders>
            <w:vAlign w:val="bottom"/>
          </w:tcPr>
          <w:p w14:paraId="67083728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F867BF">
              <w:rPr>
                <w:cs/>
              </w:rPr>
              <w:t xml:space="preserve">ณ วันที่ </w:t>
            </w:r>
            <w:r w:rsidRPr="00F867BF">
              <w:rPr>
                <w:cs/>
              </w:rPr>
              <w:br/>
            </w:r>
            <w:r w:rsidRPr="00F867BF">
              <w:t>1</w:t>
            </w:r>
            <w:r w:rsidRPr="00F867BF">
              <w:rPr>
                <w:cs/>
              </w:rPr>
              <w:t xml:space="preserve"> มกราคม</w:t>
            </w: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14:paraId="4138F3F7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F867BF">
              <w:tab/>
            </w:r>
            <w:r w:rsidRPr="00F867BF">
              <w:rPr>
                <w:cs/>
              </w:rPr>
              <w:t>เพิ่มขึ้น</w:t>
            </w: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14:paraId="40F41CED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867BF">
              <w:rPr>
                <w:cs/>
              </w:rPr>
              <w:t>ลดลง</w:t>
            </w: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14:paraId="700693E6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jc w:val="center"/>
            </w:pPr>
            <w:r w:rsidRPr="00F867BF">
              <w:rPr>
                <w:cs/>
              </w:rPr>
              <w:t>แปลงเงิน</w:t>
            </w:r>
            <w:r w:rsidRPr="00F867BF">
              <w:br/>
            </w:r>
            <w:r w:rsidRPr="00F867BF">
              <w:rPr>
                <w:cs/>
              </w:rPr>
              <w:t>ให้กู้ยืม</w:t>
            </w:r>
          </w:p>
          <w:p w14:paraId="4764DCA9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jc w:val="center"/>
            </w:pPr>
            <w:r w:rsidRPr="00F867BF">
              <w:rPr>
                <w:cs/>
              </w:rPr>
              <w:t>เป็นเงินลงทุน</w:t>
            </w: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14:paraId="03720DD9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78"/>
              <w:jc w:val="center"/>
            </w:pPr>
            <w:r w:rsidRPr="00F867BF">
              <w:tab/>
            </w:r>
            <w:r w:rsidRPr="00F867BF">
              <w:rPr>
                <w:cs/>
              </w:rPr>
              <w:t>ผลกระทบ</w:t>
            </w:r>
          </w:p>
          <w:p w14:paraId="4989F820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78"/>
              <w:jc w:val="center"/>
            </w:pPr>
            <w:r w:rsidRPr="00F867BF">
              <w:rPr>
                <w:cs/>
              </w:rPr>
              <w:t>จากการ</w:t>
            </w:r>
          </w:p>
          <w:p w14:paraId="4D00C99A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78"/>
              <w:jc w:val="center"/>
            </w:pPr>
            <w:r w:rsidRPr="00F867BF">
              <w:rPr>
                <w:cs/>
              </w:rPr>
              <w:t>แปลงค่า</w:t>
            </w:r>
          </w:p>
          <w:p w14:paraId="3242FAF4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78"/>
              <w:jc w:val="center"/>
              <w:rPr>
                <w:cs/>
              </w:rPr>
            </w:pPr>
            <w:r w:rsidRPr="00F867BF">
              <w:rPr>
                <w:cs/>
              </w:rPr>
              <w:t>งบการเงิน</w:t>
            </w: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14:paraId="4EA22C98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F867BF">
              <w:rPr>
                <w:cs/>
              </w:rPr>
              <w:t xml:space="preserve">ณ วันที่ </w:t>
            </w:r>
            <w:r w:rsidRPr="00F867BF">
              <w:rPr>
                <w:cs/>
              </w:rPr>
              <w:br/>
            </w:r>
            <w:r w:rsidRPr="00F867BF">
              <w:t>31</w:t>
            </w:r>
            <w:r w:rsidRPr="00F867BF">
              <w:rPr>
                <w:cs/>
              </w:rPr>
              <w:t xml:space="preserve"> ธันวาคม</w:t>
            </w:r>
          </w:p>
        </w:tc>
      </w:tr>
      <w:tr w:rsidR="00570FF8" w:rsidRPr="00F867BF" w14:paraId="2FE2DEB6" w14:textId="77777777" w:rsidTr="00481C3E">
        <w:trPr>
          <w:trHeight w:val="80"/>
          <w:tblHeader/>
        </w:trPr>
        <w:tc>
          <w:tcPr>
            <w:tcW w:w="1486" w:type="pct"/>
            <w:vAlign w:val="bottom"/>
          </w:tcPr>
          <w:p w14:paraId="0E5227A1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99" w:type="pct"/>
          </w:tcPr>
          <w:p w14:paraId="00C71705" w14:textId="77777777" w:rsidR="00570FF8" w:rsidRPr="00F867BF" w:rsidRDefault="00570FF8">
            <w:pPr>
              <w:pStyle w:val="block"/>
              <w:spacing w:after="0" w:line="240" w:lineRule="auto"/>
              <w:ind w:left="-100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916" w:type="pct"/>
            <w:gridSpan w:val="6"/>
            <w:vAlign w:val="bottom"/>
          </w:tcPr>
          <w:p w14:paraId="70CAD1E3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 w:rsidRPr="00F867BF">
              <w:rPr>
                <w:i/>
                <w:iCs/>
                <w:cs/>
              </w:rPr>
              <w:t>(ล้านบาท)</w:t>
            </w:r>
          </w:p>
        </w:tc>
      </w:tr>
      <w:tr w:rsidR="00570FF8" w:rsidRPr="00F867BF" w14:paraId="193DB96A" w14:textId="77777777" w:rsidTr="00481C3E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486" w:type="pct"/>
          </w:tcPr>
          <w:p w14:paraId="2D86CB0E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F867BF">
              <w:rPr>
                <w:b/>
                <w:bCs/>
                <w:i/>
                <w:iCs/>
              </w:rPr>
              <w:t>2566</w:t>
            </w:r>
          </w:p>
        </w:tc>
        <w:tc>
          <w:tcPr>
            <w:tcW w:w="599" w:type="pct"/>
          </w:tcPr>
          <w:p w14:paraId="272890E2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485" w:type="pct"/>
          </w:tcPr>
          <w:p w14:paraId="5A4AFBCD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486" w:type="pct"/>
          </w:tcPr>
          <w:p w14:paraId="09AACF2D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486" w:type="pct"/>
          </w:tcPr>
          <w:p w14:paraId="78DAB3CE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486" w:type="pct"/>
          </w:tcPr>
          <w:p w14:paraId="7930EA75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486" w:type="pct"/>
          </w:tcPr>
          <w:p w14:paraId="649F77D3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486" w:type="pct"/>
          </w:tcPr>
          <w:p w14:paraId="54C4B417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570FF8" w:rsidRPr="00F867BF" w14:paraId="361C4B91" w14:textId="77777777" w:rsidTr="00481C3E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486" w:type="pct"/>
          </w:tcPr>
          <w:p w14:paraId="6FFECFED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F867BF">
              <w:rPr>
                <w:b/>
                <w:bCs/>
                <w:cs/>
              </w:rPr>
              <w:t>บริษัทร่วมและการร่วมค้า</w:t>
            </w:r>
          </w:p>
        </w:tc>
        <w:tc>
          <w:tcPr>
            <w:tcW w:w="599" w:type="pct"/>
          </w:tcPr>
          <w:p w14:paraId="1D7BAEB0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485" w:type="pct"/>
          </w:tcPr>
          <w:p w14:paraId="2CE94585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486" w:type="pct"/>
          </w:tcPr>
          <w:p w14:paraId="0C1CBFE8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486" w:type="pct"/>
          </w:tcPr>
          <w:p w14:paraId="45FAF0C9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486" w:type="pct"/>
          </w:tcPr>
          <w:p w14:paraId="46F43020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486" w:type="pct"/>
          </w:tcPr>
          <w:p w14:paraId="20E7250D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486" w:type="pct"/>
          </w:tcPr>
          <w:p w14:paraId="5E852D00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570FF8" w:rsidRPr="00F867BF" w14:paraId="0460679B" w14:textId="77777777" w:rsidTr="00481C3E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486" w:type="pct"/>
          </w:tcPr>
          <w:p w14:paraId="768BC919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</w:pPr>
            <w:r w:rsidRPr="00F867BF">
              <w:t>Impact Energy Asia Development Limited</w:t>
            </w:r>
          </w:p>
        </w:tc>
        <w:tc>
          <w:tcPr>
            <w:tcW w:w="599" w:type="pct"/>
            <w:vAlign w:val="bottom"/>
          </w:tcPr>
          <w:p w14:paraId="6BAEB299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F867BF">
              <w:t>8.00</w:t>
            </w:r>
          </w:p>
        </w:tc>
        <w:tc>
          <w:tcPr>
            <w:tcW w:w="485" w:type="pct"/>
            <w:vAlign w:val="bottom"/>
          </w:tcPr>
          <w:p w14:paraId="280694CA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  <w:r w:rsidRPr="00F867BF">
              <w:rPr>
                <w:cs/>
              </w:rPr>
              <w:t>652</w:t>
            </w:r>
          </w:p>
        </w:tc>
        <w:tc>
          <w:tcPr>
            <w:tcW w:w="486" w:type="pct"/>
            <w:vAlign w:val="bottom"/>
          </w:tcPr>
          <w:p w14:paraId="1F86D0F1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</w:pPr>
            <w:r w:rsidRPr="00F867BF">
              <w:t>1,139</w:t>
            </w:r>
          </w:p>
        </w:tc>
        <w:tc>
          <w:tcPr>
            <w:tcW w:w="486" w:type="pct"/>
            <w:vAlign w:val="bottom"/>
          </w:tcPr>
          <w:p w14:paraId="120A72F0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jc w:val="center"/>
            </w:pPr>
            <w:r w:rsidRPr="00F867BF">
              <w:t>(1,265)</w:t>
            </w:r>
          </w:p>
        </w:tc>
        <w:tc>
          <w:tcPr>
            <w:tcW w:w="486" w:type="pct"/>
            <w:vAlign w:val="bottom"/>
          </w:tcPr>
          <w:p w14:paraId="35E81C4F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</w:pPr>
            <w:r w:rsidRPr="00F867BF">
              <w:t>(536)</w:t>
            </w:r>
          </w:p>
        </w:tc>
        <w:tc>
          <w:tcPr>
            <w:tcW w:w="486" w:type="pct"/>
            <w:vAlign w:val="bottom"/>
          </w:tcPr>
          <w:p w14:paraId="2492C23E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  <w:r w:rsidRPr="00F867BF">
              <w:t>26</w:t>
            </w:r>
          </w:p>
        </w:tc>
        <w:tc>
          <w:tcPr>
            <w:tcW w:w="486" w:type="pct"/>
            <w:vAlign w:val="bottom"/>
          </w:tcPr>
          <w:p w14:paraId="2D327933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  <w:r w:rsidRPr="00F867BF">
              <w:t>16</w:t>
            </w:r>
          </w:p>
        </w:tc>
      </w:tr>
      <w:tr w:rsidR="00570FF8" w:rsidRPr="00F867BF" w14:paraId="46920F9F" w14:textId="77777777" w:rsidTr="00481C3E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486" w:type="pct"/>
          </w:tcPr>
          <w:p w14:paraId="01736321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F867BF">
              <w:t>Nam Tai Hydropower</w:t>
            </w:r>
            <w:r w:rsidRPr="00F867BF">
              <w:rPr>
                <w:cs/>
              </w:rPr>
              <w:t xml:space="preserve"> </w:t>
            </w:r>
            <w:r w:rsidRPr="00F867BF">
              <w:t>Co., Ltd.</w:t>
            </w:r>
          </w:p>
        </w:tc>
        <w:tc>
          <w:tcPr>
            <w:tcW w:w="599" w:type="pct"/>
          </w:tcPr>
          <w:p w14:paraId="42AE96D8" w14:textId="16B4D1CB" w:rsidR="00570FF8" w:rsidRPr="00F867BF" w:rsidRDefault="007C1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F867BF">
              <w:t>5.75</w:t>
            </w:r>
          </w:p>
        </w:tc>
        <w:tc>
          <w:tcPr>
            <w:tcW w:w="485" w:type="pct"/>
          </w:tcPr>
          <w:p w14:paraId="3EDDBC9A" w14:textId="77777777" w:rsidR="00570FF8" w:rsidRPr="00F867BF" w:rsidRDefault="00570F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</w:pPr>
            <w:r w:rsidRPr="00F867BF">
              <w:t>1,028</w:t>
            </w:r>
          </w:p>
        </w:tc>
        <w:tc>
          <w:tcPr>
            <w:tcW w:w="486" w:type="pct"/>
          </w:tcPr>
          <w:p w14:paraId="5B9946F8" w14:textId="77777777" w:rsidR="00570FF8" w:rsidRPr="00F867BF" w:rsidRDefault="00570FF8" w:rsidP="00C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  <w:tc>
          <w:tcPr>
            <w:tcW w:w="486" w:type="pct"/>
          </w:tcPr>
          <w:p w14:paraId="22448EEF" w14:textId="77777777" w:rsidR="00570FF8" w:rsidRPr="00F867BF" w:rsidRDefault="00570FF8" w:rsidP="00C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486" w:type="pct"/>
          </w:tcPr>
          <w:p w14:paraId="3B2C1D73" w14:textId="77777777" w:rsidR="00570FF8" w:rsidRPr="00F867BF" w:rsidRDefault="00570FF8" w:rsidP="00C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486" w:type="pct"/>
          </w:tcPr>
          <w:p w14:paraId="26728837" w14:textId="77777777" w:rsidR="00570FF8" w:rsidRPr="00F867BF" w:rsidRDefault="00570FF8" w:rsidP="00C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</w:pPr>
            <w:r w:rsidRPr="00F867BF">
              <w:t>(10)</w:t>
            </w:r>
          </w:p>
        </w:tc>
        <w:tc>
          <w:tcPr>
            <w:tcW w:w="486" w:type="pct"/>
          </w:tcPr>
          <w:p w14:paraId="12E06BBE" w14:textId="77777777" w:rsidR="00570FF8" w:rsidRPr="00F867BF" w:rsidRDefault="00570F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  <w:r w:rsidRPr="00F867BF">
              <w:t>1,018</w:t>
            </w:r>
          </w:p>
        </w:tc>
      </w:tr>
      <w:tr w:rsidR="00570FF8" w:rsidRPr="00F867BF" w14:paraId="3A3C8F10" w14:textId="77777777" w:rsidTr="00481C3E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486" w:type="pct"/>
          </w:tcPr>
          <w:p w14:paraId="6C6E180E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F867BF">
              <w:rPr>
                <w:b/>
                <w:bCs/>
                <w:cs/>
              </w:rPr>
              <w:t>รวม</w:t>
            </w:r>
          </w:p>
        </w:tc>
        <w:tc>
          <w:tcPr>
            <w:tcW w:w="599" w:type="pct"/>
          </w:tcPr>
          <w:p w14:paraId="569DD45C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485" w:type="pct"/>
          </w:tcPr>
          <w:p w14:paraId="7FE8B040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1,680</w:t>
            </w:r>
          </w:p>
        </w:tc>
        <w:tc>
          <w:tcPr>
            <w:tcW w:w="486" w:type="pct"/>
          </w:tcPr>
          <w:p w14:paraId="1CBE777F" w14:textId="689B489A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486" w:type="pct"/>
            <w:vAlign w:val="bottom"/>
          </w:tcPr>
          <w:p w14:paraId="51FAFA82" w14:textId="003ABE18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486" w:type="pct"/>
            <w:vAlign w:val="bottom"/>
          </w:tcPr>
          <w:p w14:paraId="24692FFC" w14:textId="6CC5EDA5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486" w:type="pct"/>
            <w:vAlign w:val="bottom"/>
          </w:tcPr>
          <w:p w14:paraId="72629975" w14:textId="61FAC78A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486" w:type="pct"/>
          </w:tcPr>
          <w:p w14:paraId="4BA5FF36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1,034</w:t>
            </w:r>
          </w:p>
        </w:tc>
      </w:tr>
      <w:tr w:rsidR="00570FF8" w:rsidRPr="00F867BF" w14:paraId="69CF4E3A" w14:textId="77777777" w:rsidTr="00481C3E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486" w:type="pct"/>
          </w:tcPr>
          <w:p w14:paraId="4049277D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hanging="317"/>
              <w:rPr>
                <w:b/>
                <w:bCs/>
                <w:i/>
                <w:iCs/>
              </w:rPr>
            </w:pPr>
            <w:r w:rsidRPr="00F867BF">
              <w:rPr>
                <w:i/>
                <w:iCs/>
                <w:cs/>
              </w:rPr>
              <w:t>หัก</w:t>
            </w:r>
            <w:r w:rsidRPr="00F867BF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9" w:type="pct"/>
            <w:vAlign w:val="bottom"/>
          </w:tcPr>
          <w:p w14:paraId="517CB59C" w14:textId="77777777" w:rsidR="00570FF8" w:rsidRPr="00F867BF" w:rsidRDefault="00570FF8" w:rsidP="00BB2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485" w:type="pct"/>
            <w:vAlign w:val="bottom"/>
          </w:tcPr>
          <w:p w14:paraId="6F6802A6" w14:textId="77777777" w:rsidR="00570FF8" w:rsidRPr="00F867BF" w:rsidRDefault="00570FF8" w:rsidP="00BB23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  <w:r w:rsidRPr="00F867BF">
              <w:t>(27)</w:t>
            </w:r>
          </w:p>
        </w:tc>
        <w:tc>
          <w:tcPr>
            <w:tcW w:w="486" w:type="pct"/>
            <w:vAlign w:val="bottom"/>
          </w:tcPr>
          <w:p w14:paraId="043A8010" w14:textId="77777777" w:rsidR="00570FF8" w:rsidRPr="00F867BF" w:rsidRDefault="00570FF8" w:rsidP="00BB2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</w:p>
        </w:tc>
        <w:tc>
          <w:tcPr>
            <w:tcW w:w="486" w:type="pct"/>
            <w:vAlign w:val="bottom"/>
          </w:tcPr>
          <w:p w14:paraId="534F8CB3" w14:textId="77777777" w:rsidR="00570FF8" w:rsidRPr="00F867BF" w:rsidRDefault="00570FF8" w:rsidP="00BB2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</w:p>
        </w:tc>
        <w:tc>
          <w:tcPr>
            <w:tcW w:w="486" w:type="pct"/>
            <w:vAlign w:val="bottom"/>
          </w:tcPr>
          <w:p w14:paraId="2DD59348" w14:textId="77777777" w:rsidR="00570FF8" w:rsidRPr="00F867BF" w:rsidRDefault="00570FF8" w:rsidP="00BB2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</w:p>
        </w:tc>
        <w:tc>
          <w:tcPr>
            <w:tcW w:w="486" w:type="pct"/>
            <w:vAlign w:val="bottom"/>
          </w:tcPr>
          <w:p w14:paraId="75800C57" w14:textId="77777777" w:rsidR="00570FF8" w:rsidRPr="00F867BF" w:rsidRDefault="00570FF8" w:rsidP="00BB2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</w:p>
        </w:tc>
        <w:tc>
          <w:tcPr>
            <w:tcW w:w="486" w:type="pct"/>
            <w:vAlign w:val="bottom"/>
          </w:tcPr>
          <w:p w14:paraId="0FAFE420" w14:textId="77777777" w:rsidR="00570FF8" w:rsidRPr="00F867BF" w:rsidRDefault="00570FF8" w:rsidP="00BB23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</w:tr>
      <w:tr w:rsidR="00570FF8" w:rsidRPr="00F867BF" w14:paraId="4EE6B060" w14:textId="77777777" w:rsidTr="00481C3E">
        <w:tblPrEx>
          <w:tblLook w:val="04A0" w:firstRow="1" w:lastRow="0" w:firstColumn="1" w:lastColumn="0" w:noHBand="0" w:noVBand="1"/>
        </w:tblPrEx>
        <w:trPr>
          <w:trHeight w:val="87"/>
          <w:tblHeader/>
        </w:trPr>
        <w:tc>
          <w:tcPr>
            <w:tcW w:w="1486" w:type="pct"/>
          </w:tcPr>
          <w:p w14:paraId="50F90686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F867BF">
              <w:rPr>
                <w:b/>
                <w:bCs/>
                <w:cs/>
              </w:rPr>
              <w:t>สุทธิ</w:t>
            </w:r>
          </w:p>
        </w:tc>
        <w:tc>
          <w:tcPr>
            <w:tcW w:w="599" w:type="pct"/>
          </w:tcPr>
          <w:p w14:paraId="7C7C1B64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485" w:type="pct"/>
          </w:tcPr>
          <w:p w14:paraId="4033CDEE" w14:textId="77777777" w:rsidR="00570FF8" w:rsidRPr="00F867BF" w:rsidRDefault="00570F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1,653</w:t>
            </w:r>
          </w:p>
        </w:tc>
        <w:tc>
          <w:tcPr>
            <w:tcW w:w="486" w:type="pct"/>
          </w:tcPr>
          <w:p w14:paraId="1E6FEE04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</w:p>
        </w:tc>
        <w:tc>
          <w:tcPr>
            <w:tcW w:w="486" w:type="pct"/>
          </w:tcPr>
          <w:p w14:paraId="470ADF07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</w:p>
        </w:tc>
        <w:tc>
          <w:tcPr>
            <w:tcW w:w="486" w:type="pct"/>
          </w:tcPr>
          <w:p w14:paraId="071AE5A4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cs/>
              </w:rPr>
            </w:pPr>
          </w:p>
        </w:tc>
        <w:tc>
          <w:tcPr>
            <w:tcW w:w="486" w:type="pct"/>
          </w:tcPr>
          <w:p w14:paraId="2DE86CBE" w14:textId="77777777" w:rsidR="00570FF8" w:rsidRPr="00F867BF" w:rsidRDefault="00570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486" w:type="pct"/>
          </w:tcPr>
          <w:p w14:paraId="48A07649" w14:textId="77777777" w:rsidR="00570FF8" w:rsidRPr="00F867BF" w:rsidRDefault="00570F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1,034</w:t>
            </w:r>
          </w:p>
        </w:tc>
      </w:tr>
    </w:tbl>
    <w:p w14:paraId="7D683063" w14:textId="77777777" w:rsidR="009D3970" w:rsidRPr="00F867BF" w:rsidRDefault="009D3970"/>
    <w:tbl>
      <w:tblPr>
        <w:tblpPr w:leftFromText="180" w:rightFromText="180" w:vertAnchor="text" w:tblpX="450" w:tblpY="1"/>
        <w:tblOverlap w:val="never"/>
        <w:tblW w:w="9504" w:type="dxa"/>
        <w:tblLayout w:type="fixed"/>
        <w:tblLook w:val="0000" w:firstRow="0" w:lastRow="0" w:firstColumn="0" w:lastColumn="0" w:noHBand="0" w:noVBand="0"/>
      </w:tblPr>
      <w:tblGrid>
        <w:gridCol w:w="2824"/>
        <w:gridCol w:w="1138"/>
        <w:gridCol w:w="1384"/>
        <w:gridCol w:w="1386"/>
        <w:gridCol w:w="1384"/>
        <w:gridCol w:w="1388"/>
      </w:tblGrid>
      <w:tr w:rsidR="009D1A95" w:rsidRPr="00F867BF" w14:paraId="7182554B" w14:textId="77777777" w:rsidTr="00CD5DB3">
        <w:trPr>
          <w:trHeight w:val="80"/>
        </w:trPr>
        <w:tc>
          <w:tcPr>
            <w:tcW w:w="1486" w:type="pct"/>
            <w:vAlign w:val="bottom"/>
          </w:tcPr>
          <w:p w14:paraId="54835735" w14:textId="77777777" w:rsidR="009D1A95" w:rsidRPr="00F867BF" w:rsidRDefault="009D1A95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9" w:type="pct"/>
          </w:tcPr>
          <w:p w14:paraId="4DB56245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3"/>
              <w:jc w:val="center"/>
              <w:rPr>
                <w:b/>
                <w:bCs/>
                <w:i/>
                <w:iCs/>
                <w:cs/>
              </w:rPr>
            </w:pPr>
            <w:r w:rsidRPr="00F867BF">
              <w:rPr>
                <w:b/>
                <w:bCs/>
                <w:i/>
                <w:iCs/>
                <w:cs/>
              </w:rPr>
              <w:t>อัตราดอกเบี้ย</w:t>
            </w:r>
          </w:p>
        </w:tc>
        <w:tc>
          <w:tcPr>
            <w:tcW w:w="2916" w:type="pct"/>
            <w:gridSpan w:val="4"/>
            <w:tcBorders>
              <w:bottom w:val="single" w:sz="4" w:space="0" w:color="auto"/>
            </w:tcBorders>
            <w:vAlign w:val="bottom"/>
          </w:tcPr>
          <w:p w14:paraId="4287DEFD" w14:textId="77777777" w:rsidR="009D1A95" w:rsidRPr="00F867BF" w:rsidRDefault="009D1A95" w:rsidP="00C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F867BF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D1A95" w:rsidRPr="00F867BF" w14:paraId="44F3F50E" w14:textId="77777777" w:rsidTr="00CD5DB3">
        <w:trPr>
          <w:trHeight w:val="829"/>
        </w:trPr>
        <w:tc>
          <w:tcPr>
            <w:tcW w:w="1486" w:type="pct"/>
            <w:vAlign w:val="bottom"/>
          </w:tcPr>
          <w:p w14:paraId="300EFFBB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b/>
                <w:bCs/>
                <w:i/>
                <w:iCs/>
              </w:rPr>
            </w:pPr>
            <w:r w:rsidRPr="00F867BF">
              <w:rPr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599" w:type="pct"/>
            <w:vAlign w:val="bottom"/>
          </w:tcPr>
          <w:p w14:paraId="4A75688C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1"/>
              <w:jc w:val="center"/>
              <w:rPr>
                <w:cs/>
              </w:rPr>
            </w:pPr>
            <w:r w:rsidRPr="00F867BF">
              <w:rPr>
                <w:cs/>
              </w:rPr>
              <w:t xml:space="preserve">ณ วันที่ </w:t>
            </w:r>
            <w:r w:rsidRPr="00F867BF">
              <w:rPr>
                <w:cs/>
              </w:rPr>
              <w:br/>
            </w:r>
            <w:r w:rsidRPr="00F867BF">
              <w:t>31</w:t>
            </w:r>
            <w:r w:rsidRPr="00F867BF">
              <w:rPr>
                <w:cs/>
              </w:rPr>
              <w:t xml:space="preserve"> ธันวาคม</w:t>
            </w:r>
          </w:p>
        </w:tc>
        <w:tc>
          <w:tcPr>
            <w:tcW w:w="728" w:type="pct"/>
            <w:tcBorders>
              <w:top w:val="single" w:sz="4" w:space="0" w:color="auto"/>
            </w:tcBorders>
            <w:vAlign w:val="bottom"/>
          </w:tcPr>
          <w:p w14:paraId="1538A4DE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4"/>
              <w:jc w:val="center"/>
              <w:rPr>
                <w:cs/>
              </w:rPr>
            </w:pPr>
            <w:r w:rsidRPr="00F867BF">
              <w:rPr>
                <w:cs/>
              </w:rPr>
              <w:t xml:space="preserve">ณ วันที่ </w:t>
            </w:r>
            <w:r w:rsidRPr="00F867BF">
              <w:rPr>
                <w:cs/>
              </w:rPr>
              <w:br/>
            </w:r>
            <w:r w:rsidRPr="00F867BF">
              <w:t>1</w:t>
            </w:r>
            <w:r w:rsidRPr="00F867BF">
              <w:rPr>
                <w:cs/>
              </w:rPr>
              <w:t xml:space="preserve"> มกราคม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3919A29A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4"/>
              <w:jc w:val="center"/>
              <w:rPr>
                <w:cs/>
              </w:rPr>
            </w:pPr>
            <w:r w:rsidRPr="00F867BF">
              <w:rPr>
                <w:cs/>
              </w:rPr>
              <w:t>เพิ่มขึ้น</w:t>
            </w:r>
          </w:p>
        </w:tc>
        <w:tc>
          <w:tcPr>
            <w:tcW w:w="728" w:type="pct"/>
            <w:tcBorders>
              <w:top w:val="single" w:sz="4" w:space="0" w:color="auto"/>
            </w:tcBorders>
            <w:vAlign w:val="bottom"/>
          </w:tcPr>
          <w:p w14:paraId="277FD280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4"/>
              <w:jc w:val="center"/>
              <w:rPr>
                <w:cs/>
              </w:rPr>
            </w:pPr>
            <w:r w:rsidRPr="00F867BF">
              <w:rPr>
                <w:cs/>
              </w:rPr>
              <w:t>ลดลง</w:t>
            </w:r>
          </w:p>
        </w:tc>
        <w:tc>
          <w:tcPr>
            <w:tcW w:w="730" w:type="pct"/>
            <w:tcBorders>
              <w:top w:val="single" w:sz="4" w:space="0" w:color="auto"/>
            </w:tcBorders>
            <w:vAlign w:val="bottom"/>
          </w:tcPr>
          <w:p w14:paraId="6DBB4932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4"/>
              <w:jc w:val="center"/>
              <w:rPr>
                <w:cs/>
              </w:rPr>
            </w:pPr>
            <w:r w:rsidRPr="00F867BF">
              <w:rPr>
                <w:cs/>
              </w:rPr>
              <w:t xml:space="preserve">ณ วันที่ </w:t>
            </w:r>
            <w:r w:rsidRPr="00F867BF">
              <w:rPr>
                <w:cs/>
              </w:rPr>
              <w:br/>
            </w:r>
            <w:r w:rsidRPr="00F867BF">
              <w:t>31</w:t>
            </w:r>
            <w:r w:rsidRPr="00F867BF">
              <w:rPr>
                <w:cs/>
              </w:rPr>
              <w:t xml:space="preserve"> ธันวาคม</w:t>
            </w:r>
          </w:p>
        </w:tc>
      </w:tr>
      <w:tr w:rsidR="009D1A95" w:rsidRPr="00F867BF" w14:paraId="11A530F7" w14:textId="77777777" w:rsidTr="00BA04F8">
        <w:trPr>
          <w:trHeight w:val="80"/>
        </w:trPr>
        <w:tc>
          <w:tcPr>
            <w:tcW w:w="1486" w:type="pct"/>
            <w:vAlign w:val="bottom"/>
          </w:tcPr>
          <w:p w14:paraId="5E0CF785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99" w:type="pct"/>
          </w:tcPr>
          <w:p w14:paraId="32809690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1"/>
              <w:jc w:val="center"/>
              <w:rPr>
                <w:i/>
                <w:iCs/>
                <w:cs/>
              </w:rPr>
            </w:pPr>
            <w:r w:rsidRPr="00F867BF"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2916" w:type="pct"/>
            <w:gridSpan w:val="4"/>
            <w:vAlign w:val="bottom"/>
          </w:tcPr>
          <w:p w14:paraId="0A1CE5B6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 w:rsidRPr="00F867BF">
              <w:rPr>
                <w:i/>
                <w:iCs/>
                <w:cs/>
              </w:rPr>
              <w:t>(ล้านบาท)</w:t>
            </w:r>
          </w:p>
        </w:tc>
      </w:tr>
      <w:tr w:rsidR="009D1A95" w:rsidRPr="00F867BF" w14:paraId="58224E8A" w14:textId="77777777" w:rsidTr="00BA04F8">
        <w:tblPrEx>
          <w:tblLook w:val="04A0" w:firstRow="1" w:lastRow="0" w:firstColumn="1" w:lastColumn="0" w:noHBand="0" w:noVBand="1"/>
        </w:tblPrEx>
        <w:tc>
          <w:tcPr>
            <w:tcW w:w="1486" w:type="pct"/>
          </w:tcPr>
          <w:p w14:paraId="09542FE7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F867BF">
              <w:rPr>
                <w:b/>
                <w:bCs/>
                <w:i/>
                <w:iCs/>
              </w:rPr>
              <w:t>2567</w:t>
            </w:r>
          </w:p>
        </w:tc>
        <w:tc>
          <w:tcPr>
            <w:tcW w:w="599" w:type="pct"/>
          </w:tcPr>
          <w:p w14:paraId="7DBE5EEC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0B4C71CF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9" w:type="pct"/>
          </w:tcPr>
          <w:p w14:paraId="0EB6BF3C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13D31AA5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30" w:type="pct"/>
          </w:tcPr>
          <w:p w14:paraId="24B1E81C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9D1A95" w:rsidRPr="00F867BF" w14:paraId="41B5AF44" w14:textId="77777777" w:rsidTr="00BA04F8">
        <w:tblPrEx>
          <w:tblLook w:val="04A0" w:firstRow="1" w:lastRow="0" w:firstColumn="1" w:lastColumn="0" w:noHBand="0" w:noVBand="1"/>
        </w:tblPrEx>
        <w:tc>
          <w:tcPr>
            <w:tcW w:w="1486" w:type="pct"/>
          </w:tcPr>
          <w:p w14:paraId="372BF234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F867BF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599" w:type="pct"/>
          </w:tcPr>
          <w:p w14:paraId="2BF78836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523158DB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9" w:type="pct"/>
          </w:tcPr>
          <w:p w14:paraId="4A2AB036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62B6DB9C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30" w:type="pct"/>
          </w:tcPr>
          <w:p w14:paraId="1C13E144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BA04F8" w:rsidRPr="00F867BF" w14:paraId="65B76D17" w14:textId="77777777" w:rsidTr="00CD5DB3">
        <w:tblPrEx>
          <w:tblLook w:val="04A0" w:firstRow="1" w:lastRow="0" w:firstColumn="1" w:lastColumn="0" w:noHBand="0" w:noVBand="1"/>
        </w:tblPrEx>
        <w:tc>
          <w:tcPr>
            <w:tcW w:w="1486" w:type="pct"/>
          </w:tcPr>
          <w:p w14:paraId="72119B11" w14:textId="77777777" w:rsidR="00BA04F8" w:rsidRPr="00F867BF" w:rsidRDefault="00BA04F8" w:rsidP="00B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cs/>
              </w:rPr>
            </w:pPr>
            <w:r w:rsidRPr="00F867BF">
              <w:rPr>
                <w:cs/>
              </w:rPr>
              <w:t>บริษัท บีซีพีจี จำกัด (มหาชน)</w:t>
            </w:r>
          </w:p>
        </w:tc>
        <w:tc>
          <w:tcPr>
            <w:tcW w:w="599" w:type="pct"/>
            <w:vAlign w:val="bottom"/>
          </w:tcPr>
          <w:p w14:paraId="2876D370" w14:textId="6F6BA34B" w:rsidR="00BA04F8" w:rsidRPr="00F867BF" w:rsidRDefault="00BA04F8" w:rsidP="00B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</w:rPr>
              <w:t>4.45</w:t>
            </w:r>
          </w:p>
        </w:tc>
        <w:tc>
          <w:tcPr>
            <w:tcW w:w="728" w:type="pct"/>
            <w:vAlign w:val="bottom"/>
          </w:tcPr>
          <w:p w14:paraId="719A37B1" w14:textId="77777777" w:rsidR="00BA04F8" w:rsidRPr="00F867BF" w:rsidRDefault="00BA04F8" w:rsidP="00C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  <w:r w:rsidRPr="00F867BF">
              <w:t>2,500</w:t>
            </w:r>
          </w:p>
        </w:tc>
        <w:tc>
          <w:tcPr>
            <w:tcW w:w="729" w:type="pct"/>
            <w:vAlign w:val="bottom"/>
          </w:tcPr>
          <w:p w14:paraId="4457707F" w14:textId="27E3F9C1" w:rsidR="00BA04F8" w:rsidRPr="00F867BF" w:rsidRDefault="00C73B8F" w:rsidP="00C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728" w:type="pct"/>
            <w:vAlign w:val="bottom"/>
          </w:tcPr>
          <w:p w14:paraId="698380E4" w14:textId="18F30371" w:rsidR="00BA04F8" w:rsidRPr="00F867BF" w:rsidRDefault="00C73B8F" w:rsidP="00C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  <w:r w:rsidRPr="00F867BF">
              <w:t>(2,500)</w:t>
            </w:r>
          </w:p>
        </w:tc>
        <w:tc>
          <w:tcPr>
            <w:tcW w:w="730" w:type="pct"/>
            <w:vAlign w:val="bottom"/>
          </w:tcPr>
          <w:p w14:paraId="74F492FA" w14:textId="5B7FFFAC" w:rsidR="00BA04F8" w:rsidRPr="00F867BF" w:rsidRDefault="00C73B8F" w:rsidP="00C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</w:tr>
      <w:tr w:rsidR="00BA04F8" w:rsidRPr="00F867BF" w14:paraId="518FB744" w14:textId="77777777" w:rsidTr="00CD5DB3">
        <w:tblPrEx>
          <w:tblLook w:val="04A0" w:firstRow="1" w:lastRow="0" w:firstColumn="1" w:lastColumn="0" w:noHBand="0" w:noVBand="1"/>
        </w:tblPrEx>
        <w:tc>
          <w:tcPr>
            <w:tcW w:w="1486" w:type="pct"/>
          </w:tcPr>
          <w:p w14:paraId="48E0F754" w14:textId="77777777" w:rsidR="00BA04F8" w:rsidRPr="00F867BF" w:rsidRDefault="00BA04F8" w:rsidP="00B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cs/>
              </w:rPr>
            </w:pPr>
            <w:r w:rsidRPr="00F867BF">
              <w:rPr>
                <w:cs/>
              </w:rPr>
              <w:t>บริษัท กรุงเทพขนส่งเชื้อเพลิงทางท่อและโลจิสติกส์ จำกัด</w:t>
            </w:r>
          </w:p>
        </w:tc>
        <w:tc>
          <w:tcPr>
            <w:tcW w:w="599" w:type="pct"/>
            <w:vAlign w:val="bottom"/>
          </w:tcPr>
          <w:p w14:paraId="797D2189" w14:textId="0F645595" w:rsidR="00BA04F8" w:rsidRPr="00F867BF" w:rsidRDefault="00BA04F8" w:rsidP="00B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</w:rPr>
              <w:t>1.75 - 4.00</w:t>
            </w:r>
          </w:p>
        </w:tc>
        <w:tc>
          <w:tcPr>
            <w:tcW w:w="728" w:type="pct"/>
            <w:vAlign w:val="bottom"/>
          </w:tcPr>
          <w:p w14:paraId="53FA96B8" w14:textId="77777777" w:rsidR="00BA04F8" w:rsidRPr="00F867BF" w:rsidRDefault="00BA04F8" w:rsidP="00C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</w:pPr>
            <w:r w:rsidRPr="00F867BF">
              <w:t>510</w:t>
            </w:r>
          </w:p>
        </w:tc>
        <w:tc>
          <w:tcPr>
            <w:tcW w:w="729" w:type="pct"/>
            <w:vAlign w:val="bottom"/>
          </w:tcPr>
          <w:p w14:paraId="4F7501AF" w14:textId="6FF13A0D" w:rsidR="00BA04F8" w:rsidRPr="00F867BF" w:rsidRDefault="00C73B8F" w:rsidP="00C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728" w:type="pct"/>
            <w:vAlign w:val="bottom"/>
          </w:tcPr>
          <w:p w14:paraId="56CE858B" w14:textId="179A0200" w:rsidR="00BA04F8" w:rsidRPr="00F867BF" w:rsidRDefault="00BB66E6" w:rsidP="00C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</w:pPr>
            <w:r w:rsidRPr="00F867BF">
              <w:t>(400)</w:t>
            </w:r>
          </w:p>
        </w:tc>
        <w:tc>
          <w:tcPr>
            <w:tcW w:w="730" w:type="pct"/>
            <w:vAlign w:val="bottom"/>
          </w:tcPr>
          <w:p w14:paraId="4BE5FFB6" w14:textId="3DAB1512" w:rsidR="00BA04F8" w:rsidRPr="00F867BF" w:rsidRDefault="00BB66E6" w:rsidP="00C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  <w:r w:rsidRPr="00F867BF">
              <w:t>110</w:t>
            </w:r>
          </w:p>
        </w:tc>
      </w:tr>
      <w:tr w:rsidR="00BA04F8" w:rsidRPr="00F867BF" w14:paraId="1F84100C" w14:textId="77777777" w:rsidTr="00CD5DB3">
        <w:tblPrEx>
          <w:tblLook w:val="04A0" w:firstRow="1" w:lastRow="0" w:firstColumn="1" w:lastColumn="0" w:noHBand="0" w:noVBand="1"/>
        </w:tblPrEx>
        <w:tc>
          <w:tcPr>
            <w:tcW w:w="1486" w:type="pct"/>
          </w:tcPr>
          <w:p w14:paraId="117696DB" w14:textId="77777777" w:rsidR="00BA04F8" w:rsidRPr="00F867BF" w:rsidRDefault="00BA04F8" w:rsidP="00B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</w:pPr>
            <w:r w:rsidRPr="00F867BF">
              <w:rPr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599" w:type="pct"/>
            <w:vAlign w:val="bottom"/>
          </w:tcPr>
          <w:p w14:paraId="0D85F94C" w14:textId="1733E6CF" w:rsidR="00BA04F8" w:rsidRPr="00F867BF" w:rsidRDefault="00BA04F8" w:rsidP="00BA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</w:rPr>
              <w:t>1.95 - 3.70</w:t>
            </w:r>
          </w:p>
        </w:tc>
        <w:tc>
          <w:tcPr>
            <w:tcW w:w="728" w:type="pct"/>
            <w:vAlign w:val="bottom"/>
          </w:tcPr>
          <w:p w14:paraId="553FCE27" w14:textId="77777777" w:rsidR="00BA04F8" w:rsidRPr="00F867BF" w:rsidRDefault="00BA04F8" w:rsidP="00C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  <w:tc>
          <w:tcPr>
            <w:tcW w:w="729" w:type="pct"/>
            <w:vAlign w:val="bottom"/>
          </w:tcPr>
          <w:p w14:paraId="0BD4986B" w14:textId="0AF2FAF4" w:rsidR="00BA04F8" w:rsidRPr="00F867BF" w:rsidRDefault="00C73B8F" w:rsidP="00C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</w:pPr>
            <w:r w:rsidRPr="00F867BF">
              <w:t>25,685</w:t>
            </w:r>
          </w:p>
        </w:tc>
        <w:tc>
          <w:tcPr>
            <w:tcW w:w="728" w:type="pct"/>
            <w:vAlign w:val="bottom"/>
          </w:tcPr>
          <w:p w14:paraId="75E80A13" w14:textId="2865D476" w:rsidR="00BA04F8" w:rsidRPr="00F867BF" w:rsidRDefault="00C73B8F" w:rsidP="00C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  <w:r w:rsidRPr="00F867BF">
              <w:t>(25,685)</w:t>
            </w:r>
          </w:p>
        </w:tc>
        <w:tc>
          <w:tcPr>
            <w:tcW w:w="730" w:type="pct"/>
            <w:vAlign w:val="bottom"/>
          </w:tcPr>
          <w:p w14:paraId="61D7667F" w14:textId="678103E9" w:rsidR="00BA04F8" w:rsidRPr="00F867BF" w:rsidRDefault="00C73B8F" w:rsidP="00C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</w:tr>
      <w:tr w:rsidR="00C73B8F" w:rsidRPr="00F867BF" w14:paraId="599F25C3" w14:textId="77777777" w:rsidTr="00CD5DB3">
        <w:tblPrEx>
          <w:tblLook w:val="04A0" w:firstRow="1" w:lastRow="0" w:firstColumn="1" w:lastColumn="0" w:noHBand="0" w:noVBand="1"/>
        </w:tblPrEx>
        <w:tc>
          <w:tcPr>
            <w:tcW w:w="1486" w:type="pct"/>
          </w:tcPr>
          <w:p w14:paraId="382C0497" w14:textId="611164DB" w:rsidR="00C73B8F" w:rsidRPr="00F867BF" w:rsidRDefault="00C73B8F" w:rsidP="00C7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cs/>
              </w:rPr>
            </w:pPr>
            <w:r w:rsidRPr="00F867BF">
              <w:rPr>
                <w:rFonts w:hint="cs"/>
                <w:cs/>
              </w:rPr>
              <w:t>บ</w:t>
            </w:r>
            <w:r w:rsidRPr="00F867BF">
              <w:rPr>
                <w:cs/>
              </w:rPr>
              <w:t>ริษัท บางจาก ศรีราชา จำกัด (มหาชน)</w:t>
            </w:r>
          </w:p>
        </w:tc>
        <w:tc>
          <w:tcPr>
            <w:tcW w:w="599" w:type="pct"/>
            <w:vAlign w:val="bottom"/>
          </w:tcPr>
          <w:p w14:paraId="0BB8D5E6" w14:textId="735707C9" w:rsidR="00C73B8F" w:rsidRPr="00F867BF" w:rsidRDefault="00C73B8F" w:rsidP="00C7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</w:rPr>
              <w:t>2.35</w:t>
            </w:r>
          </w:p>
        </w:tc>
        <w:tc>
          <w:tcPr>
            <w:tcW w:w="728" w:type="pct"/>
            <w:vAlign w:val="bottom"/>
          </w:tcPr>
          <w:p w14:paraId="4CF27F24" w14:textId="6CD2AF3D" w:rsidR="00C73B8F" w:rsidRPr="00F867BF" w:rsidRDefault="00C73B8F" w:rsidP="00CD5D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729" w:type="pct"/>
            <w:vAlign w:val="bottom"/>
          </w:tcPr>
          <w:p w14:paraId="0E0476D3" w14:textId="6999B5DD" w:rsidR="00C73B8F" w:rsidRPr="00F867BF" w:rsidRDefault="00C73B8F" w:rsidP="00C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</w:pPr>
            <w:r w:rsidRPr="00F867BF">
              <w:t>3,000</w:t>
            </w:r>
          </w:p>
        </w:tc>
        <w:tc>
          <w:tcPr>
            <w:tcW w:w="728" w:type="pct"/>
            <w:vAlign w:val="bottom"/>
          </w:tcPr>
          <w:p w14:paraId="5C4F41F6" w14:textId="144CF5DE" w:rsidR="00C73B8F" w:rsidRPr="00F867BF" w:rsidRDefault="00C73B8F" w:rsidP="00C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  <w:tc>
          <w:tcPr>
            <w:tcW w:w="730" w:type="pct"/>
            <w:vAlign w:val="bottom"/>
          </w:tcPr>
          <w:p w14:paraId="67A254E1" w14:textId="48E2BF1E" w:rsidR="00C73B8F" w:rsidRPr="00F867BF" w:rsidRDefault="00C73B8F" w:rsidP="00CD5D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  <w:r w:rsidRPr="00F867BF">
              <w:t>3,000</w:t>
            </w:r>
          </w:p>
        </w:tc>
      </w:tr>
      <w:tr w:rsidR="009D1A95" w:rsidRPr="00F867BF" w14:paraId="2C0BDDBF" w14:textId="77777777" w:rsidTr="00CD5DB3">
        <w:tblPrEx>
          <w:tblLook w:val="04A0" w:firstRow="1" w:lastRow="0" w:firstColumn="1" w:lastColumn="0" w:noHBand="0" w:noVBand="1"/>
        </w:tblPrEx>
        <w:tc>
          <w:tcPr>
            <w:tcW w:w="1486" w:type="pct"/>
          </w:tcPr>
          <w:p w14:paraId="28686424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F867BF">
              <w:rPr>
                <w:b/>
                <w:bCs/>
                <w:cs/>
              </w:rPr>
              <w:t>รวม</w:t>
            </w:r>
          </w:p>
        </w:tc>
        <w:tc>
          <w:tcPr>
            <w:tcW w:w="599" w:type="pct"/>
          </w:tcPr>
          <w:p w14:paraId="47D6935E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728" w:type="pct"/>
            <w:vAlign w:val="bottom"/>
          </w:tcPr>
          <w:p w14:paraId="0DE05245" w14:textId="77777777" w:rsidR="009D1A95" w:rsidRPr="00F867BF" w:rsidRDefault="009D1A95" w:rsidP="00C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3,01</w:t>
            </w:r>
            <w:r w:rsidRPr="00F867BF">
              <w:rPr>
                <w:b/>
                <w:bCs/>
                <w:cs/>
              </w:rPr>
              <w:t>0</w:t>
            </w:r>
          </w:p>
        </w:tc>
        <w:tc>
          <w:tcPr>
            <w:tcW w:w="729" w:type="pct"/>
            <w:vAlign w:val="bottom"/>
          </w:tcPr>
          <w:p w14:paraId="71C0E1BA" w14:textId="4D901C83" w:rsidR="009D1A95" w:rsidRPr="00F867BF" w:rsidRDefault="009D1A95" w:rsidP="00C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728" w:type="pct"/>
            <w:vAlign w:val="bottom"/>
          </w:tcPr>
          <w:p w14:paraId="0FA09369" w14:textId="283D2A65" w:rsidR="009D1A95" w:rsidRPr="00F867BF" w:rsidRDefault="009D1A95" w:rsidP="00C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730" w:type="pct"/>
            <w:vAlign w:val="bottom"/>
          </w:tcPr>
          <w:p w14:paraId="1E43D9EB" w14:textId="2734E8F0" w:rsidR="009D1A95" w:rsidRPr="00F867BF" w:rsidRDefault="00BB66E6" w:rsidP="00C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3,110</w:t>
            </w:r>
          </w:p>
        </w:tc>
      </w:tr>
      <w:tr w:rsidR="009D1A95" w:rsidRPr="00F867BF" w14:paraId="5357C798" w14:textId="77777777" w:rsidTr="00BA04F8">
        <w:tblPrEx>
          <w:tblLook w:val="04A0" w:firstRow="1" w:lastRow="0" w:firstColumn="1" w:lastColumn="0" w:noHBand="0" w:noVBand="1"/>
        </w:tblPrEx>
        <w:tc>
          <w:tcPr>
            <w:tcW w:w="1486" w:type="pct"/>
          </w:tcPr>
          <w:p w14:paraId="7D88AD4D" w14:textId="1243838E" w:rsidR="009D1A95" w:rsidRPr="00F867BF" w:rsidRDefault="007E396B" w:rsidP="007E3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2" w:hanging="322"/>
              <w:rPr>
                <w:b/>
                <w:bCs/>
                <w:cs/>
              </w:rPr>
            </w:pPr>
            <w:r w:rsidRPr="00F867BF">
              <w:rPr>
                <w:cs/>
              </w:rPr>
              <w:t xml:space="preserve">หัก </w:t>
            </w:r>
            <w:r w:rsidR="009D1A95" w:rsidRPr="00F867BF">
              <w:rPr>
                <w:cs/>
              </w:rPr>
              <w:t>เงินให้กู้ยืมระยะสั้น</w:t>
            </w:r>
          </w:p>
        </w:tc>
        <w:tc>
          <w:tcPr>
            <w:tcW w:w="599" w:type="pct"/>
          </w:tcPr>
          <w:p w14:paraId="7F6D6B30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728" w:type="pct"/>
          </w:tcPr>
          <w:p w14:paraId="23B61955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</w:pPr>
            <w:r w:rsidRPr="00F867BF">
              <w:t>(2,500)</w:t>
            </w:r>
          </w:p>
        </w:tc>
        <w:tc>
          <w:tcPr>
            <w:tcW w:w="729" w:type="pct"/>
          </w:tcPr>
          <w:p w14:paraId="1BF6A653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60578CD3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</w:p>
        </w:tc>
        <w:tc>
          <w:tcPr>
            <w:tcW w:w="730" w:type="pct"/>
          </w:tcPr>
          <w:p w14:paraId="19C27038" w14:textId="4F57B360" w:rsidR="009D1A95" w:rsidRPr="00F867BF" w:rsidRDefault="00BB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  <w:r w:rsidRPr="00F867BF">
              <w:t>(3,000)</w:t>
            </w:r>
          </w:p>
        </w:tc>
      </w:tr>
      <w:tr w:rsidR="009D1A95" w:rsidRPr="00F867BF" w14:paraId="73EAA910" w14:textId="77777777" w:rsidTr="00BA04F8">
        <w:tblPrEx>
          <w:tblLook w:val="04A0" w:firstRow="1" w:lastRow="0" w:firstColumn="1" w:lastColumn="0" w:noHBand="0" w:noVBand="1"/>
        </w:tblPrEx>
        <w:tc>
          <w:tcPr>
            <w:tcW w:w="1486" w:type="pct"/>
          </w:tcPr>
          <w:p w14:paraId="6990F559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2" w:hanging="3"/>
              <w:rPr>
                <w:cs/>
              </w:rPr>
            </w:pPr>
            <w:r w:rsidRPr="00F867BF">
              <w:rPr>
                <w:cs/>
              </w:rPr>
              <w:t>เงินให้กู้ยืมระยะยาวที่ถึง</w:t>
            </w:r>
            <w:r w:rsidRPr="00F867BF">
              <w:rPr>
                <w:cs/>
              </w:rPr>
              <w:br/>
              <w:t xml:space="preserve">   กำหนดชำระภายในหนึ่งปี</w:t>
            </w:r>
          </w:p>
        </w:tc>
        <w:tc>
          <w:tcPr>
            <w:tcW w:w="599" w:type="pct"/>
          </w:tcPr>
          <w:p w14:paraId="79213D15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728" w:type="pct"/>
            <w:vAlign w:val="bottom"/>
          </w:tcPr>
          <w:p w14:paraId="0B314219" w14:textId="77777777" w:rsidR="009D1A95" w:rsidRPr="00F867BF" w:rsidRDefault="009D1A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  <w:tc>
          <w:tcPr>
            <w:tcW w:w="729" w:type="pct"/>
            <w:vAlign w:val="bottom"/>
          </w:tcPr>
          <w:p w14:paraId="7BC1691C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  <w:vAlign w:val="bottom"/>
          </w:tcPr>
          <w:p w14:paraId="45EA4192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cs/>
              </w:rPr>
            </w:pPr>
          </w:p>
        </w:tc>
        <w:tc>
          <w:tcPr>
            <w:tcW w:w="730" w:type="pct"/>
            <w:vAlign w:val="bottom"/>
          </w:tcPr>
          <w:p w14:paraId="46E2552E" w14:textId="461A9184" w:rsidR="009D1A95" w:rsidRPr="00F867BF" w:rsidRDefault="00BB66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</w:pPr>
            <w:r w:rsidRPr="00F867BF">
              <w:t>(110)</w:t>
            </w:r>
          </w:p>
        </w:tc>
      </w:tr>
      <w:tr w:rsidR="009D1A95" w:rsidRPr="00F867BF" w14:paraId="4F4538BC" w14:textId="77777777" w:rsidTr="00BA04F8">
        <w:tblPrEx>
          <w:tblLook w:val="04A0" w:firstRow="1" w:lastRow="0" w:firstColumn="1" w:lastColumn="0" w:noHBand="0" w:noVBand="1"/>
        </w:tblPrEx>
        <w:tc>
          <w:tcPr>
            <w:tcW w:w="1486" w:type="pct"/>
          </w:tcPr>
          <w:p w14:paraId="6767D494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F867BF">
              <w:rPr>
                <w:b/>
                <w:bCs/>
                <w:cs/>
              </w:rPr>
              <w:t>สุทธิ</w:t>
            </w:r>
          </w:p>
        </w:tc>
        <w:tc>
          <w:tcPr>
            <w:tcW w:w="599" w:type="pct"/>
          </w:tcPr>
          <w:p w14:paraId="155311D4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728" w:type="pct"/>
          </w:tcPr>
          <w:p w14:paraId="2EDFA03F" w14:textId="77777777" w:rsidR="009D1A95" w:rsidRPr="00F867BF" w:rsidRDefault="009D1A9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  <w:cs/>
              </w:rPr>
              <w:t>510</w:t>
            </w:r>
          </w:p>
        </w:tc>
        <w:tc>
          <w:tcPr>
            <w:tcW w:w="729" w:type="pct"/>
          </w:tcPr>
          <w:p w14:paraId="54136D7F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728" w:type="pct"/>
          </w:tcPr>
          <w:p w14:paraId="085C8E76" w14:textId="77777777" w:rsidR="009D1A95" w:rsidRPr="00F867BF" w:rsidRDefault="009D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730" w:type="pct"/>
          </w:tcPr>
          <w:p w14:paraId="61D1F8DE" w14:textId="72894C1A" w:rsidR="009D1A95" w:rsidRPr="00F867BF" w:rsidRDefault="00BB66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-</w:t>
            </w:r>
          </w:p>
        </w:tc>
      </w:tr>
    </w:tbl>
    <w:p w14:paraId="0DDE36A1" w14:textId="77777777" w:rsidR="00301242" w:rsidRPr="00F867BF" w:rsidRDefault="00301242">
      <w:pPr>
        <w:rPr>
          <w:sz w:val="28"/>
          <w:szCs w:val="28"/>
        </w:rPr>
      </w:pPr>
    </w:p>
    <w:p w14:paraId="471249D7" w14:textId="77777777" w:rsidR="009D3970" w:rsidRPr="00F867BF" w:rsidRDefault="009D3970">
      <w:pPr>
        <w:rPr>
          <w:sz w:val="28"/>
          <w:szCs w:val="28"/>
        </w:rPr>
      </w:pPr>
    </w:p>
    <w:p w14:paraId="6D9E4AA7" w14:textId="77777777" w:rsidR="007E396B" w:rsidRPr="00F867BF" w:rsidRDefault="007E396B">
      <w:pPr>
        <w:rPr>
          <w:sz w:val="28"/>
          <w:szCs w:val="28"/>
        </w:rPr>
      </w:pPr>
    </w:p>
    <w:p w14:paraId="3EB8BCC2" w14:textId="77777777" w:rsidR="007E396B" w:rsidRPr="00F867BF" w:rsidRDefault="007E396B">
      <w:pPr>
        <w:rPr>
          <w:sz w:val="28"/>
          <w:szCs w:val="28"/>
        </w:rPr>
      </w:pPr>
    </w:p>
    <w:p w14:paraId="6EACFB37" w14:textId="77777777" w:rsidR="009D3970" w:rsidRPr="00F867BF" w:rsidRDefault="009D3970">
      <w:pPr>
        <w:rPr>
          <w:sz w:val="28"/>
          <w:szCs w:val="28"/>
        </w:rPr>
      </w:pPr>
    </w:p>
    <w:p w14:paraId="753FC283" w14:textId="77777777" w:rsidR="009D3970" w:rsidRPr="00F867BF" w:rsidRDefault="009D3970">
      <w:pPr>
        <w:rPr>
          <w:sz w:val="28"/>
          <w:szCs w:val="28"/>
        </w:rPr>
      </w:pPr>
    </w:p>
    <w:p w14:paraId="29D6B34B" w14:textId="77777777" w:rsidR="009D3970" w:rsidRPr="00F867BF" w:rsidRDefault="009D3970">
      <w:pPr>
        <w:rPr>
          <w:sz w:val="28"/>
          <w:szCs w:val="28"/>
        </w:rPr>
      </w:pPr>
    </w:p>
    <w:p w14:paraId="6B7BCBA0" w14:textId="77777777" w:rsidR="009D3970" w:rsidRPr="00F867BF" w:rsidRDefault="009D3970">
      <w:pPr>
        <w:rPr>
          <w:sz w:val="28"/>
          <w:szCs w:val="28"/>
        </w:rPr>
      </w:pPr>
    </w:p>
    <w:p w14:paraId="2E013360" w14:textId="77777777" w:rsidR="009D3970" w:rsidRPr="00F867BF" w:rsidRDefault="009D3970">
      <w:pPr>
        <w:rPr>
          <w:sz w:val="28"/>
          <w:szCs w:val="28"/>
        </w:rPr>
      </w:pPr>
    </w:p>
    <w:p w14:paraId="0D8A3549" w14:textId="77777777" w:rsidR="009D3970" w:rsidRPr="00F867BF" w:rsidRDefault="009D3970">
      <w:pPr>
        <w:rPr>
          <w:sz w:val="28"/>
          <w:szCs w:val="28"/>
        </w:rPr>
      </w:pPr>
    </w:p>
    <w:p w14:paraId="2B2F95D8" w14:textId="77777777" w:rsidR="009D3970" w:rsidRPr="00F867BF" w:rsidRDefault="009D3970">
      <w:pPr>
        <w:rPr>
          <w:sz w:val="28"/>
          <w:szCs w:val="28"/>
        </w:rPr>
      </w:pPr>
    </w:p>
    <w:p w14:paraId="62FF96B8" w14:textId="77777777" w:rsidR="009D3970" w:rsidRPr="00F867BF" w:rsidRDefault="009D3970">
      <w:pPr>
        <w:rPr>
          <w:sz w:val="28"/>
          <w:szCs w:val="28"/>
        </w:rPr>
      </w:pPr>
    </w:p>
    <w:p w14:paraId="1EAEE4E9" w14:textId="77777777" w:rsidR="009D3970" w:rsidRPr="00F867BF" w:rsidRDefault="009D3970">
      <w:pPr>
        <w:rPr>
          <w:sz w:val="28"/>
          <w:szCs w:val="28"/>
        </w:rPr>
      </w:pPr>
    </w:p>
    <w:p w14:paraId="60D84584" w14:textId="77777777" w:rsidR="009D3970" w:rsidRPr="00F867BF" w:rsidRDefault="009D3970">
      <w:pPr>
        <w:rPr>
          <w:sz w:val="28"/>
          <w:szCs w:val="28"/>
        </w:rPr>
      </w:pPr>
    </w:p>
    <w:p w14:paraId="7EE71930" w14:textId="77777777" w:rsidR="009D3970" w:rsidRPr="00F867BF" w:rsidRDefault="009D3970">
      <w:pPr>
        <w:rPr>
          <w:sz w:val="28"/>
          <w:szCs w:val="28"/>
        </w:rPr>
      </w:pPr>
    </w:p>
    <w:tbl>
      <w:tblPr>
        <w:tblpPr w:leftFromText="180" w:rightFromText="180" w:vertAnchor="text" w:tblpX="450" w:tblpY="1"/>
        <w:tblOverlap w:val="never"/>
        <w:tblW w:w="9498" w:type="dxa"/>
        <w:tblLayout w:type="fixed"/>
        <w:tblLook w:val="0000" w:firstRow="0" w:lastRow="0" w:firstColumn="0" w:lastColumn="0" w:noHBand="0" w:noVBand="0"/>
      </w:tblPr>
      <w:tblGrid>
        <w:gridCol w:w="2828"/>
        <w:gridCol w:w="1136"/>
        <w:gridCol w:w="1383"/>
        <w:gridCol w:w="1383"/>
        <w:gridCol w:w="1383"/>
        <w:gridCol w:w="1385"/>
      </w:tblGrid>
      <w:tr w:rsidR="00790DA1" w:rsidRPr="00F867BF" w14:paraId="78BD9B14" w14:textId="77777777" w:rsidTr="00CD5DB3">
        <w:trPr>
          <w:trHeight w:val="80"/>
        </w:trPr>
        <w:tc>
          <w:tcPr>
            <w:tcW w:w="1489" w:type="pct"/>
            <w:vAlign w:val="bottom"/>
          </w:tcPr>
          <w:p w14:paraId="38847EEA" w14:textId="77777777" w:rsidR="00790DA1" w:rsidRPr="00F867BF" w:rsidRDefault="00790DA1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8" w:type="pct"/>
          </w:tcPr>
          <w:p w14:paraId="4E05B305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3"/>
              <w:jc w:val="center"/>
              <w:rPr>
                <w:b/>
                <w:bCs/>
                <w:i/>
                <w:iCs/>
                <w:cs/>
              </w:rPr>
            </w:pPr>
            <w:r w:rsidRPr="00F867BF">
              <w:rPr>
                <w:b/>
                <w:bCs/>
                <w:i/>
                <w:iCs/>
                <w:cs/>
              </w:rPr>
              <w:t>อัตราดอกเบี้ย</w:t>
            </w:r>
          </w:p>
        </w:tc>
        <w:tc>
          <w:tcPr>
            <w:tcW w:w="2913" w:type="pct"/>
            <w:gridSpan w:val="4"/>
            <w:tcBorders>
              <w:bottom w:val="single" w:sz="4" w:space="0" w:color="auto"/>
            </w:tcBorders>
            <w:vAlign w:val="bottom"/>
          </w:tcPr>
          <w:p w14:paraId="4BB1A2C1" w14:textId="77777777" w:rsidR="00790DA1" w:rsidRPr="00F867BF" w:rsidRDefault="00790DA1" w:rsidP="00C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F867BF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790DA1" w:rsidRPr="00F867BF" w14:paraId="0D45F354" w14:textId="77777777" w:rsidTr="00CD5DB3">
        <w:trPr>
          <w:trHeight w:val="829"/>
        </w:trPr>
        <w:tc>
          <w:tcPr>
            <w:tcW w:w="1489" w:type="pct"/>
            <w:vAlign w:val="bottom"/>
          </w:tcPr>
          <w:p w14:paraId="1CF34DB9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b/>
                <w:bCs/>
                <w:i/>
                <w:iCs/>
              </w:rPr>
            </w:pPr>
            <w:r w:rsidRPr="00F867BF">
              <w:rPr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598" w:type="pct"/>
            <w:vAlign w:val="bottom"/>
          </w:tcPr>
          <w:p w14:paraId="3CF964A2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1"/>
              <w:jc w:val="center"/>
              <w:rPr>
                <w:cs/>
              </w:rPr>
            </w:pPr>
            <w:r w:rsidRPr="00F867BF">
              <w:rPr>
                <w:cs/>
              </w:rPr>
              <w:t xml:space="preserve">ณ วันที่ </w:t>
            </w:r>
            <w:r w:rsidRPr="00F867BF">
              <w:rPr>
                <w:cs/>
              </w:rPr>
              <w:br/>
            </w:r>
            <w:r w:rsidRPr="00F867BF">
              <w:t>31</w:t>
            </w:r>
            <w:r w:rsidRPr="00F867BF">
              <w:rPr>
                <w:cs/>
              </w:rPr>
              <w:t xml:space="preserve"> ธันวาคม</w:t>
            </w:r>
          </w:p>
        </w:tc>
        <w:tc>
          <w:tcPr>
            <w:tcW w:w="728" w:type="pct"/>
            <w:tcBorders>
              <w:top w:val="single" w:sz="4" w:space="0" w:color="auto"/>
            </w:tcBorders>
            <w:vAlign w:val="bottom"/>
          </w:tcPr>
          <w:p w14:paraId="46967E0E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4"/>
              <w:jc w:val="center"/>
              <w:rPr>
                <w:cs/>
              </w:rPr>
            </w:pPr>
            <w:r w:rsidRPr="00F867BF">
              <w:rPr>
                <w:cs/>
              </w:rPr>
              <w:t xml:space="preserve">ณ วันที่ </w:t>
            </w:r>
            <w:r w:rsidRPr="00F867BF">
              <w:rPr>
                <w:cs/>
              </w:rPr>
              <w:br/>
            </w:r>
            <w:r w:rsidRPr="00F867BF">
              <w:t>1</w:t>
            </w:r>
            <w:r w:rsidRPr="00F867BF">
              <w:rPr>
                <w:cs/>
              </w:rPr>
              <w:t xml:space="preserve"> มกราคม</w:t>
            </w:r>
          </w:p>
        </w:tc>
        <w:tc>
          <w:tcPr>
            <w:tcW w:w="728" w:type="pct"/>
            <w:tcBorders>
              <w:top w:val="single" w:sz="4" w:space="0" w:color="auto"/>
            </w:tcBorders>
            <w:vAlign w:val="bottom"/>
          </w:tcPr>
          <w:p w14:paraId="166ECBCF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4"/>
              <w:jc w:val="center"/>
              <w:rPr>
                <w:cs/>
              </w:rPr>
            </w:pPr>
            <w:r w:rsidRPr="00F867BF">
              <w:rPr>
                <w:cs/>
              </w:rPr>
              <w:t>เพิ่มขึ้น</w:t>
            </w:r>
          </w:p>
        </w:tc>
        <w:tc>
          <w:tcPr>
            <w:tcW w:w="728" w:type="pct"/>
            <w:tcBorders>
              <w:top w:val="single" w:sz="4" w:space="0" w:color="auto"/>
            </w:tcBorders>
            <w:vAlign w:val="bottom"/>
          </w:tcPr>
          <w:p w14:paraId="338D8D2E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4"/>
              <w:jc w:val="center"/>
              <w:rPr>
                <w:cs/>
              </w:rPr>
            </w:pPr>
            <w:r w:rsidRPr="00F867BF">
              <w:rPr>
                <w:cs/>
              </w:rPr>
              <w:t>ลดลง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586DF467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4"/>
              <w:jc w:val="center"/>
              <w:rPr>
                <w:cs/>
              </w:rPr>
            </w:pPr>
            <w:r w:rsidRPr="00F867BF">
              <w:rPr>
                <w:cs/>
              </w:rPr>
              <w:t xml:space="preserve">ณ วันที่ </w:t>
            </w:r>
            <w:r w:rsidRPr="00F867BF">
              <w:rPr>
                <w:cs/>
              </w:rPr>
              <w:br/>
            </w:r>
            <w:r w:rsidRPr="00F867BF">
              <w:t>31</w:t>
            </w:r>
            <w:r w:rsidRPr="00F867BF">
              <w:rPr>
                <w:cs/>
              </w:rPr>
              <w:t xml:space="preserve"> ธันวาคม</w:t>
            </w:r>
          </w:p>
        </w:tc>
      </w:tr>
      <w:tr w:rsidR="00790DA1" w:rsidRPr="00F867BF" w14:paraId="2B04B479" w14:textId="77777777">
        <w:trPr>
          <w:trHeight w:val="80"/>
        </w:trPr>
        <w:tc>
          <w:tcPr>
            <w:tcW w:w="1489" w:type="pct"/>
            <w:vAlign w:val="bottom"/>
          </w:tcPr>
          <w:p w14:paraId="4F94A42C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98" w:type="pct"/>
          </w:tcPr>
          <w:p w14:paraId="146B10D7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1"/>
              <w:jc w:val="center"/>
              <w:rPr>
                <w:i/>
                <w:iCs/>
                <w:cs/>
              </w:rPr>
            </w:pPr>
            <w:r w:rsidRPr="00F867BF"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2913" w:type="pct"/>
            <w:gridSpan w:val="4"/>
            <w:vAlign w:val="bottom"/>
          </w:tcPr>
          <w:p w14:paraId="6A71CE50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 w:rsidRPr="00F867BF">
              <w:rPr>
                <w:i/>
                <w:iCs/>
                <w:cs/>
              </w:rPr>
              <w:t>(ล้านบาท)</w:t>
            </w:r>
          </w:p>
        </w:tc>
      </w:tr>
      <w:tr w:rsidR="00790DA1" w:rsidRPr="00F867BF" w14:paraId="4C2E40FA" w14:textId="77777777">
        <w:tblPrEx>
          <w:tblLook w:val="04A0" w:firstRow="1" w:lastRow="0" w:firstColumn="1" w:lastColumn="0" w:noHBand="0" w:noVBand="1"/>
        </w:tblPrEx>
        <w:tc>
          <w:tcPr>
            <w:tcW w:w="1489" w:type="pct"/>
          </w:tcPr>
          <w:p w14:paraId="6E8C3E86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F867BF">
              <w:rPr>
                <w:b/>
                <w:bCs/>
                <w:i/>
                <w:iCs/>
              </w:rPr>
              <w:t>2566</w:t>
            </w:r>
          </w:p>
        </w:tc>
        <w:tc>
          <w:tcPr>
            <w:tcW w:w="598" w:type="pct"/>
          </w:tcPr>
          <w:p w14:paraId="1547A034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77D9B8BD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7691204B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3890E458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9" w:type="pct"/>
          </w:tcPr>
          <w:p w14:paraId="2994CAA1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790DA1" w:rsidRPr="00F867BF" w14:paraId="00E21F5E" w14:textId="77777777">
        <w:tblPrEx>
          <w:tblLook w:val="04A0" w:firstRow="1" w:lastRow="0" w:firstColumn="1" w:lastColumn="0" w:noHBand="0" w:noVBand="1"/>
        </w:tblPrEx>
        <w:tc>
          <w:tcPr>
            <w:tcW w:w="1489" w:type="pct"/>
          </w:tcPr>
          <w:p w14:paraId="257FA365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F867BF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598" w:type="pct"/>
          </w:tcPr>
          <w:p w14:paraId="2CAC14BD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60A44F3B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1A806998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4B5FB9EB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9" w:type="pct"/>
          </w:tcPr>
          <w:p w14:paraId="326C5413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790DA1" w:rsidRPr="00F867BF" w14:paraId="10AAF32E" w14:textId="77777777">
        <w:tblPrEx>
          <w:tblLook w:val="04A0" w:firstRow="1" w:lastRow="0" w:firstColumn="1" w:lastColumn="0" w:noHBand="0" w:noVBand="1"/>
        </w:tblPrEx>
        <w:tc>
          <w:tcPr>
            <w:tcW w:w="1489" w:type="pct"/>
          </w:tcPr>
          <w:p w14:paraId="7DDA110B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cs/>
              </w:rPr>
            </w:pPr>
            <w:r w:rsidRPr="00F867BF">
              <w:rPr>
                <w:cs/>
              </w:rPr>
              <w:t>บริษัท บีซีพีจี จำกัด (มหาชน)</w:t>
            </w:r>
          </w:p>
        </w:tc>
        <w:tc>
          <w:tcPr>
            <w:tcW w:w="598" w:type="pct"/>
          </w:tcPr>
          <w:p w14:paraId="31CCC02B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F867BF">
              <w:t>4.45</w:t>
            </w:r>
          </w:p>
        </w:tc>
        <w:tc>
          <w:tcPr>
            <w:tcW w:w="728" w:type="pct"/>
          </w:tcPr>
          <w:p w14:paraId="16F509AA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  <w:tc>
          <w:tcPr>
            <w:tcW w:w="728" w:type="pct"/>
          </w:tcPr>
          <w:p w14:paraId="518082A4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</w:pPr>
            <w:r w:rsidRPr="00F867BF">
              <w:t>2,500</w:t>
            </w:r>
          </w:p>
        </w:tc>
        <w:tc>
          <w:tcPr>
            <w:tcW w:w="728" w:type="pct"/>
          </w:tcPr>
          <w:p w14:paraId="4A20BD25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  <w:tc>
          <w:tcPr>
            <w:tcW w:w="729" w:type="pct"/>
          </w:tcPr>
          <w:p w14:paraId="65052009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  <w:r w:rsidRPr="00F867BF">
              <w:t>2,500</w:t>
            </w:r>
          </w:p>
        </w:tc>
      </w:tr>
      <w:tr w:rsidR="00790DA1" w:rsidRPr="00F867BF" w14:paraId="5C2EBC31" w14:textId="77777777">
        <w:tblPrEx>
          <w:tblLook w:val="04A0" w:firstRow="1" w:lastRow="0" w:firstColumn="1" w:lastColumn="0" w:noHBand="0" w:noVBand="1"/>
        </w:tblPrEx>
        <w:tc>
          <w:tcPr>
            <w:tcW w:w="1489" w:type="pct"/>
          </w:tcPr>
          <w:p w14:paraId="093FF37F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</w:pPr>
            <w:r w:rsidRPr="00F867BF">
              <w:rPr>
                <w:cs/>
              </w:rPr>
              <w:t>บริษัท กรุงเทพขนส่งเชื้อเพลิงทางท่อและโลจิสติกส์ จำกัด</w:t>
            </w:r>
          </w:p>
        </w:tc>
        <w:tc>
          <w:tcPr>
            <w:tcW w:w="598" w:type="pct"/>
            <w:vAlign w:val="bottom"/>
          </w:tcPr>
          <w:p w14:paraId="756D030F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F867BF">
              <w:t>1.75 - 4.00</w:t>
            </w:r>
          </w:p>
        </w:tc>
        <w:tc>
          <w:tcPr>
            <w:tcW w:w="728" w:type="pct"/>
            <w:vAlign w:val="bottom"/>
          </w:tcPr>
          <w:p w14:paraId="721B51EE" w14:textId="77777777" w:rsidR="00790DA1" w:rsidRPr="00F867BF" w:rsidRDefault="00790D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  <w:r w:rsidRPr="00F867BF">
              <w:rPr>
                <w:cs/>
              </w:rPr>
              <w:t>810</w:t>
            </w:r>
          </w:p>
        </w:tc>
        <w:tc>
          <w:tcPr>
            <w:tcW w:w="728" w:type="pct"/>
            <w:vAlign w:val="bottom"/>
          </w:tcPr>
          <w:p w14:paraId="1D22FE7D" w14:textId="77777777" w:rsidR="00790DA1" w:rsidRPr="00F867BF" w:rsidRDefault="00790DA1" w:rsidP="00C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728" w:type="pct"/>
            <w:vAlign w:val="bottom"/>
          </w:tcPr>
          <w:p w14:paraId="5C4887F5" w14:textId="77777777" w:rsidR="00790DA1" w:rsidRPr="00F867BF" w:rsidRDefault="00790DA1" w:rsidP="00CD5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  <w:r w:rsidRPr="00F867BF">
              <w:t>(300)</w:t>
            </w:r>
          </w:p>
        </w:tc>
        <w:tc>
          <w:tcPr>
            <w:tcW w:w="729" w:type="pct"/>
            <w:vAlign w:val="bottom"/>
          </w:tcPr>
          <w:p w14:paraId="12F1AAB6" w14:textId="77777777" w:rsidR="00790DA1" w:rsidRPr="00F867BF" w:rsidRDefault="00790D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  <w:r w:rsidRPr="00F867BF">
              <w:t>5</w:t>
            </w:r>
            <w:r w:rsidRPr="00F867BF">
              <w:rPr>
                <w:cs/>
              </w:rPr>
              <w:t>10</w:t>
            </w:r>
          </w:p>
        </w:tc>
      </w:tr>
      <w:tr w:rsidR="00790DA1" w:rsidRPr="00F867BF" w14:paraId="406D4A26" w14:textId="77777777">
        <w:tblPrEx>
          <w:tblLook w:val="04A0" w:firstRow="1" w:lastRow="0" w:firstColumn="1" w:lastColumn="0" w:noHBand="0" w:noVBand="1"/>
        </w:tblPrEx>
        <w:tc>
          <w:tcPr>
            <w:tcW w:w="1489" w:type="pct"/>
          </w:tcPr>
          <w:p w14:paraId="07F686DC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F867BF">
              <w:rPr>
                <w:b/>
                <w:bCs/>
                <w:cs/>
              </w:rPr>
              <w:t>รวม</w:t>
            </w:r>
          </w:p>
        </w:tc>
        <w:tc>
          <w:tcPr>
            <w:tcW w:w="598" w:type="pct"/>
          </w:tcPr>
          <w:p w14:paraId="17A05E58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728" w:type="pct"/>
          </w:tcPr>
          <w:p w14:paraId="7E502730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  <w:cs/>
              </w:rPr>
              <w:t>810</w:t>
            </w:r>
          </w:p>
        </w:tc>
        <w:tc>
          <w:tcPr>
            <w:tcW w:w="728" w:type="pct"/>
          </w:tcPr>
          <w:p w14:paraId="63FC58BE" w14:textId="7A5FE882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728" w:type="pct"/>
          </w:tcPr>
          <w:p w14:paraId="62E5580C" w14:textId="7C7A496D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729" w:type="pct"/>
          </w:tcPr>
          <w:p w14:paraId="136FBB33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3,01</w:t>
            </w:r>
            <w:r w:rsidRPr="00F867BF">
              <w:rPr>
                <w:b/>
                <w:bCs/>
                <w:cs/>
              </w:rPr>
              <w:t>0</w:t>
            </w:r>
          </w:p>
        </w:tc>
      </w:tr>
      <w:tr w:rsidR="00790DA1" w:rsidRPr="00F867BF" w14:paraId="55E2AE42" w14:textId="77777777">
        <w:tblPrEx>
          <w:tblLook w:val="04A0" w:firstRow="1" w:lastRow="0" w:firstColumn="1" w:lastColumn="0" w:noHBand="0" w:noVBand="1"/>
        </w:tblPrEx>
        <w:tc>
          <w:tcPr>
            <w:tcW w:w="1489" w:type="pct"/>
          </w:tcPr>
          <w:p w14:paraId="3BC27D9B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2" w:hanging="322"/>
              <w:rPr>
                <w:cs/>
              </w:rPr>
            </w:pPr>
            <w:r w:rsidRPr="00F867BF">
              <w:rPr>
                <w:i/>
                <w:iCs/>
                <w:cs/>
              </w:rPr>
              <w:t>หัก</w:t>
            </w:r>
            <w:r w:rsidRPr="00F867BF">
              <w:rPr>
                <w:cs/>
              </w:rPr>
              <w:t xml:space="preserve"> เงินให้กู้ยืมระยะสั้น</w:t>
            </w:r>
          </w:p>
        </w:tc>
        <w:tc>
          <w:tcPr>
            <w:tcW w:w="598" w:type="pct"/>
          </w:tcPr>
          <w:p w14:paraId="2F596911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728" w:type="pct"/>
          </w:tcPr>
          <w:p w14:paraId="14208F24" w14:textId="77777777" w:rsidR="00790DA1" w:rsidRPr="00F867BF" w:rsidRDefault="00790D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  <w:r w:rsidRPr="00F867BF">
              <w:rPr>
                <w:cs/>
              </w:rPr>
              <w:t>-</w:t>
            </w:r>
          </w:p>
        </w:tc>
        <w:tc>
          <w:tcPr>
            <w:tcW w:w="728" w:type="pct"/>
          </w:tcPr>
          <w:p w14:paraId="40200303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27206701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cs/>
              </w:rPr>
            </w:pPr>
          </w:p>
        </w:tc>
        <w:tc>
          <w:tcPr>
            <w:tcW w:w="729" w:type="pct"/>
          </w:tcPr>
          <w:p w14:paraId="211C4DD5" w14:textId="77777777" w:rsidR="00790DA1" w:rsidRPr="00F867BF" w:rsidRDefault="00790D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</w:pPr>
            <w:r w:rsidRPr="00F867BF">
              <w:t>(2,500)</w:t>
            </w:r>
          </w:p>
        </w:tc>
      </w:tr>
      <w:tr w:rsidR="00790DA1" w:rsidRPr="00F867BF" w14:paraId="017E7F96" w14:textId="77777777">
        <w:tblPrEx>
          <w:tblLook w:val="04A0" w:firstRow="1" w:lastRow="0" w:firstColumn="1" w:lastColumn="0" w:noHBand="0" w:noVBand="1"/>
        </w:tblPrEx>
        <w:tc>
          <w:tcPr>
            <w:tcW w:w="1489" w:type="pct"/>
          </w:tcPr>
          <w:p w14:paraId="7443F78F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F867BF">
              <w:rPr>
                <w:b/>
                <w:bCs/>
                <w:cs/>
              </w:rPr>
              <w:t>สุทธิ</w:t>
            </w:r>
          </w:p>
        </w:tc>
        <w:tc>
          <w:tcPr>
            <w:tcW w:w="598" w:type="pct"/>
          </w:tcPr>
          <w:p w14:paraId="6E7D2421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728" w:type="pct"/>
          </w:tcPr>
          <w:p w14:paraId="51DFF781" w14:textId="77777777" w:rsidR="00790DA1" w:rsidRPr="00F867BF" w:rsidRDefault="00790D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  <w:cs/>
              </w:rPr>
              <w:t>810</w:t>
            </w:r>
          </w:p>
        </w:tc>
        <w:tc>
          <w:tcPr>
            <w:tcW w:w="728" w:type="pct"/>
          </w:tcPr>
          <w:p w14:paraId="1826F0E6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728" w:type="pct"/>
          </w:tcPr>
          <w:p w14:paraId="28F463A6" w14:textId="77777777" w:rsidR="00790DA1" w:rsidRPr="00F867BF" w:rsidRDefault="0079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cs/>
              </w:rPr>
            </w:pPr>
          </w:p>
        </w:tc>
        <w:tc>
          <w:tcPr>
            <w:tcW w:w="729" w:type="pct"/>
          </w:tcPr>
          <w:p w14:paraId="429FA4B5" w14:textId="77777777" w:rsidR="00790DA1" w:rsidRPr="00F867BF" w:rsidRDefault="00790D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  <w:cs/>
              </w:rPr>
              <w:t>510</w:t>
            </w:r>
          </w:p>
        </w:tc>
      </w:tr>
    </w:tbl>
    <w:p w14:paraId="419A5E38" w14:textId="77777777" w:rsidR="009D3970" w:rsidRPr="00F867BF" w:rsidRDefault="009D3970" w:rsidP="00347476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4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5"/>
        <w:gridCol w:w="1355"/>
        <w:gridCol w:w="1355"/>
        <w:gridCol w:w="1358"/>
      </w:tblGrid>
      <w:tr w:rsidR="009D3970" w:rsidRPr="00F867BF" w14:paraId="31DC8145" w14:textId="77777777" w:rsidTr="00FB3B20">
        <w:trPr>
          <w:tblHeader/>
        </w:trPr>
        <w:tc>
          <w:tcPr>
            <w:tcW w:w="2138" w:type="pct"/>
          </w:tcPr>
          <w:p w14:paraId="32DD59A3" w14:textId="77777777" w:rsidR="009D3970" w:rsidRPr="00F867BF" w:rsidRDefault="009D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  <w:i/>
                <w:iCs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430" w:type="pct"/>
            <w:gridSpan w:val="2"/>
            <w:vAlign w:val="bottom"/>
          </w:tcPr>
          <w:p w14:paraId="70C4A20C" w14:textId="77777777" w:rsidR="009D3970" w:rsidRPr="00F867BF" w:rsidRDefault="009D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2" w:type="pct"/>
            <w:gridSpan w:val="2"/>
            <w:vAlign w:val="bottom"/>
          </w:tcPr>
          <w:p w14:paraId="42898C69" w14:textId="77777777" w:rsidR="009D3970" w:rsidRPr="00F867BF" w:rsidRDefault="009D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3970" w:rsidRPr="00F867BF" w14:paraId="46B85991" w14:textId="77777777" w:rsidTr="00FB3B20">
        <w:trPr>
          <w:tblHeader/>
        </w:trPr>
        <w:tc>
          <w:tcPr>
            <w:tcW w:w="2138" w:type="pct"/>
          </w:tcPr>
          <w:p w14:paraId="735807D5" w14:textId="77777777" w:rsidR="009D3970" w:rsidRPr="00F867BF" w:rsidRDefault="009D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867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867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1331796E" w14:textId="77777777" w:rsidR="009D3970" w:rsidRPr="00F867BF" w:rsidRDefault="009D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6C0C3EF5" w14:textId="77777777" w:rsidR="009D3970" w:rsidRPr="00F867BF" w:rsidRDefault="009D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2CD84094" w14:textId="77777777" w:rsidR="009D3970" w:rsidRPr="00F867BF" w:rsidRDefault="009D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7F32461A" w14:textId="77777777" w:rsidR="009D3970" w:rsidRPr="00F867BF" w:rsidRDefault="009D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D3970" w:rsidRPr="00F867BF" w14:paraId="540C21A4" w14:textId="77777777" w:rsidTr="00FB3B20">
        <w:trPr>
          <w:trHeight w:val="20"/>
          <w:tblHeader/>
        </w:trPr>
        <w:tc>
          <w:tcPr>
            <w:tcW w:w="2138" w:type="pct"/>
          </w:tcPr>
          <w:p w14:paraId="2950EEE9" w14:textId="77777777" w:rsidR="009D3970" w:rsidRPr="00F867BF" w:rsidRDefault="009D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2" w:type="pct"/>
            <w:gridSpan w:val="4"/>
            <w:shd w:val="clear" w:color="auto" w:fill="auto"/>
          </w:tcPr>
          <w:p w14:paraId="20EA3551" w14:textId="77777777" w:rsidR="009D3970" w:rsidRPr="00F867BF" w:rsidRDefault="009D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D3970" w:rsidRPr="00F867BF" w14:paraId="3745F216" w14:textId="77777777" w:rsidTr="00FB3B20">
        <w:tc>
          <w:tcPr>
            <w:tcW w:w="2138" w:type="pct"/>
            <w:shd w:val="clear" w:color="auto" w:fill="auto"/>
          </w:tcPr>
          <w:p w14:paraId="707379C6" w14:textId="77777777" w:rsidR="009D3970" w:rsidRPr="00F867BF" w:rsidRDefault="009D397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F867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715" w:type="pct"/>
            <w:shd w:val="clear" w:color="auto" w:fill="auto"/>
          </w:tcPr>
          <w:p w14:paraId="1913A209" w14:textId="77777777" w:rsidR="009D3970" w:rsidRPr="00F867BF" w:rsidRDefault="009D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715" w:type="pct"/>
            <w:shd w:val="clear" w:color="auto" w:fill="auto"/>
          </w:tcPr>
          <w:p w14:paraId="213BE58C" w14:textId="77777777" w:rsidR="009D3970" w:rsidRPr="00F867BF" w:rsidRDefault="009D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715" w:type="pct"/>
            <w:shd w:val="clear" w:color="auto" w:fill="auto"/>
          </w:tcPr>
          <w:p w14:paraId="11E20122" w14:textId="77777777" w:rsidR="009D3970" w:rsidRPr="00F867BF" w:rsidRDefault="009D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717" w:type="pct"/>
            <w:shd w:val="clear" w:color="auto" w:fill="auto"/>
          </w:tcPr>
          <w:p w14:paraId="26521D97" w14:textId="77777777" w:rsidR="009D3970" w:rsidRPr="00F867BF" w:rsidRDefault="009D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</w:tr>
      <w:tr w:rsidR="009D3970" w:rsidRPr="00F867BF" w14:paraId="2A60EA18" w14:textId="77777777" w:rsidTr="00FB3B20">
        <w:tc>
          <w:tcPr>
            <w:tcW w:w="2138" w:type="pct"/>
            <w:shd w:val="clear" w:color="auto" w:fill="auto"/>
          </w:tcPr>
          <w:p w14:paraId="116513BB" w14:textId="77777777" w:rsidR="009D3970" w:rsidRPr="00F867BF" w:rsidRDefault="009D397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บริษัทร่วมและการร่วมค้า</w:t>
            </w:r>
          </w:p>
        </w:tc>
        <w:tc>
          <w:tcPr>
            <w:tcW w:w="715" w:type="pct"/>
            <w:shd w:val="clear" w:color="auto" w:fill="auto"/>
          </w:tcPr>
          <w:p w14:paraId="6DB2A953" w14:textId="77777777" w:rsidR="009D3970" w:rsidRPr="00F867BF" w:rsidRDefault="009D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rPr>
                <w:cs/>
              </w:rPr>
            </w:pPr>
            <w:r w:rsidRPr="00F867BF">
              <w:t>147</w:t>
            </w:r>
          </w:p>
        </w:tc>
        <w:tc>
          <w:tcPr>
            <w:tcW w:w="715" w:type="pct"/>
            <w:shd w:val="clear" w:color="auto" w:fill="auto"/>
          </w:tcPr>
          <w:p w14:paraId="7A16BE6C" w14:textId="77777777" w:rsidR="009D3970" w:rsidRPr="00F867BF" w:rsidRDefault="009D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</w:pPr>
            <w:r w:rsidRPr="00F867BF">
              <w:t>83</w:t>
            </w:r>
          </w:p>
        </w:tc>
        <w:tc>
          <w:tcPr>
            <w:tcW w:w="715" w:type="pct"/>
            <w:shd w:val="clear" w:color="auto" w:fill="auto"/>
          </w:tcPr>
          <w:p w14:paraId="55943D61" w14:textId="77777777" w:rsidR="009D3970" w:rsidRPr="00F867BF" w:rsidRDefault="009D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</w:pPr>
            <w:r w:rsidRPr="00F867BF">
              <w:t>-</w:t>
            </w:r>
          </w:p>
        </w:tc>
        <w:tc>
          <w:tcPr>
            <w:tcW w:w="717" w:type="pct"/>
            <w:shd w:val="clear" w:color="auto" w:fill="auto"/>
          </w:tcPr>
          <w:p w14:paraId="33038DBA" w14:textId="77777777" w:rsidR="009D3970" w:rsidRPr="00F867BF" w:rsidRDefault="009D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cs/>
              </w:rPr>
            </w:pPr>
            <w:r w:rsidRPr="00F867BF">
              <w:t>-</w:t>
            </w:r>
          </w:p>
        </w:tc>
      </w:tr>
      <w:tr w:rsidR="009D3970" w:rsidRPr="00F867BF" w14:paraId="52CDB35B" w14:textId="77777777" w:rsidTr="00FB3B20">
        <w:trPr>
          <w:tblHeader/>
        </w:trPr>
        <w:tc>
          <w:tcPr>
            <w:tcW w:w="2138" w:type="pct"/>
            <w:shd w:val="clear" w:color="auto" w:fill="auto"/>
          </w:tcPr>
          <w:p w14:paraId="6301662B" w14:textId="77777777" w:rsidR="009D3970" w:rsidRPr="00F867BF" w:rsidRDefault="009D397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47B97C74" w14:textId="77777777" w:rsidR="009D3970" w:rsidRPr="00F867BF" w:rsidRDefault="009D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rPr>
                <w:b/>
                <w:bCs/>
              </w:rPr>
            </w:pPr>
            <w:r w:rsidRPr="00F867BF">
              <w:rPr>
                <w:b/>
                <w:bCs/>
              </w:rPr>
              <w:t>147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31E83925" w14:textId="77777777" w:rsidR="009D3970" w:rsidRPr="00F867BF" w:rsidRDefault="009D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b/>
                <w:bCs/>
              </w:rPr>
            </w:pPr>
            <w:r w:rsidRPr="00F867BF">
              <w:rPr>
                <w:b/>
                <w:bCs/>
              </w:rPr>
              <w:t>83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34E51377" w14:textId="59C6E0C7" w:rsidR="009D3970" w:rsidRPr="00F867BF" w:rsidRDefault="00FB3B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-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53287999" w14:textId="77777777" w:rsidR="009D3970" w:rsidRPr="00F867BF" w:rsidRDefault="009D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b/>
                <w:bCs/>
              </w:rPr>
            </w:pPr>
            <w:r w:rsidRPr="00F867BF">
              <w:rPr>
                <w:b/>
                <w:bCs/>
              </w:rPr>
              <w:t>-</w:t>
            </w:r>
          </w:p>
        </w:tc>
      </w:tr>
      <w:tr w:rsidR="009D3970" w:rsidRPr="00F867BF" w14:paraId="32551BD8" w14:textId="77777777" w:rsidTr="00FB3B20">
        <w:trPr>
          <w:tblHeader/>
        </w:trPr>
        <w:tc>
          <w:tcPr>
            <w:tcW w:w="2138" w:type="pct"/>
            <w:shd w:val="clear" w:color="auto" w:fill="auto"/>
          </w:tcPr>
          <w:p w14:paraId="38667C8E" w14:textId="77777777" w:rsidR="009D3970" w:rsidRPr="00F867BF" w:rsidRDefault="009D397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4EC52CE6" w14:textId="77777777" w:rsidR="009D3970" w:rsidRPr="00F867BF" w:rsidRDefault="009D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7D58612C" w14:textId="77777777" w:rsidR="009D3970" w:rsidRPr="00F867BF" w:rsidRDefault="009D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4294CB39" w14:textId="77777777" w:rsidR="009D3970" w:rsidRPr="00F867BF" w:rsidRDefault="009D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61451575" w14:textId="77777777" w:rsidR="009D3970" w:rsidRPr="00F867BF" w:rsidRDefault="009D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D3970" w:rsidRPr="00F867BF" w14:paraId="3D114E59" w14:textId="77777777" w:rsidTr="00FB3B20">
        <w:tc>
          <w:tcPr>
            <w:tcW w:w="2138" w:type="pct"/>
          </w:tcPr>
          <w:p w14:paraId="061A0E5B" w14:textId="77777777" w:rsidR="009D3970" w:rsidRPr="00F867BF" w:rsidRDefault="009D3970">
            <w:pPr>
              <w:pStyle w:val="block"/>
              <w:spacing w:after="0" w:line="240" w:lineRule="auto"/>
              <w:ind w:left="140" w:hanging="16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(กลับรายการ)</w:t>
            </w:r>
            <w:r w:rsidRPr="00F867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F867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ผลขาดทุนด้านเครดิตที่คาดว่าจะเกิดขึ้นสำหรับปีสิ้นสุดวันที่ </w:t>
            </w:r>
            <w:r w:rsidRPr="00F867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867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30A56737" w14:textId="77777777" w:rsidR="009D3970" w:rsidRPr="00F867BF" w:rsidRDefault="009D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54757E9F" w14:textId="77777777" w:rsidR="009D3970" w:rsidRPr="00F867BF" w:rsidRDefault="009D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3A878B34" w14:textId="77777777" w:rsidR="009D3970" w:rsidRPr="00F867BF" w:rsidRDefault="009D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7CF423E0" w14:textId="77777777" w:rsidR="009D3970" w:rsidRPr="00F867BF" w:rsidRDefault="009D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</w:tr>
      <w:tr w:rsidR="009D3970" w:rsidRPr="00F867BF" w14:paraId="579D2A97" w14:textId="77777777" w:rsidTr="00FB3B20">
        <w:tc>
          <w:tcPr>
            <w:tcW w:w="2138" w:type="pct"/>
          </w:tcPr>
          <w:p w14:paraId="5BF77D7A" w14:textId="77777777" w:rsidR="009D3970" w:rsidRPr="00F867BF" w:rsidRDefault="009D397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เงินให้กู้ยืม</w:t>
            </w:r>
          </w:p>
        </w:tc>
        <w:tc>
          <w:tcPr>
            <w:tcW w:w="715" w:type="pct"/>
          </w:tcPr>
          <w:p w14:paraId="4095A6A9" w14:textId="77777777" w:rsidR="009D3970" w:rsidRPr="00F867BF" w:rsidRDefault="009D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</w:pPr>
            <w:r w:rsidRPr="00F867BF">
              <w:t>-</w:t>
            </w:r>
          </w:p>
        </w:tc>
        <w:tc>
          <w:tcPr>
            <w:tcW w:w="715" w:type="pct"/>
            <w:shd w:val="clear" w:color="auto" w:fill="auto"/>
          </w:tcPr>
          <w:p w14:paraId="4827661B" w14:textId="77777777" w:rsidR="009D3970" w:rsidRPr="00F867BF" w:rsidRDefault="009D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</w:pPr>
            <w:r w:rsidRPr="00F867BF">
              <w:t>(28)</w:t>
            </w:r>
          </w:p>
        </w:tc>
        <w:tc>
          <w:tcPr>
            <w:tcW w:w="715" w:type="pct"/>
            <w:shd w:val="clear" w:color="auto" w:fill="auto"/>
          </w:tcPr>
          <w:p w14:paraId="2A84E2F1" w14:textId="77777777" w:rsidR="009D3970" w:rsidRPr="00F867BF" w:rsidRDefault="009D39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cs/>
              </w:rPr>
            </w:pPr>
            <w:r w:rsidRPr="00F867BF">
              <w:t>-</w:t>
            </w:r>
          </w:p>
        </w:tc>
        <w:tc>
          <w:tcPr>
            <w:tcW w:w="717" w:type="pct"/>
            <w:shd w:val="clear" w:color="auto" w:fill="auto"/>
          </w:tcPr>
          <w:p w14:paraId="4702F5D1" w14:textId="77777777" w:rsidR="009D3970" w:rsidRPr="00F867BF" w:rsidRDefault="009D397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3970" w:rsidRPr="00F867BF" w14:paraId="6F05E2FB" w14:textId="77777777" w:rsidTr="00FB3B20">
        <w:tc>
          <w:tcPr>
            <w:tcW w:w="2138" w:type="pct"/>
          </w:tcPr>
          <w:p w14:paraId="4377D0A0" w14:textId="77777777" w:rsidR="009D3970" w:rsidRPr="00F867BF" w:rsidRDefault="009D397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715" w:type="pct"/>
          </w:tcPr>
          <w:p w14:paraId="668B67EF" w14:textId="77777777" w:rsidR="009D3970" w:rsidRPr="00F867BF" w:rsidRDefault="009D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rPr>
                <w:b/>
                <w:bCs/>
              </w:rPr>
            </w:pPr>
            <w:r w:rsidRPr="00F867BF">
              <w:rPr>
                <w:b/>
                <w:bCs/>
              </w:rPr>
              <w:t>-</w:t>
            </w:r>
          </w:p>
        </w:tc>
        <w:tc>
          <w:tcPr>
            <w:tcW w:w="715" w:type="pct"/>
            <w:shd w:val="clear" w:color="auto" w:fill="auto"/>
          </w:tcPr>
          <w:p w14:paraId="0D1F258D" w14:textId="77777777" w:rsidR="009D3970" w:rsidRPr="00F867BF" w:rsidRDefault="009D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b/>
                <w:bCs/>
              </w:rPr>
            </w:pPr>
            <w:r w:rsidRPr="00F867BF">
              <w:rPr>
                <w:b/>
                <w:bCs/>
              </w:rPr>
              <w:t>(28)</w:t>
            </w:r>
          </w:p>
        </w:tc>
        <w:tc>
          <w:tcPr>
            <w:tcW w:w="715" w:type="pct"/>
            <w:shd w:val="clear" w:color="auto" w:fill="auto"/>
          </w:tcPr>
          <w:p w14:paraId="7EF05102" w14:textId="77777777" w:rsidR="009D3970" w:rsidRPr="00F867BF" w:rsidRDefault="009D39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-</w:t>
            </w:r>
          </w:p>
        </w:tc>
        <w:tc>
          <w:tcPr>
            <w:tcW w:w="717" w:type="pct"/>
            <w:shd w:val="clear" w:color="auto" w:fill="auto"/>
          </w:tcPr>
          <w:p w14:paraId="6460C22B" w14:textId="77777777" w:rsidR="009D3970" w:rsidRPr="00F867BF" w:rsidRDefault="009D397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D3970" w:rsidRPr="00F867BF" w14:paraId="4010EDA0" w14:textId="77777777" w:rsidTr="00FB3B20">
        <w:tc>
          <w:tcPr>
            <w:tcW w:w="2138" w:type="pct"/>
          </w:tcPr>
          <w:p w14:paraId="4FE19E96" w14:textId="77777777" w:rsidR="009D3970" w:rsidRPr="00F867BF" w:rsidRDefault="009D397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15" w:type="pct"/>
          </w:tcPr>
          <w:p w14:paraId="1D8DAD72" w14:textId="77777777" w:rsidR="009D3970" w:rsidRPr="00F867BF" w:rsidRDefault="009D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</w:p>
        </w:tc>
        <w:tc>
          <w:tcPr>
            <w:tcW w:w="715" w:type="pct"/>
            <w:shd w:val="clear" w:color="auto" w:fill="auto"/>
          </w:tcPr>
          <w:p w14:paraId="5F43B6CB" w14:textId="77777777" w:rsidR="009D3970" w:rsidRPr="00F867BF" w:rsidRDefault="009D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</w:pPr>
          </w:p>
        </w:tc>
        <w:tc>
          <w:tcPr>
            <w:tcW w:w="715" w:type="pct"/>
            <w:shd w:val="clear" w:color="auto" w:fill="auto"/>
          </w:tcPr>
          <w:p w14:paraId="43C8756B" w14:textId="77777777" w:rsidR="009D3970" w:rsidRPr="00F867BF" w:rsidRDefault="009D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pct"/>
            <w:shd w:val="clear" w:color="auto" w:fill="auto"/>
          </w:tcPr>
          <w:p w14:paraId="7C4D6462" w14:textId="77777777" w:rsidR="009D3970" w:rsidRPr="00F867BF" w:rsidRDefault="009D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3970" w:rsidRPr="00F867BF" w14:paraId="5B01DC8C" w14:textId="77777777" w:rsidTr="00FB3B20">
        <w:tc>
          <w:tcPr>
            <w:tcW w:w="2138" w:type="pct"/>
            <w:shd w:val="clear" w:color="auto" w:fill="auto"/>
          </w:tcPr>
          <w:p w14:paraId="6478EDDC" w14:textId="77777777" w:rsidR="009D3970" w:rsidRPr="00F867BF" w:rsidRDefault="009D397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715" w:type="pct"/>
            <w:shd w:val="clear" w:color="auto" w:fill="auto"/>
          </w:tcPr>
          <w:p w14:paraId="0E4A0FDB" w14:textId="77777777" w:rsidR="009D3970" w:rsidRPr="00F867BF" w:rsidRDefault="009D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715" w:type="pct"/>
            <w:shd w:val="clear" w:color="auto" w:fill="auto"/>
          </w:tcPr>
          <w:p w14:paraId="4A4EEC7F" w14:textId="77777777" w:rsidR="009D3970" w:rsidRPr="00F867BF" w:rsidRDefault="009D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715" w:type="pct"/>
            <w:shd w:val="clear" w:color="auto" w:fill="auto"/>
          </w:tcPr>
          <w:p w14:paraId="50D396DB" w14:textId="77777777" w:rsidR="009D3970" w:rsidRPr="00F867BF" w:rsidRDefault="009D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14:paraId="604F3DC7" w14:textId="77777777" w:rsidR="009D3970" w:rsidRPr="00F867BF" w:rsidRDefault="009D3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B3B20" w:rsidRPr="00F867BF" w14:paraId="662331BF" w14:textId="77777777" w:rsidTr="00FB3B20">
        <w:tc>
          <w:tcPr>
            <w:tcW w:w="2138" w:type="pct"/>
            <w:shd w:val="clear" w:color="auto" w:fill="auto"/>
          </w:tcPr>
          <w:p w14:paraId="7176DE38" w14:textId="28537409" w:rsidR="00FB3B20" w:rsidRPr="00F867BF" w:rsidRDefault="00FB3B20" w:rsidP="00FB3B2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715" w:type="pct"/>
            <w:shd w:val="clear" w:color="auto" w:fill="auto"/>
          </w:tcPr>
          <w:p w14:paraId="7837F1BE" w14:textId="03C9D61B" w:rsidR="00FB3B20" w:rsidRPr="00F867BF" w:rsidRDefault="00FB3B20" w:rsidP="00FB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F867BF">
              <w:t>-</w:t>
            </w:r>
          </w:p>
        </w:tc>
        <w:tc>
          <w:tcPr>
            <w:tcW w:w="715" w:type="pct"/>
            <w:shd w:val="clear" w:color="auto" w:fill="auto"/>
          </w:tcPr>
          <w:p w14:paraId="1541F957" w14:textId="71276D9F" w:rsidR="00FB3B20" w:rsidRPr="00F867BF" w:rsidRDefault="00FB3B20" w:rsidP="00FB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</w:pPr>
            <w:r w:rsidRPr="00F867BF">
              <w:t>-</w:t>
            </w:r>
          </w:p>
        </w:tc>
        <w:tc>
          <w:tcPr>
            <w:tcW w:w="715" w:type="pct"/>
            <w:shd w:val="clear" w:color="auto" w:fill="auto"/>
          </w:tcPr>
          <w:p w14:paraId="1F074710" w14:textId="5661F324" w:rsidR="00FB3B20" w:rsidRPr="00F867BF" w:rsidRDefault="00FB3B20" w:rsidP="00FB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</w:pPr>
            <w:r w:rsidRPr="00F867BF">
              <w:t>8,756</w:t>
            </w:r>
          </w:p>
        </w:tc>
        <w:tc>
          <w:tcPr>
            <w:tcW w:w="717" w:type="pct"/>
            <w:shd w:val="clear" w:color="auto" w:fill="auto"/>
          </w:tcPr>
          <w:p w14:paraId="753DFD16" w14:textId="06B99A74" w:rsidR="00FB3B20" w:rsidRPr="00F867BF" w:rsidRDefault="00FB3B20" w:rsidP="00FB3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9,980</w:t>
            </w:r>
          </w:p>
        </w:tc>
      </w:tr>
      <w:tr w:rsidR="00FB3B20" w:rsidRPr="00F867BF" w14:paraId="3A3BEDFB" w14:textId="77777777" w:rsidTr="00FB3B20">
        <w:tc>
          <w:tcPr>
            <w:tcW w:w="2138" w:type="pct"/>
            <w:shd w:val="clear" w:color="auto" w:fill="auto"/>
          </w:tcPr>
          <w:p w14:paraId="7AFC2D83" w14:textId="25D408BA" w:rsidR="00FB3B20" w:rsidRPr="00F867BF" w:rsidRDefault="00FB3B20" w:rsidP="00FB3B2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บริษัทร่วมและการร่วมค้า</w:t>
            </w:r>
          </w:p>
        </w:tc>
        <w:tc>
          <w:tcPr>
            <w:tcW w:w="715" w:type="pct"/>
            <w:shd w:val="clear" w:color="auto" w:fill="auto"/>
          </w:tcPr>
          <w:p w14:paraId="376AE3B7" w14:textId="525F8DC7" w:rsidR="00FB3B20" w:rsidRPr="00F867BF" w:rsidRDefault="00FB3B20" w:rsidP="00FB3B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F867BF">
              <w:t>18</w:t>
            </w:r>
          </w:p>
        </w:tc>
        <w:tc>
          <w:tcPr>
            <w:tcW w:w="715" w:type="pct"/>
            <w:shd w:val="clear" w:color="auto" w:fill="auto"/>
          </w:tcPr>
          <w:p w14:paraId="1AAEB754" w14:textId="36CEECB3" w:rsidR="00FB3B20" w:rsidRPr="00F867BF" w:rsidRDefault="00FB3B20" w:rsidP="00FB3B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</w:pPr>
            <w:r w:rsidRPr="00F867BF">
              <w:t>-</w:t>
            </w:r>
          </w:p>
        </w:tc>
        <w:tc>
          <w:tcPr>
            <w:tcW w:w="715" w:type="pct"/>
            <w:shd w:val="clear" w:color="auto" w:fill="auto"/>
          </w:tcPr>
          <w:p w14:paraId="3BBBCECF" w14:textId="703CC73E" w:rsidR="00FB3B20" w:rsidRPr="00F867BF" w:rsidRDefault="00FB3B20" w:rsidP="00FB3B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</w:pPr>
            <w:r w:rsidRPr="00F867BF">
              <w:t>-</w:t>
            </w:r>
          </w:p>
        </w:tc>
        <w:tc>
          <w:tcPr>
            <w:tcW w:w="717" w:type="pct"/>
            <w:shd w:val="clear" w:color="auto" w:fill="auto"/>
          </w:tcPr>
          <w:p w14:paraId="2EF9A501" w14:textId="7E5B4D40" w:rsidR="00FB3B20" w:rsidRPr="00F867BF" w:rsidRDefault="00FB3B20" w:rsidP="00FB3B2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3B20" w:rsidRPr="00F867BF" w14:paraId="66219601" w14:textId="77777777" w:rsidTr="00FB3B20">
        <w:trPr>
          <w:trHeight w:val="60"/>
        </w:trPr>
        <w:tc>
          <w:tcPr>
            <w:tcW w:w="2138" w:type="pct"/>
            <w:shd w:val="clear" w:color="auto" w:fill="auto"/>
          </w:tcPr>
          <w:p w14:paraId="6F3856DB" w14:textId="77777777" w:rsidR="00FB3B20" w:rsidRPr="00F867BF" w:rsidRDefault="00FB3B20" w:rsidP="00FB3B2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5" w:type="pct"/>
            <w:shd w:val="clear" w:color="auto" w:fill="auto"/>
          </w:tcPr>
          <w:p w14:paraId="5F691408" w14:textId="7CD67C69" w:rsidR="00FB3B20" w:rsidRPr="00F867BF" w:rsidRDefault="00FB3B20" w:rsidP="00FB3B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18</w:t>
            </w:r>
          </w:p>
        </w:tc>
        <w:tc>
          <w:tcPr>
            <w:tcW w:w="715" w:type="pct"/>
            <w:shd w:val="clear" w:color="auto" w:fill="auto"/>
          </w:tcPr>
          <w:p w14:paraId="5D325623" w14:textId="77777777" w:rsidR="00FB3B20" w:rsidRPr="00F867BF" w:rsidRDefault="00FB3B20" w:rsidP="00FB3B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-</w:t>
            </w:r>
          </w:p>
        </w:tc>
        <w:tc>
          <w:tcPr>
            <w:tcW w:w="715" w:type="pct"/>
            <w:shd w:val="clear" w:color="auto" w:fill="auto"/>
          </w:tcPr>
          <w:p w14:paraId="6F1F77BF" w14:textId="77777777" w:rsidR="00FB3B20" w:rsidRPr="00F867BF" w:rsidRDefault="00FB3B20" w:rsidP="00FB3B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8,756</w:t>
            </w:r>
          </w:p>
        </w:tc>
        <w:tc>
          <w:tcPr>
            <w:tcW w:w="717" w:type="pct"/>
            <w:shd w:val="clear" w:color="auto" w:fill="auto"/>
          </w:tcPr>
          <w:p w14:paraId="2541BDF8" w14:textId="77777777" w:rsidR="00FB3B20" w:rsidRPr="00F867BF" w:rsidRDefault="00FB3B20" w:rsidP="00FB3B2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9,980</w:t>
            </w:r>
          </w:p>
        </w:tc>
      </w:tr>
      <w:tr w:rsidR="00B91A96" w:rsidRPr="00F867BF" w14:paraId="684ADA63" w14:textId="77777777" w:rsidTr="00FB3B20">
        <w:trPr>
          <w:trHeight w:val="60"/>
        </w:trPr>
        <w:tc>
          <w:tcPr>
            <w:tcW w:w="2138" w:type="pct"/>
            <w:shd w:val="clear" w:color="auto" w:fill="auto"/>
          </w:tcPr>
          <w:p w14:paraId="35FAF413" w14:textId="77777777" w:rsidR="00B91A96" w:rsidRPr="00F867BF" w:rsidRDefault="00B91A96" w:rsidP="00FB3B2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5" w:type="pct"/>
            <w:shd w:val="clear" w:color="auto" w:fill="auto"/>
          </w:tcPr>
          <w:p w14:paraId="7772449B" w14:textId="77777777" w:rsidR="00B91A96" w:rsidRPr="00F867BF" w:rsidRDefault="00B91A96" w:rsidP="00B91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715" w:type="pct"/>
            <w:shd w:val="clear" w:color="auto" w:fill="auto"/>
          </w:tcPr>
          <w:p w14:paraId="75BEE7FD" w14:textId="77777777" w:rsidR="00B91A96" w:rsidRPr="00F867BF" w:rsidRDefault="00B91A96" w:rsidP="00B91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715" w:type="pct"/>
            <w:shd w:val="clear" w:color="auto" w:fill="auto"/>
          </w:tcPr>
          <w:p w14:paraId="37D6D484" w14:textId="77777777" w:rsidR="00B91A96" w:rsidRPr="00F867BF" w:rsidRDefault="00B91A96" w:rsidP="00B91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717" w:type="pct"/>
            <w:shd w:val="clear" w:color="auto" w:fill="auto"/>
          </w:tcPr>
          <w:p w14:paraId="47A38C51" w14:textId="77777777" w:rsidR="00B91A96" w:rsidRPr="00F867BF" w:rsidRDefault="00B91A96" w:rsidP="00B91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178CF" w:rsidRPr="00F867BF" w14:paraId="431F279B" w14:textId="77777777" w:rsidTr="00FB3B20">
        <w:trPr>
          <w:trHeight w:val="60"/>
        </w:trPr>
        <w:tc>
          <w:tcPr>
            <w:tcW w:w="2138" w:type="pct"/>
            <w:shd w:val="clear" w:color="auto" w:fill="auto"/>
          </w:tcPr>
          <w:p w14:paraId="025858A3" w14:textId="77777777" w:rsidR="007178CF" w:rsidRPr="00F867BF" w:rsidRDefault="007178CF" w:rsidP="00FB3B2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5" w:type="pct"/>
            <w:shd w:val="clear" w:color="auto" w:fill="auto"/>
          </w:tcPr>
          <w:p w14:paraId="124D042A" w14:textId="77777777" w:rsidR="007178CF" w:rsidRPr="00F867BF" w:rsidRDefault="007178CF" w:rsidP="00B91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715" w:type="pct"/>
            <w:shd w:val="clear" w:color="auto" w:fill="auto"/>
          </w:tcPr>
          <w:p w14:paraId="2FA57369" w14:textId="77777777" w:rsidR="007178CF" w:rsidRPr="00F867BF" w:rsidRDefault="007178CF" w:rsidP="00B91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715" w:type="pct"/>
            <w:shd w:val="clear" w:color="auto" w:fill="auto"/>
          </w:tcPr>
          <w:p w14:paraId="79495DCE" w14:textId="77777777" w:rsidR="007178CF" w:rsidRPr="00F867BF" w:rsidRDefault="007178CF" w:rsidP="00B91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717" w:type="pct"/>
            <w:shd w:val="clear" w:color="auto" w:fill="auto"/>
          </w:tcPr>
          <w:p w14:paraId="0EA09FCD" w14:textId="77777777" w:rsidR="007178CF" w:rsidRPr="00F867BF" w:rsidRDefault="007178CF" w:rsidP="00B91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3D0D" w:rsidRPr="00F867BF" w14:paraId="2FC055C0" w14:textId="77777777" w:rsidTr="00FB3B20">
        <w:trPr>
          <w:trHeight w:val="60"/>
        </w:trPr>
        <w:tc>
          <w:tcPr>
            <w:tcW w:w="2138" w:type="pct"/>
            <w:shd w:val="clear" w:color="auto" w:fill="auto"/>
          </w:tcPr>
          <w:p w14:paraId="690F5AE5" w14:textId="77777777" w:rsidR="00A73D0D" w:rsidRPr="00F867BF" w:rsidRDefault="00A73D0D" w:rsidP="00FB3B2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5" w:type="pct"/>
            <w:shd w:val="clear" w:color="auto" w:fill="auto"/>
          </w:tcPr>
          <w:p w14:paraId="0D1EF72F" w14:textId="77777777" w:rsidR="00A73D0D" w:rsidRPr="00F867BF" w:rsidRDefault="00A73D0D" w:rsidP="00B91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715" w:type="pct"/>
            <w:shd w:val="clear" w:color="auto" w:fill="auto"/>
          </w:tcPr>
          <w:p w14:paraId="77FD8071" w14:textId="77777777" w:rsidR="00A73D0D" w:rsidRPr="00F867BF" w:rsidRDefault="00A73D0D" w:rsidP="00B91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715" w:type="pct"/>
            <w:shd w:val="clear" w:color="auto" w:fill="auto"/>
          </w:tcPr>
          <w:p w14:paraId="53355BFF" w14:textId="77777777" w:rsidR="00A73D0D" w:rsidRPr="00F867BF" w:rsidRDefault="00A73D0D" w:rsidP="00B91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717" w:type="pct"/>
            <w:shd w:val="clear" w:color="auto" w:fill="auto"/>
          </w:tcPr>
          <w:p w14:paraId="411723AC" w14:textId="77777777" w:rsidR="00A73D0D" w:rsidRPr="00F867BF" w:rsidRDefault="00A73D0D" w:rsidP="00B91A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B3B20" w:rsidRPr="00F867BF" w14:paraId="0F33F41B" w14:textId="77777777" w:rsidTr="00FB3B20">
        <w:tc>
          <w:tcPr>
            <w:tcW w:w="2138" w:type="pct"/>
            <w:shd w:val="clear" w:color="auto" w:fill="auto"/>
          </w:tcPr>
          <w:p w14:paraId="131AD56F" w14:textId="77777777" w:rsidR="00FB3B20" w:rsidRPr="00F867BF" w:rsidRDefault="00FB3B20" w:rsidP="00FB3B2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715" w:type="pct"/>
            <w:shd w:val="clear" w:color="auto" w:fill="auto"/>
          </w:tcPr>
          <w:p w14:paraId="077AD0CE" w14:textId="77777777" w:rsidR="00FB3B20" w:rsidRPr="00F867BF" w:rsidRDefault="00FB3B20" w:rsidP="00FB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715" w:type="pct"/>
            <w:shd w:val="clear" w:color="auto" w:fill="auto"/>
          </w:tcPr>
          <w:p w14:paraId="0DA91B46" w14:textId="77777777" w:rsidR="00FB3B20" w:rsidRPr="00F867BF" w:rsidRDefault="00FB3B20" w:rsidP="00FB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cs/>
              </w:rPr>
            </w:pPr>
          </w:p>
        </w:tc>
        <w:tc>
          <w:tcPr>
            <w:tcW w:w="715" w:type="pct"/>
            <w:shd w:val="clear" w:color="auto" w:fill="auto"/>
          </w:tcPr>
          <w:p w14:paraId="2B87F4E4" w14:textId="77777777" w:rsidR="00FB3B20" w:rsidRPr="00F867BF" w:rsidRDefault="00FB3B20" w:rsidP="00FB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14:paraId="19CAABF7" w14:textId="77777777" w:rsidR="00FB3B20" w:rsidRPr="00F867BF" w:rsidRDefault="00FB3B20" w:rsidP="00FB3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B3B20" w:rsidRPr="00F867BF" w14:paraId="20CE810D" w14:textId="77777777" w:rsidTr="00FB3B20">
        <w:tc>
          <w:tcPr>
            <w:tcW w:w="2138" w:type="pct"/>
            <w:shd w:val="clear" w:color="auto" w:fill="auto"/>
          </w:tcPr>
          <w:p w14:paraId="57286D53" w14:textId="77777777" w:rsidR="00FB3B20" w:rsidRPr="00F867BF" w:rsidRDefault="00FB3B20" w:rsidP="00FB3B2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715" w:type="pct"/>
            <w:shd w:val="clear" w:color="auto" w:fill="auto"/>
          </w:tcPr>
          <w:p w14:paraId="44F6E7DD" w14:textId="77777777" w:rsidR="00FB3B20" w:rsidRPr="00F867BF" w:rsidRDefault="00FB3B20" w:rsidP="00FB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F867BF">
              <w:t>-</w:t>
            </w:r>
          </w:p>
        </w:tc>
        <w:tc>
          <w:tcPr>
            <w:tcW w:w="715" w:type="pct"/>
            <w:shd w:val="clear" w:color="auto" w:fill="auto"/>
          </w:tcPr>
          <w:p w14:paraId="4F29D38A" w14:textId="77777777" w:rsidR="00FB3B20" w:rsidRPr="00F867BF" w:rsidRDefault="00FB3B20" w:rsidP="00FB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cs/>
              </w:rPr>
            </w:pPr>
            <w:r w:rsidRPr="00F867BF">
              <w:t>-</w:t>
            </w:r>
          </w:p>
        </w:tc>
        <w:tc>
          <w:tcPr>
            <w:tcW w:w="715" w:type="pct"/>
            <w:shd w:val="clear" w:color="auto" w:fill="auto"/>
          </w:tcPr>
          <w:p w14:paraId="12A52F33" w14:textId="77777777" w:rsidR="00FB3B20" w:rsidRPr="00F867BF" w:rsidRDefault="00FB3B20" w:rsidP="00FB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cs/>
              </w:rPr>
            </w:pPr>
            <w:r w:rsidRPr="00F867BF">
              <w:t>490</w:t>
            </w:r>
          </w:p>
        </w:tc>
        <w:tc>
          <w:tcPr>
            <w:tcW w:w="717" w:type="pct"/>
            <w:shd w:val="clear" w:color="auto" w:fill="auto"/>
          </w:tcPr>
          <w:p w14:paraId="661077BD" w14:textId="77777777" w:rsidR="00FB3B20" w:rsidRPr="00F867BF" w:rsidRDefault="00FB3B20" w:rsidP="00FB3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245</w:t>
            </w:r>
          </w:p>
        </w:tc>
      </w:tr>
      <w:tr w:rsidR="00FB3B20" w:rsidRPr="00F867BF" w14:paraId="4C37187D" w14:textId="77777777" w:rsidTr="00FB3B20">
        <w:tc>
          <w:tcPr>
            <w:tcW w:w="2138" w:type="pct"/>
            <w:shd w:val="clear" w:color="auto" w:fill="auto"/>
          </w:tcPr>
          <w:p w14:paraId="2D399F13" w14:textId="77777777" w:rsidR="00FB3B20" w:rsidRPr="00F867BF" w:rsidRDefault="00FB3B20" w:rsidP="00FB3B2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715" w:type="pct"/>
            <w:shd w:val="clear" w:color="auto" w:fill="auto"/>
          </w:tcPr>
          <w:p w14:paraId="16985D18" w14:textId="62FA66C6" w:rsidR="00FB3B20" w:rsidRPr="00F867BF" w:rsidRDefault="00FB3B20" w:rsidP="00FB3B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F867BF">
              <w:rPr>
                <w:rFonts w:hint="cs"/>
                <w:cs/>
              </w:rPr>
              <w:t>99</w:t>
            </w:r>
          </w:p>
        </w:tc>
        <w:tc>
          <w:tcPr>
            <w:tcW w:w="715" w:type="pct"/>
            <w:shd w:val="clear" w:color="auto" w:fill="auto"/>
          </w:tcPr>
          <w:p w14:paraId="6E38163E" w14:textId="77777777" w:rsidR="00FB3B20" w:rsidRPr="00F867BF" w:rsidRDefault="00FB3B20" w:rsidP="00FB3B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cs/>
              </w:rPr>
            </w:pPr>
            <w:r w:rsidRPr="00F867BF">
              <w:t>35</w:t>
            </w:r>
          </w:p>
        </w:tc>
        <w:tc>
          <w:tcPr>
            <w:tcW w:w="715" w:type="pct"/>
            <w:shd w:val="clear" w:color="auto" w:fill="auto"/>
          </w:tcPr>
          <w:p w14:paraId="78BA2F06" w14:textId="77777777" w:rsidR="00FB3B20" w:rsidRPr="00F867BF" w:rsidRDefault="00FB3B20" w:rsidP="00FB3B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</w:pPr>
            <w:r w:rsidRPr="00F867BF">
              <w:t>-</w:t>
            </w:r>
          </w:p>
        </w:tc>
        <w:tc>
          <w:tcPr>
            <w:tcW w:w="717" w:type="pct"/>
            <w:shd w:val="clear" w:color="auto" w:fill="auto"/>
          </w:tcPr>
          <w:p w14:paraId="19AAE59B" w14:textId="77777777" w:rsidR="00FB3B20" w:rsidRPr="00F867BF" w:rsidRDefault="00FB3B20" w:rsidP="00FB3B2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3B20" w:rsidRPr="00F867BF" w14:paraId="31229D2E" w14:textId="77777777" w:rsidTr="00FB3B20">
        <w:trPr>
          <w:trHeight w:val="60"/>
        </w:trPr>
        <w:tc>
          <w:tcPr>
            <w:tcW w:w="2138" w:type="pct"/>
            <w:shd w:val="clear" w:color="auto" w:fill="auto"/>
          </w:tcPr>
          <w:p w14:paraId="78B3618D" w14:textId="77777777" w:rsidR="00FB3B20" w:rsidRPr="00F867BF" w:rsidRDefault="00FB3B20" w:rsidP="00FB3B2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5" w:type="pct"/>
            <w:shd w:val="clear" w:color="auto" w:fill="auto"/>
          </w:tcPr>
          <w:p w14:paraId="14B25EE1" w14:textId="4DFDCC7F" w:rsidR="00FB3B20" w:rsidRPr="00F867BF" w:rsidRDefault="00FB3B20" w:rsidP="00FB3B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F867BF">
              <w:rPr>
                <w:rFonts w:hint="cs"/>
                <w:b/>
                <w:bCs/>
                <w:cs/>
              </w:rPr>
              <w:t>99</w:t>
            </w:r>
          </w:p>
        </w:tc>
        <w:tc>
          <w:tcPr>
            <w:tcW w:w="715" w:type="pct"/>
            <w:shd w:val="clear" w:color="auto" w:fill="auto"/>
          </w:tcPr>
          <w:p w14:paraId="19EE8C92" w14:textId="77777777" w:rsidR="00FB3B20" w:rsidRPr="00F867BF" w:rsidRDefault="00FB3B20" w:rsidP="00FB3B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35</w:t>
            </w:r>
          </w:p>
        </w:tc>
        <w:tc>
          <w:tcPr>
            <w:tcW w:w="715" w:type="pct"/>
            <w:shd w:val="clear" w:color="auto" w:fill="auto"/>
          </w:tcPr>
          <w:p w14:paraId="6F9384AB" w14:textId="0C2362F7" w:rsidR="00FB3B20" w:rsidRPr="00F867BF" w:rsidRDefault="00FB3B20" w:rsidP="00FB3B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490</w:t>
            </w:r>
          </w:p>
        </w:tc>
        <w:tc>
          <w:tcPr>
            <w:tcW w:w="717" w:type="pct"/>
            <w:shd w:val="clear" w:color="auto" w:fill="auto"/>
          </w:tcPr>
          <w:p w14:paraId="095586D7" w14:textId="77777777" w:rsidR="00FB3B20" w:rsidRPr="00F867BF" w:rsidRDefault="00FB3B20" w:rsidP="00FB3B2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245</w:t>
            </w:r>
          </w:p>
        </w:tc>
      </w:tr>
      <w:tr w:rsidR="00FB3B20" w:rsidRPr="00F867BF" w14:paraId="2F4A1F36" w14:textId="77777777" w:rsidTr="00FB3B20">
        <w:tc>
          <w:tcPr>
            <w:tcW w:w="2138" w:type="pct"/>
            <w:shd w:val="clear" w:color="auto" w:fill="auto"/>
          </w:tcPr>
          <w:p w14:paraId="17F4B499" w14:textId="77777777" w:rsidR="00FB3B20" w:rsidRPr="00F867BF" w:rsidRDefault="00FB3B20" w:rsidP="00FB3B2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5" w:type="pct"/>
            <w:shd w:val="clear" w:color="auto" w:fill="auto"/>
          </w:tcPr>
          <w:p w14:paraId="21C0FE9E" w14:textId="77777777" w:rsidR="00FB3B20" w:rsidRPr="00F867BF" w:rsidRDefault="00FB3B20" w:rsidP="00FB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715" w:type="pct"/>
            <w:shd w:val="clear" w:color="auto" w:fill="auto"/>
          </w:tcPr>
          <w:p w14:paraId="03F4AD3F" w14:textId="77777777" w:rsidR="00FB3B20" w:rsidRPr="00F867BF" w:rsidRDefault="00FB3B20" w:rsidP="00FB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cs/>
              </w:rPr>
            </w:pPr>
          </w:p>
        </w:tc>
        <w:tc>
          <w:tcPr>
            <w:tcW w:w="715" w:type="pct"/>
            <w:shd w:val="clear" w:color="auto" w:fill="auto"/>
          </w:tcPr>
          <w:p w14:paraId="5CA7060D" w14:textId="77777777" w:rsidR="00FB3B20" w:rsidRPr="00F867BF" w:rsidRDefault="00FB3B20" w:rsidP="00FB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14:paraId="0EA01B75" w14:textId="77777777" w:rsidR="00FB3B20" w:rsidRPr="00F867BF" w:rsidRDefault="00FB3B20" w:rsidP="00FB3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B3B20" w:rsidRPr="00F867BF" w14:paraId="7B43B475" w14:textId="77777777" w:rsidTr="00FB3B20">
        <w:tc>
          <w:tcPr>
            <w:tcW w:w="2138" w:type="pct"/>
            <w:shd w:val="clear" w:color="auto" w:fill="auto"/>
          </w:tcPr>
          <w:p w14:paraId="499C2DF0" w14:textId="77777777" w:rsidR="00FB3B20" w:rsidRPr="00F867BF" w:rsidRDefault="00FB3B20" w:rsidP="00FB3B2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715" w:type="pct"/>
            <w:shd w:val="clear" w:color="auto" w:fill="auto"/>
          </w:tcPr>
          <w:p w14:paraId="079B296E" w14:textId="77777777" w:rsidR="00FB3B20" w:rsidRPr="00F867BF" w:rsidRDefault="00FB3B20" w:rsidP="00FB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715" w:type="pct"/>
            <w:shd w:val="clear" w:color="auto" w:fill="auto"/>
          </w:tcPr>
          <w:p w14:paraId="6691213F" w14:textId="77777777" w:rsidR="00FB3B20" w:rsidRPr="00F867BF" w:rsidRDefault="00FB3B20" w:rsidP="00FB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cs/>
              </w:rPr>
            </w:pPr>
          </w:p>
        </w:tc>
        <w:tc>
          <w:tcPr>
            <w:tcW w:w="715" w:type="pct"/>
            <w:shd w:val="clear" w:color="auto" w:fill="auto"/>
          </w:tcPr>
          <w:p w14:paraId="68B5683E" w14:textId="77777777" w:rsidR="00FB3B20" w:rsidRPr="00F867BF" w:rsidRDefault="00FB3B20" w:rsidP="00FB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14:paraId="126D041E" w14:textId="77777777" w:rsidR="00FB3B20" w:rsidRPr="00F867BF" w:rsidRDefault="00FB3B20" w:rsidP="00FB3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B3B20" w:rsidRPr="00F867BF" w14:paraId="1047639A" w14:textId="77777777" w:rsidTr="00FB3B20">
        <w:tc>
          <w:tcPr>
            <w:tcW w:w="2138" w:type="pct"/>
            <w:shd w:val="clear" w:color="auto" w:fill="auto"/>
          </w:tcPr>
          <w:p w14:paraId="6F6EEA3B" w14:textId="77777777" w:rsidR="00FB3B20" w:rsidRPr="00F867BF" w:rsidRDefault="00FB3B20" w:rsidP="00FB3B2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15" w:type="pct"/>
            <w:shd w:val="clear" w:color="auto" w:fill="auto"/>
          </w:tcPr>
          <w:p w14:paraId="0D1CD1D9" w14:textId="77777777" w:rsidR="00FB3B20" w:rsidRPr="00F867BF" w:rsidRDefault="00FB3B20" w:rsidP="00FB3B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F867BF">
              <w:t>-</w:t>
            </w:r>
          </w:p>
        </w:tc>
        <w:tc>
          <w:tcPr>
            <w:tcW w:w="715" w:type="pct"/>
            <w:shd w:val="clear" w:color="auto" w:fill="auto"/>
          </w:tcPr>
          <w:p w14:paraId="25AB216A" w14:textId="77777777" w:rsidR="00FB3B20" w:rsidRPr="00F867BF" w:rsidRDefault="00FB3B20" w:rsidP="00FB3B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cs/>
              </w:rPr>
            </w:pPr>
            <w:r w:rsidRPr="00F867BF">
              <w:t>-</w:t>
            </w:r>
          </w:p>
        </w:tc>
        <w:tc>
          <w:tcPr>
            <w:tcW w:w="715" w:type="pct"/>
            <w:shd w:val="clear" w:color="auto" w:fill="auto"/>
          </w:tcPr>
          <w:p w14:paraId="312DA019" w14:textId="77777777" w:rsidR="00FB3B20" w:rsidRPr="00F867BF" w:rsidRDefault="00FB3B20" w:rsidP="00FB3B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</w:pPr>
            <w:r w:rsidRPr="00F867BF">
              <w:t>89</w:t>
            </w:r>
          </w:p>
        </w:tc>
        <w:tc>
          <w:tcPr>
            <w:tcW w:w="717" w:type="pct"/>
            <w:shd w:val="clear" w:color="auto" w:fill="auto"/>
          </w:tcPr>
          <w:p w14:paraId="3E63A896" w14:textId="77777777" w:rsidR="00FB3B20" w:rsidRPr="00F867BF" w:rsidRDefault="00FB3B20" w:rsidP="00FB3B2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B3B20" w:rsidRPr="00F867BF" w14:paraId="14D5EB88" w14:textId="77777777" w:rsidTr="00FB3B2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60"/>
        </w:trPr>
        <w:tc>
          <w:tcPr>
            <w:tcW w:w="2138" w:type="pct"/>
            <w:tcBorders>
              <w:top w:val="nil"/>
              <w:bottom w:val="nil"/>
            </w:tcBorders>
            <w:shd w:val="clear" w:color="auto" w:fill="auto"/>
          </w:tcPr>
          <w:p w14:paraId="1DC4CE02" w14:textId="77777777" w:rsidR="00FB3B20" w:rsidRPr="00F867BF" w:rsidRDefault="00FB3B20" w:rsidP="00FB3B2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5" w:type="pct"/>
            <w:tcBorders>
              <w:top w:val="nil"/>
              <w:bottom w:val="nil"/>
            </w:tcBorders>
            <w:shd w:val="clear" w:color="auto" w:fill="auto"/>
          </w:tcPr>
          <w:p w14:paraId="221FEC02" w14:textId="77777777" w:rsidR="00FB3B20" w:rsidRPr="00F867BF" w:rsidRDefault="00FB3B20" w:rsidP="00FB3B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F867BF">
              <w:rPr>
                <w:b/>
                <w:bCs/>
              </w:rPr>
              <w:t>-</w:t>
            </w:r>
          </w:p>
        </w:tc>
        <w:tc>
          <w:tcPr>
            <w:tcW w:w="715" w:type="pct"/>
            <w:tcBorders>
              <w:top w:val="nil"/>
              <w:bottom w:val="nil"/>
            </w:tcBorders>
            <w:shd w:val="clear" w:color="auto" w:fill="auto"/>
          </w:tcPr>
          <w:p w14:paraId="3DADD4EE" w14:textId="77777777" w:rsidR="00FB3B20" w:rsidRPr="00F867BF" w:rsidRDefault="00FB3B20" w:rsidP="00FB3B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b/>
                <w:bCs/>
              </w:rPr>
            </w:pPr>
            <w:r w:rsidRPr="00F867BF">
              <w:rPr>
                <w:b/>
                <w:bCs/>
              </w:rPr>
              <w:t>-</w:t>
            </w:r>
          </w:p>
        </w:tc>
        <w:tc>
          <w:tcPr>
            <w:tcW w:w="715" w:type="pct"/>
            <w:tcBorders>
              <w:top w:val="nil"/>
              <w:bottom w:val="nil"/>
            </w:tcBorders>
            <w:shd w:val="clear" w:color="auto" w:fill="auto"/>
          </w:tcPr>
          <w:p w14:paraId="50CE7DE2" w14:textId="77777777" w:rsidR="00FB3B20" w:rsidRPr="00F867BF" w:rsidRDefault="00FB3B20" w:rsidP="00FB3B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b/>
                <w:bCs/>
              </w:rPr>
            </w:pPr>
            <w:r w:rsidRPr="00F867BF">
              <w:rPr>
                <w:b/>
                <w:bCs/>
              </w:rPr>
              <w:t>89</w:t>
            </w:r>
          </w:p>
        </w:tc>
        <w:tc>
          <w:tcPr>
            <w:tcW w:w="717" w:type="pct"/>
            <w:tcBorders>
              <w:top w:val="nil"/>
              <w:bottom w:val="nil"/>
            </w:tcBorders>
            <w:shd w:val="clear" w:color="auto" w:fill="auto"/>
          </w:tcPr>
          <w:p w14:paraId="1CC035A0" w14:textId="77777777" w:rsidR="00FB3B20" w:rsidRPr="00F867BF" w:rsidRDefault="00FB3B20" w:rsidP="00FB3B2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FB3B20" w:rsidRPr="00F867BF" w14:paraId="7FFB7B29" w14:textId="77777777" w:rsidTr="00FB3B2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60"/>
        </w:trPr>
        <w:tc>
          <w:tcPr>
            <w:tcW w:w="2138" w:type="pct"/>
            <w:tcBorders>
              <w:top w:val="nil"/>
              <w:bottom w:val="nil"/>
            </w:tcBorders>
            <w:shd w:val="clear" w:color="auto" w:fill="auto"/>
          </w:tcPr>
          <w:p w14:paraId="6DB980EB" w14:textId="77777777" w:rsidR="00FB3B20" w:rsidRPr="00F867BF" w:rsidRDefault="00FB3B20" w:rsidP="00FB3B2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5" w:type="pct"/>
            <w:tcBorders>
              <w:top w:val="nil"/>
              <w:bottom w:val="nil"/>
            </w:tcBorders>
            <w:shd w:val="clear" w:color="auto" w:fill="auto"/>
          </w:tcPr>
          <w:p w14:paraId="0093A046" w14:textId="77777777" w:rsidR="00FB3B20" w:rsidRPr="00F867BF" w:rsidRDefault="00FB3B20" w:rsidP="00FB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715" w:type="pct"/>
            <w:tcBorders>
              <w:top w:val="nil"/>
              <w:bottom w:val="nil"/>
            </w:tcBorders>
            <w:shd w:val="clear" w:color="auto" w:fill="auto"/>
          </w:tcPr>
          <w:p w14:paraId="3A785C4C" w14:textId="77777777" w:rsidR="00FB3B20" w:rsidRPr="00F867BF" w:rsidRDefault="00FB3B20" w:rsidP="00FB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715" w:type="pct"/>
            <w:tcBorders>
              <w:top w:val="nil"/>
              <w:bottom w:val="nil"/>
            </w:tcBorders>
            <w:shd w:val="clear" w:color="auto" w:fill="auto"/>
          </w:tcPr>
          <w:p w14:paraId="3679924C" w14:textId="77777777" w:rsidR="00FB3B20" w:rsidRPr="00F867BF" w:rsidRDefault="00FB3B20" w:rsidP="00FB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717" w:type="pct"/>
            <w:tcBorders>
              <w:top w:val="nil"/>
              <w:bottom w:val="nil"/>
            </w:tcBorders>
            <w:shd w:val="clear" w:color="auto" w:fill="auto"/>
          </w:tcPr>
          <w:p w14:paraId="70EE45DF" w14:textId="77777777" w:rsidR="00FB3B20" w:rsidRPr="00F867BF" w:rsidRDefault="00FB3B20" w:rsidP="00FB3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B3B20" w:rsidRPr="00F867BF" w14:paraId="7412C1EE" w14:textId="77777777" w:rsidTr="00FB3B2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60"/>
        </w:trPr>
        <w:tc>
          <w:tcPr>
            <w:tcW w:w="2138" w:type="pct"/>
            <w:tcBorders>
              <w:top w:val="nil"/>
              <w:bottom w:val="nil"/>
            </w:tcBorders>
            <w:shd w:val="clear" w:color="auto" w:fill="auto"/>
          </w:tcPr>
          <w:p w14:paraId="6DB0DD89" w14:textId="77777777" w:rsidR="00FB3B20" w:rsidRPr="00F867BF" w:rsidRDefault="00FB3B20" w:rsidP="00FB3B2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F867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ไม่</w:t>
            </w:r>
            <w:r w:rsidRPr="00F867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715" w:type="pct"/>
            <w:tcBorders>
              <w:top w:val="nil"/>
              <w:bottom w:val="nil"/>
            </w:tcBorders>
            <w:shd w:val="clear" w:color="auto" w:fill="auto"/>
          </w:tcPr>
          <w:p w14:paraId="352FC489" w14:textId="77777777" w:rsidR="00FB3B20" w:rsidRPr="00F867BF" w:rsidRDefault="00FB3B20" w:rsidP="00FB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715" w:type="pct"/>
            <w:tcBorders>
              <w:top w:val="nil"/>
              <w:bottom w:val="nil"/>
            </w:tcBorders>
            <w:shd w:val="clear" w:color="auto" w:fill="auto"/>
          </w:tcPr>
          <w:p w14:paraId="049387AD" w14:textId="77777777" w:rsidR="00FB3B20" w:rsidRPr="00F867BF" w:rsidRDefault="00FB3B20" w:rsidP="00FB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715" w:type="pct"/>
            <w:tcBorders>
              <w:top w:val="nil"/>
              <w:bottom w:val="nil"/>
            </w:tcBorders>
            <w:shd w:val="clear" w:color="auto" w:fill="auto"/>
          </w:tcPr>
          <w:p w14:paraId="2AC8AB66" w14:textId="77777777" w:rsidR="00FB3B20" w:rsidRPr="00F867BF" w:rsidRDefault="00FB3B20" w:rsidP="00FB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717" w:type="pct"/>
            <w:tcBorders>
              <w:top w:val="nil"/>
              <w:bottom w:val="nil"/>
            </w:tcBorders>
            <w:shd w:val="clear" w:color="auto" w:fill="auto"/>
          </w:tcPr>
          <w:p w14:paraId="6F6440B1" w14:textId="77777777" w:rsidR="00FB3B20" w:rsidRPr="00F867BF" w:rsidRDefault="00FB3B20" w:rsidP="00FB3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B3B20" w:rsidRPr="00F867BF" w14:paraId="7371DA24" w14:textId="77777777" w:rsidTr="00FB3B2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60"/>
        </w:trPr>
        <w:tc>
          <w:tcPr>
            <w:tcW w:w="2138" w:type="pct"/>
            <w:tcBorders>
              <w:top w:val="nil"/>
              <w:bottom w:val="nil"/>
            </w:tcBorders>
            <w:shd w:val="clear" w:color="auto" w:fill="auto"/>
          </w:tcPr>
          <w:p w14:paraId="0EA6BC94" w14:textId="77777777" w:rsidR="00FB3B20" w:rsidRPr="00F867BF" w:rsidRDefault="00FB3B20" w:rsidP="00FB3B2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715" w:type="pct"/>
            <w:tcBorders>
              <w:top w:val="nil"/>
              <w:bottom w:val="nil"/>
            </w:tcBorders>
            <w:shd w:val="clear" w:color="auto" w:fill="auto"/>
          </w:tcPr>
          <w:p w14:paraId="2D9D29A5" w14:textId="77777777" w:rsidR="00FB3B20" w:rsidRPr="00F867BF" w:rsidRDefault="00FB3B20" w:rsidP="00FB3B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F867BF">
              <w:t>-</w:t>
            </w:r>
          </w:p>
        </w:tc>
        <w:tc>
          <w:tcPr>
            <w:tcW w:w="715" w:type="pct"/>
            <w:tcBorders>
              <w:top w:val="nil"/>
              <w:bottom w:val="nil"/>
            </w:tcBorders>
            <w:shd w:val="clear" w:color="auto" w:fill="auto"/>
          </w:tcPr>
          <w:p w14:paraId="01537B68" w14:textId="77777777" w:rsidR="00FB3B20" w:rsidRPr="00F867BF" w:rsidRDefault="00FB3B20" w:rsidP="00FB3B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</w:pPr>
            <w:r w:rsidRPr="00F867BF">
              <w:t>-</w:t>
            </w:r>
          </w:p>
        </w:tc>
        <w:tc>
          <w:tcPr>
            <w:tcW w:w="715" w:type="pct"/>
            <w:tcBorders>
              <w:top w:val="nil"/>
              <w:bottom w:val="nil"/>
            </w:tcBorders>
            <w:shd w:val="clear" w:color="auto" w:fill="auto"/>
          </w:tcPr>
          <w:p w14:paraId="7AB1FDCC" w14:textId="77777777" w:rsidR="00FB3B20" w:rsidRPr="00F867BF" w:rsidRDefault="00FB3B20" w:rsidP="00FB3B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</w:pPr>
            <w:r w:rsidRPr="00F867BF">
              <w:t>132</w:t>
            </w:r>
          </w:p>
        </w:tc>
        <w:tc>
          <w:tcPr>
            <w:tcW w:w="717" w:type="pct"/>
            <w:tcBorders>
              <w:top w:val="nil"/>
              <w:bottom w:val="nil"/>
            </w:tcBorders>
            <w:shd w:val="clear" w:color="auto" w:fill="auto"/>
          </w:tcPr>
          <w:p w14:paraId="19628415" w14:textId="77777777" w:rsidR="00FB3B20" w:rsidRPr="00F867BF" w:rsidRDefault="00FB3B20" w:rsidP="00FB3B2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3B20" w:rsidRPr="00F867BF" w14:paraId="28BD2726" w14:textId="77777777" w:rsidTr="00FB3B2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60"/>
        </w:trPr>
        <w:tc>
          <w:tcPr>
            <w:tcW w:w="2138" w:type="pct"/>
            <w:tcBorders>
              <w:top w:val="nil"/>
              <w:bottom w:val="nil"/>
            </w:tcBorders>
            <w:shd w:val="clear" w:color="auto" w:fill="auto"/>
          </w:tcPr>
          <w:p w14:paraId="71CA7FFA" w14:textId="77777777" w:rsidR="00FB3B20" w:rsidRPr="00F867BF" w:rsidRDefault="00FB3B20" w:rsidP="00FB3B2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5" w:type="pct"/>
            <w:tcBorders>
              <w:top w:val="nil"/>
              <w:bottom w:val="nil"/>
            </w:tcBorders>
            <w:shd w:val="clear" w:color="auto" w:fill="auto"/>
          </w:tcPr>
          <w:p w14:paraId="009C7F0D" w14:textId="77777777" w:rsidR="00FB3B20" w:rsidRPr="00F867BF" w:rsidRDefault="00FB3B20" w:rsidP="00FB3B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F867BF">
              <w:rPr>
                <w:b/>
                <w:bCs/>
              </w:rPr>
              <w:t>-</w:t>
            </w:r>
          </w:p>
        </w:tc>
        <w:tc>
          <w:tcPr>
            <w:tcW w:w="715" w:type="pct"/>
            <w:tcBorders>
              <w:top w:val="nil"/>
              <w:bottom w:val="nil"/>
            </w:tcBorders>
            <w:shd w:val="clear" w:color="auto" w:fill="auto"/>
          </w:tcPr>
          <w:p w14:paraId="0EC2D87D" w14:textId="77777777" w:rsidR="00FB3B20" w:rsidRPr="00F867BF" w:rsidRDefault="00FB3B20" w:rsidP="00FB3B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b/>
                <w:bCs/>
              </w:rPr>
            </w:pPr>
            <w:r w:rsidRPr="00F867BF">
              <w:rPr>
                <w:b/>
                <w:bCs/>
              </w:rPr>
              <w:t>-</w:t>
            </w:r>
          </w:p>
        </w:tc>
        <w:tc>
          <w:tcPr>
            <w:tcW w:w="715" w:type="pct"/>
            <w:tcBorders>
              <w:top w:val="nil"/>
              <w:bottom w:val="nil"/>
            </w:tcBorders>
            <w:shd w:val="clear" w:color="auto" w:fill="auto"/>
          </w:tcPr>
          <w:p w14:paraId="63F7E0D1" w14:textId="77777777" w:rsidR="00FB3B20" w:rsidRPr="00F867BF" w:rsidRDefault="00FB3B20" w:rsidP="00FB3B2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rPr>
                <w:b/>
                <w:bCs/>
              </w:rPr>
            </w:pPr>
            <w:r w:rsidRPr="00F867BF">
              <w:rPr>
                <w:b/>
                <w:bCs/>
              </w:rPr>
              <w:t>132</w:t>
            </w:r>
          </w:p>
        </w:tc>
        <w:tc>
          <w:tcPr>
            <w:tcW w:w="717" w:type="pct"/>
            <w:tcBorders>
              <w:top w:val="nil"/>
              <w:bottom w:val="nil"/>
            </w:tcBorders>
            <w:shd w:val="clear" w:color="auto" w:fill="auto"/>
          </w:tcPr>
          <w:p w14:paraId="37789A1D" w14:textId="77777777" w:rsidR="00FB3B20" w:rsidRPr="00F867BF" w:rsidRDefault="00FB3B20" w:rsidP="00FB3B2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5204AAB" w14:textId="77777777" w:rsidR="009D3970" w:rsidRPr="00F867BF" w:rsidRDefault="009D3970" w:rsidP="00347476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504" w:type="dxa"/>
        <w:tblLayout w:type="fixed"/>
        <w:tblLook w:val="0000" w:firstRow="0" w:lastRow="0" w:firstColumn="0" w:lastColumn="0" w:noHBand="0" w:noVBand="0"/>
      </w:tblPr>
      <w:tblGrid>
        <w:gridCol w:w="2824"/>
        <w:gridCol w:w="1138"/>
        <w:gridCol w:w="1384"/>
        <w:gridCol w:w="1386"/>
        <w:gridCol w:w="1384"/>
        <w:gridCol w:w="1388"/>
      </w:tblGrid>
      <w:tr w:rsidR="008C38B8" w:rsidRPr="00F867BF" w14:paraId="2184F3BE" w14:textId="77777777" w:rsidTr="00B91A96">
        <w:trPr>
          <w:trHeight w:val="80"/>
        </w:trPr>
        <w:tc>
          <w:tcPr>
            <w:tcW w:w="1486" w:type="pct"/>
            <w:vAlign w:val="bottom"/>
          </w:tcPr>
          <w:p w14:paraId="11BBBEE0" w14:textId="77777777" w:rsidR="008C38B8" w:rsidRPr="00F867BF" w:rsidRDefault="008C38B8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9" w:type="pct"/>
          </w:tcPr>
          <w:p w14:paraId="6A964C6C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3"/>
              <w:jc w:val="center"/>
              <w:rPr>
                <w:b/>
                <w:bCs/>
                <w:i/>
                <w:iCs/>
                <w:cs/>
              </w:rPr>
            </w:pPr>
            <w:r w:rsidRPr="00F867BF">
              <w:rPr>
                <w:b/>
                <w:bCs/>
                <w:i/>
                <w:iCs/>
                <w:cs/>
              </w:rPr>
              <w:t>อัตราดอกเบี้ย</w:t>
            </w:r>
          </w:p>
        </w:tc>
        <w:tc>
          <w:tcPr>
            <w:tcW w:w="2916" w:type="pct"/>
            <w:gridSpan w:val="4"/>
            <w:tcBorders>
              <w:bottom w:val="single" w:sz="4" w:space="0" w:color="auto"/>
            </w:tcBorders>
            <w:vAlign w:val="bottom"/>
          </w:tcPr>
          <w:p w14:paraId="22FEBC27" w14:textId="77777777" w:rsidR="008C38B8" w:rsidRPr="00F867BF" w:rsidRDefault="008C38B8" w:rsidP="00B91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F867BF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C38B8" w:rsidRPr="00F867BF" w14:paraId="4BD8171B" w14:textId="77777777" w:rsidTr="00B91A96">
        <w:trPr>
          <w:trHeight w:val="829"/>
        </w:trPr>
        <w:tc>
          <w:tcPr>
            <w:tcW w:w="1486" w:type="pct"/>
            <w:vAlign w:val="bottom"/>
          </w:tcPr>
          <w:p w14:paraId="0487961F" w14:textId="5068BB91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b/>
                <w:bCs/>
                <w:i/>
                <w:iCs/>
              </w:rPr>
            </w:pPr>
            <w:r w:rsidRPr="00F867BF">
              <w:rPr>
                <w:b/>
                <w:bCs/>
                <w:i/>
                <w:iCs/>
                <w:cs/>
              </w:rPr>
              <w:t>เงินกู้ยืม</w:t>
            </w:r>
            <w:r w:rsidR="00481C3E" w:rsidRPr="00F867BF">
              <w:rPr>
                <w:rFonts w:hint="cs"/>
                <w:b/>
                <w:bCs/>
                <w:i/>
                <w:iCs/>
                <w:cs/>
              </w:rPr>
              <w:t>ระยะสั้น</w:t>
            </w:r>
          </w:p>
        </w:tc>
        <w:tc>
          <w:tcPr>
            <w:tcW w:w="599" w:type="pct"/>
            <w:vAlign w:val="bottom"/>
          </w:tcPr>
          <w:p w14:paraId="6096CB6C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1"/>
              <w:jc w:val="center"/>
              <w:rPr>
                <w:cs/>
              </w:rPr>
            </w:pPr>
            <w:r w:rsidRPr="00F867BF">
              <w:rPr>
                <w:cs/>
              </w:rPr>
              <w:t xml:space="preserve">ณ วันที่ </w:t>
            </w:r>
            <w:r w:rsidRPr="00F867BF">
              <w:rPr>
                <w:cs/>
              </w:rPr>
              <w:br/>
            </w:r>
            <w:r w:rsidRPr="00F867BF">
              <w:t>31</w:t>
            </w:r>
            <w:r w:rsidRPr="00F867BF">
              <w:rPr>
                <w:cs/>
              </w:rPr>
              <w:t xml:space="preserve"> ธันวาคม</w:t>
            </w:r>
          </w:p>
        </w:tc>
        <w:tc>
          <w:tcPr>
            <w:tcW w:w="728" w:type="pct"/>
            <w:tcBorders>
              <w:top w:val="single" w:sz="4" w:space="0" w:color="auto"/>
            </w:tcBorders>
            <w:vAlign w:val="bottom"/>
          </w:tcPr>
          <w:p w14:paraId="1406D5DD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4"/>
              <w:jc w:val="center"/>
              <w:rPr>
                <w:cs/>
              </w:rPr>
            </w:pPr>
            <w:r w:rsidRPr="00F867BF">
              <w:rPr>
                <w:cs/>
              </w:rPr>
              <w:t xml:space="preserve">ณ วันที่ </w:t>
            </w:r>
            <w:r w:rsidRPr="00F867BF">
              <w:rPr>
                <w:cs/>
              </w:rPr>
              <w:br/>
            </w:r>
            <w:r w:rsidRPr="00F867BF">
              <w:t>1</w:t>
            </w:r>
            <w:r w:rsidRPr="00F867BF">
              <w:rPr>
                <w:cs/>
              </w:rPr>
              <w:t xml:space="preserve"> มกราคม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65473AC7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4"/>
              <w:jc w:val="center"/>
              <w:rPr>
                <w:cs/>
              </w:rPr>
            </w:pPr>
            <w:r w:rsidRPr="00F867BF">
              <w:rPr>
                <w:cs/>
              </w:rPr>
              <w:t>เพิ่มขึ้น</w:t>
            </w:r>
          </w:p>
        </w:tc>
        <w:tc>
          <w:tcPr>
            <w:tcW w:w="728" w:type="pct"/>
            <w:tcBorders>
              <w:top w:val="single" w:sz="4" w:space="0" w:color="auto"/>
            </w:tcBorders>
            <w:vAlign w:val="bottom"/>
          </w:tcPr>
          <w:p w14:paraId="78A6C6AC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4"/>
              <w:jc w:val="center"/>
              <w:rPr>
                <w:cs/>
              </w:rPr>
            </w:pPr>
            <w:r w:rsidRPr="00F867BF">
              <w:rPr>
                <w:cs/>
              </w:rPr>
              <w:t>ลดลง</w:t>
            </w:r>
          </w:p>
        </w:tc>
        <w:tc>
          <w:tcPr>
            <w:tcW w:w="730" w:type="pct"/>
            <w:tcBorders>
              <w:top w:val="single" w:sz="4" w:space="0" w:color="auto"/>
            </w:tcBorders>
            <w:vAlign w:val="bottom"/>
          </w:tcPr>
          <w:p w14:paraId="3120A148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4"/>
              <w:jc w:val="center"/>
              <w:rPr>
                <w:cs/>
              </w:rPr>
            </w:pPr>
            <w:r w:rsidRPr="00F867BF">
              <w:rPr>
                <w:cs/>
              </w:rPr>
              <w:t xml:space="preserve">ณ วันที่ </w:t>
            </w:r>
            <w:r w:rsidRPr="00F867BF">
              <w:rPr>
                <w:cs/>
              </w:rPr>
              <w:br/>
            </w:r>
            <w:r w:rsidRPr="00F867BF">
              <w:t>31</w:t>
            </w:r>
            <w:r w:rsidRPr="00F867BF">
              <w:rPr>
                <w:cs/>
              </w:rPr>
              <w:t xml:space="preserve"> ธันวาคม</w:t>
            </w:r>
          </w:p>
        </w:tc>
      </w:tr>
      <w:tr w:rsidR="008C38B8" w:rsidRPr="00F867BF" w14:paraId="1D7ECB2D" w14:textId="77777777">
        <w:trPr>
          <w:trHeight w:val="80"/>
        </w:trPr>
        <w:tc>
          <w:tcPr>
            <w:tcW w:w="1486" w:type="pct"/>
            <w:vAlign w:val="bottom"/>
          </w:tcPr>
          <w:p w14:paraId="3BFB3961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99" w:type="pct"/>
          </w:tcPr>
          <w:p w14:paraId="2FD51E86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1"/>
              <w:jc w:val="center"/>
              <w:rPr>
                <w:i/>
                <w:iCs/>
                <w:cs/>
              </w:rPr>
            </w:pPr>
            <w:r w:rsidRPr="00F867BF"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2916" w:type="pct"/>
            <w:gridSpan w:val="4"/>
            <w:vAlign w:val="bottom"/>
          </w:tcPr>
          <w:p w14:paraId="1E00BDD1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 w:rsidRPr="00F867BF">
              <w:rPr>
                <w:i/>
                <w:iCs/>
                <w:cs/>
              </w:rPr>
              <w:t>(ล้านบาท)</w:t>
            </w:r>
          </w:p>
        </w:tc>
      </w:tr>
      <w:tr w:rsidR="008C38B8" w:rsidRPr="00F867BF" w14:paraId="2729A767" w14:textId="77777777">
        <w:tblPrEx>
          <w:tblLook w:val="04A0" w:firstRow="1" w:lastRow="0" w:firstColumn="1" w:lastColumn="0" w:noHBand="0" w:noVBand="1"/>
        </w:tblPrEx>
        <w:tc>
          <w:tcPr>
            <w:tcW w:w="1486" w:type="pct"/>
          </w:tcPr>
          <w:p w14:paraId="2445456E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F867BF">
              <w:rPr>
                <w:b/>
                <w:bCs/>
                <w:i/>
                <w:iCs/>
              </w:rPr>
              <w:t>2567</w:t>
            </w:r>
          </w:p>
        </w:tc>
        <w:tc>
          <w:tcPr>
            <w:tcW w:w="599" w:type="pct"/>
          </w:tcPr>
          <w:p w14:paraId="10855CC3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67446979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9" w:type="pct"/>
          </w:tcPr>
          <w:p w14:paraId="468F2F7B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7E1D6A6E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30" w:type="pct"/>
          </w:tcPr>
          <w:p w14:paraId="4988FB9E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8C38B8" w:rsidRPr="00F867BF" w14:paraId="44F934A3" w14:textId="77777777">
        <w:tblPrEx>
          <w:tblLook w:val="04A0" w:firstRow="1" w:lastRow="0" w:firstColumn="1" w:lastColumn="0" w:noHBand="0" w:noVBand="1"/>
        </w:tblPrEx>
        <w:tc>
          <w:tcPr>
            <w:tcW w:w="1486" w:type="pct"/>
          </w:tcPr>
          <w:p w14:paraId="0407ED71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F867BF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599" w:type="pct"/>
          </w:tcPr>
          <w:p w14:paraId="3F2CC56B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339E6AA5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9" w:type="pct"/>
          </w:tcPr>
          <w:p w14:paraId="5F6E0E70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28" w:type="pct"/>
          </w:tcPr>
          <w:p w14:paraId="1C2CB801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730" w:type="pct"/>
          </w:tcPr>
          <w:p w14:paraId="7A9BC59E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8C38B8" w:rsidRPr="00F867BF" w14:paraId="5E04CFC7" w14:textId="77777777">
        <w:tblPrEx>
          <w:tblLook w:val="04A0" w:firstRow="1" w:lastRow="0" w:firstColumn="1" w:lastColumn="0" w:noHBand="0" w:noVBand="1"/>
        </w:tblPrEx>
        <w:tc>
          <w:tcPr>
            <w:tcW w:w="1486" w:type="pct"/>
          </w:tcPr>
          <w:p w14:paraId="27651CF8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cs/>
              </w:rPr>
            </w:pPr>
            <w:r w:rsidRPr="00F867BF">
              <w:rPr>
                <w:cs/>
              </w:rPr>
              <w:t>บริษัท บีซีพีอาร์ จำกัด</w:t>
            </w:r>
          </w:p>
        </w:tc>
        <w:tc>
          <w:tcPr>
            <w:tcW w:w="599" w:type="pct"/>
            <w:vAlign w:val="bottom"/>
          </w:tcPr>
          <w:p w14:paraId="6D152212" w14:textId="5670BBF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867BF">
              <w:t>0.83</w:t>
            </w:r>
          </w:p>
        </w:tc>
        <w:tc>
          <w:tcPr>
            <w:tcW w:w="728" w:type="pct"/>
          </w:tcPr>
          <w:p w14:paraId="5EC8ED6B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729" w:type="pct"/>
          </w:tcPr>
          <w:p w14:paraId="5D491CD4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</w:pPr>
            <w:r w:rsidRPr="00F867BF">
              <w:t>492</w:t>
            </w:r>
          </w:p>
        </w:tc>
        <w:tc>
          <w:tcPr>
            <w:tcW w:w="728" w:type="pct"/>
          </w:tcPr>
          <w:p w14:paraId="58E3CDA0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rPr>
                <w:cs/>
              </w:rPr>
            </w:pPr>
            <w:r w:rsidRPr="00F867BF">
              <w:t>(1)</w:t>
            </w:r>
          </w:p>
        </w:tc>
        <w:tc>
          <w:tcPr>
            <w:tcW w:w="730" w:type="pct"/>
          </w:tcPr>
          <w:p w14:paraId="36546072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  <w:r w:rsidRPr="00F867BF">
              <w:t>491</w:t>
            </w:r>
          </w:p>
        </w:tc>
      </w:tr>
      <w:tr w:rsidR="008C38B8" w:rsidRPr="00F867BF" w14:paraId="2337F734" w14:textId="77777777">
        <w:tblPrEx>
          <w:tblLook w:val="04A0" w:firstRow="1" w:lastRow="0" w:firstColumn="1" w:lastColumn="0" w:noHBand="0" w:noVBand="1"/>
        </w:tblPrEx>
        <w:tc>
          <w:tcPr>
            <w:tcW w:w="1486" w:type="pct"/>
          </w:tcPr>
          <w:p w14:paraId="79A3E160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cs/>
              </w:rPr>
            </w:pPr>
            <w:r w:rsidRPr="00F867BF">
              <w:rPr>
                <w:cs/>
              </w:rPr>
              <w:t>บริษัท บางจาก รีเทล จำกัด</w:t>
            </w:r>
          </w:p>
        </w:tc>
        <w:tc>
          <w:tcPr>
            <w:tcW w:w="599" w:type="pct"/>
            <w:vAlign w:val="bottom"/>
          </w:tcPr>
          <w:p w14:paraId="1F0A2925" w14:textId="045FE385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F867BF">
              <w:t>0.83</w:t>
            </w:r>
          </w:p>
        </w:tc>
        <w:tc>
          <w:tcPr>
            <w:tcW w:w="728" w:type="pct"/>
            <w:vAlign w:val="bottom"/>
          </w:tcPr>
          <w:p w14:paraId="63D9414A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729" w:type="pct"/>
            <w:vAlign w:val="bottom"/>
          </w:tcPr>
          <w:p w14:paraId="20AA8D59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</w:pPr>
            <w:r w:rsidRPr="00F867BF">
              <w:t>87</w:t>
            </w:r>
          </w:p>
        </w:tc>
        <w:tc>
          <w:tcPr>
            <w:tcW w:w="728" w:type="pct"/>
            <w:vAlign w:val="bottom"/>
          </w:tcPr>
          <w:p w14:paraId="49FD6486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</w:pPr>
            <w:r w:rsidRPr="00F867BF">
              <w:t>(13)</w:t>
            </w:r>
          </w:p>
        </w:tc>
        <w:tc>
          <w:tcPr>
            <w:tcW w:w="730" w:type="pct"/>
            <w:vAlign w:val="bottom"/>
          </w:tcPr>
          <w:p w14:paraId="190656AD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  <w:r w:rsidRPr="00F867BF">
              <w:t>74</w:t>
            </w:r>
          </w:p>
        </w:tc>
      </w:tr>
      <w:tr w:rsidR="008C38B8" w:rsidRPr="00F867BF" w14:paraId="47F549AF" w14:textId="77777777">
        <w:tblPrEx>
          <w:tblLook w:val="04A0" w:firstRow="1" w:lastRow="0" w:firstColumn="1" w:lastColumn="0" w:noHBand="0" w:noVBand="1"/>
        </w:tblPrEx>
        <w:tc>
          <w:tcPr>
            <w:tcW w:w="1486" w:type="pct"/>
          </w:tcPr>
          <w:p w14:paraId="35133CE4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cs/>
              </w:rPr>
            </w:pPr>
            <w:r w:rsidRPr="00F867BF">
              <w:rPr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599" w:type="pct"/>
            <w:vAlign w:val="bottom"/>
          </w:tcPr>
          <w:p w14:paraId="3E13B6BE" w14:textId="6DA81CFC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F867BF">
              <w:t>0.83</w:t>
            </w:r>
          </w:p>
        </w:tc>
        <w:tc>
          <w:tcPr>
            <w:tcW w:w="728" w:type="pct"/>
            <w:vAlign w:val="bottom"/>
          </w:tcPr>
          <w:p w14:paraId="15566E8B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729" w:type="pct"/>
            <w:vAlign w:val="bottom"/>
          </w:tcPr>
          <w:p w14:paraId="2FDB83F8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</w:pPr>
            <w:r w:rsidRPr="00F867BF">
              <w:t>366</w:t>
            </w:r>
          </w:p>
        </w:tc>
        <w:tc>
          <w:tcPr>
            <w:tcW w:w="728" w:type="pct"/>
            <w:vAlign w:val="bottom"/>
          </w:tcPr>
          <w:p w14:paraId="136280C9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</w:pPr>
            <w:r w:rsidRPr="00F867BF">
              <w:t>(339)</w:t>
            </w:r>
          </w:p>
        </w:tc>
        <w:tc>
          <w:tcPr>
            <w:tcW w:w="730" w:type="pct"/>
            <w:vAlign w:val="bottom"/>
          </w:tcPr>
          <w:p w14:paraId="44F361A1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  <w:r w:rsidRPr="00F867BF">
              <w:t>27</w:t>
            </w:r>
          </w:p>
        </w:tc>
      </w:tr>
      <w:tr w:rsidR="008C38B8" w:rsidRPr="00F867BF" w14:paraId="61212174" w14:textId="77777777">
        <w:tblPrEx>
          <w:tblLook w:val="04A0" w:firstRow="1" w:lastRow="0" w:firstColumn="1" w:lastColumn="0" w:noHBand="0" w:noVBand="1"/>
        </w:tblPrEx>
        <w:tc>
          <w:tcPr>
            <w:tcW w:w="1486" w:type="pct"/>
          </w:tcPr>
          <w:p w14:paraId="2818A381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cs/>
              </w:rPr>
            </w:pPr>
            <w:r w:rsidRPr="00F867BF">
              <w:rPr>
                <w:cs/>
              </w:rPr>
              <w:t>บริษัท บีซีวี เอ็นเนอร์ยี่ จำกัด</w:t>
            </w:r>
          </w:p>
        </w:tc>
        <w:tc>
          <w:tcPr>
            <w:tcW w:w="599" w:type="pct"/>
            <w:vAlign w:val="bottom"/>
          </w:tcPr>
          <w:p w14:paraId="5445590A" w14:textId="656CEE2C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7BF">
              <w:t>0.83</w:t>
            </w:r>
          </w:p>
        </w:tc>
        <w:tc>
          <w:tcPr>
            <w:tcW w:w="728" w:type="pct"/>
            <w:vAlign w:val="bottom"/>
          </w:tcPr>
          <w:p w14:paraId="0375B1EC" w14:textId="77777777" w:rsidR="008C38B8" w:rsidRPr="00F867BF" w:rsidRDefault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729" w:type="pct"/>
            <w:vAlign w:val="bottom"/>
          </w:tcPr>
          <w:p w14:paraId="553763AE" w14:textId="77777777" w:rsidR="008C38B8" w:rsidRPr="00F867BF" w:rsidRDefault="008C38B8" w:rsidP="00B91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</w:pPr>
            <w:r w:rsidRPr="00F867BF">
              <w:t>376</w:t>
            </w:r>
          </w:p>
        </w:tc>
        <w:tc>
          <w:tcPr>
            <w:tcW w:w="728" w:type="pct"/>
            <w:vAlign w:val="bottom"/>
          </w:tcPr>
          <w:p w14:paraId="48F7E5D9" w14:textId="77777777" w:rsidR="008C38B8" w:rsidRPr="00F867BF" w:rsidRDefault="008C38B8" w:rsidP="00B91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rPr>
                <w:cs/>
              </w:rPr>
            </w:pPr>
            <w:r w:rsidRPr="00F867BF">
              <w:t>(302)</w:t>
            </w:r>
          </w:p>
        </w:tc>
        <w:tc>
          <w:tcPr>
            <w:tcW w:w="730" w:type="pct"/>
            <w:vAlign w:val="bottom"/>
          </w:tcPr>
          <w:p w14:paraId="6939954A" w14:textId="77777777" w:rsidR="008C38B8" w:rsidRPr="00F867BF" w:rsidRDefault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cs/>
              </w:rPr>
            </w:pPr>
            <w:r w:rsidRPr="00F867BF">
              <w:t>74</w:t>
            </w:r>
          </w:p>
        </w:tc>
      </w:tr>
      <w:tr w:rsidR="008C38B8" w:rsidRPr="00F867BF" w14:paraId="167A9283" w14:textId="77777777">
        <w:tblPrEx>
          <w:tblLook w:val="04A0" w:firstRow="1" w:lastRow="0" w:firstColumn="1" w:lastColumn="0" w:noHBand="0" w:noVBand="1"/>
        </w:tblPrEx>
        <w:tc>
          <w:tcPr>
            <w:tcW w:w="1486" w:type="pct"/>
          </w:tcPr>
          <w:p w14:paraId="4F0D5CB8" w14:textId="1A0EE7D4" w:rsidR="008C38B8" w:rsidRPr="00F867BF" w:rsidRDefault="00D0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F867BF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599" w:type="pct"/>
          </w:tcPr>
          <w:p w14:paraId="4EAAE92B" w14:textId="77777777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728" w:type="pct"/>
          </w:tcPr>
          <w:p w14:paraId="0DBFE6CC" w14:textId="77777777" w:rsidR="008C38B8" w:rsidRPr="00F867BF" w:rsidRDefault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-</w:t>
            </w:r>
          </w:p>
        </w:tc>
        <w:tc>
          <w:tcPr>
            <w:tcW w:w="729" w:type="pct"/>
          </w:tcPr>
          <w:p w14:paraId="1605E13A" w14:textId="3EF4E825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728" w:type="pct"/>
          </w:tcPr>
          <w:p w14:paraId="7A9E1BA0" w14:textId="0E1461B4" w:rsidR="008C38B8" w:rsidRPr="00F867BF" w:rsidRDefault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730" w:type="pct"/>
          </w:tcPr>
          <w:p w14:paraId="1E96B3C0" w14:textId="77777777" w:rsidR="008C38B8" w:rsidRPr="00F867BF" w:rsidRDefault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666</w:t>
            </w:r>
          </w:p>
        </w:tc>
      </w:tr>
    </w:tbl>
    <w:p w14:paraId="10A4BFA1" w14:textId="77777777" w:rsidR="00481C3E" w:rsidRPr="00F867BF" w:rsidRDefault="00481C3E" w:rsidP="00347476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43AD19B" w14:textId="77777777" w:rsidR="00332F0E" w:rsidRPr="00F867BF" w:rsidRDefault="00332F0E" w:rsidP="00347476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283D937" w14:textId="03B4F6D1" w:rsidR="00D165FE" w:rsidRPr="00F867BF" w:rsidRDefault="00D165FE" w:rsidP="00347476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67B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0730E628" w14:textId="77777777" w:rsidR="00F3226D" w:rsidRPr="00F867BF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F6CE4FA" w14:textId="5AEE2A83" w:rsidR="00F3226D" w:rsidRPr="00F867BF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67B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สัญญาซื้อขายไบโอดีเซล </w:t>
      </w:r>
    </w:p>
    <w:p w14:paraId="3F993EBC" w14:textId="77777777" w:rsidR="00F3226D" w:rsidRPr="00F867BF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572B117" w14:textId="5688ED19" w:rsidR="00EB11EC" w:rsidRPr="00F867BF" w:rsidRDefault="00F3226D" w:rsidP="00A0322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 xml:space="preserve">บริษัทได้ทำสัญญาซื้อขายน้ำมันไบโอดีเซลกับบริษัทย่อยทางอ้อมแห่งหนึ่ง สัญญามีผลบังคับใช้ตั้งแต่เดือนเมษายน </w:t>
      </w:r>
      <w:r w:rsidR="00DE3F43" w:rsidRPr="00F867BF">
        <w:rPr>
          <w:rFonts w:ascii="Angsana New" w:hAnsi="Angsana New" w:hint="cs"/>
          <w:sz w:val="30"/>
          <w:szCs w:val="30"/>
        </w:rPr>
        <w:t>256</w:t>
      </w:r>
      <w:r w:rsidR="00D52C0E" w:rsidRPr="00F867BF">
        <w:rPr>
          <w:rFonts w:ascii="Angsana New" w:hAnsi="Angsana New" w:hint="cs"/>
          <w:sz w:val="30"/>
          <w:szCs w:val="30"/>
        </w:rPr>
        <w:t>1</w:t>
      </w:r>
      <w:r w:rsidRPr="00F867BF">
        <w:rPr>
          <w:rFonts w:ascii="Angsana New" w:hAnsi="Angsana New" w:hint="cs"/>
          <w:sz w:val="30"/>
          <w:szCs w:val="30"/>
          <w:cs/>
        </w:rPr>
        <w:t xml:space="preserve"> จนถึงเดือนตุลาคม </w:t>
      </w:r>
      <w:r w:rsidR="00DE3F43" w:rsidRPr="00F867BF">
        <w:rPr>
          <w:rFonts w:ascii="Angsana New" w:hAnsi="Angsana New" w:hint="cs"/>
          <w:sz w:val="30"/>
          <w:szCs w:val="30"/>
        </w:rPr>
        <w:t>2570</w:t>
      </w:r>
      <w:r w:rsidRPr="00F867BF">
        <w:rPr>
          <w:rFonts w:ascii="Angsana New" w:hAnsi="Angsana New" w:hint="cs"/>
          <w:sz w:val="30"/>
          <w:szCs w:val="30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</w:t>
      </w:r>
      <w:r w:rsidRPr="00F867BF">
        <w:rPr>
          <w:rFonts w:ascii="Angsana New" w:hAnsi="Angsana New" w:hint="cs"/>
          <w:spacing w:val="6"/>
          <w:sz w:val="30"/>
          <w:szCs w:val="30"/>
          <w:cs/>
        </w:rPr>
        <w:t>สัญญาล่วงหน้าตามข้อกำหนดในสัญญา โดยบริษัทจะซื้อน้ำมันไบโอดีเซลในปริมาณที่เฉลี่ยทั้งปีเป็นจำนวนไม่</w:t>
      </w:r>
      <w:r w:rsidRPr="00F867BF">
        <w:rPr>
          <w:rFonts w:ascii="Angsana New" w:hAnsi="Angsana New" w:hint="cs"/>
          <w:sz w:val="30"/>
          <w:szCs w:val="30"/>
          <w:cs/>
        </w:rPr>
        <w:t xml:space="preserve">น้อยกว่าร้อยละ </w:t>
      </w:r>
      <w:r w:rsidR="00DE3F43" w:rsidRPr="00F867BF">
        <w:rPr>
          <w:rFonts w:ascii="Angsana New" w:hAnsi="Angsana New" w:hint="cs"/>
          <w:sz w:val="30"/>
          <w:szCs w:val="30"/>
        </w:rPr>
        <w:t>60</w:t>
      </w:r>
      <w:r w:rsidRPr="00F867BF">
        <w:rPr>
          <w:rFonts w:ascii="Angsana New" w:hAnsi="Angsana New" w:hint="cs"/>
          <w:sz w:val="30"/>
          <w:szCs w:val="30"/>
          <w:cs/>
        </w:rPr>
        <w:t xml:space="preserve"> ของกำลังการผลิตไบโอดีเซลสูงสุดของบริษัทย่อยทางอ้อม โดยราคาซื้อขายเป็นราค</w:t>
      </w:r>
      <w:r w:rsidR="00042B23" w:rsidRPr="00F867BF">
        <w:rPr>
          <w:rFonts w:ascii="Angsana New" w:hAnsi="Angsana New" w:hint="cs"/>
          <w:sz w:val="30"/>
          <w:szCs w:val="30"/>
          <w:cs/>
        </w:rPr>
        <w:t>าอ้างอิงราคาตลาดที่กำหนดในสัญญา</w:t>
      </w:r>
    </w:p>
    <w:p w14:paraId="2C71B7F2" w14:textId="77777777" w:rsidR="00FB3B20" w:rsidRPr="00F867BF" w:rsidRDefault="00FB3B20" w:rsidP="00A0322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61D6B81" w14:textId="484B8D25" w:rsidR="00F3226D" w:rsidRPr="00F867BF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67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สัญญาซื้อขายเชื้อเพลิงเอทานอลแปลงสภาพ</w:t>
      </w:r>
    </w:p>
    <w:p w14:paraId="71B21006" w14:textId="77777777" w:rsidR="00F3226D" w:rsidRPr="00F867BF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FF50246" w14:textId="28F1A1CA" w:rsidR="00A03224" w:rsidRPr="00F867BF" w:rsidRDefault="00F3226D" w:rsidP="00E90C5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 xml:space="preserve">บริษัทได้ทำสัญญาซื้อขายเชื้อเพลิงเอทานอลแปลงสภาพกับบริษัทย่อยแห่งหนึ่ง สัญญามีผลบังคับใช้ตั้งแต่เดือนเมษายน </w:t>
      </w:r>
      <w:r w:rsidR="00DE3F43" w:rsidRPr="00F867BF">
        <w:rPr>
          <w:rFonts w:ascii="Angsana New" w:hAnsi="Angsana New" w:hint="cs"/>
          <w:sz w:val="30"/>
          <w:szCs w:val="30"/>
        </w:rPr>
        <w:t>256</w:t>
      </w:r>
      <w:r w:rsidR="00D52C0E" w:rsidRPr="00F867BF">
        <w:rPr>
          <w:rFonts w:ascii="Angsana New" w:hAnsi="Angsana New" w:hint="cs"/>
          <w:sz w:val="30"/>
          <w:szCs w:val="30"/>
        </w:rPr>
        <w:t>1</w:t>
      </w:r>
      <w:r w:rsidRPr="00F867BF">
        <w:rPr>
          <w:rFonts w:ascii="Angsana New" w:hAnsi="Angsana New" w:hint="cs"/>
          <w:sz w:val="30"/>
          <w:szCs w:val="30"/>
          <w:cs/>
        </w:rPr>
        <w:t xml:space="preserve"> จนถึงเดือนตุลาคม </w:t>
      </w:r>
      <w:r w:rsidR="00DE3F43" w:rsidRPr="00F867BF">
        <w:rPr>
          <w:rFonts w:ascii="Angsana New" w:hAnsi="Angsana New" w:hint="cs"/>
          <w:sz w:val="30"/>
          <w:szCs w:val="30"/>
        </w:rPr>
        <w:t>2570</w:t>
      </w:r>
      <w:r w:rsidRPr="00F867BF">
        <w:rPr>
          <w:rFonts w:ascii="Angsana New" w:hAnsi="Angsana New" w:hint="cs"/>
          <w:sz w:val="30"/>
          <w:szCs w:val="30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โดยบริษัทจะซื้อเอทานอลแปลงสภาพจากบริษัทย่อยดังกล่าวในปริมาณที่เฉลี่ยทั้งปีเป็นจำนวนไม่น้อยกว่าร้อยละ </w:t>
      </w:r>
      <w:r w:rsidR="00DE3F43" w:rsidRPr="00F867BF">
        <w:rPr>
          <w:rFonts w:ascii="Angsana New" w:hAnsi="Angsana New" w:hint="cs"/>
          <w:sz w:val="30"/>
          <w:szCs w:val="30"/>
        </w:rPr>
        <w:t>50</w:t>
      </w:r>
      <w:r w:rsidRPr="00F867BF">
        <w:rPr>
          <w:rFonts w:ascii="Angsana New" w:hAnsi="Angsana New" w:hint="cs"/>
          <w:sz w:val="30"/>
          <w:szCs w:val="30"/>
          <w:cs/>
        </w:rPr>
        <w:t xml:space="preserve"> ของปริมาณผลิตภัณฑ์ที่บริษัทย่อยในกลุ่มเดียวกันของบริษัทผลิตได้ต่อปี โดยราคาซื้อขายเป็นราคาอ้างอิงราคาตลาดที่กำหนดในสัญญา</w:t>
      </w:r>
    </w:p>
    <w:p w14:paraId="04F1964B" w14:textId="77777777" w:rsidR="00E90C5F" w:rsidRPr="00F867BF" w:rsidRDefault="00E90C5F" w:rsidP="00E90C5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b/>
          <w:bCs/>
          <w:i/>
          <w:iCs/>
          <w:cs/>
        </w:rPr>
      </w:pPr>
    </w:p>
    <w:p w14:paraId="4AF8B646" w14:textId="36B81B1D" w:rsidR="00F3226D" w:rsidRPr="00F867BF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67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สัญญาซื้อขายผลิตภัณฑ์น้ำมัน</w:t>
      </w:r>
    </w:p>
    <w:p w14:paraId="0197C6F3" w14:textId="77777777" w:rsidR="00A03224" w:rsidRPr="00F867BF" w:rsidRDefault="00A03224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1872179" w14:textId="194190C9" w:rsidR="001F07B8" w:rsidRPr="00F867BF" w:rsidRDefault="00F3226D" w:rsidP="00B8534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บริษัทได้ทำสัญญาซื้อขายผลิตภัณฑ์น้ำมันกับบริษัทย่อยแห่งหนึ่ง</w:t>
      </w:r>
      <w:r w:rsidR="00B85348" w:rsidRPr="00F867BF">
        <w:rPr>
          <w:rFonts w:ascii="Angsana New" w:hAnsi="Angsana New" w:hint="cs"/>
          <w:sz w:val="30"/>
          <w:szCs w:val="30"/>
          <w:cs/>
        </w:rPr>
        <w:t>และ</w:t>
      </w:r>
      <w:r w:rsidR="00B85348" w:rsidRPr="00F867BF">
        <w:rPr>
          <w:rFonts w:ascii="Angsana New" w:hAnsi="Angsana New"/>
          <w:sz w:val="30"/>
          <w:szCs w:val="30"/>
          <w:cs/>
        </w:rPr>
        <w:t>กิจการร่วมค้าแห่งหนึ่ง</w:t>
      </w:r>
      <w:r w:rsidRPr="00F867BF">
        <w:rPr>
          <w:rFonts w:ascii="Angsana New" w:hAnsi="Angsana New" w:hint="cs"/>
          <w:sz w:val="30"/>
          <w:szCs w:val="30"/>
          <w:cs/>
        </w:rPr>
        <w:t xml:space="preserve"> โดยบริษัทจะซื้อผลิตภัณฑ์น้ำมันในปริมาณและราคาภายใต้เงื่อนไขข้อผูกพันที่กำหนดในสัญญา</w:t>
      </w:r>
    </w:p>
    <w:p w14:paraId="00BB32C7" w14:textId="77777777" w:rsidR="00B85348" w:rsidRPr="00F867BF" w:rsidRDefault="00B85348" w:rsidP="00B8534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2D120CB2" w14:textId="7EF90022" w:rsidR="00F3226D" w:rsidRPr="00F867BF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67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สัญญาให้สิทธิดำเนินการสถานีบริการน้ำมัน</w:t>
      </w:r>
    </w:p>
    <w:p w14:paraId="287DD684" w14:textId="77777777" w:rsidR="00F3226D" w:rsidRPr="00F867BF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1E9FF7D" w14:textId="7B5501F4" w:rsidR="00FD1524" w:rsidRPr="00F867BF" w:rsidRDefault="00F3226D" w:rsidP="00B8534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 xml:space="preserve">บริษัทได้ทำสัญญาให้สิทธิดำเนินการสถานีบริการน้ำมัน รวมทั้งสิทธิดำเนินการธุรกิจอันเกี่ยวเนื่องภายในเขตสถานีบริการและการซื้อขายผลิตภัณฑ์น้ำมันกับบริษัทย่อยแห่งหนึ่งเป็นระยะเวลา </w:t>
      </w:r>
      <w:r w:rsidR="00DE3F43" w:rsidRPr="00F867BF">
        <w:rPr>
          <w:rFonts w:ascii="Angsana New" w:hAnsi="Angsana New" w:hint="cs"/>
          <w:sz w:val="30"/>
          <w:szCs w:val="30"/>
        </w:rPr>
        <w:t>5</w:t>
      </w:r>
      <w:r w:rsidRPr="00F867BF">
        <w:rPr>
          <w:rFonts w:ascii="Angsana New" w:hAnsi="Angsana New" w:hint="cs"/>
          <w:sz w:val="30"/>
          <w:szCs w:val="30"/>
          <w:cs/>
        </w:rPr>
        <w:t xml:space="preserve"> ปี โดยราคาค่าสิทธิดำเนินการและราคาซื้อขายเป็นราคาที่กำหนดในสัญญา</w:t>
      </w:r>
    </w:p>
    <w:p w14:paraId="3BA66F3E" w14:textId="77777777" w:rsidR="008C38B8" w:rsidRPr="00F867BF" w:rsidRDefault="008C38B8" w:rsidP="00B8534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BE3AB8A" w14:textId="77777777" w:rsidR="00332F0E" w:rsidRPr="00F867BF" w:rsidRDefault="00332F0E" w:rsidP="00B8534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4C89DD2" w14:textId="77777777" w:rsidR="00332F0E" w:rsidRPr="00F867BF" w:rsidRDefault="00332F0E" w:rsidP="00B8534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FEBE556" w14:textId="77777777" w:rsidR="00332F0E" w:rsidRPr="00F867BF" w:rsidRDefault="00332F0E" w:rsidP="00B8534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6384FC1" w14:textId="4F7F16DF" w:rsidR="00F3226D" w:rsidRPr="00F867BF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67B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สัญญาให้สิทธิดำเนินการร้านค้า</w:t>
      </w:r>
    </w:p>
    <w:p w14:paraId="595865D8" w14:textId="77777777" w:rsidR="00F3226D" w:rsidRPr="00F867BF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F47FB4B" w14:textId="7CDD4933" w:rsidR="00F3226D" w:rsidRPr="00F867BF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 xml:space="preserve">บริษัทได้ทำสัญญากับบริษัทย่อยแห่งหนึ่งโดยให้สิทธิดำเนินการร้านค้าภายในสถานีบริการน้ำมันบางจากหลายแห่ง ภายใต้เครื่องหมายการค้าของบริษัทเป็นระยะเวลา </w:t>
      </w:r>
      <w:r w:rsidR="00DE3F43" w:rsidRPr="00F867BF">
        <w:rPr>
          <w:rFonts w:ascii="Angsana New" w:hAnsi="Angsana New" w:hint="cs"/>
          <w:sz w:val="30"/>
          <w:szCs w:val="30"/>
        </w:rPr>
        <w:t>5</w:t>
      </w:r>
      <w:r w:rsidRPr="00F867BF">
        <w:rPr>
          <w:rFonts w:ascii="Angsana New" w:hAnsi="Angsana New" w:hint="cs"/>
          <w:sz w:val="30"/>
          <w:szCs w:val="30"/>
          <w:cs/>
        </w:rPr>
        <w:t xml:space="preserve"> ปี โดยอัตราที่เรียกเก็บเป็นไปตามที่กำหนดในสัญญา</w:t>
      </w:r>
    </w:p>
    <w:p w14:paraId="272A403E" w14:textId="77777777" w:rsidR="00FD1524" w:rsidRPr="00F867BF" w:rsidRDefault="00FD1524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B7E54AA" w14:textId="64FA11C6" w:rsidR="00F3226D" w:rsidRPr="00F867BF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67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สัญญาจ้างบริหารงานระบบงานสารสนเทศ</w:t>
      </w:r>
    </w:p>
    <w:p w14:paraId="0882B2E3" w14:textId="77777777" w:rsidR="00F3226D" w:rsidRPr="00F867BF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A6FCDF6" w14:textId="28B4D1CF" w:rsidR="00EB11EC" w:rsidRPr="00F867BF" w:rsidRDefault="00F3226D" w:rsidP="00A0322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b/>
          <w:bCs/>
          <w:i/>
          <w:iCs/>
          <w:cs/>
        </w:rPr>
      </w:pPr>
      <w:r w:rsidRPr="00F867BF">
        <w:rPr>
          <w:rFonts w:ascii="Angsana New" w:hAnsi="Angsana New" w:hint="cs"/>
          <w:sz w:val="30"/>
          <w:szCs w:val="30"/>
          <w:cs/>
        </w:rPr>
        <w:t>บริษัทได้ทำสัญญาจ้างงานบริการด้านสารสนเทศกับบริษัทย่อยและบริษัทย่อยทางอ้อมหลายแห่ง มีการทบทวนสัญญาใหม่ทุก ๆ ปี โดยบริษัทมีหน้าที่บริหารจัดการงานด้านระบบงานสารสนเทศ การบริหารจัดการโครงสร้างระบบ ดูแลรักษาและปรับปรุงระบบ และการให้คำปรึกษา อัตราค่าจ้างบริหารเป็นไปตามข้อกำหนดในสัญญา</w:t>
      </w:r>
    </w:p>
    <w:p w14:paraId="3FDB111A" w14:textId="77777777" w:rsidR="00FB3B20" w:rsidRPr="00F867BF" w:rsidRDefault="00FB3B20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834763C" w14:textId="0187B1F5" w:rsidR="00F3226D" w:rsidRPr="00F867BF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67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สัญญาจ้างบริหารงาน</w:t>
      </w:r>
    </w:p>
    <w:p w14:paraId="442F658F" w14:textId="77777777" w:rsidR="00301242" w:rsidRPr="00F867BF" w:rsidRDefault="00301242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413D97F" w14:textId="6D49A918" w:rsidR="00F3226D" w:rsidRPr="00F867BF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บริษัทได้ทำสัญญารับจ้างบริหารงานกับบริษัทย่อยและบริษัทย่อยทางอ้อมหลายแห่งเพื่อบริหารงานทั่วไปเป็นระยะเวลา</w:t>
      </w:r>
      <w:r w:rsidR="00EB11EC" w:rsidRPr="00F867BF">
        <w:rPr>
          <w:rFonts w:ascii="Angsana New" w:hAnsi="Angsana New"/>
          <w:sz w:val="30"/>
          <w:szCs w:val="30"/>
        </w:rPr>
        <w:t xml:space="preserve"> </w:t>
      </w:r>
      <w:r w:rsidR="00D52C0E" w:rsidRPr="00F867BF">
        <w:rPr>
          <w:rFonts w:ascii="Angsana New" w:hAnsi="Angsana New" w:hint="cs"/>
          <w:sz w:val="30"/>
          <w:szCs w:val="30"/>
        </w:rPr>
        <w:t>1</w:t>
      </w:r>
      <w:r w:rsidRPr="00F867BF">
        <w:rPr>
          <w:rFonts w:ascii="Angsana New" w:hAnsi="Angsana New" w:hint="cs"/>
          <w:sz w:val="30"/>
          <w:szCs w:val="30"/>
          <w:cs/>
        </w:rPr>
        <w:t xml:space="preserve"> ถึง </w:t>
      </w:r>
      <w:r w:rsidR="00DE3F43" w:rsidRPr="00F867BF">
        <w:rPr>
          <w:rFonts w:ascii="Angsana New" w:hAnsi="Angsana New" w:hint="cs"/>
          <w:sz w:val="30"/>
          <w:szCs w:val="30"/>
        </w:rPr>
        <w:t>3</w:t>
      </w:r>
      <w:r w:rsidRPr="00F867BF">
        <w:rPr>
          <w:rFonts w:ascii="Angsana New" w:hAnsi="Angsana New" w:hint="cs"/>
          <w:sz w:val="30"/>
          <w:szCs w:val="30"/>
          <w:cs/>
        </w:rPr>
        <w:t xml:space="preserve"> ปี โดยบริษัทต้องจัดหาบุคลากรเข้าไปบริหารจัดการงานให้เป็นไปตามระบบ โดยการปฎิบัติงานเป็นไปตามที่บริษัทย่อยกำหนด อัตราค่าจ้างบริหารเป็นไปตามข้อกำหนดในสัญญา</w:t>
      </w:r>
    </w:p>
    <w:p w14:paraId="35EFDB00" w14:textId="77777777" w:rsidR="00FB3B20" w:rsidRPr="00F867BF" w:rsidRDefault="00FB3B20" w:rsidP="000C5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EB317A4" w14:textId="5C1C447B" w:rsidR="00F3226D" w:rsidRPr="00F867BF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67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</w:t>
      </w:r>
      <w:r w:rsidR="00235135" w:rsidRPr="00F867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ให้</w:t>
      </w:r>
      <w:r w:rsidRPr="00F867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เช่าที่ดิน</w:t>
      </w:r>
    </w:p>
    <w:p w14:paraId="079E9AB7" w14:textId="77777777" w:rsidR="00F3226D" w:rsidRPr="00F867BF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AA2116E" w14:textId="0D8299A4" w:rsidR="00F3226D" w:rsidRPr="00F867BF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บริษัทได้ทำสัญญา</w:t>
      </w:r>
      <w:r w:rsidR="00235135" w:rsidRPr="00F867BF">
        <w:rPr>
          <w:rFonts w:ascii="Angsana New" w:hAnsi="Angsana New" w:hint="cs"/>
          <w:sz w:val="30"/>
          <w:szCs w:val="30"/>
          <w:cs/>
        </w:rPr>
        <w:t>ให้</w:t>
      </w:r>
      <w:r w:rsidRPr="00F867BF">
        <w:rPr>
          <w:rFonts w:ascii="Angsana New" w:hAnsi="Angsana New" w:hint="cs"/>
          <w:sz w:val="30"/>
          <w:szCs w:val="30"/>
          <w:cs/>
        </w:rPr>
        <w:t>เช่าที่ดินกับบริษัท บีซีพีจี จำกัด (มหาชน) ซึ่งเป็นบริษัทย่อยของ</w:t>
      </w:r>
      <w:r w:rsidR="00CB2B73" w:rsidRPr="00F867BF">
        <w:rPr>
          <w:rFonts w:ascii="Angsana New" w:hAnsi="Angsana New" w:hint="cs"/>
          <w:sz w:val="30"/>
          <w:szCs w:val="30"/>
          <w:cs/>
        </w:rPr>
        <w:t>กลุ่ม</w:t>
      </w:r>
      <w:r w:rsidRPr="00F867BF">
        <w:rPr>
          <w:rFonts w:ascii="Angsana New" w:hAnsi="Angsana New" w:hint="cs"/>
          <w:sz w:val="30"/>
          <w:szCs w:val="30"/>
          <w:cs/>
        </w:rPr>
        <w:t>บริษัท เพื่อให้บริษัทย่อยดังกล่าวใช้เป็นที่ตั้งของโครงการ</w:t>
      </w:r>
      <w:r w:rsidR="00AB6775" w:rsidRPr="00F867BF">
        <w:rPr>
          <w:rFonts w:ascii="Angsana New" w:hAnsi="Angsana New" w:hint="cs"/>
          <w:sz w:val="30"/>
          <w:szCs w:val="30"/>
          <w:cs/>
        </w:rPr>
        <w:t>โรงไฟฟ้าพลังงานแสงอาทิตย์</w:t>
      </w:r>
      <w:r w:rsidRPr="00F867BF">
        <w:rPr>
          <w:rFonts w:ascii="Angsana New" w:hAnsi="Angsana New" w:hint="cs"/>
          <w:sz w:val="30"/>
          <w:szCs w:val="30"/>
          <w:cs/>
        </w:rPr>
        <w:t xml:space="preserve"> </w:t>
      </w:r>
      <w:r w:rsidR="00A76714" w:rsidRPr="00F867BF">
        <w:rPr>
          <w:rFonts w:ascii="Angsana New" w:hAnsi="Angsana New" w:hint="cs"/>
          <w:sz w:val="30"/>
          <w:szCs w:val="30"/>
        </w:rPr>
        <w:t xml:space="preserve">38 </w:t>
      </w:r>
      <w:r w:rsidR="00A76714" w:rsidRPr="00F867BF">
        <w:rPr>
          <w:rFonts w:ascii="Angsana New" w:hAnsi="Angsana New" w:hint="cs"/>
          <w:sz w:val="30"/>
          <w:szCs w:val="30"/>
          <w:cs/>
        </w:rPr>
        <w:t>เมกะวัตต์</w:t>
      </w:r>
      <w:r w:rsidR="00A76714" w:rsidRPr="00F867BF">
        <w:rPr>
          <w:rFonts w:ascii="Angsana New" w:hAnsi="Angsana New" w:hint="cs"/>
          <w:sz w:val="30"/>
          <w:szCs w:val="30"/>
        </w:rPr>
        <w:t xml:space="preserve"> </w:t>
      </w:r>
      <w:r w:rsidR="00AB6775" w:rsidRPr="00F867BF">
        <w:rPr>
          <w:rFonts w:ascii="Angsana New" w:hAnsi="Angsana New" w:hint="cs"/>
          <w:sz w:val="30"/>
          <w:szCs w:val="30"/>
          <w:cs/>
        </w:rPr>
        <w:t>อำเภอ</w:t>
      </w:r>
      <w:r w:rsidRPr="00F867BF">
        <w:rPr>
          <w:rFonts w:ascii="Angsana New" w:hAnsi="Angsana New" w:hint="cs"/>
          <w:sz w:val="30"/>
          <w:szCs w:val="30"/>
          <w:cs/>
        </w:rPr>
        <w:t xml:space="preserve">บางปะอิน และเพื่อวัตถุประสงค์อื่นที่เกี่ยวข้อง โดยสัญญามีผลบังคับใช้ตั้งแต่วันที่ </w:t>
      </w:r>
      <w:r w:rsidR="00D52C0E" w:rsidRPr="00F867BF">
        <w:rPr>
          <w:rFonts w:ascii="Angsana New" w:hAnsi="Angsana New" w:hint="cs"/>
          <w:sz w:val="30"/>
          <w:szCs w:val="30"/>
        </w:rPr>
        <w:t>1</w:t>
      </w:r>
      <w:r w:rsidRPr="00F867B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E3F43" w:rsidRPr="00F867BF">
        <w:rPr>
          <w:rFonts w:ascii="Angsana New" w:hAnsi="Angsana New" w:hint="cs"/>
          <w:sz w:val="30"/>
          <w:szCs w:val="30"/>
        </w:rPr>
        <w:t>2558</w:t>
      </w:r>
      <w:r w:rsidRPr="00F867BF">
        <w:rPr>
          <w:rFonts w:ascii="Angsana New" w:hAnsi="Angsana New" w:hint="cs"/>
          <w:sz w:val="30"/>
          <w:szCs w:val="30"/>
          <w:cs/>
        </w:rPr>
        <w:t xml:space="preserve"> ถึง </w:t>
      </w:r>
      <w:r w:rsidR="00DE3F43" w:rsidRPr="00F867BF">
        <w:rPr>
          <w:rFonts w:ascii="Angsana New" w:hAnsi="Angsana New" w:hint="cs"/>
          <w:sz w:val="30"/>
          <w:szCs w:val="30"/>
        </w:rPr>
        <w:t>30</w:t>
      </w:r>
      <w:r w:rsidRPr="00F867BF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DE3F43" w:rsidRPr="00F867BF">
        <w:rPr>
          <w:rFonts w:ascii="Angsana New" w:hAnsi="Angsana New" w:hint="cs"/>
          <w:sz w:val="30"/>
          <w:szCs w:val="30"/>
        </w:rPr>
        <w:t>2580</w:t>
      </w:r>
      <w:r w:rsidRPr="00F867BF">
        <w:rPr>
          <w:rFonts w:ascii="Angsana New" w:hAnsi="Angsana New" w:hint="cs"/>
          <w:sz w:val="30"/>
          <w:szCs w:val="30"/>
          <w:cs/>
        </w:rPr>
        <w:t xml:space="preserve"> รวมระยะเวลา </w:t>
      </w:r>
      <w:r w:rsidR="00DE3F43" w:rsidRPr="00F867BF">
        <w:rPr>
          <w:rFonts w:ascii="Angsana New" w:hAnsi="Angsana New" w:hint="cs"/>
          <w:sz w:val="30"/>
          <w:szCs w:val="30"/>
        </w:rPr>
        <w:t>22</w:t>
      </w:r>
      <w:r w:rsidRPr="00F867BF">
        <w:rPr>
          <w:rFonts w:ascii="Angsana New" w:hAnsi="Angsana New" w:hint="cs"/>
          <w:sz w:val="30"/>
          <w:szCs w:val="30"/>
          <w:cs/>
        </w:rPr>
        <w:t xml:space="preserve"> ปี อัตราค่าเช่าเป็นไปตามที่กำหนดในสัญญา</w:t>
      </w:r>
    </w:p>
    <w:p w14:paraId="66839694" w14:textId="77777777" w:rsidR="00F3226D" w:rsidRPr="00F867BF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14DAC99" w14:textId="1EBF6034" w:rsidR="00F90ED3" w:rsidRPr="00F867BF" w:rsidRDefault="00F3226D" w:rsidP="0030124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บริษัทได้ทำสัญญา</w:t>
      </w:r>
      <w:r w:rsidR="00235135" w:rsidRPr="00F867BF">
        <w:rPr>
          <w:rFonts w:ascii="Angsana New" w:hAnsi="Angsana New" w:hint="cs"/>
          <w:sz w:val="30"/>
          <w:szCs w:val="30"/>
          <w:cs/>
        </w:rPr>
        <w:t>ให้</w:t>
      </w:r>
      <w:r w:rsidRPr="00F867BF">
        <w:rPr>
          <w:rFonts w:ascii="Angsana New" w:hAnsi="Angsana New" w:hint="cs"/>
          <w:sz w:val="30"/>
          <w:szCs w:val="30"/>
          <w:cs/>
        </w:rPr>
        <w:t>เช่าที่ดินเพิ่มกับบริษัท บีซีพีจี จำกัด (มหาชน) ซึ่งเป็นบริษัทย่อยของ</w:t>
      </w:r>
      <w:r w:rsidR="00CB2B73" w:rsidRPr="00F867BF">
        <w:rPr>
          <w:rFonts w:ascii="Angsana New" w:hAnsi="Angsana New" w:hint="cs"/>
          <w:sz w:val="30"/>
          <w:szCs w:val="30"/>
          <w:cs/>
        </w:rPr>
        <w:t>กลุ่ม</w:t>
      </w:r>
      <w:r w:rsidRPr="00F867BF">
        <w:rPr>
          <w:rFonts w:ascii="Angsana New" w:hAnsi="Angsana New" w:hint="cs"/>
          <w:sz w:val="30"/>
          <w:szCs w:val="30"/>
          <w:cs/>
        </w:rPr>
        <w:t>บริษัท เพื่อวัตถุประสงค์ที่เกี่ยวข้องสำหรับโครงการผลิตไฟฟ้าจากเซลล์แสงอาทิตย์ของบริษัทย่อยดังกล่าว โดยสัญญามีผลบังคับใช้ตั้งแต่วันที่</w:t>
      </w:r>
      <w:r w:rsidR="000C53FF" w:rsidRPr="00F867BF">
        <w:rPr>
          <w:rFonts w:ascii="Angsana New" w:hAnsi="Angsana New"/>
          <w:sz w:val="30"/>
          <w:szCs w:val="30"/>
        </w:rPr>
        <w:t xml:space="preserve"> </w:t>
      </w:r>
      <w:r w:rsidR="00D52C0E" w:rsidRPr="00F867BF">
        <w:rPr>
          <w:rFonts w:ascii="Angsana New" w:hAnsi="Angsana New" w:hint="cs"/>
          <w:sz w:val="30"/>
          <w:szCs w:val="30"/>
        </w:rPr>
        <w:t>1</w:t>
      </w:r>
      <w:r w:rsidRPr="00F867BF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DE3F43" w:rsidRPr="00F867BF">
        <w:rPr>
          <w:rFonts w:ascii="Angsana New" w:hAnsi="Angsana New" w:hint="cs"/>
          <w:sz w:val="30"/>
          <w:szCs w:val="30"/>
        </w:rPr>
        <w:t>2559</w:t>
      </w:r>
      <w:r w:rsidRPr="00F867BF">
        <w:rPr>
          <w:rFonts w:ascii="Angsana New" w:hAnsi="Angsana New" w:hint="cs"/>
          <w:sz w:val="30"/>
          <w:szCs w:val="30"/>
          <w:cs/>
        </w:rPr>
        <w:t xml:space="preserve"> ถึง </w:t>
      </w:r>
      <w:r w:rsidR="00DE3F43" w:rsidRPr="00F867BF">
        <w:rPr>
          <w:rFonts w:ascii="Angsana New" w:hAnsi="Angsana New" w:hint="cs"/>
          <w:sz w:val="30"/>
          <w:szCs w:val="30"/>
        </w:rPr>
        <w:t>30</w:t>
      </w:r>
      <w:r w:rsidRPr="00F867BF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DE3F43" w:rsidRPr="00F867BF">
        <w:rPr>
          <w:rFonts w:ascii="Angsana New" w:hAnsi="Angsana New" w:hint="cs"/>
          <w:sz w:val="30"/>
          <w:szCs w:val="30"/>
        </w:rPr>
        <w:t>2580</w:t>
      </w:r>
      <w:r w:rsidRPr="00F867BF">
        <w:rPr>
          <w:rFonts w:ascii="Angsana New" w:hAnsi="Angsana New" w:hint="cs"/>
          <w:sz w:val="30"/>
          <w:szCs w:val="30"/>
          <w:cs/>
        </w:rPr>
        <w:t xml:space="preserve"> รวมระยะเวลา </w:t>
      </w:r>
      <w:r w:rsidR="00DE3F43" w:rsidRPr="00F867BF">
        <w:rPr>
          <w:rFonts w:ascii="Angsana New" w:hAnsi="Angsana New" w:hint="cs"/>
          <w:sz w:val="30"/>
          <w:szCs w:val="30"/>
        </w:rPr>
        <w:t>2</w:t>
      </w:r>
      <w:r w:rsidR="00D52C0E" w:rsidRPr="00F867BF">
        <w:rPr>
          <w:rFonts w:ascii="Angsana New" w:hAnsi="Angsana New" w:hint="cs"/>
          <w:sz w:val="30"/>
          <w:szCs w:val="30"/>
        </w:rPr>
        <w:t>1</w:t>
      </w:r>
      <w:r w:rsidRPr="00F867BF">
        <w:rPr>
          <w:rFonts w:ascii="Angsana New" w:hAnsi="Angsana New" w:hint="cs"/>
          <w:sz w:val="30"/>
          <w:szCs w:val="30"/>
          <w:cs/>
        </w:rPr>
        <w:t xml:space="preserve"> ปี </w:t>
      </w:r>
      <w:r w:rsidR="00DE3F43" w:rsidRPr="00F867BF">
        <w:rPr>
          <w:rFonts w:ascii="Angsana New" w:hAnsi="Angsana New" w:hint="cs"/>
          <w:sz w:val="30"/>
          <w:szCs w:val="30"/>
        </w:rPr>
        <w:t>2</w:t>
      </w:r>
      <w:r w:rsidRPr="00F867BF">
        <w:rPr>
          <w:rFonts w:ascii="Angsana New" w:hAnsi="Angsana New" w:hint="cs"/>
          <w:sz w:val="30"/>
          <w:szCs w:val="30"/>
          <w:cs/>
        </w:rPr>
        <w:t xml:space="preserve"> เดือน อัตราค่าเช่าเป็นไปตามที่กำหนดในสัญญา</w:t>
      </w:r>
    </w:p>
    <w:p w14:paraId="43BD9C29" w14:textId="77777777" w:rsidR="00FD1524" w:rsidRPr="00F867BF" w:rsidRDefault="00FD1524" w:rsidP="0030124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08B8E90" w14:textId="77777777" w:rsidR="008C38B8" w:rsidRPr="00F867BF" w:rsidRDefault="008C38B8" w:rsidP="0030124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6FD2178" w14:textId="77777777" w:rsidR="00AF3E6C" w:rsidRPr="00F867BF" w:rsidRDefault="00AF3E6C" w:rsidP="0030124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7BFAA56" w14:textId="77777777" w:rsidR="00AF3E6C" w:rsidRPr="00F867BF" w:rsidRDefault="00AF3E6C" w:rsidP="0030124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7FBE11D" w14:textId="22843494" w:rsidR="00F3226D" w:rsidRPr="00F867BF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67B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สัญญาร่วมพัฒนาพื้นที่</w:t>
      </w:r>
    </w:p>
    <w:p w14:paraId="34F7D0F4" w14:textId="77777777" w:rsidR="00F3226D" w:rsidRPr="00F867BF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217FC0E" w14:textId="26CFC9EA" w:rsidR="00F3226D" w:rsidRPr="00F867BF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บริษัทได้ทำสัญญาให้สิทธิดำเนินการกับบริษัทย่อยแห่งหนึ่งในการเข้าดำเนินธุรกิจภายในสถานีบริการน้ำมัน เพื่อให้บริการและจัดจำหน่ายสินค้าภายใต้การดำเนินงานของบ</w:t>
      </w:r>
      <w:r w:rsidR="004F728C" w:rsidRPr="00F867BF">
        <w:rPr>
          <w:rFonts w:ascii="Angsana New" w:hAnsi="Angsana New" w:hint="cs"/>
          <w:sz w:val="30"/>
          <w:szCs w:val="30"/>
          <w:cs/>
        </w:rPr>
        <w:t xml:space="preserve">ริษัทย่อย เป็นระยะเวลาไม่เกิน </w:t>
      </w:r>
      <w:r w:rsidR="00DE3F43" w:rsidRPr="00F867BF">
        <w:rPr>
          <w:rFonts w:ascii="Angsana New" w:hAnsi="Angsana New" w:hint="cs"/>
          <w:sz w:val="30"/>
          <w:szCs w:val="30"/>
        </w:rPr>
        <w:t>20</w:t>
      </w:r>
      <w:r w:rsidRPr="00F867BF">
        <w:rPr>
          <w:rFonts w:ascii="Angsana New" w:hAnsi="Angsana New" w:hint="cs"/>
          <w:sz w:val="30"/>
          <w:szCs w:val="30"/>
          <w:cs/>
        </w:rPr>
        <w:t xml:space="preserve"> ปี โดยบริษัทย่อยดังกล่าวตกลงชำระค่าสิทธิดำเนินการในราคาที่ตกลงกันในสัญญา</w:t>
      </w:r>
    </w:p>
    <w:p w14:paraId="38DE8F90" w14:textId="77777777" w:rsidR="00096148" w:rsidRPr="00F867BF" w:rsidRDefault="00096148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C81D001" w14:textId="5B411DAA" w:rsidR="00096148" w:rsidRPr="00F867BF" w:rsidRDefault="00096148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67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</w:t>
      </w:r>
      <w:r w:rsidR="001F07B8" w:rsidRPr="00F867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จ้าง</w:t>
      </w:r>
      <w:r w:rsidRPr="00F867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บริการจัดหา</w:t>
      </w:r>
      <w:r w:rsidR="00A24168" w:rsidRPr="00F867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และบริหารจัดการ</w:t>
      </w:r>
      <w:r w:rsidR="0033458A" w:rsidRPr="00F867BF">
        <w:rPr>
          <w:rFonts w:ascii="Angsana New" w:hAnsi="Angsana New"/>
          <w:b/>
          <w:bCs/>
          <w:i/>
          <w:iCs/>
          <w:sz w:val="30"/>
          <w:szCs w:val="30"/>
          <w:cs/>
        </w:rPr>
        <w:t>บุคลากร</w:t>
      </w:r>
    </w:p>
    <w:p w14:paraId="3876A652" w14:textId="77777777" w:rsidR="00690BA1" w:rsidRPr="00F867BF" w:rsidRDefault="00690BA1" w:rsidP="00A0322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BF6295C" w14:textId="3F23FD0A" w:rsidR="00EB11EC" w:rsidRPr="00F867BF" w:rsidRDefault="00690BA1" w:rsidP="00A0322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 xml:space="preserve">บริษัทได้ทำสัญญาจ้างบริการจัดหาพนักงานกับบริษัทย่อยแห่งหนึ่ง </w:t>
      </w:r>
      <w:r w:rsidR="00A73D0D" w:rsidRPr="00F867BF">
        <w:rPr>
          <w:rFonts w:ascii="Angsana New" w:hAnsi="Angsana New" w:hint="cs"/>
          <w:sz w:val="30"/>
          <w:szCs w:val="30"/>
          <w:cs/>
        </w:rPr>
        <w:t xml:space="preserve">เพื่อให้บริษัทย่อยจัดหาพนักงานให้แก่บริษัทโดยบริษัทตกลงชำระค่าบริการในราคาที่ตกลงกันในสัญญา </w:t>
      </w:r>
      <w:r w:rsidRPr="00F867BF">
        <w:rPr>
          <w:rFonts w:ascii="Angsana New" w:hAnsi="Angsana New" w:hint="cs"/>
          <w:sz w:val="30"/>
          <w:szCs w:val="30"/>
          <w:cs/>
        </w:rPr>
        <w:t xml:space="preserve">โดยสัญญามีผลบังคับใช้ตั้งแต่วันที่ </w:t>
      </w:r>
      <w:r w:rsidRPr="00F867BF">
        <w:rPr>
          <w:rFonts w:ascii="Angsana New" w:hAnsi="Angsana New"/>
          <w:sz w:val="30"/>
          <w:szCs w:val="30"/>
        </w:rPr>
        <w:t xml:space="preserve">1 </w:t>
      </w:r>
      <w:r w:rsidRPr="00F867BF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F867BF">
        <w:rPr>
          <w:rFonts w:ascii="Angsana New" w:hAnsi="Angsana New"/>
          <w:sz w:val="30"/>
          <w:szCs w:val="30"/>
        </w:rPr>
        <w:t xml:space="preserve">2567 </w:t>
      </w:r>
      <w:r w:rsidRPr="00F867BF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F867BF">
        <w:rPr>
          <w:rFonts w:ascii="Angsana New" w:hAnsi="Angsana New"/>
          <w:sz w:val="30"/>
          <w:szCs w:val="30"/>
        </w:rPr>
        <w:t xml:space="preserve">31 </w:t>
      </w:r>
      <w:r w:rsidRPr="00F867B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867BF">
        <w:rPr>
          <w:rFonts w:ascii="Angsana New" w:hAnsi="Angsana New"/>
          <w:sz w:val="30"/>
          <w:szCs w:val="30"/>
        </w:rPr>
        <w:t xml:space="preserve">2568 </w:t>
      </w:r>
      <w:r w:rsidRPr="00F867BF">
        <w:rPr>
          <w:rFonts w:ascii="Angsana New" w:hAnsi="Angsana New" w:hint="cs"/>
          <w:sz w:val="30"/>
          <w:szCs w:val="30"/>
          <w:cs/>
        </w:rPr>
        <w:t xml:space="preserve">รวมระยะเวลา </w:t>
      </w:r>
      <w:r w:rsidRPr="00F867BF">
        <w:rPr>
          <w:rFonts w:ascii="Angsana New" w:hAnsi="Angsana New"/>
          <w:sz w:val="30"/>
          <w:szCs w:val="30"/>
        </w:rPr>
        <w:t xml:space="preserve">2 </w:t>
      </w:r>
      <w:r w:rsidRPr="00F867BF">
        <w:rPr>
          <w:rFonts w:ascii="Angsana New" w:hAnsi="Angsana New" w:hint="cs"/>
          <w:sz w:val="30"/>
          <w:szCs w:val="30"/>
          <w:cs/>
        </w:rPr>
        <w:t>ปี</w:t>
      </w:r>
    </w:p>
    <w:p w14:paraId="09C439A8" w14:textId="77777777" w:rsidR="00107DE3" w:rsidRPr="00F867BF" w:rsidRDefault="00107DE3" w:rsidP="00A0322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FC4C6C7" w14:textId="3110C8DA" w:rsidR="00096148" w:rsidRPr="00F867BF" w:rsidRDefault="00096148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67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สัญญาบริการขนส่งน้ำมัน</w:t>
      </w:r>
    </w:p>
    <w:p w14:paraId="12EAB5EE" w14:textId="77777777" w:rsidR="000C53FF" w:rsidRPr="00F867BF" w:rsidRDefault="000C53FF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4379ED7" w14:textId="5D9DAA47" w:rsidR="00096148" w:rsidRPr="00F867BF" w:rsidRDefault="00096148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F867BF">
        <w:rPr>
          <w:rFonts w:ascii="Angsana New" w:hAnsi="Angsana New" w:hint="cs"/>
          <w:sz w:val="30"/>
          <w:szCs w:val="30"/>
          <w:cs/>
        </w:rPr>
        <w:t>บริษัทได้ทำสัญญาขนส่งน้ำมันกับบริษัทย่อยแห่งหนึ่ง โดยบริษัทดังกล่าวจะบริการขนส่งผลิตภัณฑ์น้ำมันเชื้อเพลิงผ่านท่อไปยังท่าอากาศยานดอนเมืองและท่าอากาศยานสุวรรณภูมิ และบริการขนส่งผลิตภัณฑ์ปิโตรเลียมไปยังศูนย์จ่ายน้ำมันบางปะอิน สัญญาดังกล่าวสิ้น</w:t>
      </w:r>
      <w:r w:rsidR="00164147" w:rsidRPr="00F867BF">
        <w:rPr>
          <w:rFonts w:ascii="Angsana New" w:hAnsi="Angsana New" w:hint="cs"/>
          <w:sz w:val="30"/>
          <w:szCs w:val="30"/>
          <w:cs/>
        </w:rPr>
        <w:t>สุด</w:t>
      </w:r>
      <w:r w:rsidR="001F07B8" w:rsidRPr="00F867BF">
        <w:rPr>
          <w:rFonts w:ascii="Angsana New" w:hAnsi="Angsana New" w:hint="cs"/>
          <w:sz w:val="30"/>
          <w:szCs w:val="30"/>
          <w:cs/>
        </w:rPr>
        <w:t xml:space="preserve">ในเดือนธันวาคม </w:t>
      </w:r>
      <w:r w:rsidR="001F07B8" w:rsidRPr="00F867BF">
        <w:rPr>
          <w:rFonts w:ascii="Angsana New" w:hAnsi="Angsana New" w:hint="cs"/>
          <w:sz w:val="30"/>
          <w:szCs w:val="30"/>
        </w:rPr>
        <w:t>2584</w:t>
      </w:r>
      <w:r w:rsidRPr="00F867BF">
        <w:rPr>
          <w:rFonts w:ascii="Angsana New" w:hAnsi="Angsana New" w:hint="cs"/>
          <w:sz w:val="30"/>
          <w:szCs w:val="30"/>
        </w:rPr>
        <w:t xml:space="preserve"> </w:t>
      </w:r>
    </w:p>
    <w:p w14:paraId="4E7E35EF" w14:textId="77777777" w:rsidR="00A63A50" w:rsidRPr="00F867BF" w:rsidRDefault="00A63A50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320B627" w14:textId="7E1A355D" w:rsidR="00F3226D" w:rsidRPr="00F867BF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67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สัญญาเงินให้กู้ยืม</w:t>
      </w:r>
    </w:p>
    <w:p w14:paraId="7BC3C981" w14:textId="77777777" w:rsidR="00A63A50" w:rsidRPr="00F867BF" w:rsidRDefault="00A63A50" w:rsidP="00130E0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bookmarkStart w:id="6" w:name="_Hlk95482969"/>
    </w:p>
    <w:p w14:paraId="0BD61288" w14:textId="7C121EAB" w:rsidR="00F3226D" w:rsidRPr="00F867BF" w:rsidRDefault="00130E02" w:rsidP="00130E0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บริษัทได้ทำสัญญาให้กู้ยืมเงินโดยไม่มีหลักประกันแก่บริษัท กรุงเทพขนส่งเชื้อเพลิงทางท่อและโลจิสต</w:t>
      </w:r>
      <w:r w:rsidR="00750813" w:rsidRPr="00F867BF">
        <w:rPr>
          <w:rFonts w:ascii="Angsana New" w:hAnsi="Angsana New" w:hint="cs"/>
          <w:sz w:val="30"/>
          <w:szCs w:val="30"/>
          <w:cs/>
        </w:rPr>
        <w:t>ิ</w:t>
      </w:r>
      <w:r w:rsidRPr="00F867BF">
        <w:rPr>
          <w:rFonts w:ascii="Angsana New" w:hAnsi="Angsana New" w:hint="cs"/>
          <w:sz w:val="30"/>
          <w:szCs w:val="30"/>
          <w:cs/>
        </w:rPr>
        <w:t>กส์ จำกัด</w:t>
      </w:r>
      <w:r w:rsidR="004F421E" w:rsidRPr="00F867BF">
        <w:rPr>
          <w:rFonts w:ascii="Angsana New" w:hAnsi="Angsana New" w:hint="cs"/>
          <w:sz w:val="30"/>
          <w:szCs w:val="30"/>
          <w:cs/>
        </w:rPr>
        <w:t xml:space="preserve"> </w:t>
      </w:r>
      <w:r w:rsidRPr="00F867BF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ซึ่งเป็นบริษัทย่อยของกลุ่มบริษัท ในวงเงินรวม </w:t>
      </w:r>
      <w:r w:rsidRPr="00F867BF">
        <w:rPr>
          <w:rFonts w:ascii="Angsana New" w:hAnsi="Angsana New" w:hint="cs"/>
          <w:sz w:val="30"/>
          <w:szCs w:val="30"/>
        </w:rPr>
        <w:t>810</w:t>
      </w:r>
      <w:r w:rsidRPr="00F867BF">
        <w:rPr>
          <w:rFonts w:ascii="Angsana New" w:hAnsi="Angsana New" w:hint="cs"/>
          <w:sz w:val="30"/>
          <w:szCs w:val="30"/>
          <w:cs/>
        </w:rPr>
        <w:t xml:space="preserve"> ล้านบาท เงินให้กู้ยืมดังกล่าวมีกำหนดชำระคืน อัตราดอกเบี้ยและเงื่อนไขตามข้อกำหนดในสัญญา</w:t>
      </w:r>
      <w:r w:rsidR="004F421E" w:rsidRPr="00F867BF">
        <w:rPr>
          <w:rFonts w:ascii="Angsana New" w:hAnsi="Angsana New"/>
          <w:sz w:val="30"/>
          <w:szCs w:val="30"/>
        </w:rPr>
        <w:t xml:space="preserve"> </w:t>
      </w:r>
      <w:r w:rsidR="004F421E" w:rsidRPr="00F867B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F421E" w:rsidRPr="00F867BF">
        <w:rPr>
          <w:rFonts w:ascii="Angsana New" w:hAnsi="Angsana New"/>
          <w:sz w:val="30"/>
          <w:szCs w:val="30"/>
        </w:rPr>
        <w:t xml:space="preserve">31 </w:t>
      </w:r>
      <w:r w:rsidR="004F421E" w:rsidRPr="00F867BF">
        <w:rPr>
          <w:rFonts w:ascii="Angsana New" w:hAnsi="Angsana New"/>
          <w:sz w:val="30"/>
          <w:szCs w:val="30"/>
          <w:cs/>
        </w:rPr>
        <w:t xml:space="preserve">ธันวาคม </w:t>
      </w:r>
      <w:r w:rsidR="004F421E" w:rsidRPr="00F867BF">
        <w:rPr>
          <w:rFonts w:ascii="Angsana New" w:hAnsi="Angsana New"/>
          <w:sz w:val="30"/>
          <w:szCs w:val="30"/>
        </w:rPr>
        <w:t>256</w:t>
      </w:r>
      <w:r w:rsidR="00641E05" w:rsidRPr="00F867BF">
        <w:rPr>
          <w:rFonts w:ascii="Angsana New" w:hAnsi="Angsana New"/>
          <w:sz w:val="30"/>
          <w:szCs w:val="30"/>
        </w:rPr>
        <w:t>7</w:t>
      </w:r>
      <w:r w:rsidR="004F421E" w:rsidRPr="00F867BF">
        <w:rPr>
          <w:rFonts w:ascii="Angsana New" w:hAnsi="Angsana New"/>
          <w:sz w:val="30"/>
          <w:szCs w:val="30"/>
        </w:rPr>
        <w:t xml:space="preserve"> </w:t>
      </w:r>
      <w:r w:rsidR="004F421E" w:rsidRPr="00F867BF">
        <w:rPr>
          <w:rFonts w:ascii="Angsana New" w:hAnsi="Angsana New" w:hint="cs"/>
          <w:sz w:val="30"/>
          <w:szCs w:val="30"/>
          <w:cs/>
        </w:rPr>
        <w:t>บริษัท</w:t>
      </w:r>
      <w:r w:rsidR="004F421E" w:rsidRPr="00F867BF">
        <w:rPr>
          <w:rFonts w:ascii="Angsana New" w:hAnsi="Angsana New"/>
          <w:sz w:val="30"/>
          <w:szCs w:val="30"/>
          <w:cs/>
        </w:rPr>
        <w:t>มียอดเงินให้กู้ยืมคงเหลือเป็นจำนวน</w:t>
      </w:r>
      <w:r w:rsidR="004F421E" w:rsidRPr="00F867BF">
        <w:rPr>
          <w:rFonts w:ascii="Angsana New" w:hAnsi="Angsana New" w:hint="cs"/>
          <w:sz w:val="30"/>
          <w:szCs w:val="30"/>
          <w:cs/>
        </w:rPr>
        <w:t xml:space="preserve"> </w:t>
      </w:r>
      <w:r w:rsidR="00FA550B" w:rsidRPr="00F867BF">
        <w:rPr>
          <w:rFonts w:ascii="Angsana New" w:hAnsi="Angsana New"/>
          <w:sz w:val="30"/>
          <w:szCs w:val="30"/>
        </w:rPr>
        <w:t>110</w:t>
      </w:r>
      <w:r w:rsidR="004F421E" w:rsidRPr="00F867BF">
        <w:rPr>
          <w:rFonts w:ascii="Angsana New" w:hAnsi="Angsana New"/>
          <w:sz w:val="30"/>
          <w:szCs w:val="30"/>
        </w:rPr>
        <w:t xml:space="preserve"> </w:t>
      </w:r>
      <w:r w:rsidR="004F421E" w:rsidRPr="00F867B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4F421E" w:rsidRPr="00F867BF">
        <w:rPr>
          <w:rFonts w:ascii="Angsana New" w:hAnsi="Angsana New"/>
          <w:i/>
          <w:iCs/>
          <w:sz w:val="30"/>
          <w:szCs w:val="30"/>
          <w:cs/>
        </w:rPr>
        <w:t>(</w:t>
      </w:r>
      <w:r w:rsidR="004F421E" w:rsidRPr="00F867BF">
        <w:rPr>
          <w:rFonts w:ascii="Angsana New" w:hAnsi="Angsana New"/>
          <w:i/>
          <w:iCs/>
          <w:sz w:val="30"/>
          <w:szCs w:val="30"/>
        </w:rPr>
        <w:t>256</w:t>
      </w:r>
      <w:r w:rsidR="00641E05" w:rsidRPr="00F867BF">
        <w:rPr>
          <w:rFonts w:ascii="Angsana New" w:hAnsi="Angsana New"/>
          <w:i/>
          <w:iCs/>
          <w:sz w:val="30"/>
          <w:szCs w:val="30"/>
        </w:rPr>
        <w:t>6</w:t>
      </w:r>
      <w:r w:rsidR="004F421E" w:rsidRPr="00F867BF">
        <w:rPr>
          <w:rFonts w:ascii="Angsana New" w:hAnsi="Angsana New"/>
          <w:i/>
          <w:iCs/>
          <w:sz w:val="30"/>
          <w:szCs w:val="30"/>
        </w:rPr>
        <w:t xml:space="preserve">: </w:t>
      </w:r>
      <w:r w:rsidR="00641E05" w:rsidRPr="00F867BF">
        <w:rPr>
          <w:rFonts w:ascii="Angsana New" w:hAnsi="Angsana New"/>
          <w:i/>
          <w:iCs/>
          <w:sz w:val="30"/>
          <w:szCs w:val="30"/>
        </w:rPr>
        <w:t>5</w:t>
      </w:r>
      <w:r w:rsidR="004F421E" w:rsidRPr="00F867BF">
        <w:rPr>
          <w:rFonts w:ascii="Angsana New" w:hAnsi="Angsana New" w:hint="cs"/>
          <w:i/>
          <w:iCs/>
          <w:sz w:val="30"/>
          <w:szCs w:val="30"/>
          <w:cs/>
        </w:rPr>
        <w:t>10</w:t>
      </w:r>
      <w:r w:rsidR="004F421E" w:rsidRPr="00F867BF">
        <w:rPr>
          <w:rFonts w:ascii="Angsana New" w:hAnsi="Angsana New"/>
          <w:i/>
          <w:iCs/>
          <w:sz w:val="30"/>
          <w:szCs w:val="30"/>
        </w:rPr>
        <w:t xml:space="preserve"> </w:t>
      </w:r>
      <w:r w:rsidR="004F421E" w:rsidRPr="00F867BF">
        <w:rPr>
          <w:rFonts w:ascii="Angsana New" w:hAnsi="Angsana New"/>
          <w:i/>
          <w:iCs/>
          <w:sz w:val="30"/>
          <w:szCs w:val="30"/>
          <w:cs/>
        </w:rPr>
        <w:t>ล้าน</w:t>
      </w:r>
      <w:r w:rsidR="004F421E" w:rsidRPr="00F867BF">
        <w:rPr>
          <w:rFonts w:ascii="Angsana New" w:hAnsi="Angsana New" w:hint="cs"/>
          <w:i/>
          <w:iCs/>
          <w:sz w:val="30"/>
          <w:szCs w:val="30"/>
          <w:cs/>
        </w:rPr>
        <w:t>บาท</w:t>
      </w:r>
      <w:r w:rsidR="004F421E" w:rsidRPr="00F867BF">
        <w:rPr>
          <w:rFonts w:ascii="Angsana New" w:hAnsi="Angsana New"/>
          <w:i/>
          <w:iCs/>
          <w:sz w:val="30"/>
          <w:szCs w:val="30"/>
        </w:rPr>
        <w:t>)</w:t>
      </w:r>
    </w:p>
    <w:p w14:paraId="0D00F92D" w14:textId="77777777" w:rsidR="00A63A50" w:rsidRPr="00F867BF" w:rsidRDefault="00A63A50" w:rsidP="00130E0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0C8D6F3" w14:textId="245C8778" w:rsidR="00D74BC4" w:rsidRPr="00F867BF" w:rsidRDefault="00D74BC4" w:rsidP="00D74BC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บริษัทได้ทำสัญญาให้กู้ยืมเงิน</w:t>
      </w:r>
      <w:r w:rsidR="006376D0" w:rsidRPr="00F867BF">
        <w:rPr>
          <w:rFonts w:ascii="Angsana New" w:hAnsi="Angsana New" w:hint="cs"/>
          <w:sz w:val="30"/>
          <w:szCs w:val="30"/>
          <w:cs/>
        </w:rPr>
        <w:t>ระยะสั้น</w:t>
      </w:r>
      <w:r w:rsidRPr="00F867BF">
        <w:rPr>
          <w:rFonts w:ascii="Angsana New" w:hAnsi="Angsana New" w:hint="cs"/>
          <w:sz w:val="30"/>
          <w:szCs w:val="30"/>
          <w:cs/>
        </w:rPr>
        <w:t xml:space="preserve">โดยไม่มีหลักประกันแก่บริษัท บีซีพีจี จำกัด </w:t>
      </w:r>
      <w:r w:rsidRPr="00F867BF">
        <w:rPr>
          <w:rFonts w:ascii="Angsana New" w:hAnsi="Angsana New"/>
          <w:sz w:val="30"/>
          <w:szCs w:val="30"/>
        </w:rPr>
        <w:t>(</w:t>
      </w:r>
      <w:r w:rsidRPr="00F867BF">
        <w:rPr>
          <w:rFonts w:ascii="Angsana New" w:hAnsi="Angsana New" w:hint="cs"/>
          <w:sz w:val="30"/>
          <w:szCs w:val="30"/>
          <w:cs/>
        </w:rPr>
        <w:t>มหาชน</w:t>
      </w:r>
      <w:r w:rsidRPr="00F867BF">
        <w:rPr>
          <w:rFonts w:ascii="Angsana New" w:hAnsi="Angsana New"/>
          <w:sz w:val="30"/>
          <w:szCs w:val="30"/>
        </w:rPr>
        <w:t>)</w:t>
      </w:r>
      <w:r w:rsidRPr="00F867BF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ซึ่งเป็นบริษัทย่อยของกลุ่มบริษัท </w:t>
      </w:r>
      <w:r w:rsidRPr="00F867BF">
        <w:rPr>
          <w:rFonts w:ascii="Angsana New" w:hAnsi="Angsana New"/>
          <w:sz w:val="30"/>
          <w:szCs w:val="30"/>
          <w:cs/>
        </w:rPr>
        <w:t>เพื่อวัตถุประสงค์ใช้เป็นเงินลงทุนในโครงการโรงไฟฟ้าก๊าซธรรมชาติในประเทศสหรัฐอเมริกา เงินกู้ยืมดังกล่าวมีกำหนดชำระคืน อัตราดอกเบี้ย</w:t>
      </w:r>
      <w:r w:rsidRPr="00F867BF">
        <w:rPr>
          <w:rFonts w:ascii="Angsana New" w:hAnsi="Angsana New"/>
          <w:sz w:val="30"/>
          <w:szCs w:val="30"/>
        </w:rPr>
        <w:t xml:space="preserve"> </w:t>
      </w:r>
      <w:r w:rsidRPr="00F867BF">
        <w:rPr>
          <w:rFonts w:ascii="Angsana New" w:hAnsi="Angsana New"/>
          <w:sz w:val="30"/>
          <w:szCs w:val="30"/>
          <w:cs/>
        </w:rPr>
        <w:t xml:space="preserve">และเงื่อนไขตามข้อกำหนดในสัญญา ณ วันที่ </w:t>
      </w:r>
      <w:r w:rsidRPr="00F867BF">
        <w:rPr>
          <w:rFonts w:ascii="Angsana New" w:hAnsi="Angsana New"/>
          <w:sz w:val="30"/>
          <w:szCs w:val="30"/>
        </w:rPr>
        <w:t xml:space="preserve">31 </w:t>
      </w:r>
      <w:r w:rsidRPr="00F867B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867BF">
        <w:rPr>
          <w:rFonts w:ascii="Angsana New" w:hAnsi="Angsana New"/>
          <w:sz w:val="30"/>
          <w:szCs w:val="30"/>
        </w:rPr>
        <w:t>256</w:t>
      </w:r>
      <w:r w:rsidR="00641E05" w:rsidRPr="00F867BF">
        <w:rPr>
          <w:rFonts w:ascii="Angsana New" w:hAnsi="Angsana New"/>
          <w:sz w:val="30"/>
          <w:szCs w:val="30"/>
        </w:rPr>
        <w:t>7</w:t>
      </w:r>
      <w:r w:rsidRPr="00F867BF">
        <w:rPr>
          <w:rFonts w:ascii="Angsana New" w:hAnsi="Angsana New"/>
          <w:sz w:val="30"/>
          <w:szCs w:val="30"/>
        </w:rPr>
        <w:t xml:space="preserve"> </w:t>
      </w:r>
      <w:r w:rsidRPr="00F867BF">
        <w:rPr>
          <w:rFonts w:ascii="Angsana New" w:hAnsi="Angsana New" w:hint="cs"/>
          <w:sz w:val="30"/>
          <w:szCs w:val="30"/>
          <w:cs/>
        </w:rPr>
        <w:t>บริษัท</w:t>
      </w:r>
      <w:r w:rsidR="00A73D0D" w:rsidRPr="00F867BF">
        <w:rPr>
          <w:rFonts w:ascii="Angsana New" w:hAnsi="Angsana New" w:hint="cs"/>
          <w:sz w:val="30"/>
          <w:szCs w:val="30"/>
          <w:cs/>
        </w:rPr>
        <w:t>ไม่</w:t>
      </w:r>
      <w:r w:rsidRPr="00F867BF">
        <w:rPr>
          <w:rFonts w:ascii="Angsana New" w:hAnsi="Angsana New"/>
          <w:sz w:val="30"/>
          <w:szCs w:val="30"/>
          <w:cs/>
        </w:rPr>
        <w:t>มียอดเงินให้กู้ยืมคงเหลือ</w:t>
      </w:r>
      <w:r w:rsidRPr="00F867BF">
        <w:rPr>
          <w:rFonts w:ascii="Angsana New" w:hAnsi="Angsana New" w:hint="cs"/>
          <w:sz w:val="30"/>
          <w:szCs w:val="30"/>
          <w:cs/>
        </w:rPr>
        <w:t xml:space="preserve"> </w:t>
      </w:r>
      <w:r w:rsidRPr="00F867BF">
        <w:rPr>
          <w:rFonts w:ascii="Angsana New" w:hAnsi="Angsana New"/>
          <w:i/>
          <w:iCs/>
          <w:sz w:val="30"/>
          <w:szCs w:val="30"/>
        </w:rPr>
        <w:t>(</w:t>
      </w:r>
      <w:r w:rsidR="00122538" w:rsidRPr="00F867BF">
        <w:rPr>
          <w:rFonts w:ascii="Angsana New" w:hAnsi="Angsana New"/>
          <w:i/>
          <w:iCs/>
          <w:sz w:val="30"/>
          <w:szCs w:val="30"/>
        </w:rPr>
        <w:t>256</w:t>
      </w:r>
      <w:r w:rsidR="001F1FF9" w:rsidRPr="00F867BF">
        <w:rPr>
          <w:rFonts w:ascii="Angsana New" w:hAnsi="Angsana New"/>
          <w:i/>
          <w:iCs/>
          <w:sz w:val="30"/>
          <w:szCs w:val="30"/>
        </w:rPr>
        <w:t>6</w:t>
      </w:r>
      <w:r w:rsidRPr="00F867BF">
        <w:rPr>
          <w:rFonts w:ascii="Angsana New" w:hAnsi="Angsana New"/>
          <w:i/>
          <w:iCs/>
          <w:sz w:val="30"/>
          <w:szCs w:val="30"/>
        </w:rPr>
        <w:t xml:space="preserve">: </w:t>
      </w:r>
      <w:r w:rsidR="00122538" w:rsidRPr="00F867BF">
        <w:rPr>
          <w:rFonts w:ascii="Angsana New" w:hAnsi="Angsana New"/>
          <w:i/>
          <w:iCs/>
          <w:sz w:val="30"/>
          <w:szCs w:val="30"/>
        </w:rPr>
        <w:t>2,500</w:t>
      </w:r>
      <w:r w:rsidR="00CC3C00" w:rsidRPr="00F867BF">
        <w:rPr>
          <w:rFonts w:ascii="Angsana New" w:hAnsi="Angsana New"/>
          <w:i/>
          <w:iCs/>
          <w:sz w:val="30"/>
          <w:szCs w:val="30"/>
        </w:rPr>
        <w:t xml:space="preserve"> </w:t>
      </w:r>
      <w:r w:rsidR="00CC3C00" w:rsidRPr="00F867BF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F867BF">
        <w:rPr>
          <w:rFonts w:ascii="Angsana New" w:hAnsi="Angsana New"/>
          <w:i/>
          <w:iCs/>
          <w:sz w:val="30"/>
          <w:szCs w:val="30"/>
        </w:rPr>
        <w:t>)</w:t>
      </w:r>
    </w:p>
    <w:p w14:paraId="250C89A0" w14:textId="77777777" w:rsidR="009000B2" w:rsidRPr="00F867BF" w:rsidRDefault="009000B2" w:rsidP="00F10EA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B79E913" w14:textId="77777777" w:rsidR="009000B2" w:rsidRPr="00F867BF" w:rsidRDefault="009000B2" w:rsidP="00F10EA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4A3251C" w14:textId="77777777" w:rsidR="009000B2" w:rsidRPr="00F867BF" w:rsidRDefault="009000B2" w:rsidP="00F10EA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B9D317C" w14:textId="4BB9452A" w:rsidR="005F24BA" w:rsidRPr="00F867BF" w:rsidRDefault="005F24BA" w:rsidP="005F24BA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67B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การค้ำประกันวงเงิน</w:t>
      </w:r>
    </w:p>
    <w:p w14:paraId="08805FC8" w14:textId="77777777" w:rsidR="005F24BA" w:rsidRPr="00F867BF" w:rsidRDefault="005F24BA" w:rsidP="005F24BA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FE732BB" w14:textId="1BADC53F" w:rsidR="005F24BA" w:rsidRPr="00F867BF" w:rsidRDefault="005F24BA" w:rsidP="00FE6A91">
      <w:pPr>
        <w:pStyle w:val="BodyText2"/>
        <w:tabs>
          <w:tab w:val="decimal" w:pos="540"/>
        </w:tabs>
        <w:spacing w:line="240" w:lineRule="atLeast"/>
        <w:ind w:left="541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 xml:space="preserve">บริษัทค้ำประกันวงเงินกู้ยืม ในวงเงินไม่เกิน </w:t>
      </w:r>
      <w:r w:rsidRPr="00F867BF">
        <w:rPr>
          <w:rFonts w:ascii="Angsana New" w:hAnsi="Angsana New"/>
          <w:sz w:val="30"/>
          <w:szCs w:val="30"/>
        </w:rPr>
        <w:t xml:space="preserve">1,200 </w:t>
      </w:r>
      <w:r w:rsidRPr="00F867BF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Pr="00F867BF">
        <w:rPr>
          <w:rFonts w:ascii="Angsana New" w:hAnsi="Angsana New"/>
          <w:sz w:val="30"/>
          <w:szCs w:val="30"/>
        </w:rPr>
        <w:t xml:space="preserve">100 </w:t>
      </w:r>
      <w:r w:rsidRPr="00F867BF">
        <w:rPr>
          <w:rFonts w:ascii="Angsana New" w:hAnsi="Angsana New" w:hint="cs"/>
          <w:sz w:val="30"/>
          <w:szCs w:val="30"/>
          <w:cs/>
        </w:rPr>
        <w:t xml:space="preserve">ล้านเหรียญสหรัฐฯ ตามลำดับ แก่บริษัทย่อยแห่งหนึ่ง เพื่อทำสัญญากู้ยืมเงินกับสถาบันการเงิน โดยวงเงินดังกล่าวมีวัตถุประสงค์เพื่อใช้เป็นเงินทุนหมุนเวียนระยะสั้นและใช้ในการทำสัญญาซื้อขายเงินตราต่างประเทศล่วงหน้า </w:t>
      </w:r>
      <w:r w:rsidRPr="00F867BF">
        <w:rPr>
          <w:rFonts w:ascii="Angsana New" w:hAnsi="Angsana New"/>
          <w:sz w:val="30"/>
          <w:szCs w:val="30"/>
        </w:rPr>
        <w:t xml:space="preserve">(FX Forward) </w:t>
      </w:r>
      <w:r w:rsidRPr="00F867BF">
        <w:rPr>
          <w:rFonts w:ascii="Angsana New" w:hAnsi="Angsana New" w:hint="cs"/>
          <w:sz w:val="30"/>
          <w:szCs w:val="30"/>
          <w:cs/>
        </w:rPr>
        <w:t>นอกจากนี้สัญญากู้ยืมเงิน</w:t>
      </w:r>
      <w:r w:rsidR="00AF7F4A" w:rsidRPr="00F867BF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F867BF">
        <w:rPr>
          <w:rFonts w:ascii="Angsana New" w:hAnsi="Angsana New" w:hint="cs"/>
          <w:sz w:val="30"/>
          <w:szCs w:val="30"/>
          <w:cs/>
        </w:rPr>
        <w:t>บางฉบับได้ระบุเงื่อนไขบางประการเกี่ยวกับการรักษาอัตราส่วนทางการเงิน เช่น การดำรงอัตราส่วนของหนี้สินต่อส่วนของผู้ถือหุ้นของผู้ค้ำประกัน</w:t>
      </w:r>
    </w:p>
    <w:p w14:paraId="2F15C5D7" w14:textId="77777777" w:rsidR="00305C6F" w:rsidRPr="00F867BF" w:rsidRDefault="00305C6F" w:rsidP="00FE6A91">
      <w:pPr>
        <w:pStyle w:val="BodyText2"/>
        <w:tabs>
          <w:tab w:val="decimal" w:pos="540"/>
        </w:tabs>
        <w:spacing w:line="240" w:lineRule="atLeast"/>
        <w:ind w:left="541" w:firstLine="0"/>
        <w:jc w:val="thaiDistribute"/>
        <w:rPr>
          <w:rFonts w:ascii="Angsana New" w:hAnsi="Angsana New"/>
          <w:sz w:val="30"/>
          <w:szCs w:val="30"/>
        </w:rPr>
      </w:pPr>
    </w:p>
    <w:p w14:paraId="4D42238D" w14:textId="77777777" w:rsidR="00305C6F" w:rsidRPr="00F867BF" w:rsidRDefault="00305C6F" w:rsidP="00305C6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67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สัญญาค้ำประกัน</w:t>
      </w:r>
    </w:p>
    <w:p w14:paraId="7D5AC29E" w14:textId="77777777" w:rsidR="00305C6F" w:rsidRPr="00F867BF" w:rsidRDefault="00305C6F" w:rsidP="00305C6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DE924E8" w14:textId="280079C4" w:rsidR="00305C6F" w:rsidRPr="00F867BF" w:rsidRDefault="00642A32" w:rsidP="00305C6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/>
          <w:sz w:val="30"/>
          <w:szCs w:val="30"/>
          <w:cs/>
        </w:rPr>
        <w:t>บริษัท บีซีพีจี จำกัด (มหาชน)</w:t>
      </w:r>
      <w:r w:rsidR="00305C6F" w:rsidRPr="00F867BF">
        <w:rPr>
          <w:rFonts w:ascii="Angsana New" w:hAnsi="Angsana New"/>
          <w:sz w:val="30"/>
          <w:szCs w:val="30"/>
        </w:rPr>
        <w:t xml:space="preserve"> </w:t>
      </w:r>
      <w:r w:rsidR="00305C6F" w:rsidRPr="00F867BF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ซึ่งเป็นบริษัทย่อยของกลุ่มบริษัท ได้ทำสัญญาให้การค้ำประกันเงินกู้ยืมจากสถาบันการเงินแก่บริษัทย่อยแห่งหนึ่ง ในวงเงินไม่เกิน </w:t>
      </w:r>
      <w:r w:rsidR="00305C6F" w:rsidRPr="00F867BF">
        <w:rPr>
          <w:rFonts w:ascii="Angsana New" w:hAnsi="Angsana New" w:hint="cs"/>
          <w:sz w:val="30"/>
          <w:szCs w:val="30"/>
        </w:rPr>
        <w:t>172</w:t>
      </w:r>
      <w:r w:rsidR="00305C6F" w:rsidRPr="00F867BF">
        <w:rPr>
          <w:rFonts w:ascii="Angsana New" w:hAnsi="Angsana New" w:hint="cs"/>
          <w:sz w:val="30"/>
          <w:szCs w:val="30"/>
          <w:cs/>
        </w:rPr>
        <w:t xml:space="preserve"> ล้านเหรียญสหรัฐฯ ณ วันที่ </w:t>
      </w:r>
      <w:r w:rsidR="00305C6F" w:rsidRPr="00F867BF">
        <w:rPr>
          <w:rFonts w:ascii="Angsana New" w:hAnsi="Angsana New" w:hint="cs"/>
          <w:sz w:val="30"/>
          <w:szCs w:val="30"/>
        </w:rPr>
        <w:t xml:space="preserve">31 </w:t>
      </w:r>
      <w:r w:rsidR="00305C6F" w:rsidRPr="00F867B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05C6F" w:rsidRPr="00F867BF">
        <w:rPr>
          <w:rFonts w:ascii="Angsana New" w:hAnsi="Angsana New" w:hint="cs"/>
          <w:sz w:val="30"/>
          <w:szCs w:val="30"/>
        </w:rPr>
        <w:t>256</w:t>
      </w:r>
      <w:r w:rsidR="00305C6F" w:rsidRPr="00F867BF">
        <w:rPr>
          <w:rFonts w:ascii="Angsana New" w:hAnsi="Angsana New"/>
          <w:sz w:val="30"/>
          <w:szCs w:val="30"/>
        </w:rPr>
        <w:t>7</w:t>
      </w:r>
      <w:r w:rsidR="00305C6F" w:rsidRPr="00F867BF">
        <w:rPr>
          <w:rFonts w:ascii="Angsana New" w:hAnsi="Angsana New" w:hint="cs"/>
          <w:sz w:val="30"/>
          <w:szCs w:val="30"/>
          <w:cs/>
        </w:rPr>
        <w:t xml:space="preserve"> เงินกู้ยืมจากสถาบันการเงินดังกล่าวมียอดคงเหลือ</w:t>
      </w:r>
      <w:r w:rsidR="00305C6F" w:rsidRPr="00F867BF">
        <w:rPr>
          <w:rFonts w:ascii="Angsana New" w:hAnsi="Angsana New"/>
          <w:sz w:val="30"/>
          <w:szCs w:val="30"/>
        </w:rPr>
        <w:t xml:space="preserve"> 117</w:t>
      </w:r>
      <w:r w:rsidR="00305C6F" w:rsidRPr="00F867BF">
        <w:rPr>
          <w:rFonts w:ascii="Angsana New" w:hAnsi="Angsana New" w:hint="cs"/>
          <w:sz w:val="30"/>
          <w:szCs w:val="30"/>
          <w:cs/>
        </w:rPr>
        <w:t xml:space="preserve"> ล้านเหรียญสหรัฐฯ </w:t>
      </w:r>
      <w:r w:rsidR="00305C6F" w:rsidRPr="00F867BF">
        <w:rPr>
          <w:rFonts w:ascii="Angsana New" w:hAnsi="Angsana New" w:hint="cs"/>
          <w:i/>
          <w:iCs/>
          <w:sz w:val="30"/>
          <w:szCs w:val="30"/>
        </w:rPr>
        <w:t>(25</w:t>
      </w:r>
      <w:r w:rsidR="00305C6F" w:rsidRPr="00F867BF">
        <w:rPr>
          <w:rFonts w:ascii="Angsana New" w:hAnsi="Angsana New"/>
          <w:i/>
          <w:iCs/>
          <w:sz w:val="30"/>
          <w:szCs w:val="30"/>
        </w:rPr>
        <w:t>66</w:t>
      </w:r>
      <w:r w:rsidR="00305C6F" w:rsidRPr="00F867BF">
        <w:rPr>
          <w:rFonts w:ascii="Angsana New" w:hAnsi="Angsana New" w:hint="cs"/>
          <w:i/>
          <w:iCs/>
          <w:sz w:val="30"/>
          <w:szCs w:val="30"/>
        </w:rPr>
        <w:t>: 1</w:t>
      </w:r>
      <w:r w:rsidR="00305C6F" w:rsidRPr="00F867BF">
        <w:rPr>
          <w:rFonts w:ascii="Angsana New" w:hAnsi="Angsana New"/>
          <w:i/>
          <w:iCs/>
          <w:sz w:val="30"/>
          <w:szCs w:val="30"/>
        </w:rPr>
        <w:t>1</w:t>
      </w:r>
      <w:r w:rsidR="00305C6F" w:rsidRPr="00F867BF">
        <w:rPr>
          <w:rFonts w:ascii="Angsana New" w:hAnsi="Angsana New" w:hint="cs"/>
          <w:i/>
          <w:iCs/>
          <w:sz w:val="30"/>
          <w:szCs w:val="30"/>
        </w:rPr>
        <w:t xml:space="preserve">7 </w:t>
      </w:r>
      <w:r w:rsidR="00305C6F" w:rsidRPr="00F867BF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ล้านเหรียญสหรัฐฯ</w:t>
      </w:r>
      <w:r w:rsidR="00305C6F" w:rsidRPr="00F867BF">
        <w:rPr>
          <w:rFonts w:ascii="Angsana New" w:hAnsi="Angsana New" w:hint="cs"/>
          <w:sz w:val="30"/>
          <w:szCs w:val="30"/>
        </w:rPr>
        <w:t xml:space="preserve">) </w:t>
      </w:r>
      <w:r w:rsidR="00305C6F" w:rsidRPr="00F867BF">
        <w:rPr>
          <w:rFonts w:ascii="Angsana New" w:hAnsi="Angsana New" w:hint="cs"/>
          <w:sz w:val="30"/>
          <w:szCs w:val="30"/>
          <w:cs/>
        </w:rPr>
        <w:t xml:space="preserve">โดยมีเงื่อนไขในการทยอยชำระคืนเงินต้นและดอกเบี้ยภายในปี </w:t>
      </w:r>
      <w:r w:rsidR="00305C6F" w:rsidRPr="00F867BF">
        <w:rPr>
          <w:rFonts w:ascii="Angsana New" w:hAnsi="Angsana New" w:hint="cs"/>
          <w:sz w:val="30"/>
          <w:szCs w:val="30"/>
        </w:rPr>
        <w:t>2573</w:t>
      </w:r>
    </w:p>
    <w:p w14:paraId="2391F6D1" w14:textId="77777777" w:rsidR="005F24BA" w:rsidRPr="00F867BF" w:rsidRDefault="005F24BA" w:rsidP="005F24BA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1B68352" w14:textId="77777777" w:rsidR="005F24BA" w:rsidRPr="00F867BF" w:rsidRDefault="005F24BA" w:rsidP="005F24BA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67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การค้ำประกันการซื้อน้ำมันดิบ</w:t>
      </w:r>
    </w:p>
    <w:p w14:paraId="41D8C0FF" w14:textId="77777777" w:rsidR="005F24BA" w:rsidRPr="00F867BF" w:rsidRDefault="005F24BA" w:rsidP="005F24BA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127B6D1" w14:textId="2BD5B485" w:rsidR="005F24BA" w:rsidRPr="00F867BF" w:rsidRDefault="00947AE0" w:rsidP="00F10EA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/>
          <w:sz w:val="30"/>
          <w:szCs w:val="30"/>
          <w:cs/>
        </w:rPr>
        <w:t xml:space="preserve">บริษัทได้ค้ำประกันการซื้อน้ำมันดิบแก่บริษัทย่อยแห่งหนึ่ง เพื่อทำสัญญาซื้อน้ำมันดิบกับคู่ค้าหลายราย เป็นวงเงินไม่เกิน </w:t>
      </w:r>
      <w:r w:rsidR="00E15D66" w:rsidRPr="00F867BF">
        <w:rPr>
          <w:rFonts w:ascii="Angsana New" w:hAnsi="Angsana New"/>
          <w:sz w:val="30"/>
          <w:szCs w:val="30"/>
        </w:rPr>
        <w:t>70</w:t>
      </w:r>
      <w:r w:rsidRPr="00F867BF">
        <w:rPr>
          <w:rFonts w:ascii="Angsana New" w:hAnsi="Angsana New"/>
          <w:sz w:val="30"/>
          <w:szCs w:val="30"/>
          <w:cs/>
        </w:rPr>
        <w:t xml:space="preserve"> </w:t>
      </w:r>
      <w:r w:rsidR="00A63C18" w:rsidRPr="00F867BF">
        <w:rPr>
          <w:rFonts w:ascii="Angsana New" w:hAnsi="Angsana New" w:hint="cs"/>
          <w:sz w:val="30"/>
          <w:szCs w:val="30"/>
          <w:cs/>
        </w:rPr>
        <w:t>ล้านเหรียญสหรัฐฯ</w:t>
      </w:r>
    </w:p>
    <w:p w14:paraId="768952EF" w14:textId="77777777" w:rsidR="00947AE0" w:rsidRPr="00F867BF" w:rsidRDefault="00947AE0" w:rsidP="00F10EA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5EF2D70" w14:textId="25F9F48E" w:rsidR="00F10EA4" w:rsidRPr="00F867BF" w:rsidRDefault="00F10EA4" w:rsidP="00F10EA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67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ตั๋วสัญญาใช้เงิน</w:t>
      </w:r>
    </w:p>
    <w:p w14:paraId="5C94F3FD" w14:textId="77777777" w:rsidR="00F10EA4" w:rsidRPr="00F867BF" w:rsidRDefault="00F10EA4" w:rsidP="00F10EA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57D6494D" w14:textId="1A66AE39" w:rsidR="00F10EA4" w:rsidRPr="00F867BF" w:rsidRDefault="00F10EA4" w:rsidP="00F10EA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67BF">
        <w:rPr>
          <w:rFonts w:ascii="Angsana New" w:hAnsi="Angsana New" w:hint="cs"/>
          <w:spacing w:val="4"/>
          <w:sz w:val="30"/>
          <w:szCs w:val="30"/>
          <w:cs/>
        </w:rPr>
        <w:t xml:space="preserve">บริษัทได้ออกตั๋วสัญญาใช้เงินให้แก่บริษัท บางจาก ศรีราชา จำกัด </w:t>
      </w:r>
      <w:r w:rsidRPr="00F867BF">
        <w:rPr>
          <w:rFonts w:ascii="Angsana New" w:hAnsi="Angsana New"/>
          <w:spacing w:val="4"/>
          <w:sz w:val="30"/>
          <w:szCs w:val="30"/>
        </w:rPr>
        <w:t>(</w:t>
      </w:r>
      <w:r w:rsidRPr="00F867BF">
        <w:rPr>
          <w:rFonts w:ascii="Angsana New" w:hAnsi="Angsana New" w:hint="cs"/>
          <w:spacing w:val="4"/>
          <w:sz w:val="30"/>
          <w:szCs w:val="30"/>
          <w:cs/>
        </w:rPr>
        <w:t>มหาชน</w:t>
      </w:r>
      <w:r w:rsidRPr="00F867BF">
        <w:rPr>
          <w:rFonts w:ascii="Angsana New" w:hAnsi="Angsana New"/>
          <w:spacing w:val="4"/>
          <w:sz w:val="30"/>
          <w:szCs w:val="30"/>
        </w:rPr>
        <w:t>)</w:t>
      </w:r>
      <w:r w:rsidRPr="00F867BF">
        <w:rPr>
          <w:rFonts w:ascii="Angsana New" w:hAnsi="Angsana New" w:hint="cs"/>
          <w:spacing w:val="4"/>
          <w:sz w:val="30"/>
          <w:szCs w:val="30"/>
          <w:cs/>
        </w:rPr>
        <w:t xml:space="preserve"> ซึ่งเป็นบริษัทย่อยของกลุ่มบริษัท ตั๋ว</w:t>
      </w:r>
      <w:r w:rsidRPr="00F867BF">
        <w:rPr>
          <w:rFonts w:ascii="Angsana New" w:hAnsi="Angsana New" w:hint="cs"/>
          <w:sz w:val="30"/>
          <w:szCs w:val="30"/>
          <w:cs/>
        </w:rPr>
        <w:t>สัญญาใช้เงิน</w:t>
      </w:r>
      <w:r w:rsidRPr="00F867BF">
        <w:rPr>
          <w:rFonts w:ascii="Angsana New" w:hAnsi="Angsana New"/>
          <w:sz w:val="30"/>
          <w:szCs w:val="30"/>
          <w:cs/>
        </w:rPr>
        <w:t>ดังกล่าวมีกำหนดชำระคืน</w:t>
      </w:r>
      <w:r w:rsidRPr="00F867BF">
        <w:rPr>
          <w:rFonts w:ascii="Angsana New" w:hAnsi="Angsana New" w:hint="cs"/>
          <w:sz w:val="30"/>
          <w:szCs w:val="30"/>
          <w:cs/>
        </w:rPr>
        <w:t xml:space="preserve">ภายใน </w:t>
      </w:r>
      <w:r w:rsidRPr="00F867BF">
        <w:rPr>
          <w:rFonts w:ascii="Angsana New" w:hAnsi="Angsana New"/>
          <w:sz w:val="30"/>
          <w:szCs w:val="30"/>
        </w:rPr>
        <w:t xml:space="preserve">1 </w:t>
      </w:r>
      <w:r w:rsidRPr="00F867BF">
        <w:rPr>
          <w:rFonts w:ascii="Angsana New" w:hAnsi="Angsana New" w:hint="cs"/>
          <w:sz w:val="30"/>
          <w:szCs w:val="30"/>
          <w:cs/>
        </w:rPr>
        <w:t>ปี</w:t>
      </w:r>
      <w:r w:rsidRPr="00F867BF">
        <w:rPr>
          <w:rFonts w:ascii="Angsana New" w:hAnsi="Angsana New"/>
          <w:sz w:val="30"/>
          <w:szCs w:val="30"/>
          <w:cs/>
        </w:rPr>
        <w:t xml:space="preserve"> </w:t>
      </w:r>
      <w:r w:rsidRPr="00F867BF">
        <w:rPr>
          <w:rFonts w:ascii="Angsana New" w:hAnsi="Angsana New" w:hint="cs"/>
          <w:sz w:val="30"/>
          <w:szCs w:val="30"/>
          <w:cs/>
        </w:rPr>
        <w:t>และมี</w:t>
      </w:r>
      <w:r w:rsidRPr="00F867BF">
        <w:rPr>
          <w:rFonts w:ascii="Angsana New" w:hAnsi="Angsana New"/>
          <w:sz w:val="30"/>
          <w:szCs w:val="30"/>
          <w:cs/>
        </w:rPr>
        <w:t>อัตราดอกเบี้</w:t>
      </w:r>
      <w:r w:rsidR="0013196A" w:rsidRPr="00F867BF">
        <w:rPr>
          <w:rFonts w:ascii="Angsana New" w:hAnsi="Angsana New" w:hint="cs"/>
          <w:sz w:val="30"/>
          <w:szCs w:val="30"/>
          <w:cs/>
        </w:rPr>
        <w:t>ยคงที่</w:t>
      </w:r>
      <w:r w:rsidRPr="00F867BF">
        <w:rPr>
          <w:rFonts w:ascii="Angsana New" w:hAnsi="Angsana New" w:hint="cs"/>
          <w:sz w:val="30"/>
          <w:szCs w:val="30"/>
          <w:cs/>
        </w:rPr>
        <w:t xml:space="preserve"> </w:t>
      </w:r>
      <w:r w:rsidRPr="00F867B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867BF">
        <w:rPr>
          <w:rFonts w:ascii="Angsana New" w:hAnsi="Angsana New"/>
          <w:sz w:val="30"/>
          <w:szCs w:val="30"/>
        </w:rPr>
        <w:t xml:space="preserve">31 </w:t>
      </w:r>
      <w:r w:rsidRPr="00F867B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867BF">
        <w:rPr>
          <w:rFonts w:ascii="Angsana New" w:hAnsi="Angsana New"/>
          <w:sz w:val="30"/>
          <w:szCs w:val="30"/>
        </w:rPr>
        <w:t xml:space="preserve">2567 </w:t>
      </w:r>
      <w:r w:rsidRPr="00F867BF">
        <w:rPr>
          <w:rFonts w:ascii="Angsana New" w:hAnsi="Angsana New" w:hint="cs"/>
          <w:sz w:val="30"/>
          <w:szCs w:val="30"/>
          <w:cs/>
        </w:rPr>
        <w:t>บริษัท</w:t>
      </w:r>
      <w:r w:rsidRPr="00F867BF">
        <w:rPr>
          <w:rFonts w:ascii="Angsana New" w:hAnsi="Angsana New"/>
          <w:sz w:val="30"/>
          <w:szCs w:val="30"/>
          <w:cs/>
        </w:rPr>
        <w:t>มียอดเงินให้กู้ยืมคงเหลือ</w:t>
      </w:r>
      <w:r w:rsidRPr="00F867BF">
        <w:rPr>
          <w:rFonts w:ascii="Angsana New" w:hAnsi="Angsana New"/>
          <w:sz w:val="30"/>
          <w:szCs w:val="30"/>
        </w:rPr>
        <w:t xml:space="preserve"> 3,000 </w:t>
      </w:r>
      <w:r w:rsidRPr="00F867B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F867BF">
        <w:rPr>
          <w:rFonts w:ascii="Angsana New" w:hAnsi="Angsana New"/>
          <w:i/>
          <w:iCs/>
          <w:sz w:val="30"/>
          <w:szCs w:val="30"/>
        </w:rPr>
        <w:t xml:space="preserve">(2566: </w:t>
      </w:r>
      <w:r w:rsidRPr="00F867BF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F867BF">
        <w:rPr>
          <w:rFonts w:ascii="Angsana New" w:hAnsi="Angsana New"/>
          <w:i/>
          <w:iCs/>
          <w:sz w:val="30"/>
          <w:szCs w:val="30"/>
        </w:rPr>
        <w:t>)</w:t>
      </w:r>
    </w:p>
    <w:p w14:paraId="6C8AC8A7" w14:textId="77777777" w:rsidR="000D3685" w:rsidRPr="00F867BF" w:rsidRDefault="000D3685" w:rsidP="00D74BC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bookmarkEnd w:id="6"/>
    <w:p w14:paraId="1B81067E" w14:textId="77777777" w:rsidR="00450B58" w:rsidRPr="00F867BF" w:rsidRDefault="00450B58" w:rsidP="00450B5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867B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สัญญาการบริหารเงิน</w:t>
      </w:r>
    </w:p>
    <w:p w14:paraId="3FE2DDB3" w14:textId="77777777" w:rsidR="00450B58" w:rsidRPr="00F867BF" w:rsidRDefault="00450B58" w:rsidP="00450B5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5FF244" w14:textId="23384174" w:rsidR="00450B58" w:rsidRPr="00F867BF" w:rsidRDefault="00450B58" w:rsidP="00450B5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F867BF">
        <w:rPr>
          <w:rFonts w:asciiTheme="majorBidi" w:hAnsiTheme="majorBidi"/>
          <w:sz w:val="30"/>
          <w:szCs w:val="30"/>
          <w:cs/>
        </w:rPr>
        <w:t>บริษัทได้เข้าร่วมการทําสัญญาการบริหารเงิน (</w:t>
      </w:r>
      <w:r w:rsidRPr="00F867BF">
        <w:rPr>
          <w:rFonts w:asciiTheme="majorBidi" w:hAnsiTheme="majorBidi"/>
          <w:sz w:val="30"/>
          <w:szCs w:val="30"/>
        </w:rPr>
        <w:t xml:space="preserve">Cash pooling) </w:t>
      </w:r>
      <w:r w:rsidRPr="00F867BF">
        <w:rPr>
          <w:rFonts w:asciiTheme="majorBidi" w:hAnsiTheme="majorBidi"/>
          <w:sz w:val="30"/>
          <w:szCs w:val="30"/>
          <w:cs/>
        </w:rPr>
        <w:t>กับบริษัทย่อยหลายแห่งและ</w:t>
      </w:r>
      <w:r w:rsidR="00534200" w:rsidRPr="00F867BF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F867BF">
        <w:rPr>
          <w:rFonts w:asciiTheme="majorBidi" w:hAnsiTheme="majorBidi"/>
          <w:sz w:val="30"/>
          <w:szCs w:val="30"/>
          <w:cs/>
        </w:rPr>
        <w:t>แห่งหนึ่ง โดยบริษัทและบริษัทย่อยหลายแห่งตกลงที่จะให้วงเงินกู้ระยะสั้นระหว่างกัน เพื่อใช้เป็นเงินทุนหมุนเวียนในการบริหารสภาพคล่องระยะสั้นผ่านระบบของ</w:t>
      </w:r>
      <w:r w:rsidR="00534200" w:rsidRPr="00F867BF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F867BF">
        <w:rPr>
          <w:rFonts w:asciiTheme="majorBidi" w:hAnsiTheme="majorBidi"/>
          <w:sz w:val="30"/>
          <w:szCs w:val="30"/>
          <w:cs/>
        </w:rPr>
        <w:t xml:space="preserve"> โดยมีระยะเวลา อัตราดอกเบี้ยและเงื่อนไขตามข้อกำหนดในสัญญา</w:t>
      </w:r>
    </w:p>
    <w:p w14:paraId="10444B0C" w14:textId="286F31E4" w:rsidR="00833E3E" w:rsidRPr="00F867BF" w:rsidRDefault="00833E3E" w:rsidP="00833E3E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867B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สัญญาบริการคลังน้ำมัน</w:t>
      </w:r>
    </w:p>
    <w:p w14:paraId="26FFC2E2" w14:textId="77777777" w:rsidR="00833E3E" w:rsidRPr="00F867BF" w:rsidRDefault="00833E3E" w:rsidP="00833E3E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9AC8BC0" w14:textId="17743C56" w:rsidR="00F90ED3" w:rsidRPr="00F867BF" w:rsidRDefault="00833E3E" w:rsidP="0030124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867BF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บริษัทได้ทำสัญญาใช้บริการท่าเทียบเรือและถังเก็บน้ำมันกับบริษัทย่อย</w:t>
      </w:r>
      <w:r w:rsidRPr="00F867BF">
        <w:rPr>
          <w:rFonts w:asciiTheme="majorBidi" w:hAnsiTheme="majorBidi" w:cstheme="majorBidi"/>
          <w:sz w:val="30"/>
          <w:szCs w:val="30"/>
        </w:rPr>
        <w:tab/>
      </w:r>
      <w:r w:rsidRPr="00F867BF">
        <w:rPr>
          <w:rFonts w:asciiTheme="majorBidi" w:hAnsiTheme="majorBidi" w:cstheme="majorBidi" w:hint="cs"/>
          <w:sz w:val="30"/>
          <w:szCs w:val="30"/>
          <w:cs/>
        </w:rPr>
        <w:t xml:space="preserve">ทางอ้อมแห่งหนึ่ง โดยบริษัทดังกล่าวจะบริการรับน้ำมัน เก็บน้ำมันในถัง และจ่ายน้ำมันของบริษัท สัญญาดังกล่าวสิ้นสุดในเดือนมีนาคม </w:t>
      </w:r>
      <w:r w:rsidRPr="00F867BF">
        <w:rPr>
          <w:rFonts w:asciiTheme="majorBidi" w:hAnsiTheme="majorBidi" w:cstheme="majorBidi"/>
          <w:sz w:val="30"/>
          <w:szCs w:val="30"/>
        </w:rPr>
        <w:t xml:space="preserve">2576 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>ซึ่งบริษัทได้บันทึกรายการดังกล่าวในสินทรัพย์สิทธิการใช้และหนี้สินตามสัญญาเช่าในงบแสดงฐานะการเงิน</w:t>
      </w:r>
    </w:p>
    <w:p w14:paraId="12765628" w14:textId="77777777" w:rsidR="00301242" w:rsidRPr="00F867BF" w:rsidRDefault="00301242" w:rsidP="0030124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ABE10BA" w14:textId="5BE34A77" w:rsidR="00833E3E" w:rsidRPr="00F867BF" w:rsidRDefault="00833E3E" w:rsidP="00833E3E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867B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สัญญาบริการสนับสนุนธุรกิจ</w:t>
      </w:r>
    </w:p>
    <w:p w14:paraId="1894A356" w14:textId="77777777" w:rsidR="00833E3E" w:rsidRPr="00F867BF" w:rsidRDefault="00833E3E" w:rsidP="00833E3E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94AE613" w14:textId="1DACA720" w:rsidR="00833E3E" w:rsidRPr="00F867BF" w:rsidRDefault="00833E3E" w:rsidP="00833E3E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F867BF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Pr="00F867BF">
        <w:rPr>
          <w:rFonts w:asciiTheme="majorBidi" w:hAnsiTheme="majorBidi" w:hint="cs"/>
          <w:sz w:val="30"/>
          <w:szCs w:val="30"/>
          <w:cs/>
        </w:rPr>
        <w:t>ให้บริการสนับสนุนธุรกิจกับบริษัทย่อย</w:t>
      </w:r>
      <w:r w:rsidR="00332F0E" w:rsidRPr="00F867BF">
        <w:rPr>
          <w:rFonts w:asciiTheme="majorBidi" w:hAnsiTheme="majorBidi" w:hint="cs"/>
          <w:sz w:val="30"/>
          <w:szCs w:val="30"/>
          <w:cs/>
        </w:rPr>
        <w:t>หลาย</w:t>
      </w:r>
      <w:r w:rsidRPr="00F867BF">
        <w:rPr>
          <w:rFonts w:asciiTheme="majorBidi" w:hAnsiTheme="majorBidi" w:hint="cs"/>
          <w:sz w:val="30"/>
          <w:szCs w:val="30"/>
          <w:cs/>
        </w:rPr>
        <w:t>แห่ง</w:t>
      </w:r>
      <w:r w:rsidRPr="00F867BF">
        <w:rPr>
          <w:rFonts w:asciiTheme="majorBidi" w:hAnsiTheme="majorBidi"/>
          <w:sz w:val="30"/>
          <w:szCs w:val="30"/>
        </w:rPr>
        <w:t xml:space="preserve"> </w:t>
      </w:r>
      <w:r w:rsidRPr="00F867BF">
        <w:rPr>
          <w:rFonts w:asciiTheme="majorBidi" w:hAnsiTheme="majorBidi" w:hint="cs"/>
          <w:sz w:val="30"/>
          <w:szCs w:val="30"/>
          <w:cs/>
        </w:rPr>
        <w:t>เพื่อให้บริการคำปรึกษาเกี่ยวกับการบริหารจัดการ การปฏิบัติการ การจัดการ วิชาชีพ และบริการสนับสนุนอื่น</w:t>
      </w:r>
      <w:r w:rsidRPr="00F867BF">
        <w:rPr>
          <w:rFonts w:asciiTheme="majorBidi" w:hAnsiTheme="majorBidi"/>
          <w:sz w:val="30"/>
          <w:szCs w:val="30"/>
        </w:rPr>
        <w:t xml:space="preserve"> </w:t>
      </w:r>
      <w:r w:rsidRPr="00F867BF">
        <w:rPr>
          <w:rFonts w:asciiTheme="majorBidi" w:hAnsiTheme="majorBidi" w:hint="cs"/>
          <w:sz w:val="30"/>
          <w:szCs w:val="30"/>
          <w:cs/>
        </w:rPr>
        <w:t>ๆ ที่เกี่ยวข้องกับธุรกิจแต่ละประเภท และการดำเนินงานของบริษัทย่อยดังกล่าว</w:t>
      </w:r>
      <w:r w:rsidRPr="00F867BF">
        <w:rPr>
          <w:rFonts w:asciiTheme="majorBidi" w:hAnsiTheme="majorBidi"/>
          <w:sz w:val="30"/>
          <w:szCs w:val="30"/>
        </w:rPr>
        <w:t xml:space="preserve"> </w:t>
      </w:r>
      <w:r w:rsidRPr="00F867BF">
        <w:rPr>
          <w:rFonts w:asciiTheme="majorBidi" w:hAnsiTheme="majorBidi" w:hint="cs"/>
          <w:sz w:val="30"/>
          <w:szCs w:val="30"/>
          <w:cs/>
        </w:rPr>
        <w:t xml:space="preserve">สัญญามีผลบังคับใช้ตั้งแต่วันที่ </w:t>
      </w:r>
      <w:r w:rsidRPr="00F867BF">
        <w:rPr>
          <w:rFonts w:asciiTheme="majorBidi" w:hAnsiTheme="majorBidi"/>
          <w:sz w:val="30"/>
          <w:szCs w:val="30"/>
        </w:rPr>
        <w:t>31</w:t>
      </w:r>
      <w:r w:rsidRPr="00F867BF">
        <w:rPr>
          <w:rFonts w:asciiTheme="majorBidi" w:hAnsiTheme="majorBidi" w:hint="cs"/>
          <w:sz w:val="30"/>
          <w:szCs w:val="30"/>
          <w:cs/>
        </w:rPr>
        <w:t xml:space="preserve"> สิงหาคม </w:t>
      </w:r>
      <w:r w:rsidRPr="00F867BF">
        <w:rPr>
          <w:rFonts w:asciiTheme="majorBidi" w:hAnsiTheme="majorBidi"/>
          <w:sz w:val="30"/>
          <w:szCs w:val="30"/>
        </w:rPr>
        <w:t>2566</w:t>
      </w:r>
      <w:r w:rsidRPr="00F867BF">
        <w:rPr>
          <w:rFonts w:asciiTheme="majorBidi" w:hAnsiTheme="majorBidi" w:hint="cs"/>
          <w:sz w:val="30"/>
          <w:szCs w:val="30"/>
          <w:cs/>
        </w:rPr>
        <w:t xml:space="preserve"> จนถึงวันที่ </w:t>
      </w:r>
      <w:r w:rsidRPr="00F867BF">
        <w:rPr>
          <w:rFonts w:asciiTheme="majorBidi" w:hAnsiTheme="majorBidi"/>
          <w:sz w:val="30"/>
          <w:szCs w:val="30"/>
        </w:rPr>
        <w:t>31</w:t>
      </w:r>
      <w:r w:rsidRPr="00F867BF">
        <w:rPr>
          <w:rFonts w:asciiTheme="majorBidi" w:hAnsiTheme="majorBidi" w:hint="cs"/>
          <w:sz w:val="30"/>
          <w:szCs w:val="30"/>
          <w:cs/>
        </w:rPr>
        <w:t xml:space="preserve"> ธันวาคม </w:t>
      </w:r>
      <w:r w:rsidRPr="00F867BF">
        <w:rPr>
          <w:rFonts w:asciiTheme="majorBidi" w:hAnsiTheme="majorBidi"/>
          <w:sz w:val="30"/>
          <w:szCs w:val="30"/>
        </w:rPr>
        <w:t xml:space="preserve">2567 </w:t>
      </w:r>
      <w:r w:rsidRPr="00F867BF">
        <w:rPr>
          <w:rFonts w:asciiTheme="majorBidi" w:hAnsiTheme="majorBidi" w:hint="cs"/>
          <w:sz w:val="30"/>
          <w:szCs w:val="30"/>
          <w:cs/>
        </w:rPr>
        <w:t>และ</w:t>
      </w:r>
      <w:r w:rsidRPr="00F867BF">
        <w:rPr>
          <w:rFonts w:asciiTheme="majorBidi" w:hAnsiTheme="majorBidi"/>
          <w:sz w:val="30"/>
          <w:szCs w:val="30"/>
          <w:cs/>
        </w:rPr>
        <w:t>มีการต่ออายุโดยอัตโนมัติ</w:t>
      </w:r>
      <w:r w:rsidRPr="00F867BF">
        <w:rPr>
          <w:rFonts w:asciiTheme="majorBidi" w:hAnsiTheme="majorBidi" w:hint="cs"/>
          <w:sz w:val="30"/>
          <w:szCs w:val="30"/>
          <w:cs/>
        </w:rPr>
        <w:t xml:space="preserve">คราวละ </w:t>
      </w:r>
      <w:r w:rsidRPr="00F867BF">
        <w:rPr>
          <w:rFonts w:asciiTheme="majorBidi" w:hAnsiTheme="majorBidi"/>
          <w:sz w:val="30"/>
          <w:szCs w:val="30"/>
        </w:rPr>
        <w:t xml:space="preserve">1 </w:t>
      </w:r>
      <w:r w:rsidRPr="00F867BF">
        <w:rPr>
          <w:rFonts w:asciiTheme="majorBidi" w:hAnsiTheme="majorBidi" w:hint="cs"/>
          <w:sz w:val="30"/>
          <w:szCs w:val="30"/>
          <w:cs/>
        </w:rPr>
        <w:t>ปี</w:t>
      </w:r>
      <w:r w:rsidRPr="00F867BF">
        <w:rPr>
          <w:rFonts w:asciiTheme="majorBidi" w:hAnsiTheme="majorBidi"/>
          <w:sz w:val="30"/>
          <w:szCs w:val="30"/>
          <w:cs/>
        </w:rPr>
        <w:t xml:space="preserve"> เว้นแต่</w:t>
      </w:r>
      <w:r w:rsidRPr="00F867BF">
        <w:rPr>
          <w:rFonts w:asciiTheme="majorBidi" w:hAnsiTheme="majorBidi" w:hint="cs"/>
          <w:sz w:val="30"/>
          <w:szCs w:val="30"/>
          <w:cs/>
        </w:rPr>
        <w:t>จะมีการลงนามยกเลิกสัญญาร่วมกันเป็นลายลักษณ์อักษร อัตราค่าบริการเป็นไปตามข้อกำหนดในสัญญา</w:t>
      </w:r>
    </w:p>
    <w:p w14:paraId="5B1EE4E9" w14:textId="77777777" w:rsidR="00241557" w:rsidRPr="00F867BF" w:rsidRDefault="00241557" w:rsidP="00833E3E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35D77CB8" w14:textId="69D0584A" w:rsidR="000D3685" w:rsidRPr="00F867BF" w:rsidRDefault="000D3685" w:rsidP="000D368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867B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สัญญาซื้อขายน้ำมันพืชใช้แล้ว</w:t>
      </w:r>
    </w:p>
    <w:p w14:paraId="26D88247" w14:textId="77777777" w:rsidR="000D3685" w:rsidRPr="00F867BF" w:rsidRDefault="000D3685" w:rsidP="000D368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B0A92B1" w14:textId="77777777" w:rsidR="000D3685" w:rsidRPr="00F867BF" w:rsidRDefault="000D3685" w:rsidP="000D368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867BF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บริษัทได้ทำสัญญาซื้อขายน้ำมันพืชใช้แล้วกับกิจการร่วมค้าแห่งหนึ่ง โดยบริษัทซื้อขายน้ำมันพืชใช้แล้วในปริมาณและราคาภายใต้เงื่อนไขข้อผูกพันที่กำหนดในสัญญา</w:t>
      </w:r>
    </w:p>
    <w:p w14:paraId="03ADD7C8" w14:textId="77777777" w:rsidR="00E57A4F" w:rsidRPr="00F867BF" w:rsidRDefault="00E57A4F" w:rsidP="000D368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31B43E" w14:textId="62E821D8" w:rsidR="00E57A4F" w:rsidRPr="00F867BF" w:rsidRDefault="00E57A4F" w:rsidP="00241557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67BF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สัญญาขายผลิตภัณฑ์น้ำมัน</w:t>
      </w:r>
    </w:p>
    <w:p w14:paraId="5D48F1C2" w14:textId="77777777" w:rsidR="00241557" w:rsidRPr="00F867BF" w:rsidRDefault="00241557" w:rsidP="00241557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8DC8C7C" w14:textId="77777777" w:rsidR="00E57A4F" w:rsidRPr="00F867BF" w:rsidRDefault="00E57A4F" w:rsidP="00E57A4F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/>
          <w:sz w:val="30"/>
          <w:szCs w:val="30"/>
          <w:cs/>
        </w:rPr>
        <w:t>บริษัทได้ทำสัญญาซื้อขายผลิตภัณฑ์น้ำมันกับกิจการร่วมค้าแห่งหนึ่ง โดยบริษัทขายผลิตภัณฑ์น้ำมันในปริมาณและราคาภายใต้เงื่อนไขข้อผูกพันที่กำหนดในสัญญา</w:t>
      </w:r>
    </w:p>
    <w:p w14:paraId="7517A904" w14:textId="77777777" w:rsidR="00A73D0D" w:rsidRPr="00F867BF" w:rsidRDefault="00A73D0D" w:rsidP="000D368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2CBA6E" w14:textId="77777777" w:rsidR="00754252" w:rsidRPr="00F867BF" w:rsidRDefault="00754252" w:rsidP="0075425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867B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สัญญาให้ใช้เครื่องหมายการค้าและสูตรการผลิตน้ำมัน</w:t>
      </w:r>
    </w:p>
    <w:p w14:paraId="1BF8CA22" w14:textId="77777777" w:rsidR="00754252" w:rsidRPr="00F867BF" w:rsidRDefault="00754252" w:rsidP="0075425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26F285C" w14:textId="77777777" w:rsidR="00754252" w:rsidRPr="00F867BF" w:rsidRDefault="00754252" w:rsidP="0075425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F867BF">
        <w:rPr>
          <w:rFonts w:asciiTheme="majorBidi" w:hAnsiTheme="majorBidi"/>
          <w:spacing w:val="2"/>
          <w:sz w:val="30"/>
          <w:szCs w:val="30"/>
          <w:cs/>
        </w:rPr>
        <w:t>บริษัทได้</w:t>
      </w:r>
      <w:r w:rsidRPr="00F867BF">
        <w:rPr>
          <w:rFonts w:asciiTheme="majorBidi" w:hAnsiTheme="majorBidi" w:hint="cs"/>
          <w:spacing w:val="2"/>
          <w:sz w:val="30"/>
          <w:szCs w:val="30"/>
          <w:cs/>
        </w:rPr>
        <w:t>ทำสัญญา</w:t>
      </w:r>
      <w:r w:rsidRPr="00F867BF">
        <w:rPr>
          <w:rFonts w:asciiTheme="majorBidi" w:hAnsiTheme="majorBidi"/>
          <w:spacing w:val="2"/>
          <w:sz w:val="30"/>
          <w:szCs w:val="30"/>
          <w:cs/>
        </w:rPr>
        <w:t xml:space="preserve">ให้สิทธิใช้เครื่องหมายการค้าและสูตรการผลิตน้ำมันกับบริษัทย่อยแห่งหนึ่ง สำหรับการผลิต </w:t>
      </w:r>
      <w:r w:rsidRPr="00F867BF">
        <w:rPr>
          <w:rFonts w:asciiTheme="majorBidi" w:hAnsiTheme="majorBidi"/>
          <w:spacing w:val="10"/>
          <w:sz w:val="30"/>
          <w:szCs w:val="30"/>
          <w:cs/>
        </w:rPr>
        <w:t>การจำหน่ายผลิตภัณฑ์น้ำมัน และ</w:t>
      </w:r>
      <w:r w:rsidRPr="00F867BF">
        <w:rPr>
          <w:rFonts w:asciiTheme="majorBidi" w:hAnsiTheme="majorBidi"/>
          <w:spacing w:val="10"/>
          <w:sz w:val="30"/>
          <w:szCs w:val="30"/>
        </w:rPr>
        <w:t>/</w:t>
      </w:r>
      <w:r w:rsidRPr="00F867BF">
        <w:rPr>
          <w:rFonts w:asciiTheme="majorBidi" w:hAnsiTheme="majorBidi"/>
          <w:spacing w:val="10"/>
          <w:sz w:val="30"/>
          <w:szCs w:val="30"/>
          <w:cs/>
        </w:rPr>
        <w:t xml:space="preserve">หรือการให้บริการในประเทศไทย โดยสัญญามีผลบังคับใช้ตั้งแต่วันที่ </w:t>
      </w:r>
      <w:r w:rsidRPr="00F867BF">
        <w:rPr>
          <w:rFonts w:asciiTheme="majorBidi" w:hAnsiTheme="majorBidi"/>
          <w:spacing w:val="10"/>
          <w:sz w:val="30"/>
          <w:szCs w:val="30"/>
        </w:rPr>
        <w:t>31</w:t>
      </w:r>
      <w:r w:rsidRPr="00F867BF">
        <w:rPr>
          <w:rFonts w:asciiTheme="majorBidi" w:hAnsiTheme="majorBidi"/>
          <w:sz w:val="30"/>
          <w:szCs w:val="30"/>
          <w:cs/>
        </w:rPr>
        <w:t xml:space="preserve"> สิงหาคม </w:t>
      </w:r>
      <w:r w:rsidRPr="00F867BF">
        <w:rPr>
          <w:rFonts w:asciiTheme="majorBidi" w:hAnsiTheme="majorBidi"/>
          <w:sz w:val="30"/>
          <w:szCs w:val="30"/>
        </w:rPr>
        <w:t>2566</w:t>
      </w:r>
      <w:r w:rsidRPr="00F867BF">
        <w:rPr>
          <w:rFonts w:asciiTheme="majorBidi" w:hAnsiTheme="majorBidi"/>
          <w:sz w:val="30"/>
          <w:szCs w:val="30"/>
          <w:cs/>
        </w:rPr>
        <w:t xml:space="preserve"> และจะมีผลบังคับใช้ต่อไปโดยไม่มีระยะเวลาสิ้นสุดภายใต้ข้อกำหนด</w:t>
      </w:r>
      <w:r w:rsidRPr="00F867BF">
        <w:rPr>
          <w:rFonts w:asciiTheme="majorBidi" w:hAnsiTheme="majorBidi" w:hint="cs"/>
          <w:sz w:val="30"/>
          <w:szCs w:val="30"/>
          <w:cs/>
        </w:rPr>
        <w:t xml:space="preserve"> </w:t>
      </w:r>
      <w:r w:rsidRPr="00F867BF">
        <w:rPr>
          <w:rFonts w:asciiTheme="majorBidi" w:hAnsiTheme="majorBidi"/>
          <w:sz w:val="30"/>
          <w:szCs w:val="30"/>
          <w:cs/>
        </w:rPr>
        <w:t>เงื่อนไข</w:t>
      </w:r>
      <w:r w:rsidRPr="00F867BF">
        <w:rPr>
          <w:rFonts w:asciiTheme="majorBidi" w:hAnsiTheme="majorBidi" w:hint="cs"/>
          <w:sz w:val="30"/>
          <w:szCs w:val="30"/>
          <w:cs/>
        </w:rPr>
        <w:t>และอัตราเรียกเก็บเป็นไป</w:t>
      </w:r>
      <w:r w:rsidRPr="00F867BF">
        <w:rPr>
          <w:rFonts w:asciiTheme="majorBidi" w:hAnsiTheme="majorBidi"/>
          <w:sz w:val="30"/>
          <w:szCs w:val="30"/>
          <w:cs/>
        </w:rPr>
        <w:t>ตามที่</w:t>
      </w:r>
      <w:r w:rsidRPr="00F867BF">
        <w:rPr>
          <w:rFonts w:asciiTheme="majorBidi" w:hAnsiTheme="majorBidi" w:hint="cs"/>
          <w:sz w:val="30"/>
          <w:szCs w:val="30"/>
          <w:cs/>
        </w:rPr>
        <w:t>กำหนด</w:t>
      </w:r>
      <w:r w:rsidRPr="00F867BF">
        <w:rPr>
          <w:rFonts w:asciiTheme="majorBidi" w:hAnsiTheme="majorBidi"/>
          <w:sz w:val="30"/>
          <w:szCs w:val="30"/>
          <w:cs/>
        </w:rPr>
        <w:t>ในสัญญา</w:t>
      </w:r>
    </w:p>
    <w:p w14:paraId="5D36F684" w14:textId="77777777" w:rsidR="00A73D0D" w:rsidRPr="00F867BF" w:rsidRDefault="00A73D0D" w:rsidP="0075425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1891D43E" w14:textId="77777777" w:rsidR="003D6EEA" w:rsidRPr="00F867BF" w:rsidRDefault="003D6EEA" w:rsidP="0075425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3B1AB6F1" w14:textId="22A2DF83" w:rsidR="00754252" w:rsidRPr="00F867BF" w:rsidRDefault="00754252" w:rsidP="0075425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7" w:name="_Hlk189315717"/>
      <w:r w:rsidRPr="00F867B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สัญญาว่าจ้างงานบริหารคลังน้ำมัน</w:t>
      </w:r>
    </w:p>
    <w:p w14:paraId="0B48C988" w14:textId="77777777" w:rsidR="00754252" w:rsidRPr="00F867BF" w:rsidRDefault="00754252" w:rsidP="0075425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0D097F7" w14:textId="4200AC33" w:rsidR="00754252" w:rsidRPr="00F867BF" w:rsidRDefault="00754252" w:rsidP="00AC5E0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F867BF">
        <w:rPr>
          <w:rFonts w:asciiTheme="majorBidi" w:hAnsiTheme="majorBidi"/>
          <w:sz w:val="30"/>
          <w:szCs w:val="30"/>
          <w:cs/>
        </w:rPr>
        <w:t xml:space="preserve">บริษัทได้ทำสัญญาว่าจ้างงานบริหารคลังน้ำมันกับบริษัทย่อยแห่งหนึ่ง เพื่อใช้สอยคลังน้ำมัน รวมถึงถังน้ำมันและอุปกรณ์อื่น ๆ ซึ่งใช้ในการบริการรับ จัดเก็บ และจ่ายน้ำมันแก่ลูกค้าของบริษัท รวมถึงที่เกี่ยวข้องในการประกอบธุรกิจของบริษัท และว่าจ้างเพื่อปฏิบัติหน้าที่บริหารจัดการคลังน้ำมันบางปะอิน และคลังน้ำมันภูมิภาค โดยบริษัทตกลงชำระค่าบริการในราคาที่ตกลงกันในสัญญา โดยสัญญามีผลบังคับใช้ตั้งแต่วันที่ </w:t>
      </w:r>
      <w:r w:rsidR="00B91A96" w:rsidRPr="00F867BF">
        <w:rPr>
          <w:rFonts w:asciiTheme="majorBidi" w:hAnsiTheme="majorBidi"/>
          <w:sz w:val="30"/>
          <w:szCs w:val="30"/>
        </w:rPr>
        <w:t>1</w:t>
      </w:r>
      <w:r w:rsidRPr="00F867BF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B91A96" w:rsidRPr="00F867BF">
        <w:rPr>
          <w:rFonts w:asciiTheme="majorBidi" w:hAnsiTheme="majorBidi"/>
          <w:sz w:val="30"/>
          <w:szCs w:val="30"/>
        </w:rPr>
        <w:t>2567</w:t>
      </w:r>
      <w:r w:rsidRPr="00F867BF">
        <w:rPr>
          <w:rFonts w:asciiTheme="majorBidi" w:hAnsiTheme="majorBidi"/>
          <w:sz w:val="30"/>
          <w:szCs w:val="30"/>
          <w:cs/>
        </w:rPr>
        <w:t xml:space="preserve"> ถึงวันที่ </w:t>
      </w:r>
      <w:r w:rsidR="00B91A96" w:rsidRPr="00F867BF">
        <w:rPr>
          <w:rFonts w:asciiTheme="majorBidi" w:hAnsiTheme="majorBidi"/>
          <w:sz w:val="30"/>
          <w:szCs w:val="30"/>
        </w:rPr>
        <w:t>31</w:t>
      </w:r>
      <w:r w:rsidRPr="00F867BF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B91A96" w:rsidRPr="00F867BF">
        <w:rPr>
          <w:rFonts w:asciiTheme="majorBidi" w:hAnsiTheme="majorBidi"/>
          <w:sz w:val="30"/>
          <w:szCs w:val="30"/>
        </w:rPr>
        <w:t>2567</w:t>
      </w:r>
      <w:r w:rsidR="00AC5E05" w:rsidRPr="00F867BF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1A829D5C" w14:textId="77777777" w:rsidR="00576EB1" w:rsidRPr="00F867BF" w:rsidRDefault="00576EB1" w:rsidP="0075425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6B9CE629" w14:textId="042083F2" w:rsidR="00870CCC" w:rsidRPr="00F867BF" w:rsidRDefault="00450B58" w:rsidP="00E57A4F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867BF">
        <w:rPr>
          <w:rFonts w:ascii="Angsana New" w:hAnsi="Angsana New"/>
          <w:b/>
          <w:bCs/>
          <w:sz w:val="30"/>
          <w:szCs w:val="30"/>
          <w:cs/>
        </w:rPr>
        <w:tab/>
      </w:r>
      <w:r w:rsidRPr="00F867BF">
        <w:rPr>
          <w:rFonts w:ascii="Angsana New" w:hAnsi="Angsana New"/>
          <w:b/>
          <w:bCs/>
          <w:sz w:val="30"/>
          <w:szCs w:val="30"/>
          <w:cs/>
        </w:rPr>
        <w:tab/>
      </w:r>
      <w:bookmarkEnd w:id="7"/>
      <w:r w:rsidR="004762B0" w:rsidRPr="00F867BF">
        <w:rPr>
          <w:rFonts w:ascii="Angsana New" w:hAnsi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4A20C251" w14:textId="77777777" w:rsidR="0099190C" w:rsidRPr="00F867BF" w:rsidRDefault="0099190C" w:rsidP="0099190C">
      <w:pPr>
        <w:pStyle w:val="BodyText2"/>
        <w:tabs>
          <w:tab w:val="decimal" w:pos="540"/>
        </w:tabs>
        <w:spacing w:line="340" w:lineRule="exact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4231"/>
        <w:gridCol w:w="1237"/>
        <w:gridCol w:w="1237"/>
        <w:gridCol w:w="1237"/>
        <w:gridCol w:w="1256"/>
      </w:tblGrid>
      <w:tr w:rsidR="00F3226D" w:rsidRPr="00F867BF" w14:paraId="7F4BC51A" w14:textId="77777777" w:rsidTr="008E5372">
        <w:trPr>
          <w:tblHeader/>
        </w:trPr>
        <w:tc>
          <w:tcPr>
            <w:tcW w:w="4231" w:type="dxa"/>
            <w:shd w:val="clear" w:color="auto" w:fill="auto"/>
            <w:hideMark/>
          </w:tcPr>
          <w:p w14:paraId="36AF95C3" w14:textId="77777777" w:rsidR="00F3226D" w:rsidRPr="00F867BF" w:rsidRDefault="00F3226D" w:rsidP="00344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2474" w:type="dxa"/>
            <w:gridSpan w:val="2"/>
            <w:shd w:val="clear" w:color="auto" w:fill="auto"/>
            <w:hideMark/>
          </w:tcPr>
          <w:p w14:paraId="09111EB4" w14:textId="77777777" w:rsidR="00F3226D" w:rsidRPr="00F867BF" w:rsidRDefault="00F3226D" w:rsidP="00344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Cs/>
              </w:rPr>
            </w:pPr>
            <w:r w:rsidRPr="00F867BF">
              <w:rPr>
                <w:rFonts w:hint="cs"/>
                <w:bCs/>
                <w:cs/>
              </w:rPr>
              <w:t xml:space="preserve">งบการเงินรวม </w:t>
            </w:r>
          </w:p>
        </w:tc>
        <w:tc>
          <w:tcPr>
            <w:tcW w:w="2493" w:type="dxa"/>
            <w:gridSpan w:val="2"/>
            <w:shd w:val="clear" w:color="auto" w:fill="auto"/>
            <w:hideMark/>
          </w:tcPr>
          <w:p w14:paraId="70D39017" w14:textId="77777777" w:rsidR="00F3226D" w:rsidRPr="00F867BF" w:rsidRDefault="00F3226D" w:rsidP="00344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Cs/>
              </w:rPr>
            </w:pPr>
            <w:r w:rsidRPr="00F867BF">
              <w:rPr>
                <w:rFonts w:hint="cs"/>
                <w:bCs/>
                <w:cs/>
              </w:rPr>
              <w:t xml:space="preserve">งบการเงินเฉพาะกิจการ </w:t>
            </w:r>
          </w:p>
        </w:tc>
      </w:tr>
      <w:tr w:rsidR="006E07B4" w:rsidRPr="00F867BF" w14:paraId="5863B79B" w14:textId="77777777" w:rsidTr="008E5372">
        <w:tblPrEx>
          <w:shd w:val="clear" w:color="auto" w:fill="auto"/>
        </w:tblPrEx>
        <w:trPr>
          <w:tblHeader/>
        </w:trPr>
        <w:tc>
          <w:tcPr>
            <w:tcW w:w="4231" w:type="dxa"/>
            <w:shd w:val="clear" w:color="auto" w:fill="auto"/>
          </w:tcPr>
          <w:p w14:paraId="18D5754D" w14:textId="77777777" w:rsidR="006E07B4" w:rsidRPr="00F867BF" w:rsidRDefault="006E07B4" w:rsidP="006E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1237" w:type="dxa"/>
            <w:shd w:val="clear" w:color="auto" w:fill="auto"/>
          </w:tcPr>
          <w:p w14:paraId="5001D261" w14:textId="37FF1381" w:rsidR="006E07B4" w:rsidRPr="00F867BF" w:rsidRDefault="006E07B4" w:rsidP="006E0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37" w:type="dxa"/>
            <w:shd w:val="clear" w:color="auto" w:fill="auto"/>
          </w:tcPr>
          <w:p w14:paraId="70F0B10C" w14:textId="2E6D14EE" w:rsidR="006E07B4" w:rsidRPr="00F867BF" w:rsidRDefault="006E07B4" w:rsidP="006E0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37" w:type="dxa"/>
            <w:shd w:val="clear" w:color="auto" w:fill="auto"/>
          </w:tcPr>
          <w:p w14:paraId="5CC50315" w14:textId="4ACD1038" w:rsidR="006E07B4" w:rsidRPr="00F867BF" w:rsidRDefault="006E07B4" w:rsidP="006E0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56" w:type="dxa"/>
            <w:shd w:val="clear" w:color="auto" w:fill="auto"/>
          </w:tcPr>
          <w:p w14:paraId="0D1421DC" w14:textId="2BF00ECC" w:rsidR="006E07B4" w:rsidRPr="00F867BF" w:rsidRDefault="006E07B4" w:rsidP="006E0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F3226D" w:rsidRPr="00F867BF" w14:paraId="1D44CEC2" w14:textId="77777777" w:rsidTr="008E5372">
        <w:tblPrEx>
          <w:shd w:val="clear" w:color="auto" w:fill="auto"/>
        </w:tblPrEx>
        <w:trPr>
          <w:tblHeader/>
        </w:trPr>
        <w:tc>
          <w:tcPr>
            <w:tcW w:w="4231" w:type="dxa"/>
            <w:shd w:val="clear" w:color="auto" w:fill="auto"/>
          </w:tcPr>
          <w:p w14:paraId="0487A87A" w14:textId="07F10C7D" w:rsidR="00F3226D" w:rsidRPr="00F867BF" w:rsidRDefault="00F3226D" w:rsidP="00344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4967" w:type="dxa"/>
            <w:gridSpan w:val="4"/>
            <w:shd w:val="clear" w:color="auto" w:fill="auto"/>
          </w:tcPr>
          <w:p w14:paraId="63570AC3" w14:textId="77777777" w:rsidR="00F3226D" w:rsidRPr="00F867BF" w:rsidRDefault="00F3226D" w:rsidP="00344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E07B4" w:rsidRPr="00F867BF" w14:paraId="343D9331" w14:textId="77777777" w:rsidTr="008E5372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73BC9BE0" w14:textId="77777777" w:rsidR="006E07B4" w:rsidRPr="00F867BF" w:rsidRDefault="006E07B4" w:rsidP="006E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  <w:r w:rsidRPr="00F867BF">
              <w:rPr>
                <w:rFonts w:hint="cs"/>
                <w:b/>
                <w:cs/>
              </w:rPr>
              <w:t>เงินสดในมือ</w:t>
            </w:r>
          </w:p>
        </w:tc>
        <w:tc>
          <w:tcPr>
            <w:tcW w:w="1237" w:type="dxa"/>
            <w:shd w:val="clear" w:color="auto" w:fill="auto"/>
          </w:tcPr>
          <w:p w14:paraId="25B4D172" w14:textId="03F4398D" w:rsidR="006E07B4" w:rsidRPr="00F867BF" w:rsidRDefault="006C3281" w:rsidP="006E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48</w:t>
            </w:r>
          </w:p>
        </w:tc>
        <w:tc>
          <w:tcPr>
            <w:tcW w:w="1237" w:type="dxa"/>
            <w:shd w:val="clear" w:color="auto" w:fill="auto"/>
          </w:tcPr>
          <w:p w14:paraId="24D3B9A3" w14:textId="6146ED4D" w:rsidR="006E07B4" w:rsidRPr="00F867BF" w:rsidRDefault="006E07B4" w:rsidP="006E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</w:pPr>
            <w:r w:rsidRPr="00F867BF">
              <w:rPr>
                <w:rFonts w:hint="cs"/>
                <w:cs/>
              </w:rPr>
              <w:t>143</w:t>
            </w:r>
          </w:p>
        </w:tc>
        <w:tc>
          <w:tcPr>
            <w:tcW w:w="1237" w:type="dxa"/>
            <w:shd w:val="clear" w:color="auto" w:fill="auto"/>
          </w:tcPr>
          <w:p w14:paraId="69857708" w14:textId="4B508846" w:rsidR="006E07B4" w:rsidRPr="00F867BF" w:rsidRDefault="006C3281" w:rsidP="006E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256" w:type="dxa"/>
            <w:shd w:val="clear" w:color="auto" w:fill="auto"/>
          </w:tcPr>
          <w:p w14:paraId="40345F6C" w14:textId="0C03777F" w:rsidR="006E07B4" w:rsidRPr="00F867BF" w:rsidRDefault="006E07B4" w:rsidP="006E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-</w:t>
            </w:r>
          </w:p>
        </w:tc>
      </w:tr>
      <w:tr w:rsidR="006E07B4" w:rsidRPr="00F867BF" w14:paraId="5E378BC7" w14:textId="77777777" w:rsidTr="008E5372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39449A4A" w14:textId="77777777" w:rsidR="006E07B4" w:rsidRPr="00F867BF" w:rsidRDefault="006E07B4" w:rsidP="006E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  <w:cs/>
              </w:rPr>
            </w:pPr>
            <w:r w:rsidRPr="00F867BF">
              <w:rPr>
                <w:rFonts w:hint="cs"/>
                <w:b/>
                <w:cs/>
              </w:rPr>
              <w:t>เงินฝากธนาคารประเภทกระแสรายวัน</w:t>
            </w:r>
          </w:p>
        </w:tc>
        <w:tc>
          <w:tcPr>
            <w:tcW w:w="1237" w:type="dxa"/>
            <w:shd w:val="clear" w:color="auto" w:fill="auto"/>
          </w:tcPr>
          <w:p w14:paraId="17DFDA68" w14:textId="1B65BC97" w:rsidR="006E07B4" w:rsidRPr="00F867BF" w:rsidRDefault="006C3281" w:rsidP="006E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11,821</w:t>
            </w:r>
          </w:p>
        </w:tc>
        <w:tc>
          <w:tcPr>
            <w:tcW w:w="1237" w:type="dxa"/>
            <w:shd w:val="clear" w:color="auto" w:fill="auto"/>
          </w:tcPr>
          <w:p w14:paraId="01CA933D" w14:textId="25822549" w:rsidR="006E07B4" w:rsidRPr="00F867BF" w:rsidRDefault="006E07B4" w:rsidP="006E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11,869</w:t>
            </w:r>
          </w:p>
        </w:tc>
        <w:tc>
          <w:tcPr>
            <w:tcW w:w="1237" w:type="dxa"/>
            <w:shd w:val="clear" w:color="auto" w:fill="auto"/>
          </w:tcPr>
          <w:p w14:paraId="537F3B43" w14:textId="5E32D064" w:rsidR="006E07B4" w:rsidRPr="00F867BF" w:rsidRDefault="006C3281" w:rsidP="006E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193</w:t>
            </w:r>
          </w:p>
        </w:tc>
        <w:tc>
          <w:tcPr>
            <w:tcW w:w="1256" w:type="dxa"/>
            <w:shd w:val="clear" w:color="auto" w:fill="auto"/>
          </w:tcPr>
          <w:p w14:paraId="53116AB5" w14:textId="70294BEA" w:rsidR="006E07B4" w:rsidRPr="00F867BF" w:rsidRDefault="006E07B4" w:rsidP="006E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222</w:t>
            </w:r>
          </w:p>
        </w:tc>
      </w:tr>
      <w:tr w:rsidR="006E07B4" w:rsidRPr="00F867BF" w14:paraId="2323BB9B" w14:textId="77777777" w:rsidTr="008E5372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13FA2BF6" w14:textId="77777777" w:rsidR="006E07B4" w:rsidRPr="00F867BF" w:rsidRDefault="006E07B4" w:rsidP="006E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  <w:cs/>
              </w:rPr>
            </w:pPr>
            <w:r w:rsidRPr="00F867BF">
              <w:rPr>
                <w:rFonts w:hint="cs"/>
                <w:b/>
                <w:cs/>
              </w:rPr>
              <w:t>เงินฝากธนาคารประเภทออมทรัพย์</w:t>
            </w:r>
          </w:p>
        </w:tc>
        <w:tc>
          <w:tcPr>
            <w:tcW w:w="1237" w:type="dxa"/>
            <w:shd w:val="clear" w:color="auto" w:fill="auto"/>
          </w:tcPr>
          <w:p w14:paraId="7F752799" w14:textId="3C336991" w:rsidR="006E07B4" w:rsidRPr="00F867BF" w:rsidRDefault="006C3281" w:rsidP="006E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10,570</w:t>
            </w:r>
          </w:p>
        </w:tc>
        <w:tc>
          <w:tcPr>
            <w:tcW w:w="1237" w:type="dxa"/>
            <w:shd w:val="clear" w:color="auto" w:fill="auto"/>
          </w:tcPr>
          <w:p w14:paraId="4C7D115E" w14:textId="19334409" w:rsidR="006E07B4" w:rsidRPr="00F867BF" w:rsidRDefault="006E07B4" w:rsidP="006E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867BF">
              <w:rPr>
                <w:rFonts w:hint="cs"/>
                <w:cs/>
              </w:rPr>
              <w:t>23</w:t>
            </w:r>
            <w:r w:rsidRPr="00F867BF">
              <w:t>,548</w:t>
            </w:r>
          </w:p>
        </w:tc>
        <w:tc>
          <w:tcPr>
            <w:tcW w:w="1237" w:type="dxa"/>
            <w:shd w:val="clear" w:color="auto" w:fill="auto"/>
          </w:tcPr>
          <w:p w14:paraId="7510157E" w14:textId="14A3B506" w:rsidR="006E07B4" w:rsidRPr="00F867BF" w:rsidRDefault="006C3281" w:rsidP="006E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3,426</w:t>
            </w:r>
          </w:p>
        </w:tc>
        <w:tc>
          <w:tcPr>
            <w:tcW w:w="1256" w:type="dxa"/>
            <w:shd w:val="clear" w:color="auto" w:fill="auto"/>
          </w:tcPr>
          <w:p w14:paraId="05157485" w14:textId="1D9D133B" w:rsidR="006E07B4" w:rsidRPr="00F867BF" w:rsidRDefault="006E07B4" w:rsidP="006E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10,392</w:t>
            </w:r>
          </w:p>
        </w:tc>
      </w:tr>
      <w:tr w:rsidR="006E07B4" w:rsidRPr="00F867BF" w14:paraId="4E773410" w14:textId="77777777" w:rsidTr="008E5372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2CE0E002" w14:textId="77777777" w:rsidR="006E07B4" w:rsidRPr="00F867BF" w:rsidRDefault="006E07B4" w:rsidP="006E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  <w:cs/>
              </w:rPr>
            </w:pPr>
            <w:r w:rsidRPr="00F867BF">
              <w:rPr>
                <w:rFonts w:hint="cs"/>
                <w:b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37" w:type="dxa"/>
            <w:shd w:val="clear" w:color="auto" w:fill="auto"/>
          </w:tcPr>
          <w:p w14:paraId="49FE7721" w14:textId="1E0BBE1C" w:rsidR="006E07B4" w:rsidRPr="00F867BF" w:rsidRDefault="006C3281" w:rsidP="006E0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6,187</w:t>
            </w:r>
          </w:p>
        </w:tc>
        <w:tc>
          <w:tcPr>
            <w:tcW w:w="1237" w:type="dxa"/>
            <w:shd w:val="clear" w:color="auto" w:fill="auto"/>
          </w:tcPr>
          <w:p w14:paraId="422D14FD" w14:textId="6426E98E" w:rsidR="006E07B4" w:rsidRPr="00F867BF" w:rsidRDefault="006E07B4" w:rsidP="006E0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1,194</w:t>
            </w:r>
          </w:p>
        </w:tc>
        <w:tc>
          <w:tcPr>
            <w:tcW w:w="1237" w:type="dxa"/>
            <w:shd w:val="clear" w:color="auto" w:fill="auto"/>
          </w:tcPr>
          <w:p w14:paraId="568B0C3E" w14:textId="6D21372A" w:rsidR="006E07B4" w:rsidRPr="00F867BF" w:rsidRDefault="006C3281" w:rsidP="006E0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256" w:type="dxa"/>
            <w:shd w:val="clear" w:color="auto" w:fill="auto"/>
          </w:tcPr>
          <w:p w14:paraId="2F619AAA" w14:textId="0C9F9DDE" w:rsidR="006E07B4" w:rsidRPr="00F867BF" w:rsidRDefault="006E07B4" w:rsidP="006E0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-</w:t>
            </w:r>
          </w:p>
        </w:tc>
      </w:tr>
      <w:tr w:rsidR="006E07B4" w:rsidRPr="00F867BF" w14:paraId="518A800B" w14:textId="77777777" w:rsidTr="008E5372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4E152E84" w14:textId="77777777" w:rsidR="006E07B4" w:rsidRPr="00F867BF" w:rsidRDefault="006E07B4" w:rsidP="006E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Cs/>
                <w:cs/>
              </w:rPr>
            </w:pPr>
            <w:r w:rsidRPr="00F867BF">
              <w:rPr>
                <w:rFonts w:hint="cs"/>
                <w:bCs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</w:tcPr>
          <w:p w14:paraId="1DA65C97" w14:textId="5F509E26" w:rsidR="006E07B4" w:rsidRPr="00F867BF" w:rsidRDefault="006C3281" w:rsidP="006E0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28,626</w:t>
            </w:r>
          </w:p>
        </w:tc>
        <w:tc>
          <w:tcPr>
            <w:tcW w:w="1237" w:type="dxa"/>
            <w:shd w:val="clear" w:color="auto" w:fill="auto"/>
          </w:tcPr>
          <w:p w14:paraId="123AD025" w14:textId="3F566317" w:rsidR="006E07B4" w:rsidRPr="00F867BF" w:rsidRDefault="006E07B4" w:rsidP="006E0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36,754</w:t>
            </w:r>
          </w:p>
        </w:tc>
        <w:tc>
          <w:tcPr>
            <w:tcW w:w="1237" w:type="dxa"/>
            <w:shd w:val="clear" w:color="auto" w:fill="auto"/>
          </w:tcPr>
          <w:p w14:paraId="754FD343" w14:textId="53E401AD" w:rsidR="006E07B4" w:rsidRPr="00F867BF" w:rsidRDefault="006C3281" w:rsidP="006E0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3,619</w:t>
            </w:r>
          </w:p>
        </w:tc>
        <w:tc>
          <w:tcPr>
            <w:tcW w:w="1256" w:type="dxa"/>
            <w:shd w:val="clear" w:color="auto" w:fill="auto"/>
          </w:tcPr>
          <w:p w14:paraId="1268978C" w14:textId="3034C148" w:rsidR="006E07B4" w:rsidRPr="00F867BF" w:rsidRDefault="006E07B4" w:rsidP="006E0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10,614</w:t>
            </w:r>
          </w:p>
        </w:tc>
      </w:tr>
    </w:tbl>
    <w:p w14:paraId="127A29FB" w14:textId="77777777" w:rsidR="00353A8D" w:rsidRPr="00F867BF" w:rsidRDefault="003C19DC" w:rsidP="00114977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</w:rPr>
        <w:tab/>
      </w:r>
    </w:p>
    <w:p w14:paraId="360A7A28" w14:textId="223FA522" w:rsidR="00A03224" w:rsidRPr="00F867BF" w:rsidRDefault="005C44A8" w:rsidP="00A63A5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373BD" w:rsidRPr="00F867BF">
        <w:rPr>
          <w:rFonts w:ascii="Angsana New" w:hAnsi="Angsana New"/>
          <w:sz w:val="30"/>
          <w:szCs w:val="30"/>
        </w:rPr>
        <w:t>31</w:t>
      </w:r>
      <w:r w:rsidR="00E566A2" w:rsidRPr="00F867BF">
        <w:rPr>
          <w:rFonts w:ascii="Angsana New" w:hAnsi="Angsana New" w:hint="cs"/>
          <w:sz w:val="30"/>
          <w:szCs w:val="30"/>
        </w:rPr>
        <w:t xml:space="preserve"> </w:t>
      </w:r>
      <w:r w:rsidR="00E566A2" w:rsidRPr="00F867B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566A2" w:rsidRPr="00F867BF">
        <w:rPr>
          <w:rFonts w:ascii="Angsana New" w:hAnsi="Angsana New" w:hint="cs"/>
          <w:sz w:val="30"/>
          <w:szCs w:val="30"/>
        </w:rPr>
        <w:t>256</w:t>
      </w:r>
      <w:r w:rsidR="006E07B4" w:rsidRPr="00F867BF">
        <w:rPr>
          <w:rFonts w:ascii="Angsana New" w:hAnsi="Angsana New"/>
          <w:sz w:val="30"/>
          <w:szCs w:val="30"/>
        </w:rPr>
        <w:t>7</w:t>
      </w:r>
      <w:r w:rsidRPr="00F867BF">
        <w:rPr>
          <w:rFonts w:ascii="Angsana New" w:hAnsi="Angsana New" w:hint="cs"/>
          <w:sz w:val="30"/>
          <w:szCs w:val="30"/>
          <w:cs/>
        </w:rPr>
        <w:t xml:space="preserve"> บริษัทย่อย</w:t>
      </w:r>
      <w:r w:rsidR="006B35E5" w:rsidRPr="00F867BF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6B43B3" w:rsidRPr="00F867BF">
        <w:rPr>
          <w:rFonts w:ascii="Angsana New" w:hAnsi="Angsana New" w:hint="cs"/>
          <w:sz w:val="30"/>
          <w:szCs w:val="30"/>
          <w:cs/>
        </w:rPr>
        <w:t>ทางอ้อม</w:t>
      </w:r>
      <w:r w:rsidRPr="00F867BF">
        <w:rPr>
          <w:rFonts w:ascii="Angsana New" w:hAnsi="Angsana New" w:hint="cs"/>
          <w:sz w:val="30"/>
          <w:szCs w:val="30"/>
          <w:cs/>
        </w:rPr>
        <w:t>มีเงินฝากสถาบันการเงิ</w:t>
      </w:r>
      <w:r w:rsidR="00651BEC" w:rsidRPr="00F867BF">
        <w:rPr>
          <w:rFonts w:ascii="Angsana New" w:hAnsi="Angsana New" w:hint="cs"/>
          <w:sz w:val="30"/>
          <w:szCs w:val="30"/>
          <w:cs/>
        </w:rPr>
        <w:t xml:space="preserve">นที่มีข้อจำกัดในการเบิกใช้จำนวน </w:t>
      </w:r>
      <w:r w:rsidR="006C3281" w:rsidRPr="00F867BF">
        <w:rPr>
          <w:rFonts w:ascii="Angsana New" w:hAnsi="Angsana New"/>
          <w:sz w:val="30"/>
          <w:szCs w:val="30"/>
        </w:rPr>
        <w:t>1,</w:t>
      </w:r>
      <w:r w:rsidR="00745AEA" w:rsidRPr="00F867BF">
        <w:rPr>
          <w:rFonts w:ascii="Angsana New" w:hAnsi="Angsana New"/>
          <w:sz w:val="30"/>
          <w:szCs w:val="30"/>
        </w:rPr>
        <w:t>598</w:t>
      </w:r>
      <w:r w:rsidR="00F51F87" w:rsidRPr="00F867BF">
        <w:rPr>
          <w:rFonts w:ascii="Angsana New" w:hAnsi="Angsana New" w:hint="cs"/>
          <w:sz w:val="30"/>
          <w:szCs w:val="30"/>
        </w:rPr>
        <w:t xml:space="preserve"> </w:t>
      </w:r>
      <w:r w:rsidRPr="00F867BF">
        <w:rPr>
          <w:rFonts w:ascii="Angsana New" w:hAnsi="Angsana New" w:hint="cs"/>
          <w:sz w:val="30"/>
          <w:szCs w:val="30"/>
          <w:cs/>
        </w:rPr>
        <w:t>ล้านบาท</w:t>
      </w:r>
      <w:r w:rsidR="006B35E5" w:rsidRPr="00F867BF">
        <w:rPr>
          <w:rFonts w:ascii="Angsana New" w:hAnsi="Angsana New" w:hint="cs"/>
          <w:sz w:val="30"/>
          <w:szCs w:val="30"/>
          <w:cs/>
        </w:rPr>
        <w:t xml:space="preserve"> </w:t>
      </w:r>
      <w:r w:rsidR="00BC196A" w:rsidRPr="00F867BF">
        <w:rPr>
          <w:rFonts w:ascii="Angsana New" w:hAnsi="Angsana New"/>
          <w:i/>
          <w:iCs/>
          <w:sz w:val="30"/>
          <w:szCs w:val="30"/>
        </w:rPr>
        <w:t>(</w:t>
      </w:r>
      <w:r w:rsidR="00B8075F" w:rsidRPr="00F867BF">
        <w:rPr>
          <w:rFonts w:ascii="Angsana New" w:hAnsi="Angsana New"/>
          <w:i/>
          <w:iCs/>
          <w:sz w:val="30"/>
          <w:szCs w:val="30"/>
        </w:rPr>
        <w:t>2566</w:t>
      </w:r>
      <w:r w:rsidR="006B35E5" w:rsidRPr="00F867BF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B8075F" w:rsidRPr="00F867BF">
        <w:rPr>
          <w:rFonts w:ascii="Angsana New" w:hAnsi="Angsana New"/>
          <w:i/>
          <w:iCs/>
          <w:sz w:val="30"/>
          <w:szCs w:val="30"/>
        </w:rPr>
        <w:t>1,122</w:t>
      </w:r>
      <w:r w:rsidR="006E07B4" w:rsidRPr="00F867BF">
        <w:rPr>
          <w:rFonts w:ascii="Angsana New" w:hAnsi="Angsana New"/>
          <w:i/>
          <w:iCs/>
          <w:sz w:val="30"/>
          <w:szCs w:val="30"/>
        </w:rPr>
        <w:t xml:space="preserve"> </w:t>
      </w:r>
      <w:r w:rsidR="006B35E5" w:rsidRPr="00F867BF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843C90" w:rsidRPr="00F867BF">
        <w:rPr>
          <w:rFonts w:ascii="Angsana New" w:hAnsi="Angsana New" w:hint="cs"/>
          <w:sz w:val="30"/>
          <w:szCs w:val="30"/>
          <w:cs/>
        </w:rPr>
        <w:t xml:space="preserve"> </w:t>
      </w:r>
      <w:r w:rsidRPr="00F867BF">
        <w:rPr>
          <w:rFonts w:ascii="Angsana New" w:hAnsi="Angsana New" w:hint="cs"/>
          <w:sz w:val="30"/>
          <w:szCs w:val="30"/>
          <w:cs/>
        </w:rPr>
        <w:t>จากการทำสัญญากู้ยืมเงินระยะยาวกับสถาบันการเงินหลายแห่งซึ่งมีข</w:t>
      </w:r>
      <w:r w:rsidR="008C4C8C" w:rsidRPr="00F867BF">
        <w:rPr>
          <w:rFonts w:ascii="Angsana New" w:hAnsi="Angsana New" w:hint="cs"/>
          <w:sz w:val="30"/>
          <w:szCs w:val="30"/>
          <w:cs/>
        </w:rPr>
        <w:t>้อ</w:t>
      </w:r>
      <w:r w:rsidRPr="00F867BF">
        <w:rPr>
          <w:rFonts w:ascii="Angsana New" w:hAnsi="Angsana New" w:hint="cs"/>
          <w:sz w:val="30"/>
          <w:szCs w:val="30"/>
          <w:cs/>
        </w:rPr>
        <w:t>กำหนดให้บริษัทย่อย</w:t>
      </w:r>
      <w:r w:rsidR="006B43B3" w:rsidRPr="00F867BF">
        <w:rPr>
          <w:rFonts w:ascii="Angsana New" w:hAnsi="Angsana New" w:hint="cs"/>
          <w:sz w:val="30"/>
          <w:szCs w:val="30"/>
          <w:cs/>
        </w:rPr>
        <w:t>ทางอ้อม</w:t>
      </w:r>
      <w:r w:rsidRPr="00F867BF">
        <w:rPr>
          <w:rFonts w:ascii="Angsana New" w:hAnsi="Angsana New" w:hint="cs"/>
          <w:sz w:val="30"/>
          <w:szCs w:val="30"/>
          <w:cs/>
        </w:rPr>
        <w:t>ดังกล่าวต้องทำการขออนุญาตสถาบันการเงิน</w:t>
      </w:r>
      <w:r w:rsidR="00114977" w:rsidRPr="00F867BF">
        <w:rPr>
          <w:rFonts w:ascii="Angsana New" w:hAnsi="Angsana New" w:hint="cs"/>
          <w:sz w:val="30"/>
          <w:szCs w:val="30"/>
          <w:cs/>
        </w:rPr>
        <w:t>ในการเบิกใช้เงินฝากที่มีข้อจำกัด</w:t>
      </w:r>
      <w:r w:rsidR="00007FD6" w:rsidRPr="00F867B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CC5FC16" w14:textId="5AE4B317" w:rsidR="00FD1524" w:rsidRPr="00F867BF" w:rsidRDefault="00FD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ook Antiqua" w:hAnsi="Book Antiqua"/>
          <w:sz w:val="22"/>
          <w:szCs w:val="22"/>
        </w:rPr>
      </w:pPr>
      <w:r w:rsidRPr="00F867BF">
        <w:br w:type="page"/>
      </w:r>
    </w:p>
    <w:p w14:paraId="4493A983" w14:textId="797A4BD1" w:rsidR="0039231D" w:rsidRPr="00F867BF" w:rsidRDefault="0039231D" w:rsidP="0039231D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867BF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ลูกหนี้การค้า</w:t>
      </w:r>
    </w:p>
    <w:p w14:paraId="37C9E8CD" w14:textId="57F4C196" w:rsidR="0039231D" w:rsidRPr="00F867BF" w:rsidRDefault="0039231D" w:rsidP="00372B6B">
      <w:pPr>
        <w:pStyle w:val="BodyText2"/>
        <w:tabs>
          <w:tab w:val="decimal" w:pos="540"/>
        </w:tabs>
        <w:spacing w:line="340" w:lineRule="exact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170"/>
        <w:gridCol w:w="1260"/>
      </w:tblGrid>
      <w:tr w:rsidR="0039231D" w:rsidRPr="00F867BF" w14:paraId="79F051AE" w14:textId="77777777" w:rsidTr="00467126">
        <w:trPr>
          <w:cantSplit/>
          <w:tblHeader/>
        </w:trPr>
        <w:tc>
          <w:tcPr>
            <w:tcW w:w="4230" w:type="dxa"/>
            <w:vAlign w:val="bottom"/>
          </w:tcPr>
          <w:p w14:paraId="752C85C4" w14:textId="77777777" w:rsidR="0039231D" w:rsidRPr="00F867BF" w:rsidRDefault="0039231D" w:rsidP="0095399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8149C40" w14:textId="77777777" w:rsidR="0039231D" w:rsidRPr="00F867BF" w:rsidRDefault="0039231D" w:rsidP="0095399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9BB1A64" w14:textId="77777777" w:rsidR="0039231D" w:rsidRPr="00F867BF" w:rsidRDefault="0039231D" w:rsidP="0095399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E07B4" w:rsidRPr="00F867BF" w14:paraId="27302F6F" w14:textId="77777777" w:rsidTr="00353A8D">
        <w:trPr>
          <w:cantSplit/>
          <w:tblHeader/>
        </w:trPr>
        <w:tc>
          <w:tcPr>
            <w:tcW w:w="4230" w:type="dxa"/>
            <w:vAlign w:val="bottom"/>
          </w:tcPr>
          <w:p w14:paraId="137A7ADF" w14:textId="46884EE2" w:rsidR="006E07B4" w:rsidRPr="00F867BF" w:rsidRDefault="006E07B4" w:rsidP="006E07B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60" w:type="dxa"/>
          </w:tcPr>
          <w:p w14:paraId="5CC87DD3" w14:textId="7D5D41D0" w:rsidR="006E07B4" w:rsidRPr="00F867BF" w:rsidRDefault="006E07B4" w:rsidP="006E07B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F867BF">
              <w:rPr>
                <w:rFonts w:ascii="Angsana New" w:hAnsi="Angsana New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128FE611" w14:textId="6B8FBBDC" w:rsidR="006E07B4" w:rsidRPr="00F867BF" w:rsidRDefault="006E07B4" w:rsidP="006E07B4">
            <w:pPr>
              <w:spacing w:line="240" w:lineRule="auto"/>
              <w:ind w:left="-53" w:right="-55"/>
              <w:jc w:val="center"/>
              <w:rPr>
                <w:bCs/>
                <w:cs/>
              </w:rPr>
            </w:pPr>
            <w:r w:rsidRPr="00F867BF">
              <w:t>2566</w:t>
            </w:r>
          </w:p>
        </w:tc>
        <w:tc>
          <w:tcPr>
            <w:tcW w:w="1170" w:type="dxa"/>
          </w:tcPr>
          <w:p w14:paraId="3579C88F" w14:textId="495ABB6D" w:rsidR="006E07B4" w:rsidRPr="00F867BF" w:rsidRDefault="006E07B4" w:rsidP="006E07B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F867BF">
              <w:rPr>
                <w:rFonts w:ascii="Angsana New" w:hAnsi="Angsana New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1C0FDA23" w14:textId="025B20B3" w:rsidR="006E07B4" w:rsidRPr="00F867BF" w:rsidRDefault="006E07B4" w:rsidP="006E07B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867BF">
              <w:rPr>
                <w:rFonts w:ascii="Angsana New" w:hAnsi="Angsana New"/>
                <w:b w:val="0"/>
                <w:bCs/>
                <w:sz w:val="30"/>
                <w:szCs w:val="30"/>
              </w:rPr>
              <w:t>2566</w:t>
            </w:r>
          </w:p>
        </w:tc>
      </w:tr>
      <w:tr w:rsidR="006959E3" w:rsidRPr="00F867BF" w14:paraId="457E370C" w14:textId="77777777" w:rsidTr="00467126">
        <w:trPr>
          <w:cantSplit/>
          <w:tblHeader/>
        </w:trPr>
        <w:tc>
          <w:tcPr>
            <w:tcW w:w="4230" w:type="dxa"/>
            <w:vAlign w:val="bottom"/>
            <w:hideMark/>
          </w:tcPr>
          <w:p w14:paraId="7E986A12" w14:textId="77777777" w:rsidR="006959E3" w:rsidRPr="00F867BF" w:rsidRDefault="006959E3" w:rsidP="006959E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382A2FF2" w14:textId="77777777" w:rsidR="006959E3" w:rsidRPr="00F867BF" w:rsidRDefault="006959E3" w:rsidP="006959E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C38B8" w:rsidRPr="00F867BF" w14:paraId="7FD6A810" w14:textId="77777777" w:rsidTr="00353A8D">
        <w:trPr>
          <w:cantSplit/>
        </w:trPr>
        <w:tc>
          <w:tcPr>
            <w:tcW w:w="4230" w:type="dxa"/>
            <w:hideMark/>
          </w:tcPr>
          <w:p w14:paraId="1612A2ED" w14:textId="77777777" w:rsidR="008C38B8" w:rsidRPr="00F867BF" w:rsidRDefault="008C38B8" w:rsidP="008C38B8">
            <w:pPr>
              <w:spacing w:line="240" w:lineRule="auto"/>
            </w:pPr>
            <w:r w:rsidRPr="00F867BF">
              <w:rPr>
                <w:rFonts w:hint="cs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64011039" w14:textId="7CDCCA0D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17,616</w:t>
            </w:r>
          </w:p>
        </w:tc>
        <w:tc>
          <w:tcPr>
            <w:tcW w:w="1260" w:type="dxa"/>
          </w:tcPr>
          <w:p w14:paraId="17D84868" w14:textId="675A619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21,378</w:t>
            </w:r>
          </w:p>
        </w:tc>
        <w:tc>
          <w:tcPr>
            <w:tcW w:w="1170" w:type="dxa"/>
          </w:tcPr>
          <w:p w14:paraId="5F5E6E42" w14:textId="6732C53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1</w:t>
            </w:r>
            <w:r w:rsidR="00C92126" w:rsidRPr="00F867BF">
              <w:t>0</w:t>
            </w:r>
            <w:r w:rsidRPr="00F867BF">
              <w:t>,</w:t>
            </w:r>
            <w:r w:rsidR="00C92126" w:rsidRPr="00F867BF">
              <w:t>685</w:t>
            </w:r>
          </w:p>
        </w:tc>
        <w:tc>
          <w:tcPr>
            <w:tcW w:w="1260" w:type="dxa"/>
          </w:tcPr>
          <w:p w14:paraId="44B8C7D2" w14:textId="4507C966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6,630</w:t>
            </w:r>
          </w:p>
        </w:tc>
      </w:tr>
      <w:tr w:rsidR="008C38B8" w:rsidRPr="00F867BF" w14:paraId="03FD7AC0" w14:textId="77777777" w:rsidTr="00353A8D">
        <w:trPr>
          <w:cantSplit/>
        </w:trPr>
        <w:tc>
          <w:tcPr>
            <w:tcW w:w="4230" w:type="dxa"/>
            <w:hideMark/>
          </w:tcPr>
          <w:p w14:paraId="68FA79C7" w14:textId="77777777" w:rsidR="008C38B8" w:rsidRPr="00F867BF" w:rsidRDefault="008C38B8" w:rsidP="008C38B8">
            <w:pPr>
              <w:spacing w:line="240" w:lineRule="auto"/>
            </w:pPr>
            <w:r w:rsidRPr="00F867BF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C1EACD2" w14:textId="7777777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</w:p>
        </w:tc>
        <w:tc>
          <w:tcPr>
            <w:tcW w:w="1260" w:type="dxa"/>
          </w:tcPr>
          <w:p w14:paraId="6FD8D2D9" w14:textId="7777777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</w:p>
        </w:tc>
        <w:tc>
          <w:tcPr>
            <w:tcW w:w="1170" w:type="dxa"/>
          </w:tcPr>
          <w:p w14:paraId="6C1DB1A9" w14:textId="77777777" w:rsidR="008C38B8" w:rsidRPr="00F867BF" w:rsidRDefault="008C38B8" w:rsidP="008C38B8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3590B6" w14:textId="7777777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</w:p>
        </w:tc>
      </w:tr>
      <w:tr w:rsidR="008C38B8" w:rsidRPr="00F867BF" w14:paraId="1C7F1D6A" w14:textId="77777777" w:rsidTr="00353A8D">
        <w:trPr>
          <w:cantSplit/>
        </w:trPr>
        <w:tc>
          <w:tcPr>
            <w:tcW w:w="4230" w:type="dxa"/>
            <w:hideMark/>
          </w:tcPr>
          <w:p w14:paraId="2E5AC90E" w14:textId="77777777" w:rsidR="008C38B8" w:rsidRPr="00F867BF" w:rsidRDefault="008C38B8" w:rsidP="008C38B8">
            <w:pPr>
              <w:spacing w:line="240" w:lineRule="auto"/>
              <w:ind w:left="104"/>
              <w:rPr>
                <w:cs/>
              </w:rPr>
            </w:pPr>
            <w:r w:rsidRPr="00F867BF">
              <w:rPr>
                <w:rFonts w:hint="cs"/>
                <w:cs/>
              </w:rPr>
              <w:t xml:space="preserve">   น้อยกว่า </w:t>
            </w:r>
            <w:r w:rsidRPr="00F867BF">
              <w:rPr>
                <w:rFonts w:hint="cs"/>
              </w:rPr>
              <w:t>3</w:t>
            </w:r>
            <w:r w:rsidRPr="00F867BF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6BDFE57E" w14:textId="0954809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380</w:t>
            </w:r>
          </w:p>
        </w:tc>
        <w:tc>
          <w:tcPr>
            <w:tcW w:w="1260" w:type="dxa"/>
          </w:tcPr>
          <w:p w14:paraId="0773F096" w14:textId="16BC7DAD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673</w:t>
            </w:r>
          </w:p>
        </w:tc>
        <w:tc>
          <w:tcPr>
            <w:tcW w:w="1170" w:type="dxa"/>
          </w:tcPr>
          <w:p w14:paraId="05E16DDB" w14:textId="78D52A92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164</w:t>
            </w:r>
          </w:p>
        </w:tc>
        <w:tc>
          <w:tcPr>
            <w:tcW w:w="1260" w:type="dxa"/>
          </w:tcPr>
          <w:p w14:paraId="34402959" w14:textId="3A202C5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260</w:t>
            </w:r>
          </w:p>
        </w:tc>
      </w:tr>
      <w:tr w:rsidR="008C38B8" w:rsidRPr="00F867BF" w14:paraId="28366A89" w14:textId="77777777" w:rsidTr="00353A8D">
        <w:trPr>
          <w:cantSplit/>
        </w:trPr>
        <w:tc>
          <w:tcPr>
            <w:tcW w:w="4230" w:type="dxa"/>
            <w:hideMark/>
          </w:tcPr>
          <w:p w14:paraId="53983C6E" w14:textId="77777777" w:rsidR="008C38B8" w:rsidRPr="00F867BF" w:rsidRDefault="008C38B8" w:rsidP="008C38B8">
            <w:pPr>
              <w:spacing w:line="240" w:lineRule="auto"/>
              <w:ind w:left="104"/>
              <w:rPr>
                <w:cs/>
              </w:rPr>
            </w:pPr>
            <w:r w:rsidRPr="00F867BF">
              <w:rPr>
                <w:rFonts w:hint="cs"/>
                <w:cs/>
              </w:rPr>
              <w:t xml:space="preserve">   </w:t>
            </w:r>
            <w:r w:rsidRPr="00F867BF">
              <w:rPr>
                <w:rFonts w:hint="cs"/>
              </w:rPr>
              <w:t>3</w:t>
            </w:r>
            <w:r w:rsidRPr="00F867BF">
              <w:rPr>
                <w:rFonts w:hint="cs"/>
                <w:cs/>
              </w:rPr>
              <w:t xml:space="preserve"> - </w:t>
            </w:r>
            <w:r w:rsidRPr="00F867BF">
              <w:rPr>
                <w:rFonts w:hint="cs"/>
              </w:rPr>
              <w:t>6</w:t>
            </w:r>
            <w:r w:rsidRPr="00F867BF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2532866" w14:textId="04A7F69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73</w:t>
            </w:r>
          </w:p>
        </w:tc>
        <w:tc>
          <w:tcPr>
            <w:tcW w:w="1260" w:type="dxa"/>
          </w:tcPr>
          <w:p w14:paraId="1B417BC4" w14:textId="3E53D75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66</w:t>
            </w:r>
          </w:p>
        </w:tc>
        <w:tc>
          <w:tcPr>
            <w:tcW w:w="1170" w:type="dxa"/>
          </w:tcPr>
          <w:p w14:paraId="3A35D636" w14:textId="6559509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39</w:t>
            </w:r>
          </w:p>
        </w:tc>
        <w:tc>
          <w:tcPr>
            <w:tcW w:w="1260" w:type="dxa"/>
          </w:tcPr>
          <w:p w14:paraId="3E679E73" w14:textId="1940F20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5</w:t>
            </w:r>
          </w:p>
        </w:tc>
      </w:tr>
      <w:tr w:rsidR="008C38B8" w:rsidRPr="00F867BF" w14:paraId="60305775" w14:textId="77777777" w:rsidTr="00353A8D">
        <w:trPr>
          <w:cantSplit/>
        </w:trPr>
        <w:tc>
          <w:tcPr>
            <w:tcW w:w="4230" w:type="dxa"/>
            <w:hideMark/>
          </w:tcPr>
          <w:p w14:paraId="4AA1CB8E" w14:textId="6C4FA78E" w:rsidR="008C38B8" w:rsidRPr="00F867BF" w:rsidRDefault="008C38B8" w:rsidP="008C38B8">
            <w:pPr>
              <w:spacing w:line="240" w:lineRule="auto"/>
              <w:ind w:left="104" w:right="-79"/>
              <w:rPr>
                <w:cs/>
              </w:rPr>
            </w:pPr>
            <w:r w:rsidRPr="00F867BF">
              <w:rPr>
                <w:rFonts w:hint="cs"/>
                <w:cs/>
              </w:rPr>
              <w:t xml:space="preserve">   </w:t>
            </w:r>
            <w:r w:rsidRPr="00F867BF">
              <w:rPr>
                <w:rFonts w:hint="cs"/>
              </w:rPr>
              <w:t>6</w:t>
            </w:r>
            <w:r w:rsidRPr="00F867BF">
              <w:rPr>
                <w:rFonts w:hint="cs"/>
                <w:cs/>
              </w:rPr>
              <w:t xml:space="preserve"> - </w:t>
            </w:r>
            <w:r w:rsidRPr="00F867BF">
              <w:rPr>
                <w:rFonts w:hint="cs"/>
              </w:rPr>
              <w:t>12</w:t>
            </w:r>
            <w:r w:rsidRPr="00F867BF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C0AF2DC" w14:textId="78DF680C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100</w:t>
            </w:r>
          </w:p>
        </w:tc>
        <w:tc>
          <w:tcPr>
            <w:tcW w:w="1260" w:type="dxa"/>
          </w:tcPr>
          <w:p w14:paraId="0B13A775" w14:textId="0FC4B808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191</w:t>
            </w:r>
          </w:p>
        </w:tc>
        <w:tc>
          <w:tcPr>
            <w:tcW w:w="1170" w:type="dxa"/>
          </w:tcPr>
          <w:p w14:paraId="0C0BFC90" w14:textId="6348366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4</w:t>
            </w:r>
          </w:p>
        </w:tc>
        <w:tc>
          <w:tcPr>
            <w:tcW w:w="1260" w:type="dxa"/>
          </w:tcPr>
          <w:p w14:paraId="42E4D79C" w14:textId="37F6DBC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2</w:t>
            </w:r>
          </w:p>
        </w:tc>
      </w:tr>
      <w:tr w:rsidR="008C38B8" w:rsidRPr="00F867BF" w14:paraId="273335EE" w14:textId="77777777" w:rsidTr="00353A8D">
        <w:trPr>
          <w:cantSplit/>
        </w:trPr>
        <w:tc>
          <w:tcPr>
            <w:tcW w:w="4230" w:type="dxa"/>
            <w:hideMark/>
          </w:tcPr>
          <w:p w14:paraId="399810E6" w14:textId="21D0FF0E" w:rsidR="008C38B8" w:rsidRPr="00F867BF" w:rsidRDefault="008C38B8" w:rsidP="008C38B8">
            <w:pPr>
              <w:tabs>
                <w:tab w:val="clear" w:pos="227"/>
                <w:tab w:val="left" w:pos="278"/>
              </w:tabs>
              <w:spacing w:line="240" w:lineRule="auto"/>
              <w:ind w:left="188"/>
            </w:pPr>
            <w:r w:rsidRPr="00F867BF">
              <w:rPr>
                <w:rFonts w:hint="cs"/>
                <w:cs/>
              </w:rPr>
              <w:t xml:space="preserve"> มากกว่า </w:t>
            </w:r>
            <w:r w:rsidRPr="00F867BF">
              <w:rPr>
                <w:rFonts w:hint="cs"/>
              </w:rPr>
              <w:t>12</w:t>
            </w:r>
            <w:r w:rsidRPr="00F867BF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9CD28E4" w14:textId="4B9B3814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1,71</w:t>
            </w:r>
            <w:r w:rsidR="00321BB3" w:rsidRPr="00F867BF">
              <w:rPr>
                <w:rFonts w:hint="cs"/>
                <w:cs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EA6646E" w14:textId="4EFA0171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1,523</w:t>
            </w:r>
          </w:p>
        </w:tc>
        <w:tc>
          <w:tcPr>
            <w:tcW w:w="1170" w:type="dxa"/>
          </w:tcPr>
          <w:p w14:paraId="0067B33F" w14:textId="354B06E8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16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5541EED" w14:textId="3F561365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18</w:t>
            </w:r>
          </w:p>
        </w:tc>
      </w:tr>
      <w:tr w:rsidR="008C38B8" w:rsidRPr="00F867BF" w14:paraId="1DDA1C3F" w14:textId="77777777" w:rsidTr="00353A8D">
        <w:trPr>
          <w:cantSplit/>
        </w:trPr>
        <w:tc>
          <w:tcPr>
            <w:tcW w:w="4230" w:type="dxa"/>
            <w:hideMark/>
          </w:tcPr>
          <w:p w14:paraId="72A8A66D" w14:textId="77777777" w:rsidR="008C38B8" w:rsidRPr="00F867BF" w:rsidRDefault="008C38B8" w:rsidP="008C38B8">
            <w:pPr>
              <w:spacing w:line="240" w:lineRule="auto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4B05A1ED" w14:textId="173EB1A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19,88</w:t>
            </w:r>
            <w:r w:rsidR="00321BB3" w:rsidRPr="00F867BF">
              <w:rPr>
                <w:rFonts w:hint="cs"/>
                <w:b/>
                <w:bCs/>
                <w:cs/>
              </w:rPr>
              <w:t>7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3221E487" w14:textId="2392183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23,831</w:t>
            </w:r>
          </w:p>
        </w:tc>
        <w:tc>
          <w:tcPr>
            <w:tcW w:w="1170" w:type="dxa"/>
          </w:tcPr>
          <w:p w14:paraId="5948EA4E" w14:textId="4DCDD81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</w:t>
            </w:r>
            <w:r w:rsidR="00C92126" w:rsidRPr="00F867BF">
              <w:rPr>
                <w:b/>
                <w:bCs/>
              </w:rPr>
              <w:t>0</w:t>
            </w:r>
            <w:r w:rsidRPr="00F867BF">
              <w:rPr>
                <w:b/>
                <w:bCs/>
              </w:rPr>
              <w:t>,</w:t>
            </w:r>
            <w:r w:rsidR="00C92126" w:rsidRPr="00F867BF">
              <w:rPr>
                <w:b/>
                <w:bCs/>
              </w:rPr>
              <w:t>908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D519551" w14:textId="7DCBEC7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rPr>
                <w:b/>
                <w:bCs/>
              </w:rPr>
              <w:t>6,915</w:t>
            </w:r>
          </w:p>
        </w:tc>
      </w:tr>
      <w:tr w:rsidR="008C38B8" w:rsidRPr="00F867BF" w14:paraId="3CDAF8B7" w14:textId="77777777" w:rsidTr="00353A8D">
        <w:trPr>
          <w:cantSplit/>
          <w:trHeight w:val="71"/>
        </w:trPr>
        <w:tc>
          <w:tcPr>
            <w:tcW w:w="4230" w:type="dxa"/>
            <w:vAlign w:val="bottom"/>
            <w:hideMark/>
          </w:tcPr>
          <w:p w14:paraId="537A4BDE" w14:textId="77777777" w:rsidR="008C38B8" w:rsidRPr="00F867BF" w:rsidRDefault="008C38B8" w:rsidP="008C38B8">
            <w:pPr>
              <w:spacing w:line="240" w:lineRule="auto"/>
            </w:pPr>
            <w:r w:rsidRPr="00F867BF">
              <w:rPr>
                <w:rFonts w:hint="cs"/>
                <w:i/>
                <w:iCs/>
                <w:cs/>
              </w:rPr>
              <w:t>หัก</w:t>
            </w:r>
            <w:r w:rsidRPr="00F867BF">
              <w:rPr>
                <w:rFonts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15BD5938" w14:textId="2534CD32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(</w:t>
            </w:r>
            <w:r w:rsidR="002624DC" w:rsidRPr="00F867BF">
              <w:rPr>
                <w:rFonts w:hint="cs"/>
                <w:cs/>
              </w:rPr>
              <w:t>79</w:t>
            </w:r>
            <w:r w:rsidR="00120C81" w:rsidRPr="00F867BF">
              <w:rPr>
                <w:rFonts w:hint="cs"/>
                <w:cs/>
              </w:rPr>
              <w:t>2</w:t>
            </w:r>
            <w:r w:rsidRPr="00F867BF"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C147D75" w14:textId="42F9F0DB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(539)</w:t>
            </w:r>
          </w:p>
        </w:tc>
        <w:tc>
          <w:tcPr>
            <w:tcW w:w="1170" w:type="dxa"/>
            <w:vAlign w:val="bottom"/>
          </w:tcPr>
          <w:p w14:paraId="591DA940" w14:textId="7017F77D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(29)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1F2DB7B" w14:textId="27B06156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(8)</w:t>
            </w:r>
          </w:p>
        </w:tc>
      </w:tr>
      <w:tr w:rsidR="008C38B8" w:rsidRPr="00F867BF" w14:paraId="181BE2A6" w14:textId="77777777" w:rsidTr="00353A8D">
        <w:trPr>
          <w:cantSplit/>
        </w:trPr>
        <w:tc>
          <w:tcPr>
            <w:tcW w:w="4230" w:type="dxa"/>
            <w:hideMark/>
          </w:tcPr>
          <w:p w14:paraId="37846810" w14:textId="77777777" w:rsidR="008C38B8" w:rsidRPr="00F867BF" w:rsidRDefault="008C38B8" w:rsidP="008C38B8">
            <w:pPr>
              <w:spacing w:line="240" w:lineRule="auto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</w:tcPr>
          <w:p w14:paraId="6D98F0A5" w14:textId="0F0D79CF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19,</w:t>
            </w:r>
            <w:r w:rsidR="00120C81" w:rsidRPr="00F867BF">
              <w:rPr>
                <w:b/>
                <w:bCs/>
              </w:rPr>
              <w:t>095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F54EB0C" w14:textId="0C2793AC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23,292</w:t>
            </w:r>
          </w:p>
        </w:tc>
        <w:tc>
          <w:tcPr>
            <w:tcW w:w="1170" w:type="dxa"/>
          </w:tcPr>
          <w:p w14:paraId="17C9DDA4" w14:textId="22814B0C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</w:t>
            </w:r>
            <w:r w:rsidR="00C92126" w:rsidRPr="00F867BF">
              <w:rPr>
                <w:b/>
                <w:bCs/>
              </w:rPr>
              <w:t>0</w:t>
            </w:r>
            <w:r w:rsidRPr="00F867BF">
              <w:rPr>
                <w:b/>
                <w:bCs/>
              </w:rPr>
              <w:t>,</w:t>
            </w:r>
            <w:r w:rsidR="00C92126" w:rsidRPr="00F867BF">
              <w:rPr>
                <w:b/>
                <w:bCs/>
              </w:rPr>
              <w:t>879</w:t>
            </w:r>
          </w:p>
        </w:tc>
        <w:tc>
          <w:tcPr>
            <w:tcW w:w="1260" w:type="dxa"/>
          </w:tcPr>
          <w:p w14:paraId="36488B7C" w14:textId="3134B75B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rPr>
                <w:b/>
                <w:bCs/>
              </w:rPr>
              <w:t>6,907</w:t>
            </w:r>
          </w:p>
        </w:tc>
      </w:tr>
    </w:tbl>
    <w:p w14:paraId="52383FB4" w14:textId="77777777" w:rsidR="003C3862" w:rsidRPr="00F867BF" w:rsidRDefault="003C3862" w:rsidP="004D0F97">
      <w:pPr>
        <w:pStyle w:val="BodyText2"/>
        <w:tabs>
          <w:tab w:val="decimal" w:pos="540"/>
          <w:tab w:val="left" w:pos="7110"/>
        </w:tabs>
        <w:spacing w:line="340" w:lineRule="exact"/>
        <w:ind w:left="540" w:firstLine="0"/>
        <w:contextualSpacing/>
        <w:jc w:val="thaiDistribute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170"/>
        <w:gridCol w:w="1260"/>
      </w:tblGrid>
      <w:tr w:rsidR="0039231D" w:rsidRPr="00F867BF" w14:paraId="0831B033" w14:textId="77777777" w:rsidTr="00DE4167">
        <w:trPr>
          <w:cantSplit/>
          <w:tblHeader/>
        </w:trPr>
        <w:tc>
          <w:tcPr>
            <w:tcW w:w="4230" w:type="dxa"/>
            <w:vAlign w:val="bottom"/>
            <w:hideMark/>
          </w:tcPr>
          <w:p w14:paraId="2CB1CB0A" w14:textId="534E6064" w:rsidR="0039231D" w:rsidRPr="00F867BF" w:rsidRDefault="00417595" w:rsidP="0095399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2"/>
            <w:vAlign w:val="bottom"/>
          </w:tcPr>
          <w:p w14:paraId="3BC7194C" w14:textId="77777777" w:rsidR="0039231D" w:rsidRPr="00F867BF" w:rsidRDefault="0039231D" w:rsidP="0095399F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1E85A5AD" w14:textId="77777777" w:rsidR="0039231D" w:rsidRPr="00F867BF" w:rsidRDefault="0039231D" w:rsidP="0095399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E07B4" w:rsidRPr="00F867BF" w14:paraId="7B8E3930" w14:textId="77777777" w:rsidTr="00801037">
        <w:trPr>
          <w:cantSplit/>
          <w:tblHeader/>
        </w:trPr>
        <w:tc>
          <w:tcPr>
            <w:tcW w:w="4230" w:type="dxa"/>
            <w:vAlign w:val="bottom"/>
          </w:tcPr>
          <w:p w14:paraId="7541398A" w14:textId="6A45E941" w:rsidR="006E07B4" w:rsidRPr="00F867BF" w:rsidRDefault="006E07B4" w:rsidP="006E07B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60" w:type="dxa"/>
          </w:tcPr>
          <w:p w14:paraId="624958FE" w14:textId="22CBCFE4" w:rsidR="006E07B4" w:rsidRPr="00F867BF" w:rsidRDefault="006E07B4" w:rsidP="006E07B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867BF">
              <w:rPr>
                <w:rFonts w:ascii="Angsana New" w:hAnsi="Angsana New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32E7FDD6" w14:textId="0BD48FCC" w:rsidR="006E07B4" w:rsidRPr="00F867BF" w:rsidRDefault="006E07B4" w:rsidP="006E07B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0901D45C" w14:textId="464AFBAC" w:rsidR="006E07B4" w:rsidRPr="00F867BF" w:rsidRDefault="006E07B4" w:rsidP="006E07B4">
            <w:pPr>
              <w:pStyle w:val="acctmergecolhdg"/>
              <w:spacing w:line="240" w:lineRule="auto"/>
              <w:ind w:left="-77" w:right="-79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867BF">
              <w:rPr>
                <w:rFonts w:ascii="Angsana New" w:hAnsi="Angsana New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263C8A31" w14:textId="0576F02C" w:rsidR="006E07B4" w:rsidRPr="00F867BF" w:rsidRDefault="006E07B4" w:rsidP="006E07B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/>
                <w:b w:val="0"/>
                <w:bCs/>
                <w:sz w:val="30"/>
                <w:szCs w:val="30"/>
              </w:rPr>
              <w:t>2566</w:t>
            </w:r>
          </w:p>
        </w:tc>
      </w:tr>
      <w:tr w:rsidR="0039231D" w:rsidRPr="00F867BF" w14:paraId="0541461A" w14:textId="77777777" w:rsidTr="00DE4167">
        <w:trPr>
          <w:cantSplit/>
          <w:tblHeader/>
        </w:trPr>
        <w:tc>
          <w:tcPr>
            <w:tcW w:w="4230" w:type="dxa"/>
            <w:vAlign w:val="bottom"/>
          </w:tcPr>
          <w:p w14:paraId="1A34D9E8" w14:textId="77777777" w:rsidR="0039231D" w:rsidRPr="00F867BF" w:rsidRDefault="0039231D" w:rsidP="0095399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50" w:type="dxa"/>
            <w:gridSpan w:val="4"/>
            <w:vAlign w:val="bottom"/>
            <w:hideMark/>
          </w:tcPr>
          <w:p w14:paraId="7898494F" w14:textId="77777777" w:rsidR="0039231D" w:rsidRPr="00F867BF" w:rsidRDefault="0039231D" w:rsidP="0095399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C38B8" w:rsidRPr="00F867BF" w14:paraId="13DB2833" w14:textId="77777777" w:rsidTr="00DE4167">
        <w:trPr>
          <w:cantSplit/>
        </w:trPr>
        <w:tc>
          <w:tcPr>
            <w:tcW w:w="4230" w:type="dxa"/>
          </w:tcPr>
          <w:p w14:paraId="056B3165" w14:textId="441E8372" w:rsidR="008C38B8" w:rsidRPr="00F867BF" w:rsidRDefault="008C38B8" w:rsidP="008C38B8">
            <w:pPr>
              <w:rPr>
                <w:cs/>
              </w:rPr>
            </w:pPr>
            <w:r w:rsidRPr="00F867BF">
              <w:rPr>
                <w:rFonts w:hint="cs"/>
                <w:cs/>
              </w:rPr>
              <w:t>ณ วันที่</w:t>
            </w:r>
            <w:r w:rsidRPr="00F867BF">
              <w:rPr>
                <w:rFonts w:hint="cs"/>
              </w:rPr>
              <w:t xml:space="preserve"> 1 </w:t>
            </w:r>
            <w:r w:rsidRPr="00F867BF">
              <w:rPr>
                <w:rFonts w:hint="cs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7C52AE41" w14:textId="68434F6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cs/>
              </w:rPr>
            </w:pPr>
            <w:r w:rsidRPr="00F867BF">
              <w:t>539</w:t>
            </w:r>
          </w:p>
        </w:tc>
        <w:tc>
          <w:tcPr>
            <w:tcW w:w="1260" w:type="dxa"/>
            <w:vAlign w:val="bottom"/>
          </w:tcPr>
          <w:p w14:paraId="0AF3E728" w14:textId="1E779CB2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</w:pPr>
            <w:r w:rsidRPr="00F867BF">
              <w:t>463</w:t>
            </w:r>
          </w:p>
        </w:tc>
        <w:tc>
          <w:tcPr>
            <w:tcW w:w="1170" w:type="dxa"/>
            <w:vAlign w:val="bottom"/>
          </w:tcPr>
          <w:p w14:paraId="49F7A09A" w14:textId="7241E9E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867BF">
              <w:t>8</w:t>
            </w:r>
          </w:p>
        </w:tc>
        <w:tc>
          <w:tcPr>
            <w:tcW w:w="1260" w:type="dxa"/>
            <w:vAlign w:val="bottom"/>
          </w:tcPr>
          <w:p w14:paraId="3BD92131" w14:textId="205D5832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22</w:t>
            </w:r>
          </w:p>
        </w:tc>
      </w:tr>
      <w:tr w:rsidR="008C38B8" w:rsidRPr="00F867BF" w14:paraId="2293AEC0" w14:textId="77777777" w:rsidTr="00DE4167">
        <w:trPr>
          <w:cantSplit/>
        </w:trPr>
        <w:tc>
          <w:tcPr>
            <w:tcW w:w="4230" w:type="dxa"/>
          </w:tcPr>
          <w:p w14:paraId="342B043A" w14:textId="77777777" w:rsidR="008C38B8" w:rsidRPr="00F867BF" w:rsidRDefault="008C38B8" w:rsidP="008C38B8">
            <w:pPr>
              <w:rPr>
                <w:rtl/>
                <w:cs/>
              </w:rPr>
            </w:pPr>
            <w:r w:rsidRPr="00F867BF">
              <w:rPr>
                <w:rFonts w:hint="cs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714DE20F" w14:textId="133D1A7B" w:rsidR="008C38B8" w:rsidRPr="00F867BF" w:rsidRDefault="00BA6BBA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cs/>
              </w:rPr>
            </w:pPr>
            <w:r w:rsidRPr="00F867BF">
              <w:t>310</w:t>
            </w:r>
          </w:p>
        </w:tc>
        <w:tc>
          <w:tcPr>
            <w:tcW w:w="1260" w:type="dxa"/>
            <w:vAlign w:val="bottom"/>
          </w:tcPr>
          <w:p w14:paraId="53E6541B" w14:textId="2076193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cs/>
              </w:rPr>
            </w:pPr>
            <w:r w:rsidRPr="00F867BF">
              <w:t>78</w:t>
            </w:r>
          </w:p>
        </w:tc>
        <w:tc>
          <w:tcPr>
            <w:tcW w:w="1170" w:type="dxa"/>
            <w:vAlign w:val="bottom"/>
          </w:tcPr>
          <w:p w14:paraId="463576FC" w14:textId="0EA1227D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66</w:t>
            </w:r>
          </w:p>
        </w:tc>
        <w:tc>
          <w:tcPr>
            <w:tcW w:w="1260" w:type="dxa"/>
            <w:vAlign w:val="bottom"/>
          </w:tcPr>
          <w:p w14:paraId="0C227FF6" w14:textId="706EBF6D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8</w:t>
            </w:r>
          </w:p>
        </w:tc>
      </w:tr>
      <w:tr w:rsidR="008C38B8" w:rsidRPr="00F867BF" w14:paraId="6C140DD5" w14:textId="77777777" w:rsidTr="00DE4167">
        <w:trPr>
          <w:cantSplit/>
        </w:trPr>
        <w:tc>
          <w:tcPr>
            <w:tcW w:w="4230" w:type="dxa"/>
          </w:tcPr>
          <w:p w14:paraId="16A3BFF0" w14:textId="77777777" w:rsidR="008C38B8" w:rsidRPr="00F867BF" w:rsidRDefault="008C38B8" w:rsidP="008C38B8">
            <w:pPr>
              <w:rPr>
                <w:rtl/>
                <w:cs/>
              </w:rPr>
            </w:pPr>
            <w:r w:rsidRPr="00F867BF">
              <w:rPr>
                <w:rFonts w:hint="cs"/>
                <w:cs/>
              </w:rPr>
              <w:t>กลับรายการ</w:t>
            </w:r>
          </w:p>
        </w:tc>
        <w:tc>
          <w:tcPr>
            <w:tcW w:w="1260" w:type="dxa"/>
            <w:vAlign w:val="bottom"/>
          </w:tcPr>
          <w:p w14:paraId="230718E8" w14:textId="5AC45E1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</w:pPr>
            <w:r w:rsidRPr="00F867BF">
              <w:t>(54)</w:t>
            </w:r>
          </w:p>
        </w:tc>
        <w:tc>
          <w:tcPr>
            <w:tcW w:w="1260" w:type="dxa"/>
            <w:vAlign w:val="bottom"/>
          </w:tcPr>
          <w:p w14:paraId="62533107" w14:textId="2DD26FFC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</w:pPr>
            <w:r w:rsidRPr="00F867BF">
              <w:t>(23)</w:t>
            </w:r>
          </w:p>
        </w:tc>
        <w:tc>
          <w:tcPr>
            <w:tcW w:w="1170" w:type="dxa"/>
            <w:vAlign w:val="bottom"/>
          </w:tcPr>
          <w:p w14:paraId="2C8CD4F4" w14:textId="2546CB2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(45)</w:t>
            </w:r>
          </w:p>
        </w:tc>
        <w:tc>
          <w:tcPr>
            <w:tcW w:w="1260" w:type="dxa"/>
            <w:vAlign w:val="bottom"/>
          </w:tcPr>
          <w:p w14:paraId="31D24E56" w14:textId="472DD6C9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867BF">
              <w:t>(22)</w:t>
            </w:r>
          </w:p>
        </w:tc>
      </w:tr>
      <w:tr w:rsidR="008C38B8" w:rsidRPr="00F867BF" w14:paraId="0AF8E2C9" w14:textId="77777777" w:rsidTr="00DE4167">
        <w:trPr>
          <w:cantSplit/>
        </w:trPr>
        <w:tc>
          <w:tcPr>
            <w:tcW w:w="4230" w:type="dxa"/>
          </w:tcPr>
          <w:p w14:paraId="5863A75A" w14:textId="0B341C13" w:rsidR="008C38B8" w:rsidRPr="00F867BF" w:rsidRDefault="008C38B8" w:rsidP="008C38B8">
            <w:pPr>
              <w:rPr>
                <w:rtl/>
                <w:cs/>
              </w:rPr>
            </w:pPr>
            <w:r w:rsidRPr="00F867BF">
              <w:rPr>
                <w:rFonts w:hint="cs"/>
                <w:cs/>
              </w:rPr>
              <w:t>ได้มาจากการซื้อธุรกิจ</w:t>
            </w:r>
          </w:p>
        </w:tc>
        <w:tc>
          <w:tcPr>
            <w:tcW w:w="1260" w:type="dxa"/>
            <w:vAlign w:val="bottom"/>
          </w:tcPr>
          <w:p w14:paraId="02181505" w14:textId="40CE0DFD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260" w:type="dxa"/>
            <w:vAlign w:val="bottom"/>
          </w:tcPr>
          <w:p w14:paraId="70EB14D0" w14:textId="384FB60C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</w:pPr>
            <w:r w:rsidRPr="00F867BF">
              <w:t>25</w:t>
            </w:r>
          </w:p>
        </w:tc>
        <w:tc>
          <w:tcPr>
            <w:tcW w:w="1170" w:type="dxa"/>
            <w:vAlign w:val="bottom"/>
          </w:tcPr>
          <w:p w14:paraId="058A7205" w14:textId="72DF8E26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260" w:type="dxa"/>
            <w:vAlign w:val="bottom"/>
          </w:tcPr>
          <w:p w14:paraId="2B44D700" w14:textId="65C5D04D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-</w:t>
            </w:r>
          </w:p>
        </w:tc>
      </w:tr>
      <w:tr w:rsidR="008C38B8" w:rsidRPr="00F867BF" w14:paraId="70E57FC9" w14:textId="77777777" w:rsidTr="00DE4167">
        <w:trPr>
          <w:cantSplit/>
        </w:trPr>
        <w:tc>
          <w:tcPr>
            <w:tcW w:w="4230" w:type="dxa"/>
          </w:tcPr>
          <w:p w14:paraId="728FB243" w14:textId="32872AE3" w:rsidR="008C38B8" w:rsidRPr="00F867BF" w:rsidRDefault="008C38B8" w:rsidP="008C38B8">
            <w:pPr>
              <w:rPr>
                <w:cs/>
              </w:rPr>
            </w:pPr>
            <w:r w:rsidRPr="00F867BF">
              <w:rPr>
                <w:cs/>
              </w:rPr>
              <w:t>ผลกระทบจากการแปลงค่างบการเงิน</w:t>
            </w:r>
          </w:p>
        </w:tc>
        <w:tc>
          <w:tcPr>
            <w:tcW w:w="1260" w:type="dxa"/>
            <w:vAlign w:val="bottom"/>
          </w:tcPr>
          <w:p w14:paraId="0DB6B6A5" w14:textId="3685CE1F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</w:pPr>
            <w:r w:rsidRPr="00F867BF">
              <w:t>(3)</w:t>
            </w:r>
          </w:p>
        </w:tc>
        <w:tc>
          <w:tcPr>
            <w:tcW w:w="1260" w:type="dxa"/>
            <w:vAlign w:val="bottom"/>
          </w:tcPr>
          <w:p w14:paraId="3589869F" w14:textId="513CF135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</w:pPr>
            <w:r w:rsidRPr="00F867BF">
              <w:t>(4)</w:t>
            </w:r>
          </w:p>
        </w:tc>
        <w:tc>
          <w:tcPr>
            <w:tcW w:w="1170" w:type="dxa"/>
            <w:vAlign w:val="bottom"/>
          </w:tcPr>
          <w:p w14:paraId="77FE61D1" w14:textId="1C896DC6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260" w:type="dxa"/>
            <w:vAlign w:val="bottom"/>
          </w:tcPr>
          <w:p w14:paraId="74FB89E1" w14:textId="76842239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</w:tr>
      <w:tr w:rsidR="008C38B8" w:rsidRPr="00F867BF" w14:paraId="5AEF3FDA" w14:textId="77777777" w:rsidTr="00DE4167">
        <w:trPr>
          <w:cantSplit/>
        </w:trPr>
        <w:tc>
          <w:tcPr>
            <w:tcW w:w="4230" w:type="dxa"/>
          </w:tcPr>
          <w:p w14:paraId="445E28D9" w14:textId="71A4AD9C" w:rsidR="008C38B8" w:rsidRPr="00F867BF" w:rsidRDefault="008C38B8" w:rsidP="008C38B8">
            <w:pPr>
              <w:rPr>
                <w:cs/>
              </w:rPr>
            </w:pPr>
            <w:r w:rsidRPr="00F867BF">
              <w:rPr>
                <w:rFonts w:hint="cs"/>
                <w:b/>
                <w:bCs/>
                <w:cs/>
              </w:rPr>
              <w:t xml:space="preserve">ณ วันที่ </w:t>
            </w:r>
            <w:r w:rsidRPr="00F867BF">
              <w:rPr>
                <w:rFonts w:hint="cs"/>
                <w:b/>
                <w:bCs/>
              </w:rPr>
              <w:t xml:space="preserve">31 </w:t>
            </w:r>
            <w:r w:rsidRPr="00F867BF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6B51EF5C" w14:textId="69543464" w:rsidR="008C38B8" w:rsidRPr="00F867BF" w:rsidRDefault="00BA6BBA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792</w:t>
            </w:r>
          </w:p>
        </w:tc>
        <w:tc>
          <w:tcPr>
            <w:tcW w:w="1260" w:type="dxa"/>
            <w:vAlign w:val="bottom"/>
          </w:tcPr>
          <w:p w14:paraId="41589728" w14:textId="4DDFC808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539</w:t>
            </w:r>
          </w:p>
        </w:tc>
        <w:tc>
          <w:tcPr>
            <w:tcW w:w="1170" w:type="dxa"/>
            <w:vAlign w:val="bottom"/>
          </w:tcPr>
          <w:p w14:paraId="7EABA162" w14:textId="19B83CEF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29</w:t>
            </w:r>
          </w:p>
        </w:tc>
        <w:tc>
          <w:tcPr>
            <w:tcW w:w="1260" w:type="dxa"/>
            <w:vAlign w:val="bottom"/>
          </w:tcPr>
          <w:p w14:paraId="195B3439" w14:textId="2A519F7D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8</w:t>
            </w:r>
          </w:p>
        </w:tc>
      </w:tr>
    </w:tbl>
    <w:p w14:paraId="5D418FAC" w14:textId="790744C1" w:rsidR="00FD1524" w:rsidRPr="00F867BF" w:rsidRDefault="00FD1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A7F160A" w14:textId="77777777" w:rsidR="009F2D10" w:rsidRPr="00F867BF" w:rsidRDefault="00641E05" w:rsidP="007C705A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/>
          <w:sz w:val="30"/>
          <w:szCs w:val="30"/>
          <w:cs/>
        </w:rPr>
        <w:tab/>
        <w:t xml:space="preserve">ในระหว่างปี </w:t>
      </w:r>
      <w:r w:rsidR="00B8075F" w:rsidRPr="00F867BF">
        <w:rPr>
          <w:rFonts w:ascii="Angsana New" w:hAnsi="Angsana New"/>
          <w:sz w:val="30"/>
          <w:szCs w:val="30"/>
        </w:rPr>
        <w:t>2563</w:t>
      </w:r>
      <w:r w:rsidRPr="00F867BF">
        <w:rPr>
          <w:rFonts w:ascii="Angsana New" w:hAnsi="Angsana New"/>
          <w:sz w:val="30"/>
          <w:szCs w:val="30"/>
          <w:cs/>
        </w:rPr>
        <w:t xml:space="preserve"> ลูกหนี้การค้ารายหนึ่งของบริษัทเข้าสู่กระบวนการฟื้นฟูกิจการภายใต้การพิจารณาของศาลล้มละลายกลาง บริษัทจึงตั้งค่าเผื่อผลขาดทุนด้านเครดิตที่คาดว่าจะเกิดขึ้นเพื่อสะท้อนถึงฐานะ</w:t>
      </w:r>
      <w:r w:rsidRPr="00F867BF">
        <w:rPr>
          <w:rFonts w:ascii="Angsana New" w:hAnsi="Angsana New"/>
          <w:spacing w:val="2"/>
          <w:sz w:val="30"/>
          <w:szCs w:val="30"/>
          <w:cs/>
        </w:rPr>
        <w:t>ความเสี่ยงด้านเครดิตของลูกหนี้รายดังกล่าวและจัดประเภทลูกหนี้รายดังกล่าวเป็นสินทรัพย์ไม่หมุนเวียนอื่นในงบ</w:t>
      </w:r>
      <w:r w:rsidRPr="00F867BF">
        <w:rPr>
          <w:rFonts w:ascii="Angsana New" w:hAnsi="Angsana New"/>
          <w:sz w:val="30"/>
          <w:szCs w:val="30"/>
          <w:cs/>
        </w:rPr>
        <w:t xml:space="preserve">การเงิน </w:t>
      </w:r>
      <w:r w:rsidR="007C705A" w:rsidRPr="00F867BF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F867BF">
        <w:rPr>
          <w:rFonts w:ascii="Angsana New" w:hAnsi="Angsana New"/>
          <w:sz w:val="30"/>
          <w:szCs w:val="30"/>
          <w:cs/>
        </w:rPr>
        <w:t xml:space="preserve"> </w:t>
      </w:r>
      <w:r w:rsidR="00B8075F" w:rsidRPr="00F867BF">
        <w:rPr>
          <w:rFonts w:ascii="Angsana New" w:hAnsi="Angsana New"/>
          <w:sz w:val="30"/>
          <w:szCs w:val="30"/>
        </w:rPr>
        <w:t>2567</w:t>
      </w:r>
      <w:r w:rsidR="00A00D45" w:rsidRPr="00F867BF">
        <w:rPr>
          <w:rFonts w:ascii="Angsana New" w:hAnsi="Angsana New" w:hint="cs"/>
          <w:sz w:val="30"/>
          <w:szCs w:val="30"/>
          <w:cs/>
        </w:rPr>
        <w:t xml:space="preserve"> </w:t>
      </w:r>
      <w:r w:rsidRPr="00F867BF">
        <w:rPr>
          <w:rFonts w:ascii="Angsana New" w:hAnsi="Angsana New"/>
          <w:sz w:val="30"/>
          <w:szCs w:val="30"/>
          <w:cs/>
        </w:rPr>
        <w:t>บริษัทได้มีการกลับรายการค่าเผื่อผลขาดทุนด้านเครดิตที่คาดว่าจะเกิดขึ้น</w:t>
      </w:r>
      <w:r w:rsidR="007C705A" w:rsidRPr="00F867BF">
        <w:rPr>
          <w:rFonts w:ascii="Angsana New" w:hAnsi="Angsana New" w:hint="cs"/>
          <w:sz w:val="30"/>
          <w:szCs w:val="30"/>
          <w:cs/>
        </w:rPr>
        <w:t>แล้วทั้งจำนวน</w:t>
      </w:r>
      <w:r w:rsidR="00761D73" w:rsidRPr="00F867B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2A17880" w14:textId="77777777" w:rsidR="0050667C" w:rsidRPr="00F867BF" w:rsidRDefault="0050667C" w:rsidP="007C705A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7BB51C7" w14:textId="2EE642E8" w:rsidR="00641E05" w:rsidRPr="00F867BF" w:rsidRDefault="00761D73" w:rsidP="007C705A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/>
          <w:sz w:val="30"/>
          <w:szCs w:val="30"/>
          <w:cs/>
        </w:rPr>
        <w:lastRenderedPageBreak/>
        <w:t xml:space="preserve">ลูกหนี้การค้ารายหนึ่งของกลุ่มบริษัทมียอดคงค้างเกินกำหนดชำระเพิ่มสูงขึ้นและการชำระหนี้ค่อนข้างต่ำ </w:t>
      </w:r>
      <w:r w:rsidR="00DD3510" w:rsidRPr="00F867BF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DD3510" w:rsidRPr="00F867BF">
        <w:rPr>
          <w:rFonts w:ascii="Angsana New" w:hAnsi="Angsana New"/>
          <w:sz w:val="30"/>
          <w:szCs w:val="30"/>
        </w:rPr>
        <w:t xml:space="preserve">2567 </w:t>
      </w:r>
      <w:r w:rsidRPr="00F867BF">
        <w:rPr>
          <w:rFonts w:ascii="Angsana New" w:hAnsi="Angsana New"/>
          <w:sz w:val="30"/>
          <w:szCs w:val="30"/>
          <w:cs/>
        </w:rPr>
        <w:t>กลุ่มบริษัทจึงตั้งค่าเผื่อผลขาดทุนจากการด้อยค่าด้านเครดิตที่คาดว่าจะเกิดขึ้นของลูกหนี้ดังกล่าวเพิ่มขึ้นเพื่อสะท้อนถึงฐานะความเสี่ยงด้านเครดิตของลูกหนี้รายดังกล่าว</w:t>
      </w:r>
    </w:p>
    <w:p w14:paraId="3602E531" w14:textId="77777777" w:rsidR="00316666" w:rsidRPr="00F867BF" w:rsidRDefault="00316666" w:rsidP="007C705A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EEC2806" w14:textId="2BB010A3" w:rsidR="00870CCC" w:rsidRPr="00F867BF" w:rsidRDefault="004762B0" w:rsidP="00E82FD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867BF">
        <w:rPr>
          <w:rFonts w:ascii="Angsana New" w:hAnsi="Angsana New" w:hint="cs"/>
          <w:b/>
          <w:bCs/>
          <w:sz w:val="30"/>
          <w:szCs w:val="30"/>
          <w:lang w:bidi="th-TH"/>
        </w:rPr>
        <w:tab/>
      </w:r>
      <w:r w:rsidRPr="00F867BF">
        <w:rPr>
          <w:rFonts w:ascii="Angsana New" w:hAnsi="Angsana New" w:hint="cs"/>
          <w:b/>
          <w:bCs/>
          <w:sz w:val="30"/>
          <w:szCs w:val="30"/>
          <w:cs/>
          <w:lang w:bidi="th-TH"/>
        </w:rPr>
        <w:t>ลูกหนี้</w:t>
      </w:r>
      <w:r w:rsidR="00FE733C" w:rsidRPr="00F867BF">
        <w:rPr>
          <w:rFonts w:ascii="Angsana New" w:hAnsi="Angsana New" w:hint="cs"/>
          <w:b/>
          <w:bCs/>
          <w:sz w:val="30"/>
          <w:szCs w:val="30"/>
          <w:cs/>
          <w:lang w:bidi="th-TH"/>
        </w:rPr>
        <w:t>หมุนเวียน</w:t>
      </w:r>
      <w:r w:rsidRPr="00F867BF">
        <w:rPr>
          <w:rFonts w:ascii="Angsana New" w:hAnsi="Angsana New" w:hint="cs"/>
          <w:b/>
          <w:bCs/>
          <w:sz w:val="30"/>
          <w:szCs w:val="30"/>
          <w:cs/>
          <w:lang w:bidi="th-TH"/>
        </w:rPr>
        <w:t>อื่น</w:t>
      </w:r>
    </w:p>
    <w:p w14:paraId="394B30FD" w14:textId="77777777" w:rsidR="00C02966" w:rsidRPr="00F867BF" w:rsidRDefault="00C02966" w:rsidP="00A74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5"/>
        <w:jc w:val="thaiDistribute"/>
        <w:rPr>
          <w:b/>
          <w:bCs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3"/>
        <w:gridCol w:w="988"/>
        <w:gridCol w:w="1215"/>
        <w:gridCol w:w="1215"/>
        <w:gridCol w:w="1215"/>
        <w:gridCol w:w="1214"/>
      </w:tblGrid>
      <w:tr w:rsidR="00036AC0" w:rsidRPr="00F867BF" w14:paraId="61112CAB" w14:textId="77777777" w:rsidTr="00497412">
        <w:trPr>
          <w:trHeight w:val="408"/>
          <w:tblHeader/>
        </w:trPr>
        <w:tc>
          <w:tcPr>
            <w:tcW w:w="1815" w:type="pct"/>
          </w:tcPr>
          <w:p w14:paraId="36932A8B" w14:textId="77777777" w:rsidR="00036AC0" w:rsidRPr="00F867BF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46D3F01C" w14:textId="77777777" w:rsidR="00036AC0" w:rsidRPr="00F867BF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2"/>
          </w:tcPr>
          <w:p w14:paraId="4BAF454D" w14:textId="77777777" w:rsidR="00036AC0" w:rsidRPr="00F867BF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3" w:type="pct"/>
            <w:gridSpan w:val="2"/>
          </w:tcPr>
          <w:p w14:paraId="1E0280BA" w14:textId="77777777" w:rsidR="00036AC0" w:rsidRPr="00F867BF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E07B4" w:rsidRPr="00F867BF" w14:paraId="58159CAA" w14:textId="77777777" w:rsidTr="00497412">
        <w:trPr>
          <w:trHeight w:val="408"/>
        </w:trPr>
        <w:tc>
          <w:tcPr>
            <w:tcW w:w="1815" w:type="pct"/>
          </w:tcPr>
          <w:p w14:paraId="6AEB98CD" w14:textId="77777777" w:rsidR="006E07B4" w:rsidRPr="00F867BF" w:rsidRDefault="006E07B4" w:rsidP="006E0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6B51D3E6" w14:textId="77777777" w:rsidR="006E07B4" w:rsidRPr="00F867BF" w:rsidRDefault="006E07B4" w:rsidP="006E0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62" w:type="pct"/>
          </w:tcPr>
          <w:p w14:paraId="3D3B2042" w14:textId="5DFDD74A" w:rsidR="006E07B4" w:rsidRPr="00F867BF" w:rsidRDefault="006E07B4" w:rsidP="006E0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662" w:type="pct"/>
          </w:tcPr>
          <w:p w14:paraId="205147A4" w14:textId="213DDEF2" w:rsidR="006E07B4" w:rsidRPr="00F867BF" w:rsidRDefault="006E07B4" w:rsidP="006E0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662" w:type="pct"/>
          </w:tcPr>
          <w:p w14:paraId="693612E0" w14:textId="2AEBC146" w:rsidR="006E07B4" w:rsidRPr="00F867BF" w:rsidRDefault="006E07B4" w:rsidP="006E0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661" w:type="pct"/>
          </w:tcPr>
          <w:p w14:paraId="5A7F1355" w14:textId="28BD109F" w:rsidR="006E07B4" w:rsidRPr="00F867BF" w:rsidRDefault="006E07B4" w:rsidP="006E0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036AC0" w:rsidRPr="00F867BF" w14:paraId="33F06D50" w14:textId="77777777" w:rsidTr="00497412">
        <w:trPr>
          <w:trHeight w:val="408"/>
        </w:trPr>
        <w:tc>
          <w:tcPr>
            <w:tcW w:w="1815" w:type="pct"/>
          </w:tcPr>
          <w:p w14:paraId="5027F81A" w14:textId="77777777" w:rsidR="00036AC0" w:rsidRPr="00F867BF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2865EF30" w14:textId="77777777" w:rsidR="00036AC0" w:rsidRPr="00F867BF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7" w:type="pct"/>
            <w:gridSpan w:val="4"/>
          </w:tcPr>
          <w:p w14:paraId="6995D3EF" w14:textId="77777777" w:rsidR="00036AC0" w:rsidRPr="00F867BF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38B8" w:rsidRPr="00F867BF" w14:paraId="06729721" w14:textId="77777777" w:rsidTr="00497412">
        <w:trPr>
          <w:trHeight w:val="408"/>
        </w:trPr>
        <w:tc>
          <w:tcPr>
            <w:tcW w:w="1815" w:type="pct"/>
            <w:shd w:val="clear" w:color="auto" w:fill="auto"/>
          </w:tcPr>
          <w:p w14:paraId="299E68B6" w14:textId="77777777" w:rsidR="008C38B8" w:rsidRPr="00F867BF" w:rsidRDefault="008C38B8" w:rsidP="008C3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8" w:type="pct"/>
          </w:tcPr>
          <w:p w14:paraId="3D23CF01" w14:textId="36DEB2BC" w:rsidR="008C38B8" w:rsidRPr="00F867BF" w:rsidRDefault="008C38B8" w:rsidP="008C3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67BF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1C93EBE" w14:textId="324DFF67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078CFA6" w14:textId="79D0B2E2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1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5C2D7DC" w14:textId="7408C4B9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756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EE01AD7" w14:textId="4FEBB53E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421</w:t>
            </w:r>
          </w:p>
        </w:tc>
      </w:tr>
      <w:tr w:rsidR="008C38B8" w:rsidRPr="00F867BF" w14:paraId="095A71F2" w14:textId="77777777" w:rsidTr="00497412">
        <w:trPr>
          <w:trHeight w:val="408"/>
        </w:trPr>
        <w:tc>
          <w:tcPr>
            <w:tcW w:w="1815" w:type="pct"/>
            <w:shd w:val="clear" w:color="auto" w:fill="auto"/>
          </w:tcPr>
          <w:p w14:paraId="751C8B7A" w14:textId="77777777" w:rsidR="008C38B8" w:rsidRPr="00F867BF" w:rsidRDefault="008C38B8" w:rsidP="008C3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38" w:type="pct"/>
          </w:tcPr>
          <w:p w14:paraId="631FB3E4" w14:textId="77777777" w:rsidR="008C38B8" w:rsidRPr="00F867BF" w:rsidRDefault="008C38B8" w:rsidP="008C3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245134F" w14:textId="7777777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3F02A39A" w14:textId="7777777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34B25FB" w14:textId="7777777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4FD029F" w14:textId="7777777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b/>
                <w:bCs/>
              </w:rPr>
            </w:pPr>
          </w:p>
        </w:tc>
      </w:tr>
      <w:tr w:rsidR="008C38B8" w:rsidRPr="00F867BF" w14:paraId="67EC1906" w14:textId="77777777" w:rsidTr="00497412">
        <w:trPr>
          <w:trHeight w:val="408"/>
        </w:trPr>
        <w:tc>
          <w:tcPr>
            <w:tcW w:w="1815" w:type="pct"/>
            <w:shd w:val="clear" w:color="auto" w:fill="auto"/>
          </w:tcPr>
          <w:p w14:paraId="5401D8B8" w14:textId="77777777" w:rsidR="008C38B8" w:rsidRPr="00F867BF" w:rsidRDefault="008C38B8" w:rsidP="008C3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</w:rPr>
              <w:t>ลูกหนี้กรมสรรพสามิต</w:t>
            </w:r>
          </w:p>
        </w:tc>
        <w:tc>
          <w:tcPr>
            <w:tcW w:w="538" w:type="pct"/>
          </w:tcPr>
          <w:p w14:paraId="65E3E162" w14:textId="77777777" w:rsidR="008C38B8" w:rsidRPr="00F867BF" w:rsidRDefault="008C38B8" w:rsidP="008C3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724A64EF" w14:textId="0E5D6DDC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2,942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B0F1A17" w14:textId="594A07CC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2,325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D68A22B" w14:textId="6AE68E9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867BF">
              <w:t>1,184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2224634" w14:textId="06C2DA4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867BF">
              <w:t>-</w:t>
            </w:r>
          </w:p>
        </w:tc>
      </w:tr>
      <w:tr w:rsidR="008C38B8" w:rsidRPr="00F867BF" w14:paraId="774735F1" w14:textId="77777777" w:rsidTr="00497412">
        <w:trPr>
          <w:trHeight w:val="408"/>
        </w:trPr>
        <w:tc>
          <w:tcPr>
            <w:tcW w:w="1815" w:type="pct"/>
            <w:shd w:val="clear" w:color="auto" w:fill="auto"/>
          </w:tcPr>
          <w:p w14:paraId="1D8DAE93" w14:textId="580A89CC" w:rsidR="008C38B8" w:rsidRPr="00F867BF" w:rsidRDefault="008C38B8" w:rsidP="008C3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538" w:type="pct"/>
          </w:tcPr>
          <w:p w14:paraId="5F6F0E66" w14:textId="77777777" w:rsidR="008C38B8" w:rsidRPr="00F867BF" w:rsidRDefault="008C38B8" w:rsidP="008C3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2884675" w14:textId="38BB95A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2,458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103C376" w14:textId="254C957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1,326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86E27E3" w14:textId="6B0A14C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237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4FCF4C7" w14:textId="4E6DC9BD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867BF">
              <w:rPr>
                <w:rFonts w:hint="cs"/>
                <w:cs/>
              </w:rPr>
              <w:t>70</w:t>
            </w:r>
            <w:r w:rsidRPr="00F867BF">
              <w:t>5</w:t>
            </w:r>
          </w:p>
        </w:tc>
      </w:tr>
      <w:tr w:rsidR="008C38B8" w:rsidRPr="00F867BF" w14:paraId="0BFC342E" w14:textId="77777777">
        <w:trPr>
          <w:trHeight w:val="408"/>
        </w:trPr>
        <w:tc>
          <w:tcPr>
            <w:tcW w:w="1815" w:type="pct"/>
            <w:shd w:val="clear" w:color="auto" w:fill="auto"/>
          </w:tcPr>
          <w:p w14:paraId="72386183" w14:textId="1FAC35AC" w:rsidR="008C38B8" w:rsidRPr="00F867BF" w:rsidRDefault="008C38B8" w:rsidP="008C3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538" w:type="pct"/>
          </w:tcPr>
          <w:p w14:paraId="7801D08D" w14:textId="77777777" w:rsidR="008C38B8" w:rsidRPr="00F867BF" w:rsidRDefault="008C38B8" w:rsidP="008C3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78AABC10" w14:textId="2DDE910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2,360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8FDA1FB" w14:textId="26CDCD0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1,191</w:t>
            </w:r>
          </w:p>
        </w:tc>
        <w:tc>
          <w:tcPr>
            <w:tcW w:w="662" w:type="pct"/>
            <w:shd w:val="clear" w:color="auto" w:fill="auto"/>
          </w:tcPr>
          <w:p w14:paraId="453BF0E0" w14:textId="4B34F15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661" w:type="pct"/>
            <w:shd w:val="clear" w:color="auto" w:fill="auto"/>
          </w:tcPr>
          <w:p w14:paraId="2794A149" w14:textId="12D9793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867BF">
              <w:rPr>
                <w:rFonts w:hint="cs"/>
                <w:cs/>
              </w:rPr>
              <w:t>-</w:t>
            </w:r>
          </w:p>
        </w:tc>
      </w:tr>
      <w:tr w:rsidR="008C38B8" w:rsidRPr="00F867BF" w14:paraId="7283DA0A" w14:textId="77777777">
        <w:trPr>
          <w:trHeight w:val="408"/>
        </w:trPr>
        <w:tc>
          <w:tcPr>
            <w:tcW w:w="1815" w:type="pct"/>
            <w:shd w:val="clear" w:color="auto" w:fill="auto"/>
          </w:tcPr>
          <w:p w14:paraId="5DA80053" w14:textId="2066F4E1" w:rsidR="008C38B8" w:rsidRPr="00F867BF" w:rsidRDefault="008C38B8" w:rsidP="008C3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ลูกหนี้จากการร่วมทุน</w:t>
            </w:r>
          </w:p>
        </w:tc>
        <w:tc>
          <w:tcPr>
            <w:tcW w:w="538" w:type="pct"/>
          </w:tcPr>
          <w:p w14:paraId="11214FB0" w14:textId="77777777" w:rsidR="008C38B8" w:rsidRPr="00F867BF" w:rsidRDefault="008C38B8" w:rsidP="008C3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5FADD1E" w14:textId="323589E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1,933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4019AFE" w14:textId="40A4735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1,037</w:t>
            </w:r>
          </w:p>
        </w:tc>
        <w:tc>
          <w:tcPr>
            <w:tcW w:w="662" w:type="pct"/>
            <w:shd w:val="clear" w:color="auto" w:fill="auto"/>
          </w:tcPr>
          <w:p w14:paraId="0CA3ECFA" w14:textId="379D636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  <w:tc>
          <w:tcPr>
            <w:tcW w:w="661" w:type="pct"/>
            <w:shd w:val="clear" w:color="auto" w:fill="auto"/>
          </w:tcPr>
          <w:p w14:paraId="07C6D91D" w14:textId="06DC400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cs/>
              </w:rPr>
            </w:pPr>
            <w:r w:rsidRPr="00F867BF">
              <w:rPr>
                <w:rFonts w:hint="cs"/>
                <w:cs/>
              </w:rPr>
              <w:t>-</w:t>
            </w:r>
          </w:p>
        </w:tc>
      </w:tr>
      <w:tr w:rsidR="008C38B8" w:rsidRPr="00F867BF" w14:paraId="51B17998" w14:textId="77777777">
        <w:trPr>
          <w:trHeight w:val="408"/>
        </w:trPr>
        <w:tc>
          <w:tcPr>
            <w:tcW w:w="1815" w:type="pct"/>
            <w:shd w:val="clear" w:color="auto" w:fill="auto"/>
          </w:tcPr>
          <w:p w14:paraId="3E440283" w14:textId="76FAA542" w:rsidR="008C38B8" w:rsidRPr="00F867BF" w:rsidRDefault="008C38B8" w:rsidP="008C3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ลูกหนี้ตามสัญญาแบ่งปันผลผลิต</w:t>
            </w:r>
          </w:p>
        </w:tc>
        <w:tc>
          <w:tcPr>
            <w:tcW w:w="538" w:type="pct"/>
          </w:tcPr>
          <w:p w14:paraId="5221373A" w14:textId="77777777" w:rsidR="008C38B8" w:rsidRPr="00F867BF" w:rsidRDefault="008C38B8" w:rsidP="008C3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F508B87" w14:textId="23733B0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1,051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005A39E" w14:textId="0EC7558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478</w:t>
            </w:r>
          </w:p>
        </w:tc>
        <w:tc>
          <w:tcPr>
            <w:tcW w:w="662" w:type="pct"/>
            <w:shd w:val="clear" w:color="auto" w:fill="auto"/>
          </w:tcPr>
          <w:p w14:paraId="6362BB9D" w14:textId="6896A499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661" w:type="pct"/>
            <w:shd w:val="clear" w:color="auto" w:fill="auto"/>
          </w:tcPr>
          <w:p w14:paraId="5DC4605B" w14:textId="7DC0CDB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cs/>
              </w:rPr>
            </w:pPr>
            <w:r w:rsidRPr="00F867BF">
              <w:rPr>
                <w:rFonts w:hint="cs"/>
                <w:cs/>
              </w:rPr>
              <w:t>-</w:t>
            </w:r>
          </w:p>
        </w:tc>
      </w:tr>
      <w:tr w:rsidR="008C38B8" w:rsidRPr="00F867BF" w14:paraId="505B0E6B" w14:textId="77777777">
        <w:trPr>
          <w:trHeight w:val="408"/>
        </w:trPr>
        <w:tc>
          <w:tcPr>
            <w:tcW w:w="1815" w:type="pct"/>
            <w:shd w:val="clear" w:color="auto" w:fill="auto"/>
          </w:tcPr>
          <w:p w14:paraId="0DEA0DB8" w14:textId="77777777" w:rsidR="008C38B8" w:rsidRPr="00F867BF" w:rsidRDefault="008C38B8" w:rsidP="008C3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38" w:type="pct"/>
          </w:tcPr>
          <w:p w14:paraId="671D0AEE" w14:textId="77777777" w:rsidR="008C38B8" w:rsidRPr="00F867BF" w:rsidRDefault="008C38B8" w:rsidP="008C3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0394A6A" w14:textId="574E8C5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763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0E8AB50" w14:textId="4CB1C262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923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900D7A1" w14:textId="3C5116F2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158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05D24D6" w14:textId="6B31760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867BF">
              <w:t>293</w:t>
            </w:r>
          </w:p>
        </w:tc>
      </w:tr>
      <w:tr w:rsidR="008C38B8" w:rsidRPr="00F867BF" w14:paraId="1C7C43E7" w14:textId="77777777">
        <w:trPr>
          <w:trHeight w:val="408"/>
        </w:trPr>
        <w:tc>
          <w:tcPr>
            <w:tcW w:w="1815" w:type="pct"/>
            <w:shd w:val="clear" w:color="auto" w:fill="auto"/>
          </w:tcPr>
          <w:p w14:paraId="09D3A3D8" w14:textId="6A50779A" w:rsidR="008C38B8" w:rsidRPr="00F867BF" w:rsidRDefault="008C38B8" w:rsidP="008C3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</w:rPr>
              <w:t>สินทรัพย์ที่ได้มาจากการค้ำประกัน</w:t>
            </w:r>
          </w:p>
        </w:tc>
        <w:tc>
          <w:tcPr>
            <w:tcW w:w="538" w:type="pct"/>
          </w:tcPr>
          <w:p w14:paraId="17414460" w14:textId="77777777" w:rsidR="008C38B8" w:rsidRPr="00F867BF" w:rsidRDefault="008C38B8" w:rsidP="008C3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3DE8E57A" w14:textId="31F8B222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603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AB8418E" w14:textId="3E3BCC1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867BF">
              <w:t>281</w:t>
            </w:r>
          </w:p>
        </w:tc>
        <w:tc>
          <w:tcPr>
            <w:tcW w:w="662" w:type="pct"/>
            <w:shd w:val="clear" w:color="auto" w:fill="auto"/>
          </w:tcPr>
          <w:p w14:paraId="79B79BF4" w14:textId="279CBD1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661" w:type="pct"/>
            <w:shd w:val="clear" w:color="auto" w:fill="auto"/>
          </w:tcPr>
          <w:p w14:paraId="13E6E8C3" w14:textId="1724CDB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867BF">
              <w:rPr>
                <w:rFonts w:hint="cs"/>
                <w:cs/>
              </w:rPr>
              <w:t>-</w:t>
            </w:r>
          </w:p>
        </w:tc>
      </w:tr>
      <w:tr w:rsidR="008C38B8" w:rsidRPr="00F867BF" w14:paraId="1B8CAAD0" w14:textId="77777777">
        <w:trPr>
          <w:trHeight w:val="408"/>
        </w:trPr>
        <w:tc>
          <w:tcPr>
            <w:tcW w:w="1815" w:type="pct"/>
            <w:shd w:val="clear" w:color="auto" w:fill="auto"/>
          </w:tcPr>
          <w:p w14:paraId="6EEFB950" w14:textId="6C4D9CA1" w:rsidR="008C38B8" w:rsidRPr="00F867BF" w:rsidRDefault="008C38B8" w:rsidP="008C3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538" w:type="pct"/>
          </w:tcPr>
          <w:p w14:paraId="7DA51B1C" w14:textId="77777777" w:rsidR="008C38B8" w:rsidRPr="00F867BF" w:rsidRDefault="008C38B8" w:rsidP="008C3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20DF47D" w14:textId="6386E6E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373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C6927DE" w14:textId="4042C94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222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92B3BED" w14:textId="263BF31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867BF">
              <w:t>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AA6C97D" w14:textId="129565AC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867BF">
              <w:rPr>
                <w:rFonts w:hint="cs"/>
                <w:cs/>
              </w:rPr>
              <w:t>107</w:t>
            </w:r>
          </w:p>
        </w:tc>
      </w:tr>
      <w:tr w:rsidR="008C38B8" w:rsidRPr="00F867BF" w14:paraId="0C997615" w14:textId="77777777">
        <w:trPr>
          <w:trHeight w:val="408"/>
        </w:trPr>
        <w:tc>
          <w:tcPr>
            <w:tcW w:w="1815" w:type="pct"/>
            <w:shd w:val="clear" w:color="auto" w:fill="auto"/>
          </w:tcPr>
          <w:p w14:paraId="1365941F" w14:textId="78CE4352" w:rsidR="008C38B8" w:rsidRPr="00F867BF" w:rsidRDefault="008C38B8" w:rsidP="008C3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เงินสนับสนุนสถานีบริการน้ำมัน</w:t>
            </w:r>
          </w:p>
        </w:tc>
        <w:tc>
          <w:tcPr>
            <w:tcW w:w="538" w:type="pct"/>
          </w:tcPr>
          <w:p w14:paraId="3AF01F10" w14:textId="77777777" w:rsidR="008C38B8" w:rsidRPr="00F867BF" w:rsidRDefault="008C38B8" w:rsidP="008C3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28E46C53" w14:textId="6AA6008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342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E1C78E1" w14:textId="56CCAA12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329</w:t>
            </w:r>
          </w:p>
        </w:tc>
        <w:tc>
          <w:tcPr>
            <w:tcW w:w="662" w:type="pct"/>
            <w:shd w:val="clear" w:color="auto" w:fill="auto"/>
          </w:tcPr>
          <w:p w14:paraId="05562995" w14:textId="587705F9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  <w:tc>
          <w:tcPr>
            <w:tcW w:w="661" w:type="pct"/>
            <w:shd w:val="clear" w:color="auto" w:fill="auto"/>
          </w:tcPr>
          <w:p w14:paraId="5585E470" w14:textId="7F8E8EC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cs/>
              </w:rPr>
            </w:pPr>
            <w:r w:rsidRPr="00F867BF">
              <w:rPr>
                <w:rFonts w:hint="cs"/>
                <w:cs/>
              </w:rPr>
              <w:t>-</w:t>
            </w:r>
          </w:p>
        </w:tc>
      </w:tr>
      <w:tr w:rsidR="008C38B8" w:rsidRPr="00F867BF" w14:paraId="1F26348F" w14:textId="77777777" w:rsidTr="00497412">
        <w:trPr>
          <w:trHeight w:val="408"/>
        </w:trPr>
        <w:tc>
          <w:tcPr>
            <w:tcW w:w="1815" w:type="pct"/>
          </w:tcPr>
          <w:p w14:paraId="676F89C7" w14:textId="77777777" w:rsidR="008C38B8" w:rsidRPr="00F867BF" w:rsidRDefault="008C38B8" w:rsidP="008C3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38" w:type="pct"/>
            <w:shd w:val="clear" w:color="auto" w:fill="auto"/>
          </w:tcPr>
          <w:p w14:paraId="3D0579AD" w14:textId="77777777" w:rsidR="008C38B8" w:rsidRPr="00F867BF" w:rsidRDefault="008C38B8" w:rsidP="008C3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2" w:type="pct"/>
            <w:vAlign w:val="bottom"/>
          </w:tcPr>
          <w:p w14:paraId="1619A848" w14:textId="5B8185D1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867BF">
              <w:t>1,249</w:t>
            </w:r>
          </w:p>
        </w:tc>
        <w:tc>
          <w:tcPr>
            <w:tcW w:w="662" w:type="pct"/>
            <w:vAlign w:val="bottom"/>
          </w:tcPr>
          <w:p w14:paraId="7159A21A" w14:textId="3ECA36B9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867BF">
              <w:t>1,869</w:t>
            </w:r>
          </w:p>
        </w:tc>
        <w:tc>
          <w:tcPr>
            <w:tcW w:w="662" w:type="pct"/>
            <w:vAlign w:val="bottom"/>
          </w:tcPr>
          <w:p w14:paraId="16ACB862" w14:textId="60F8373E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351</w:t>
            </w:r>
          </w:p>
        </w:tc>
        <w:tc>
          <w:tcPr>
            <w:tcW w:w="661" w:type="pct"/>
            <w:vAlign w:val="bottom"/>
          </w:tcPr>
          <w:p w14:paraId="7B2A41AB" w14:textId="2B2C5FBB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cs/>
              </w:rPr>
            </w:pPr>
            <w:r w:rsidRPr="00F867BF">
              <w:rPr>
                <w:rFonts w:hint="cs"/>
                <w:cs/>
              </w:rPr>
              <w:t>97</w:t>
            </w:r>
            <w:r w:rsidRPr="00F867BF">
              <w:t>4</w:t>
            </w:r>
          </w:p>
        </w:tc>
      </w:tr>
      <w:tr w:rsidR="008C38B8" w:rsidRPr="00F867BF" w14:paraId="54CB9AB9" w14:textId="77777777" w:rsidTr="00497412">
        <w:trPr>
          <w:trHeight w:val="423"/>
        </w:trPr>
        <w:tc>
          <w:tcPr>
            <w:tcW w:w="1815" w:type="pct"/>
          </w:tcPr>
          <w:p w14:paraId="17BB1A1C" w14:textId="5E98755C" w:rsidR="008C38B8" w:rsidRPr="00F867BF" w:rsidRDefault="008C38B8" w:rsidP="008C3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shd w:val="clear" w:color="auto" w:fill="auto"/>
          </w:tcPr>
          <w:p w14:paraId="7FE55492" w14:textId="77777777" w:rsidR="008C38B8" w:rsidRPr="00F867BF" w:rsidRDefault="008C38B8" w:rsidP="008C3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2" w:type="pct"/>
            <w:vAlign w:val="bottom"/>
          </w:tcPr>
          <w:p w14:paraId="1BEA7248" w14:textId="101A7A01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14,074</w:t>
            </w:r>
          </w:p>
        </w:tc>
        <w:tc>
          <w:tcPr>
            <w:tcW w:w="662" w:type="pct"/>
            <w:vAlign w:val="bottom"/>
          </w:tcPr>
          <w:p w14:paraId="0C2EF6C5" w14:textId="11258389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9,</w:t>
            </w:r>
            <w:r w:rsidRPr="00F867BF">
              <w:rPr>
                <w:rFonts w:hint="cs"/>
                <w:b/>
                <w:bCs/>
                <w:cs/>
              </w:rPr>
              <w:t>98</w:t>
            </w:r>
            <w:r w:rsidRPr="00F867BF">
              <w:rPr>
                <w:b/>
                <w:bCs/>
              </w:rPr>
              <w:t>2</w:t>
            </w:r>
          </w:p>
        </w:tc>
        <w:tc>
          <w:tcPr>
            <w:tcW w:w="662" w:type="pct"/>
            <w:vAlign w:val="bottom"/>
          </w:tcPr>
          <w:p w14:paraId="00BDA967" w14:textId="4A604932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2,689</w:t>
            </w:r>
          </w:p>
        </w:tc>
        <w:tc>
          <w:tcPr>
            <w:tcW w:w="661" w:type="pct"/>
            <w:vAlign w:val="bottom"/>
          </w:tcPr>
          <w:p w14:paraId="071892FD" w14:textId="6A1EB41A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2,500</w:t>
            </w:r>
          </w:p>
        </w:tc>
      </w:tr>
    </w:tbl>
    <w:p w14:paraId="70199D8A" w14:textId="77777777" w:rsidR="002A2075" w:rsidRPr="00F867BF" w:rsidRDefault="002A20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</w:p>
    <w:p w14:paraId="0E2EC296" w14:textId="62083657" w:rsidR="00504164" w:rsidRPr="00F867BF" w:rsidRDefault="00504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 w:rsidRPr="00F867BF">
        <w:rPr>
          <w:b/>
          <w:bCs/>
          <w:lang w:val="en-GB"/>
        </w:rPr>
        <w:br w:type="page"/>
      </w:r>
    </w:p>
    <w:p w14:paraId="4B696545" w14:textId="0408D9AB" w:rsidR="00870CCC" w:rsidRPr="00F867BF" w:rsidRDefault="004762B0" w:rsidP="002B684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867BF">
        <w:rPr>
          <w:rFonts w:ascii="Angsana New" w:hAnsi="Angsana New" w:hint="cs"/>
          <w:b/>
          <w:bCs/>
          <w:sz w:val="30"/>
          <w:szCs w:val="30"/>
          <w:lang w:bidi="th-TH"/>
        </w:rPr>
        <w:lastRenderedPageBreak/>
        <w:tab/>
      </w:r>
      <w:r w:rsidR="0046616F" w:rsidRPr="00F867BF">
        <w:rPr>
          <w:rFonts w:ascii="Angsana New" w:hAnsi="Angsana New" w:hint="cs"/>
          <w:b/>
          <w:bCs/>
          <w:sz w:val="30"/>
          <w:szCs w:val="30"/>
          <w:cs/>
          <w:lang w:bidi="th-TH"/>
        </w:rPr>
        <w:t>สินค้าคงเหลือ</w:t>
      </w:r>
    </w:p>
    <w:p w14:paraId="5AC4FB38" w14:textId="77777777" w:rsidR="002A6321" w:rsidRPr="00F867BF" w:rsidRDefault="002A6321" w:rsidP="00504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5"/>
        <w:jc w:val="thaiDistribute"/>
        <w:rPr>
          <w:b/>
          <w:bCs/>
          <w:lang w:val="en-GB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70"/>
        <w:gridCol w:w="1202"/>
        <w:gridCol w:w="1203"/>
        <w:gridCol w:w="1202"/>
        <w:gridCol w:w="1203"/>
      </w:tblGrid>
      <w:tr w:rsidR="00036AC0" w:rsidRPr="00F867BF" w14:paraId="1797A6B0" w14:textId="77777777" w:rsidTr="00D21E66">
        <w:trPr>
          <w:tblHeader/>
        </w:trPr>
        <w:tc>
          <w:tcPr>
            <w:tcW w:w="4370" w:type="dxa"/>
            <w:shd w:val="clear" w:color="auto" w:fill="auto"/>
          </w:tcPr>
          <w:p w14:paraId="4207EA3B" w14:textId="77777777" w:rsidR="00036AC0" w:rsidRPr="00F867BF" w:rsidRDefault="00036AC0" w:rsidP="00A5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05" w:type="dxa"/>
            <w:gridSpan w:val="2"/>
            <w:shd w:val="clear" w:color="auto" w:fill="auto"/>
          </w:tcPr>
          <w:p w14:paraId="44B1BFB6" w14:textId="77777777" w:rsidR="00036AC0" w:rsidRPr="00F867BF" w:rsidRDefault="00036AC0" w:rsidP="00A5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05" w:type="dxa"/>
            <w:gridSpan w:val="2"/>
            <w:shd w:val="clear" w:color="auto" w:fill="auto"/>
          </w:tcPr>
          <w:p w14:paraId="721480A1" w14:textId="77777777" w:rsidR="00036AC0" w:rsidRPr="00F867BF" w:rsidRDefault="00036AC0" w:rsidP="00A5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6E07B4" w:rsidRPr="00F867BF" w14:paraId="7308D8CB" w14:textId="77777777" w:rsidTr="00D21E66">
        <w:trPr>
          <w:tblHeader/>
        </w:trPr>
        <w:tc>
          <w:tcPr>
            <w:tcW w:w="4370" w:type="dxa"/>
          </w:tcPr>
          <w:p w14:paraId="2FE26DB4" w14:textId="77777777" w:rsidR="006E07B4" w:rsidRPr="00F867BF" w:rsidRDefault="006E07B4" w:rsidP="006E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02" w:type="dxa"/>
          </w:tcPr>
          <w:p w14:paraId="1C975BF9" w14:textId="086EBC7F" w:rsidR="006E07B4" w:rsidRPr="00F867BF" w:rsidRDefault="006E07B4" w:rsidP="006E0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03" w:type="dxa"/>
          </w:tcPr>
          <w:p w14:paraId="75B0212B" w14:textId="4FCBDC77" w:rsidR="006E07B4" w:rsidRPr="00F867BF" w:rsidRDefault="006E07B4" w:rsidP="006E0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02" w:type="dxa"/>
          </w:tcPr>
          <w:p w14:paraId="00F553EE" w14:textId="4F829505" w:rsidR="006E07B4" w:rsidRPr="00F867BF" w:rsidRDefault="006E07B4" w:rsidP="006E0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03" w:type="dxa"/>
          </w:tcPr>
          <w:p w14:paraId="5EA174C0" w14:textId="7728F01C" w:rsidR="006E07B4" w:rsidRPr="00F867BF" w:rsidRDefault="006E07B4" w:rsidP="006E0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036AC0" w:rsidRPr="00F867BF" w14:paraId="4513B7F2" w14:textId="77777777" w:rsidTr="00D21E66">
        <w:trPr>
          <w:tblHeader/>
        </w:trPr>
        <w:tc>
          <w:tcPr>
            <w:tcW w:w="4370" w:type="dxa"/>
          </w:tcPr>
          <w:p w14:paraId="3571D065" w14:textId="77777777" w:rsidR="00036AC0" w:rsidRPr="00F867BF" w:rsidRDefault="00036AC0" w:rsidP="00A5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810" w:type="dxa"/>
            <w:gridSpan w:val="4"/>
          </w:tcPr>
          <w:p w14:paraId="6A5474DA" w14:textId="77777777" w:rsidR="00036AC0" w:rsidRPr="00F867BF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38B8" w:rsidRPr="00F867BF" w14:paraId="0EE438DD" w14:textId="77777777" w:rsidTr="00D21E66">
        <w:tc>
          <w:tcPr>
            <w:tcW w:w="4370" w:type="dxa"/>
          </w:tcPr>
          <w:p w14:paraId="20849635" w14:textId="77777777" w:rsidR="008C38B8" w:rsidRPr="00F867BF" w:rsidRDefault="008C38B8" w:rsidP="008C3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น้ำมันดิบและวัตถุดิบอื่น</w:t>
            </w:r>
          </w:p>
        </w:tc>
        <w:tc>
          <w:tcPr>
            <w:tcW w:w="1202" w:type="dxa"/>
          </w:tcPr>
          <w:p w14:paraId="19833A2F" w14:textId="4165D342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</w:pPr>
            <w:r w:rsidRPr="00F867BF">
              <w:t>20,103</w:t>
            </w:r>
          </w:p>
        </w:tc>
        <w:tc>
          <w:tcPr>
            <w:tcW w:w="1203" w:type="dxa"/>
          </w:tcPr>
          <w:p w14:paraId="5A5BE920" w14:textId="45A3B2A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</w:pPr>
            <w:r w:rsidRPr="00F867BF">
              <w:t>25,353</w:t>
            </w:r>
          </w:p>
        </w:tc>
        <w:tc>
          <w:tcPr>
            <w:tcW w:w="1202" w:type="dxa"/>
          </w:tcPr>
          <w:p w14:paraId="130B587B" w14:textId="1A87636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7BF">
              <w:t>9,081</w:t>
            </w:r>
          </w:p>
        </w:tc>
        <w:tc>
          <w:tcPr>
            <w:tcW w:w="1203" w:type="dxa"/>
          </w:tcPr>
          <w:p w14:paraId="354E10B8" w14:textId="366CB4F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867BF">
              <w:t>13,654</w:t>
            </w:r>
          </w:p>
        </w:tc>
      </w:tr>
      <w:tr w:rsidR="008C38B8" w:rsidRPr="00F867BF" w14:paraId="0733EB19" w14:textId="77777777" w:rsidTr="00D21E66">
        <w:tc>
          <w:tcPr>
            <w:tcW w:w="4370" w:type="dxa"/>
          </w:tcPr>
          <w:p w14:paraId="64663DD7" w14:textId="77777777" w:rsidR="008C38B8" w:rsidRPr="00F867BF" w:rsidRDefault="008C38B8" w:rsidP="008C3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น้ำมันสำเร็จรูป</w:t>
            </w:r>
          </w:p>
        </w:tc>
        <w:tc>
          <w:tcPr>
            <w:tcW w:w="1202" w:type="dxa"/>
          </w:tcPr>
          <w:p w14:paraId="415F4CDA" w14:textId="307DAC68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</w:pPr>
            <w:r w:rsidRPr="00F867BF">
              <w:t>18,69</w:t>
            </w:r>
            <w:r w:rsidR="00321BB3" w:rsidRPr="00F867BF">
              <w:rPr>
                <w:rFonts w:hint="cs"/>
                <w:cs/>
              </w:rPr>
              <w:t>8</w:t>
            </w:r>
          </w:p>
        </w:tc>
        <w:tc>
          <w:tcPr>
            <w:tcW w:w="1203" w:type="dxa"/>
          </w:tcPr>
          <w:p w14:paraId="001428AE" w14:textId="0B5500CC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19,187</w:t>
            </w:r>
          </w:p>
        </w:tc>
        <w:tc>
          <w:tcPr>
            <w:tcW w:w="1202" w:type="dxa"/>
          </w:tcPr>
          <w:p w14:paraId="20695AC1" w14:textId="0F1DE2E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7BF">
              <w:t>9,316</w:t>
            </w:r>
          </w:p>
        </w:tc>
        <w:tc>
          <w:tcPr>
            <w:tcW w:w="1203" w:type="dxa"/>
          </w:tcPr>
          <w:p w14:paraId="04CB52CB" w14:textId="1FED60B2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867BF">
              <w:t>9,131</w:t>
            </w:r>
          </w:p>
        </w:tc>
      </w:tr>
      <w:tr w:rsidR="008C38B8" w:rsidRPr="00F867BF" w14:paraId="2F9F8315" w14:textId="77777777" w:rsidTr="00D21E66">
        <w:tc>
          <w:tcPr>
            <w:tcW w:w="4370" w:type="dxa"/>
          </w:tcPr>
          <w:p w14:paraId="6DCEDE25" w14:textId="77777777" w:rsidR="008C38B8" w:rsidRPr="00F867BF" w:rsidRDefault="008C38B8" w:rsidP="008C3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1202" w:type="dxa"/>
          </w:tcPr>
          <w:p w14:paraId="342D16E5" w14:textId="41DD96E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</w:pPr>
            <w:r w:rsidRPr="00F867BF">
              <w:t>2,469</w:t>
            </w:r>
          </w:p>
        </w:tc>
        <w:tc>
          <w:tcPr>
            <w:tcW w:w="1203" w:type="dxa"/>
          </w:tcPr>
          <w:p w14:paraId="40D426EF" w14:textId="1DDC2BF9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3,657</w:t>
            </w:r>
          </w:p>
        </w:tc>
        <w:tc>
          <w:tcPr>
            <w:tcW w:w="1202" w:type="dxa"/>
          </w:tcPr>
          <w:p w14:paraId="25E66D33" w14:textId="7EF6D3A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7BF">
              <w:t>1,031</w:t>
            </w:r>
          </w:p>
        </w:tc>
        <w:tc>
          <w:tcPr>
            <w:tcW w:w="1203" w:type="dxa"/>
          </w:tcPr>
          <w:p w14:paraId="13F81738" w14:textId="4B76226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867BF">
              <w:t>1,087</w:t>
            </w:r>
          </w:p>
        </w:tc>
      </w:tr>
      <w:tr w:rsidR="008C38B8" w:rsidRPr="00F867BF" w14:paraId="3360C046" w14:textId="77777777" w:rsidTr="00D21E66">
        <w:tc>
          <w:tcPr>
            <w:tcW w:w="4370" w:type="dxa"/>
          </w:tcPr>
          <w:p w14:paraId="157477E6" w14:textId="4EC49179" w:rsidR="008C38B8" w:rsidRPr="00F867BF" w:rsidRDefault="008C38B8" w:rsidP="008C3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สินค้าอุปโภค </w:t>
            </w: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 xml:space="preserve"> บริโภค</w:t>
            </w:r>
          </w:p>
        </w:tc>
        <w:tc>
          <w:tcPr>
            <w:tcW w:w="1202" w:type="dxa"/>
          </w:tcPr>
          <w:p w14:paraId="30288008" w14:textId="11F05098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</w:pPr>
            <w:r w:rsidRPr="00F867BF">
              <w:t>177</w:t>
            </w:r>
          </w:p>
        </w:tc>
        <w:tc>
          <w:tcPr>
            <w:tcW w:w="1203" w:type="dxa"/>
          </w:tcPr>
          <w:p w14:paraId="1CC485B4" w14:textId="6F7A971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125</w:t>
            </w:r>
          </w:p>
        </w:tc>
        <w:tc>
          <w:tcPr>
            <w:tcW w:w="1202" w:type="dxa"/>
          </w:tcPr>
          <w:p w14:paraId="3A4A1937" w14:textId="01270346" w:rsidR="008C38B8" w:rsidRPr="00F867BF" w:rsidRDefault="00107DE3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203" w:type="dxa"/>
          </w:tcPr>
          <w:p w14:paraId="47B6301E" w14:textId="7FE8F1C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867BF">
              <w:t>-</w:t>
            </w:r>
          </w:p>
        </w:tc>
      </w:tr>
      <w:tr w:rsidR="000B2775" w:rsidRPr="00F867BF" w14:paraId="59C711C3" w14:textId="77777777" w:rsidTr="00D21E66">
        <w:tc>
          <w:tcPr>
            <w:tcW w:w="4370" w:type="dxa"/>
          </w:tcPr>
          <w:p w14:paraId="2F575F97" w14:textId="49E9F1C2" w:rsidR="000B2775" w:rsidRPr="00F867BF" w:rsidRDefault="000B2775" w:rsidP="000B2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202" w:type="dxa"/>
          </w:tcPr>
          <w:p w14:paraId="45FAE33F" w14:textId="2EEC7D37" w:rsidR="000B2775" w:rsidRPr="00F867BF" w:rsidRDefault="000B2775" w:rsidP="000B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</w:pPr>
            <w:r w:rsidRPr="00F867BF">
              <w:t>136</w:t>
            </w:r>
          </w:p>
        </w:tc>
        <w:tc>
          <w:tcPr>
            <w:tcW w:w="1203" w:type="dxa"/>
          </w:tcPr>
          <w:p w14:paraId="44ECB4FD" w14:textId="418C635F" w:rsidR="000B2775" w:rsidRPr="00F867BF" w:rsidRDefault="000B2775" w:rsidP="000B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100</w:t>
            </w:r>
          </w:p>
        </w:tc>
        <w:tc>
          <w:tcPr>
            <w:tcW w:w="1202" w:type="dxa"/>
          </w:tcPr>
          <w:p w14:paraId="47E8243A" w14:textId="41CD1CC9" w:rsidR="000B2775" w:rsidRPr="00F867BF" w:rsidRDefault="000B2775" w:rsidP="000B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203" w:type="dxa"/>
          </w:tcPr>
          <w:p w14:paraId="2FC2A880" w14:textId="74D62CB9" w:rsidR="000B2775" w:rsidRPr="00F867BF" w:rsidRDefault="000B2775" w:rsidP="000B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867BF">
              <w:t>-</w:t>
            </w:r>
          </w:p>
        </w:tc>
      </w:tr>
      <w:tr w:rsidR="000B2775" w:rsidRPr="00F867BF" w14:paraId="1B9F4509" w14:textId="77777777" w:rsidTr="00D21E66">
        <w:tc>
          <w:tcPr>
            <w:tcW w:w="4370" w:type="dxa"/>
          </w:tcPr>
          <w:p w14:paraId="6B060044" w14:textId="367CB145" w:rsidR="000B2775" w:rsidRPr="00F867BF" w:rsidRDefault="000B2775" w:rsidP="000B2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202" w:type="dxa"/>
          </w:tcPr>
          <w:p w14:paraId="6045219E" w14:textId="5AD3598D" w:rsidR="000B2775" w:rsidRPr="00F867BF" w:rsidRDefault="000B2775" w:rsidP="000B27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</w:pPr>
            <w:r w:rsidRPr="00F867BF">
              <w:t>250</w:t>
            </w:r>
          </w:p>
        </w:tc>
        <w:tc>
          <w:tcPr>
            <w:tcW w:w="1203" w:type="dxa"/>
          </w:tcPr>
          <w:p w14:paraId="5727A069" w14:textId="32961002" w:rsidR="000B2775" w:rsidRPr="00F867BF" w:rsidRDefault="000B2775" w:rsidP="000B27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202" w:type="dxa"/>
          </w:tcPr>
          <w:p w14:paraId="2641B935" w14:textId="501F592A" w:rsidR="000B2775" w:rsidRPr="00F867BF" w:rsidRDefault="000B2775" w:rsidP="000B27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203" w:type="dxa"/>
          </w:tcPr>
          <w:p w14:paraId="426AF0A8" w14:textId="338AAE61" w:rsidR="000B2775" w:rsidRPr="00F867BF" w:rsidRDefault="000B2775" w:rsidP="000B27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867BF">
              <w:t>-</w:t>
            </w:r>
          </w:p>
        </w:tc>
      </w:tr>
      <w:tr w:rsidR="000B2775" w:rsidRPr="00F867BF" w14:paraId="2A7F0DCE" w14:textId="77777777" w:rsidTr="00D21E66">
        <w:tc>
          <w:tcPr>
            <w:tcW w:w="4370" w:type="dxa"/>
          </w:tcPr>
          <w:p w14:paraId="7067A399" w14:textId="77777777" w:rsidR="000B2775" w:rsidRPr="00F867BF" w:rsidRDefault="000B2775" w:rsidP="000B2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52FC0C22" w14:textId="128E9947" w:rsidR="000B2775" w:rsidRPr="00F867BF" w:rsidRDefault="000B2775" w:rsidP="000B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41,833</w:t>
            </w:r>
          </w:p>
        </w:tc>
        <w:tc>
          <w:tcPr>
            <w:tcW w:w="1203" w:type="dxa"/>
          </w:tcPr>
          <w:p w14:paraId="2A6A4F64" w14:textId="453E1A1D" w:rsidR="000B2775" w:rsidRPr="00F867BF" w:rsidRDefault="000B2775" w:rsidP="000B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48,422</w:t>
            </w:r>
          </w:p>
        </w:tc>
        <w:tc>
          <w:tcPr>
            <w:tcW w:w="1202" w:type="dxa"/>
          </w:tcPr>
          <w:p w14:paraId="4B747D67" w14:textId="1A282F25" w:rsidR="000B2775" w:rsidRPr="00F867BF" w:rsidRDefault="000B2775" w:rsidP="000B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7BF">
              <w:t>19,428</w:t>
            </w:r>
          </w:p>
        </w:tc>
        <w:tc>
          <w:tcPr>
            <w:tcW w:w="1203" w:type="dxa"/>
          </w:tcPr>
          <w:p w14:paraId="4EFBBC99" w14:textId="6DF65701" w:rsidR="000B2775" w:rsidRPr="00F867BF" w:rsidRDefault="000B2775" w:rsidP="000B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867BF">
              <w:t>23,872</w:t>
            </w:r>
          </w:p>
        </w:tc>
      </w:tr>
      <w:tr w:rsidR="000B2775" w:rsidRPr="00F867BF" w14:paraId="2A0B6236" w14:textId="77777777" w:rsidTr="00D21E66">
        <w:tc>
          <w:tcPr>
            <w:tcW w:w="4370" w:type="dxa"/>
          </w:tcPr>
          <w:p w14:paraId="6741519B" w14:textId="77777777" w:rsidR="000B2775" w:rsidRPr="00F867BF" w:rsidRDefault="000B2775" w:rsidP="000B2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ค่าเผื่อสินค้าเสื่อมสภาพและล้าสมัย</w:t>
            </w:r>
          </w:p>
        </w:tc>
        <w:tc>
          <w:tcPr>
            <w:tcW w:w="1202" w:type="dxa"/>
          </w:tcPr>
          <w:p w14:paraId="4FE482DF" w14:textId="7BA39DED" w:rsidR="000B2775" w:rsidRPr="00F867BF" w:rsidRDefault="000B2775" w:rsidP="000B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(502)</w:t>
            </w:r>
          </w:p>
        </w:tc>
        <w:tc>
          <w:tcPr>
            <w:tcW w:w="1203" w:type="dxa"/>
          </w:tcPr>
          <w:p w14:paraId="0C7D7D81" w14:textId="2F708300" w:rsidR="000B2775" w:rsidRPr="00F867BF" w:rsidRDefault="000B2775" w:rsidP="000B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(515)</w:t>
            </w:r>
          </w:p>
        </w:tc>
        <w:tc>
          <w:tcPr>
            <w:tcW w:w="1202" w:type="dxa"/>
          </w:tcPr>
          <w:p w14:paraId="45448532" w14:textId="639A5F98" w:rsidR="000B2775" w:rsidRPr="00F867BF" w:rsidRDefault="000B2775" w:rsidP="000B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F867BF">
              <w:t>(500)</w:t>
            </w:r>
          </w:p>
        </w:tc>
        <w:tc>
          <w:tcPr>
            <w:tcW w:w="1203" w:type="dxa"/>
          </w:tcPr>
          <w:p w14:paraId="70B6A601" w14:textId="52F84EAD" w:rsidR="000B2775" w:rsidRPr="00F867BF" w:rsidRDefault="000B2775" w:rsidP="000B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cs/>
              </w:rPr>
            </w:pPr>
            <w:r w:rsidRPr="00F867BF">
              <w:t>(515)</w:t>
            </w:r>
          </w:p>
        </w:tc>
      </w:tr>
      <w:tr w:rsidR="000B2775" w:rsidRPr="00F867BF" w14:paraId="76ECDA60" w14:textId="77777777" w:rsidTr="00D21E66">
        <w:trPr>
          <w:trHeight w:val="58"/>
        </w:trPr>
        <w:tc>
          <w:tcPr>
            <w:tcW w:w="4370" w:type="dxa"/>
          </w:tcPr>
          <w:p w14:paraId="11C3702F" w14:textId="77777777" w:rsidR="000B2775" w:rsidRPr="00F867BF" w:rsidRDefault="000B2775" w:rsidP="000B2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ค่าเผื่อการลดมูลค่าสินค้าคงเหลือ</w:t>
            </w:r>
          </w:p>
        </w:tc>
        <w:tc>
          <w:tcPr>
            <w:tcW w:w="1202" w:type="dxa"/>
          </w:tcPr>
          <w:p w14:paraId="11B38841" w14:textId="60D08D42" w:rsidR="000B2775" w:rsidRPr="00F867BF" w:rsidRDefault="000B2775" w:rsidP="000B27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(121)</w:t>
            </w:r>
          </w:p>
        </w:tc>
        <w:tc>
          <w:tcPr>
            <w:tcW w:w="1203" w:type="dxa"/>
          </w:tcPr>
          <w:p w14:paraId="2F7EDC89" w14:textId="01406282" w:rsidR="000B2775" w:rsidRPr="00F867BF" w:rsidRDefault="000B2775" w:rsidP="000B27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(67)</w:t>
            </w:r>
          </w:p>
        </w:tc>
        <w:tc>
          <w:tcPr>
            <w:tcW w:w="1202" w:type="dxa"/>
            <w:vAlign w:val="bottom"/>
          </w:tcPr>
          <w:p w14:paraId="30DF5314" w14:textId="5D152443" w:rsidR="000B2775" w:rsidRPr="00F867BF" w:rsidRDefault="000B2775" w:rsidP="000B27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203" w:type="dxa"/>
            <w:vAlign w:val="bottom"/>
          </w:tcPr>
          <w:p w14:paraId="028301E8" w14:textId="68B85842" w:rsidR="000B2775" w:rsidRPr="00F867BF" w:rsidRDefault="000B2775" w:rsidP="000B27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867BF">
              <w:t>-</w:t>
            </w:r>
          </w:p>
        </w:tc>
      </w:tr>
      <w:tr w:rsidR="000B2775" w:rsidRPr="00F867BF" w14:paraId="5BDE5142" w14:textId="77777777" w:rsidTr="00D21E66">
        <w:trPr>
          <w:trHeight w:val="58"/>
        </w:trPr>
        <w:tc>
          <w:tcPr>
            <w:tcW w:w="4370" w:type="dxa"/>
          </w:tcPr>
          <w:p w14:paraId="77827E73" w14:textId="77777777" w:rsidR="000B2775" w:rsidRPr="00F867BF" w:rsidRDefault="000B2775" w:rsidP="000B2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2" w:type="dxa"/>
          </w:tcPr>
          <w:p w14:paraId="6439EFFF" w14:textId="0EB616FE" w:rsidR="000B2775" w:rsidRPr="00F867BF" w:rsidRDefault="000B2775" w:rsidP="000B27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41,210</w:t>
            </w:r>
          </w:p>
        </w:tc>
        <w:tc>
          <w:tcPr>
            <w:tcW w:w="1203" w:type="dxa"/>
          </w:tcPr>
          <w:p w14:paraId="1DB8EAF9" w14:textId="450722DB" w:rsidR="000B2775" w:rsidRPr="00F867BF" w:rsidRDefault="000B2775" w:rsidP="000B27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47,840</w:t>
            </w:r>
          </w:p>
        </w:tc>
        <w:tc>
          <w:tcPr>
            <w:tcW w:w="1202" w:type="dxa"/>
          </w:tcPr>
          <w:p w14:paraId="5A1B040F" w14:textId="1755C564" w:rsidR="000B2775" w:rsidRPr="00F867BF" w:rsidRDefault="000B2775" w:rsidP="000B27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18,928</w:t>
            </w:r>
          </w:p>
        </w:tc>
        <w:tc>
          <w:tcPr>
            <w:tcW w:w="1203" w:type="dxa"/>
          </w:tcPr>
          <w:p w14:paraId="597796BA" w14:textId="34276087" w:rsidR="000B2775" w:rsidRPr="00F867BF" w:rsidRDefault="000B2775" w:rsidP="000B27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23,357</w:t>
            </w:r>
          </w:p>
        </w:tc>
      </w:tr>
      <w:tr w:rsidR="000B2775" w:rsidRPr="00F867BF" w14:paraId="1E3C988D" w14:textId="77777777" w:rsidTr="00D21E66">
        <w:trPr>
          <w:trHeight w:val="58"/>
        </w:trPr>
        <w:tc>
          <w:tcPr>
            <w:tcW w:w="4370" w:type="dxa"/>
          </w:tcPr>
          <w:p w14:paraId="3632B416" w14:textId="77777777" w:rsidR="000B2775" w:rsidRPr="00F867BF" w:rsidRDefault="000B2775" w:rsidP="000B2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45" w:hanging="15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02" w:type="dxa"/>
          </w:tcPr>
          <w:p w14:paraId="52338423" w14:textId="77777777" w:rsidR="000B2775" w:rsidRPr="00F867BF" w:rsidRDefault="000B2775" w:rsidP="000B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03" w:type="dxa"/>
          </w:tcPr>
          <w:p w14:paraId="1D610BE2" w14:textId="77777777" w:rsidR="000B2775" w:rsidRPr="00F867BF" w:rsidRDefault="000B2775" w:rsidP="000B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02" w:type="dxa"/>
          </w:tcPr>
          <w:p w14:paraId="2F11966C" w14:textId="77777777" w:rsidR="000B2775" w:rsidRPr="00F867BF" w:rsidRDefault="000B2775" w:rsidP="000B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03" w:type="dxa"/>
          </w:tcPr>
          <w:p w14:paraId="50C48559" w14:textId="77777777" w:rsidR="000B2775" w:rsidRPr="00F867BF" w:rsidRDefault="000B2775" w:rsidP="000B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</w:tr>
      <w:tr w:rsidR="000B2775" w:rsidRPr="00F867BF" w14:paraId="0CA85745" w14:textId="77777777" w:rsidTr="00D21E66">
        <w:trPr>
          <w:trHeight w:val="58"/>
        </w:trPr>
        <w:tc>
          <w:tcPr>
            <w:tcW w:w="4370" w:type="dxa"/>
          </w:tcPr>
          <w:p w14:paraId="7AE03C32" w14:textId="04E328E3" w:rsidR="000B2775" w:rsidRPr="00F867BF" w:rsidRDefault="000B2775" w:rsidP="000B2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98" w:right="-45" w:hanging="28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  <w:r w:rsidRPr="00F867BF"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F867BF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ต้นทุนขาย</w:t>
            </w: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Pr="00F867BF">
              <w:rPr>
                <w:rFonts w:ascii="Angsana New" w:hAnsi="Angsana New"/>
                <w:i/>
                <w:iCs/>
                <w:sz w:val="30"/>
                <w:szCs w:val="30"/>
              </w:rPr>
              <w:t>25</w:t>
            </w: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02" w:type="dxa"/>
          </w:tcPr>
          <w:p w14:paraId="07724799" w14:textId="77777777" w:rsidR="000B2775" w:rsidRPr="00F867BF" w:rsidRDefault="000B2775" w:rsidP="000B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03" w:type="dxa"/>
          </w:tcPr>
          <w:p w14:paraId="46316EC1" w14:textId="77777777" w:rsidR="000B2775" w:rsidRPr="00F867BF" w:rsidRDefault="000B2775" w:rsidP="000B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02" w:type="dxa"/>
          </w:tcPr>
          <w:p w14:paraId="7172C876" w14:textId="77777777" w:rsidR="000B2775" w:rsidRPr="00F867BF" w:rsidRDefault="000B2775" w:rsidP="000B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203" w:type="dxa"/>
          </w:tcPr>
          <w:p w14:paraId="5B815BB7" w14:textId="77777777" w:rsidR="000B2775" w:rsidRPr="00F867BF" w:rsidRDefault="000B2775" w:rsidP="000B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</w:tr>
      <w:tr w:rsidR="000B2775" w:rsidRPr="00F867BF" w14:paraId="5CBDF991" w14:textId="77777777" w:rsidTr="00D21E66">
        <w:trPr>
          <w:trHeight w:val="58"/>
        </w:trPr>
        <w:tc>
          <w:tcPr>
            <w:tcW w:w="4370" w:type="dxa"/>
          </w:tcPr>
          <w:p w14:paraId="3128B91A" w14:textId="77777777" w:rsidR="000B2775" w:rsidRPr="00F867BF" w:rsidRDefault="000B2775" w:rsidP="000B2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 xml:space="preserve">- ต้นทุนขาย </w:t>
            </w:r>
          </w:p>
        </w:tc>
        <w:tc>
          <w:tcPr>
            <w:tcW w:w="1202" w:type="dxa"/>
          </w:tcPr>
          <w:p w14:paraId="0251D56B" w14:textId="04BBAADB" w:rsidR="000B2775" w:rsidRPr="00F867BF" w:rsidRDefault="000B2775" w:rsidP="000B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390,029</w:t>
            </w:r>
          </w:p>
        </w:tc>
        <w:tc>
          <w:tcPr>
            <w:tcW w:w="1203" w:type="dxa"/>
          </w:tcPr>
          <w:p w14:paraId="18751B7A" w14:textId="53C03201" w:rsidR="000B2775" w:rsidRPr="00F867BF" w:rsidRDefault="000B2775" w:rsidP="000B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239,296</w:t>
            </w:r>
          </w:p>
        </w:tc>
        <w:tc>
          <w:tcPr>
            <w:tcW w:w="1202" w:type="dxa"/>
          </w:tcPr>
          <w:p w14:paraId="5FABD43D" w14:textId="5356AAC6" w:rsidR="000B2775" w:rsidRPr="00F867BF" w:rsidRDefault="000B2775" w:rsidP="000B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867BF">
              <w:t>138,906</w:t>
            </w:r>
          </w:p>
        </w:tc>
        <w:tc>
          <w:tcPr>
            <w:tcW w:w="1203" w:type="dxa"/>
          </w:tcPr>
          <w:p w14:paraId="5DFA0C7D" w14:textId="0D159DA4" w:rsidR="000B2775" w:rsidRPr="00F867BF" w:rsidRDefault="000B2775" w:rsidP="000B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867BF">
              <w:t>148,883</w:t>
            </w:r>
          </w:p>
        </w:tc>
      </w:tr>
      <w:tr w:rsidR="000B2775" w:rsidRPr="00F867BF" w14:paraId="30E952AF" w14:textId="77777777" w:rsidTr="00C20B22">
        <w:trPr>
          <w:trHeight w:val="58"/>
        </w:trPr>
        <w:tc>
          <w:tcPr>
            <w:tcW w:w="4370" w:type="dxa"/>
          </w:tcPr>
          <w:p w14:paraId="7F1C0790" w14:textId="43B514C2" w:rsidR="000B2775" w:rsidRPr="00F867BF" w:rsidRDefault="000B2775" w:rsidP="000B2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45" w:hanging="336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F867BF">
              <w:rPr>
                <w:rFonts w:ascii="Angsana New" w:hAnsi="Angsana New"/>
                <w:sz w:val="30"/>
                <w:szCs w:val="30"/>
              </w:rPr>
              <w:t>(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F867BF">
              <w:rPr>
                <w:rFonts w:ascii="Angsana New" w:hAnsi="Angsana New"/>
                <w:sz w:val="30"/>
                <w:szCs w:val="30"/>
              </w:rPr>
              <w:t>)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การปรับลดมูลค่าเป็นมูลค่าสุทธิที่คาดว่าจะได้รับ</w:t>
            </w:r>
          </w:p>
        </w:tc>
        <w:tc>
          <w:tcPr>
            <w:tcW w:w="1202" w:type="dxa"/>
            <w:vAlign w:val="bottom"/>
          </w:tcPr>
          <w:p w14:paraId="715B21FC" w14:textId="2FB20936" w:rsidR="000B2775" w:rsidRPr="00F867BF" w:rsidRDefault="000B2775" w:rsidP="000B27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rPr>
                <w:rFonts w:hint="cs"/>
                <w:cs/>
              </w:rPr>
              <w:t>5</w:t>
            </w:r>
            <w:r w:rsidRPr="00F867BF">
              <w:t>6</w:t>
            </w:r>
          </w:p>
        </w:tc>
        <w:tc>
          <w:tcPr>
            <w:tcW w:w="1203" w:type="dxa"/>
            <w:vAlign w:val="bottom"/>
          </w:tcPr>
          <w:p w14:paraId="5033B85B" w14:textId="177F08E9" w:rsidR="000B2775" w:rsidRPr="00F867BF" w:rsidRDefault="000B2775" w:rsidP="000B27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(</w:t>
            </w:r>
            <w:r w:rsidRPr="00F867BF">
              <w:rPr>
                <w:rFonts w:hint="cs"/>
                <w:cs/>
              </w:rPr>
              <w:t>265</w:t>
            </w:r>
            <w:r w:rsidRPr="00F867BF">
              <w:t>)</w:t>
            </w:r>
          </w:p>
        </w:tc>
        <w:tc>
          <w:tcPr>
            <w:tcW w:w="1202" w:type="dxa"/>
            <w:vAlign w:val="bottom"/>
          </w:tcPr>
          <w:p w14:paraId="6B3465FB" w14:textId="407A04CE" w:rsidR="000B2775" w:rsidRPr="00F867BF" w:rsidRDefault="000B2775" w:rsidP="000B27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F867BF">
              <w:rPr>
                <w:rFonts w:hint="cs"/>
                <w:cs/>
              </w:rPr>
              <w:t>-</w:t>
            </w:r>
          </w:p>
        </w:tc>
        <w:tc>
          <w:tcPr>
            <w:tcW w:w="1203" w:type="dxa"/>
            <w:vAlign w:val="bottom"/>
          </w:tcPr>
          <w:p w14:paraId="54392FBD" w14:textId="276D4248" w:rsidR="000B2775" w:rsidRPr="00F867BF" w:rsidRDefault="000B2775" w:rsidP="000B27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</w:pPr>
            <w:r w:rsidRPr="00F867BF">
              <w:t>(324)</w:t>
            </w:r>
          </w:p>
        </w:tc>
      </w:tr>
      <w:tr w:rsidR="000B2775" w:rsidRPr="00F867BF" w14:paraId="46E35FB8" w14:textId="77777777" w:rsidTr="00D21E66">
        <w:trPr>
          <w:trHeight w:val="58"/>
        </w:trPr>
        <w:tc>
          <w:tcPr>
            <w:tcW w:w="4370" w:type="dxa"/>
          </w:tcPr>
          <w:p w14:paraId="0215C212" w14:textId="77777777" w:rsidR="000B2775" w:rsidRPr="00F867BF" w:rsidRDefault="000B2775" w:rsidP="000B2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2" w:type="dxa"/>
          </w:tcPr>
          <w:p w14:paraId="17C2CC63" w14:textId="3FA36CFD" w:rsidR="000B2775" w:rsidRPr="00F867BF" w:rsidRDefault="000B2775" w:rsidP="000B27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390,085</w:t>
            </w:r>
          </w:p>
        </w:tc>
        <w:tc>
          <w:tcPr>
            <w:tcW w:w="1203" w:type="dxa"/>
          </w:tcPr>
          <w:p w14:paraId="2727AD03" w14:textId="1E3DAEC8" w:rsidR="000B2775" w:rsidRPr="00F867BF" w:rsidRDefault="000B2775" w:rsidP="000B27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239,031</w:t>
            </w:r>
          </w:p>
        </w:tc>
        <w:tc>
          <w:tcPr>
            <w:tcW w:w="1202" w:type="dxa"/>
          </w:tcPr>
          <w:p w14:paraId="38251BAA" w14:textId="6A73BEB6" w:rsidR="000B2775" w:rsidRPr="00F867BF" w:rsidRDefault="000B2775" w:rsidP="000B27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138,906</w:t>
            </w:r>
          </w:p>
        </w:tc>
        <w:tc>
          <w:tcPr>
            <w:tcW w:w="1203" w:type="dxa"/>
          </w:tcPr>
          <w:p w14:paraId="02A31EDB" w14:textId="39D7FEE8" w:rsidR="000B2775" w:rsidRPr="00F867BF" w:rsidRDefault="000B2775" w:rsidP="000B27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148,559</w:t>
            </w:r>
          </w:p>
        </w:tc>
      </w:tr>
    </w:tbl>
    <w:p w14:paraId="1BDBFD79" w14:textId="77777777" w:rsidR="002321F8" w:rsidRPr="00F867BF" w:rsidRDefault="002321F8" w:rsidP="00EA319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42EDB7D" w14:textId="2DB41BC6" w:rsidR="0095399E" w:rsidRPr="00F867BF" w:rsidRDefault="004762B0" w:rsidP="004960D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 xml:space="preserve">สินค้าคงเหลือ ณ </w:t>
      </w:r>
      <w:r w:rsidR="00EA319F" w:rsidRPr="00F867B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E566A2" w:rsidRPr="00F867BF">
        <w:rPr>
          <w:rFonts w:ascii="Angsana New" w:hAnsi="Angsana New" w:hint="cs"/>
          <w:sz w:val="30"/>
          <w:szCs w:val="30"/>
        </w:rPr>
        <w:t xml:space="preserve">31 </w:t>
      </w:r>
      <w:r w:rsidR="00E566A2" w:rsidRPr="00F867B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566A2" w:rsidRPr="00F867BF">
        <w:rPr>
          <w:rFonts w:ascii="Angsana New" w:hAnsi="Angsana New" w:hint="cs"/>
          <w:sz w:val="30"/>
          <w:szCs w:val="30"/>
        </w:rPr>
        <w:t>256</w:t>
      </w:r>
      <w:r w:rsidR="006E07B4" w:rsidRPr="00F867BF">
        <w:rPr>
          <w:rFonts w:ascii="Angsana New" w:hAnsi="Angsana New"/>
          <w:sz w:val="30"/>
          <w:szCs w:val="30"/>
        </w:rPr>
        <w:t>7</w:t>
      </w:r>
      <w:r w:rsidR="00EA6D28" w:rsidRPr="00F867BF">
        <w:rPr>
          <w:rFonts w:ascii="Angsana New" w:hAnsi="Angsana New" w:hint="cs"/>
          <w:sz w:val="30"/>
          <w:szCs w:val="30"/>
          <w:cs/>
        </w:rPr>
        <w:t xml:space="preserve"> </w:t>
      </w:r>
      <w:r w:rsidR="00641E05" w:rsidRPr="00F867BF">
        <w:rPr>
          <w:rFonts w:ascii="Angsana New" w:hAnsi="Angsana New" w:hint="cs"/>
          <w:sz w:val="30"/>
          <w:szCs w:val="30"/>
          <w:cs/>
        </w:rPr>
        <w:t>ของ</w:t>
      </w:r>
      <w:r w:rsidR="001E0573" w:rsidRPr="00F867BF">
        <w:rPr>
          <w:rFonts w:ascii="Angsana New" w:hAnsi="Angsana New" w:hint="cs"/>
          <w:sz w:val="30"/>
          <w:szCs w:val="30"/>
          <w:cs/>
        </w:rPr>
        <w:t>กลุ่ม</w:t>
      </w:r>
      <w:r w:rsidRPr="00F867BF">
        <w:rPr>
          <w:rFonts w:ascii="Angsana New" w:hAnsi="Angsana New" w:hint="cs"/>
          <w:sz w:val="30"/>
          <w:szCs w:val="30"/>
          <w:cs/>
        </w:rPr>
        <w:t>บริษัท</w:t>
      </w:r>
      <w:r w:rsidR="00820EF6" w:rsidRPr="00F867BF">
        <w:rPr>
          <w:rFonts w:ascii="Angsana New" w:hAnsi="Angsana New" w:hint="cs"/>
          <w:sz w:val="30"/>
          <w:szCs w:val="30"/>
          <w:cs/>
        </w:rPr>
        <w:t>และบริษัท</w:t>
      </w:r>
      <w:r w:rsidRPr="00F867BF">
        <w:rPr>
          <w:rFonts w:ascii="Angsana New" w:hAnsi="Angsana New" w:hint="cs"/>
          <w:sz w:val="30"/>
          <w:szCs w:val="30"/>
          <w:cs/>
        </w:rPr>
        <w:t>ได้รวมสำรองน้ำมันตามกฎหมายไว้แล้วจำนวน</w:t>
      </w:r>
      <w:r w:rsidR="00EB6F50" w:rsidRPr="00F867BF">
        <w:rPr>
          <w:rFonts w:ascii="Angsana New" w:hAnsi="Angsana New" w:hint="cs"/>
          <w:sz w:val="30"/>
          <w:szCs w:val="30"/>
          <w:cs/>
        </w:rPr>
        <w:t xml:space="preserve"> </w:t>
      </w:r>
      <w:r w:rsidR="00E86FBF" w:rsidRPr="00F867BF">
        <w:rPr>
          <w:rFonts w:ascii="Angsana New" w:hAnsi="Angsana New"/>
          <w:sz w:val="30"/>
          <w:szCs w:val="30"/>
        </w:rPr>
        <w:t>871</w:t>
      </w:r>
      <w:r w:rsidR="001E0573" w:rsidRPr="00F867BF">
        <w:rPr>
          <w:rFonts w:ascii="Angsana New" w:hAnsi="Angsana New"/>
          <w:sz w:val="30"/>
          <w:szCs w:val="30"/>
        </w:rPr>
        <w:t xml:space="preserve"> </w:t>
      </w:r>
      <w:r w:rsidR="004C70C2" w:rsidRPr="00F867BF">
        <w:rPr>
          <w:rFonts w:ascii="Angsana New" w:hAnsi="Angsana New" w:hint="cs"/>
          <w:sz w:val="30"/>
          <w:szCs w:val="30"/>
          <w:cs/>
        </w:rPr>
        <w:t>ล้าน</w:t>
      </w:r>
      <w:r w:rsidR="006C520D" w:rsidRPr="00F867BF">
        <w:rPr>
          <w:rFonts w:ascii="Angsana New" w:hAnsi="Angsana New" w:hint="cs"/>
          <w:sz w:val="30"/>
          <w:szCs w:val="30"/>
          <w:cs/>
        </w:rPr>
        <w:t>ลิตร คิดเป็นมูลค่า</w:t>
      </w:r>
      <w:r w:rsidR="00102F63" w:rsidRPr="00F867BF">
        <w:rPr>
          <w:rFonts w:ascii="Angsana New" w:hAnsi="Angsana New" w:hint="cs"/>
          <w:sz w:val="30"/>
          <w:szCs w:val="30"/>
          <w:cs/>
        </w:rPr>
        <w:t xml:space="preserve"> </w:t>
      </w:r>
      <w:r w:rsidR="00E86FBF" w:rsidRPr="00F867BF">
        <w:rPr>
          <w:rFonts w:ascii="Angsana New" w:hAnsi="Angsana New"/>
          <w:sz w:val="30"/>
          <w:szCs w:val="30"/>
        </w:rPr>
        <w:t>15,337</w:t>
      </w:r>
      <w:r w:rsidR="001E0573" w:rsidRPr="00F867BF">
        <w:rPr>
          <w:rFonts w:ascii="Angsana New" w:hAnsi="Angsana New" w:hint="cs"/>
          <w:sz w:val="30"/>
          <w:szCs w:val="30"/>
          <w:cs/>
        </w:rPr>
        <w:t xml:space="preserve"> </w:t>
      </w:r>
      <w:r w:rsidRPr="00F867BF">
        <w:rPr>
          <w:rFonts w:ascii="Angsana New" w:hAnsi="Angsana New" w:hint="cs"/>
          <w:sz w:val="30"/>
          <w:szCs w:val="30"/>
          <w:cs/>
        </w:rPr>
        <w:t xml:space="preserve">ล้านบาท และจำนวน </w:t>
      </w:r>
      <w:r w:rsidR="00E86FBF" w:rsidRPr="00F867BF">
        <w:rPr>
          <w:rFonts w:ascii="Angsana New" w:hAnsi="Angsana New"/>
          <w:sz w:val="30"/>
          <w:szCs w:val="30"/>
        </w:rPr>
        <w:t>383</w:t>
      </w:r>
      <w:r w:rsidR="00862309" w:rsidRPr="00F867BF">
        <w:rPr>
          <w:rFonts w:ascii="Angsana New" w:hAnsi="Angsana New" w:hint="cs"/>
          <w:sz w:val="30"/>
          <w:szCs w:val="30"/>
          <w:cs/>
        </w:rPr>
        <w:t xml:space="preserve"> </w:t>
      </w:r>
      <w:r w:rsidRPr="00F867BF">
        <w:rPr>
          <w:rFonts w:ascii="Angsana New" w:hAnsi="Angsana New" w:hint="cs"/>
          <w:sz w:val="30"/>
          <w:szCs w:val="30"/>
          <w:cs/>
        </w:rPr>
        <w:t xml:space="preserve">ล้านลิตร คิดเป็นมูลค่า </w:t>
      </w:r>
      <w:r w:rsidR="00E86FBF" w:rsidRPr="00F867BF">
        <w:rPr>
          <w:rFonts w:ascii="Angsana New" w:hAnsi="Angsana New"/>
          <w:sz w:val="30"/>
          <w:szCs w:val="30"/>
        </w:rPr>
        <w:t>6,828</w:t>
      </w:r>
      <w:r w:rsidR="001E0573" w:rsidRPr="00F867BF">
        <w:rPr>
          <w:rFonts w:ascii="Angsana New" w:hAnsi="Angsana New" w:hint="cs"/>
          <w:sz w:val="30"/>
          <w:szCs w:val="30"/>
          <w:cs/>
        </w:rPr>
        <w:t xml:space="preserve"> </w:t>
      </w:r>
      <w:r w:rsidRPr="00F867BF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F938FA" w:rsidRPr="00F867BF">
        <w:rPr>
          <w:rFonts w:ascii="Angsana New" w:hAnsi="Angsana New"/>
          <w:sz w:val="30"/>
          <w:szCs w:val="30"/>
        </w:rPr>
        <w:t xml:space="preserve"> </w:t>
      </w:r>
      <w:r w:rsidR="00F938FA" w:rsidRPr="00F867BF">
        <w:rPr>
          <w:rFonts w:ascii="Angsana New" w:hAnsi="Angsana New"/>
          <w:i/>
          <w:iCs/>
          <w:sz w:val="30"/>
          <w:szCs w:val="30"/>
        </w:rPr>
        <w:t>(</w:t>
      </w:r>
      <w:r w:rsidR="006E07B4" w:rsidRPr="00F867BF">
        <w:rPr>
          <w:rFonts w:ascii="Angsana New" w:hAnsi="Angsana New"/>
          <w:i/>
          <w:iCs/>
          <w:sz w:val="30"/>
          <w:szCs w:val="30"/>
        </w:rPr>
        <w:t>2566</w:t>
      </w:r>
      <w:r w:rsidR="00F938FA" w:rsidRPr="00F867BF">
        <w:rPr>
          <w:rFonts w:ascii="Angsana New" w:hAnsi="Angsana New"/>
          <w:i/>
          <w:iCs/>
          <w:sz w:val="30"/>
          <w:szCs w:val="30"/>
        </w:rPr>
        <w:t xml:space="preserve">: </w:t>
      </w:r>
      <w:r w:rsidR="00F938FA" w:rsidRPr="00F867B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จำนวน </w:t>
      </w:r>
      <w:r w:rsidR="006E07B4" w:rsidRPr="00F867BF">
        <w:rPr>
          <w:rFonts w:asciiTheme="majorBidi" w:hAnsiTheme="majorBidi" w:cstheme="majorBidi"/>
          <w:i/>
          <w:iCs/>
          <w:sz w:val="30"/>
          <w:szCs w:val="30"/>
        </w:rPr>
        <w:t>738</w:t>
      </w:r>
      <w:r w:rsidR="00F938FA" w:rsidRPr="00F867B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ล้านลิตร คิดเป็นมูลค่า </w:t>
      </w:r>
      <w:r w:rsidR="006E07B4" w:rsidRPr="00F867BF">
        <w:rPr>
          <w:rFonts w:asciiTheme="majorBidi" w:hAnsiTheme="majorBidi" w:cstheme="majorBidi"/>
          <w:i/>
          <w:iCs/>
          <w:sz w:val="30"/>
          <w:szCs w:val="30"/>
        </w:rPr>
        <w:t>15</w:t>
      </w:r>
      <w:r w:rsidR="00F938FA" w:rsidRPr="00F867BF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6E07B4" w:rsidRPr="00F867BF">
        <w:rPr>
          <w:rFonts w:asciiTheme="majorBidi" w:hAnsiTheme="majorBidi" w:cstheme="majorBidi"/>
          <w:i/>
          <w:iCs/>
          <w:sz w:val="30"/>
          <w:szCs w:val="30"/>
        </w:rPr>
        <w:t>601</w:t>
      </w:r>
      <w:r w:rsidR="00F938FA" w:rsidRPr="00F867B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6E07B4" w:rsidRPr="00F867B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E07B4" w:rsidRPr="00F867BF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6E07B4" w:rsidRPr="00F867B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จำนวน </w:t>
      </w:r>
      <w:r w:rsidR="006E07B4" w:rsidRPr="00F867BF">
        <w:rPr>
          <w:rFonts w:asciiTheme="majorBidi" w:hAnsiTheme="majorBidi" w:cstheme="majorBidi"/>
          <w:i/>
          <w:iCs/>
          <w:sz w:val="30"/>
          <w:szCs w:val="30"/>
        </w:rPr>
        <w:t>374</w:t>
      </w:r>
      <w:r w:rsidR="006E07B4" w:rsidRPr="00F867B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ล้านลิตร คิดเป็นมูลค่า </w:t>
      </w:r>
      <w:r w:rsidR="006E07B4" w:rsidRPr="00F867BF">
        <w:rPr>
          <w:rFonts w:asciiTheme="majorBidi" w:hAnsiTheme="majorBidi" w:cstheme="majorBidi"/>
          <w:i/>
          <w:iCs/>
          <w:sz w:val="30"/>
          <w:szCs w:val="30"/>
        </w:rPr>
        <w:t>7,972</w:t>
      </w:r>
      <w:r w:rsidR="006E07B4" w:rsidRPr="00F867B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641E05" w:rsidRPr="00F867B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="00F938FA" w:rsidRPr="00F867BF">
        <w:rPr>
          <w:rFonts w:ascii="Angsana New" w:hAnsi="Angsana New"/>
          <w:i/>
          <w:iCs/>
          <w:sz w:val="30"/>
          <w:szCs w:val="30"/>
        </w:rPr>
        <w:t>)</w:t>
      </w:r>
    </w:p>
    <w:p w14:paraId="68D17071" w14:textId="16A303FF" w:rsidR="00E82FDE" w:rsidRPr="00F867BF" w:rsidRDefault="00E82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ook Antiqua" w:hAnsi="Book Antiqua"/>
          <w:sz w:val="22"/>
          <w:szCs w:val="22"/>
          <w:cs/>
        </w:rPr>
      </w:pPr>
      <w:r w:rsidRPr="00F867BF">
        <w:rPr>
          <w:cs/>
        </w:rPr>
        <w:br w:type="page"/>
      </w:r>
    </w:p>
    <w:p w14:paraId="134143C4" w14:textId="11EB7F1C" w:rsidR="00870CCC" w:rsidRPr="00F867BF" w:rsidRDefault="004762B0" w:rsidP="002B684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867BF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เงินลงทุนในบริษัทย่อย</w:t>
      </w:r>
    </w:p>
    <w:p w14:paraId="6DD8F9A5" w14:textId="77777777" w:rsidR="003331F0" w:rsidRPr="00F867BF" w:rsidRDefault="003331F0" w:rsidP="009F1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79"/>
        <w:gridCol w:w="1204"/>
        <w:gridCol w:w="1206"/>
      </w:tblGrid>
      <w:tr w:rsidR="009F5752" w:rsidRPr="00F867BF" w14:paraId="10C574FE" w14:textId="77777777" w:rsidTr="00494D95">
        <w:trPr>
          <w:trHeight w:val="403"/>
        </w:trPr>
        <w:tc>
          <w:tcPr>
            <w:tcW w:w="3689" w:type="pct"/>
          </w:tcPr>
          <w:p w14:paraId="7F0655A4" w14:textId="77777777" w:rsidR="009F5752" w:rsidRPr="00F867BF" w:rsidRDefault="009F5752" w:rsidP="0063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311" w:type="pct"/>
            <w:gridSpan w:val="2"/>
          </w:tcPr>
          <w:p w14:paraId="614E37F4" w14:textId="77777777" w:rsidR="009F5752" w:rsidRPr="00F867BF" w:rsidRDefault="009F5752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9F5752" w:rsidRPr="00F867BF" w14:paraId="1D5D71DF" w14:textId="77777777" w:rsidTr="00494D95">
        <w:trPr>
          <w:trHeight w:val="424"/>
        </w:trPr>
        <w:tc>
          <w:tcPr>
            <w:tcW w:w="3689" w:type="pct"/>
          </w:tcPr>
          <w:p w14:paraId="0225F697" w14:textId="47590AF7" w:rsidR="009F5752" w:rsidRPr="00F867BF" w:rsidRDefault="009F5752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55" w:type="pct"/>
            <w:shd w:val="clear" w:color="auto" w:fill="auto"/>
          </w:tcPr>
          <w:p w14:paraId="746628F9" w14:textId="4306FFAD" w:rsidR="009F5752" w:rsidRPr="00F867BF" w:rsidRDefault="00CC3C00" w:rsidP="008E3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656" w:type="pct"/>
            <w:shd w:val="clear" w:color="auto" w:fill="auto"/>
          </w:tcPr>
          <w:p w14:paraId="0E3EE17F" w14:textId="270AA3EE" w:rsidR="009F5752" w:rsidRPr="00F867BF" w:rsidRDefault="00CC3C00" w:rsidP="008E3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F5752" w:rsidRPr="00F867BF" w14:paraId="7ABF3AA9" w14:textId="77777777" w:rsidTr="00494D95">
        <w:trPr>
          <w:trHeight w:val="424"/>
        </w:trPr>
        <w:tc>
          <w:tcPr>
            <w:tcW w:w="3689" w:type="pct"/>
          </w:tcPr>
          <w:p w14:paraId="24E63C59" w14:textId="77777777" w:rsidR="009F5752" w:rsidRPr="00F867BF" w:rsidRDefault="009F5752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1" w:type="pct"/>
            <w:gridSpan w:val="2"/>
            <w:shd w:val="clear" w:color="auto" w:fill="auto"/>
          </w:tcPr>
          <w:p w14:paraId="0BCE0C6C" w14:textId="77777777" w:rsidR="009F5752" w:rsidRPr="00F867BF" w:rsidRDefault="009F5752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E07B4" w:rsidRPr="00F867BF" w14:paraId="2E29E8C3" w14:textId="77777777" w:rsidTr="00494D95">
        <w:trPr>
          <w:trHeight w:val="403"/>
        </w:trPr>
        <w:tc>
          <w:tcPr>
            <w:tcW w:w="3689" w:type="pct"/>
          </w:tcPr>
          <w:p w14:paraId="0D4DE69F" w14:textId="3F3C0DD1" w:rsidR="006E07B4" w:rsidRPr="00F867BF" w:rsidRDefault="006E07B4" w:rsidP="006E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F867BF">
              <w:rPr>
                <w:rFonts w:hint="cs"/>
                <w:cs/>
              </w:rPr>
              <w:t xml:space="preserve">ณ วันที่ </w:t>
            </w:r>
            <w:r w:rsidRPr="00F867BF">
              <w:rPr>
                <w:rFonts w:hint="cs"/>
              </w:rPr>
              <w:t>1</w:t>
            </w:r>
            <w:r w:rsidRPr="00F867BF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655" w:type="pct"/>
          </w:tcPr>
          <w:p w14:paraId="741A22C9" w14:textId="2B1E220A" w:rsidR="006E07B4" w:rsidRPr="00F867BF" w:rsidRDefault="00FA589B" w:rsidP="006E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867BF">
              <w:t>47,491</w:t>
            </w:r>
          </w:p>
        </w:tc>
        <w:tc>
          <w:tcPr>
            <w:tcW w:w="656" w:type="pct"/>
          </w:tcPr>
          <w:p w14:paraId="29B55FD3" w14:textId="10B3F6DB" w:rsidR="006E07B4" w:rsidRPr="00F867BF" w:rsidRDefault="006E07B4" w:rsidP="006E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18,573</w:t>
            </w:r>
          </w:p>
        </w:tc>
      </w:tr>
      <w:tr w:rsidR="006E07B4" w:rsidRPr="00F867BF" w14:paraId="7C078086" w14:textId="77777777" w:rsidTr="00494D95">
        <w:trPr>
          <w:trHeight w:val="403"/>
        </w:trPr>
        <w:tc>
          <w:tcPr>
            <w:tcW w:w="3689" w:type="pct"/>
          </w:tcPr>
          <w:p w14:paraId="081C749E" w14:textId="5C2F4F83" w:rsidR="006E07B4" w:rsidRPr="00F867BF" w:rsidRDefault="006E07B4" w:rsidP="006E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F867BF">
              <w:rPr>
                <w:rFonts w:hint="cs"/>
                <w:cs/>
              </w:rPr>
              <w:t>เพิ่มเงินลงทุน</w:t>
            </w:r>
          </w:p>
        </w:tc>
        <w:tc>
          <w:tcPr>
            <w:tcW w:w="655" w:type="pct"/>
          </w:tcPr>
          <w:p w14:paraId="496F793F" w14:textId="311E2A36" w:rsidR="006E07B4" w:rsidRPr="00F867BF" w:rsidRDefault="00EA2562" w:rsidP="006E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8,35</w:t>
            </w:r>
            <w:r w:rsidR="00C22535" w:rsidRPr="00F867BF">
              <w:t>8</w:t>
            </w:r>
          </w:p>
        </w:tc>
        <w:tc>
          <w:tcPr>
            <w:tcW w:w="656" w:type="pct"/>
          </w:tcPr>
          <w:p w14:paraId="548B389B" w14:textId="3F794ADD" w:rsidR="006E07B4" w:rsidRPr="00F867BF" w:rsidRDefault="006E07B4" w:rsidP="006E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28,918</w:t>
            </w:r>
          </w:p>
        </w:tc>
      </w:tr>
      <w:tr w:rsidR="006E07B4" w:rsidRPr="00F867BF" w14:paraId="0B40F0D5" w14:textId="77777777" w:rsidTr="00494D95">
        <w:trPr>
          <w:trHeight w:val="403"/>
        </w:trPr>
        <w:tc>
          <w:tcPr>
            <w:tcW w:w="3689" w:type="pct"/>
          </w:tcPr>
          <w:p w14:paraId="737C535D" w14:textId="0DA67429" w:rsidR="006E07B4" w:rsidRPr="00F867BF" w:rsidRDefault="001B78C4" w:rsidP="006E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F867BF">
              <w:rPr>
                <w:rFonts w:hint="cs"/>
                <w:cs/>
              </w:rPr>
              <w:t>กลับรายการ</w:t>
            </w:r>
            <w:r w:rsidR="006E07B4" w:rsidRPr="00F867BF">
              <w:rPr>
                <w:rFonts w:hint="cs"/>
                <w:cs/>
              </w:rPr>
              <w:t>ขาดทุนจากการด้อยค่า</w:t>
            </w:r>
          </w:p>
        </w:tc>
        <w:tc>
          <w:tcPr>
            <w:tcW w:w="655" w:type="pct"/>
          </w:tcPr>
          <w:p w14:paraId="5798CB60" w14:textId="37569684" w:rsidR="006E07B4" w:rsidRPr="00F867BF" w:rsidRDefault="001B78C4" w:rsidP="006E0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867BF">
              <w:rPr>
                <w:rFonts w:hint="cs"/>
                <w:cs/>
              </w:rPr>
              <w:t>9</w:t>
            </w:r>
            <w:r w:rsidR="00C22535" w:rsidRPr="00F867BF">
              <w:t>8</w:t>
            </w:r>
          </w:p>
        </w:tc>
        <w:tc>
          <w:tcPr>
            <w:tcW w:w="656" w:type="pct"/>
          </w:tcPr>
          <w:p w14:paraId="1BBF0C20" w14:textId="39BDF873" w:rsidR="006E07B4" w:rsidRPr="00F867BF" w:rsidRDefault="006E07B4" w:rsidP="006E07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</w:tr>
      <w:tr w:rsidR="006E07B4" w:rsidRPr="00F867BF" w14:paraId="72D76EAE" w14:textId="77777777" w:rsidTr="00494D95">
        <w:trPr>
          <w:trHeight w:val="403"/>
        </w:trPr>
        <w:tc>
          <w:tcPr>
            <w:tcW w:w="3689" w:type="pct"/>
          </w:tcPr>
          <w:p w14:paraId="5563E09D" w14:textId="60849B01" w:rsidR="006E07B4" w:rsidRPr="00F867BF" w:rsidRDefault="006E07B4" w:rsidP="006E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F867BF">
              <w:rPr>
                <w:rFonts w:hint="cs"/>
                <w:b/>
                <w:bCs/>
                <w:cs/>
              </w:rPr>
              <w:t xml:space="preserve">ณ วันที่ </w:t>
            </w:r>
            <w:r w:rsidRPr="00F867BF">
              <w:rPr>
                <w:rFonts w:hint="cs"/>
                <w:b/>
                <w:bCs/>
              </w:rPr>
              <w:t>31</w:t>
            </w:r>
            <w:r w:rsidRPr="00F867BF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655" w:type="pct"/>
          </w:tcPr>
          <w:p w14:paraId="447EADE9" w14:textId="7F5EE760" w:rsidR="006E07B4" w:rsidRPr="00F867BF" w:rsidRDefault="00EA2562" w:rsidP="006E0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55,</w:t>
            </w:r>
            <w:r w:rsidR="001B78C4" w:rsidRPr="00F867BF">
              <w:rPr>
                <w:rFonts w:hint="cs"/>
                <w:b/>
                <w:bCs/>
                <w:cs/>
              </w:rPr>
              <w:t>947</w:t>
            </w:r>
          </w:p>
        </w:tc>
        <w:tc>
          <w:tcPr>
            <w:tcW w:w="656" w:type="pct"/>
          </w:tcPr>
          <w:p w14:paraId="4AE29E15" w14:textId="0B8C6B45" w:rsidR="006E07B4" w:rsidRPr="00F867BF" w:rsidRDefault="006E07B4" w:rsidP="006E07B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47,491</w:t>
            </w:r>
          </w:p>
        </w:tc>
      </w:tr>
    </w:tbl>
    <w:p w14:paraId="08441E04" w14:textId="6058992D" w:rsidR="00681A5D" w:rsidRPr="00F867BF" w:rsidRDefault="00681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FF825B7" w14:textId="4E64B36C" w:rsidR="00697109" w:rsidRPr="00F867BF" w:rsidRDefault="00697109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  <w:r w:rsidRPr="00F867BF">
        <w:rPr>
          <w:rFonts w:hint="cs"/>
          <w:cs/>
        </w:rPr>
        <w:tab/>
      </w:r>
      <w:r w:rsidRPr="00F867BF">
        <w:rPr>
          <w:rFonts w:hint="cs"/>
          <w:i/>
          <w:iCs/>
          <w:cs/>
        </w:rPr>
        <w:t>การเปลี่ยนแปลงเงินลงทุนในบริษัทย่อย</w:t>
      </w:r>
    </w:p>
    <w:p w14:paraId="37D67D02" w14:textId="77777777" w:rsidR="00CC3C00" w:rsidRPr="00F867BF" w:rsidRDefault="00CC3C00" w:rsidP="00CC3C0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868E71" w14:textId="77777777" w:rsidR="00CC3C00" w:rsidRPr="00F867BF" w:rsidRDefault="00CC3C00" w:rsidP="00CC3C0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867B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r w:rsidRPr="00F867BF">
        <w:rPr>
          <w:rFonts w:asciiTheme="majorBidi" w:hAnsiTheme="majorBidi" w:cstheme="majorBidi" w:hint="cs"/>
          <w:i/>
          <w:iCs/>
          <w:sz w:val="30"/>
          <w:szCs w:val="30"/>
          <w:cs/>
        </w:rPr>
        <w:t>บีซีพีจี</w:t>
      </w:r>
      <w:r w:rsidRPr="00F867B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  <w:r w:rsidRPr="00F867B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(มหาชน)</w:t>
      </w:r>
      <w:r w:rsidRPr="00F867B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57136149" w14:textId="77777777" w:rsidR="00CC3C00" w:rsidRPr="00F867BF" w:rsidRDefault="00CC3C00" w:rsidP="00CC3C0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881E5D" w14:textId="77777777" w:rsidR="00CC3C00" w:rsidRPr="00F867BF" w:rsidRDefault="00CC3C00" w:rsidP="00CC3C00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</w:rPr>
      </w:pPr>
      <w:r w:rsidRPr="00F867BF">
        <w:rPr>
          <w:rFonts w:asciiTheme="majorBidi" w:hAnsiTheme="majorBidi" w:cstheme="majorBidi"/>
          <w:cs/>
        </w:rPr>
        <w:t xml:space="preserve">เมื่อวันที่ </w:t>
      </w:r>
      <w:r w:rsidRPr="00F867BF">
        <w:rPr>
          <w:rFonts w:asciiTheme="majorBidi" w:hAnsiTheme="majorBidi" w:cstheme="majorBidi"/>
        </w:rPr>
        <w:t xml:space="preserve">26 </w:t>
      </w:r>
      <w:r w:rsidRPr="00F867BF">
        <w:rPr>
          <w:rFonts w:asciiTheme="majorBidi" w:hAnsiTheme="majorBidi" w:cstheme="majorBidi" w:hint="cs"/>
          <w:cs/>
        </w:rPr>
        <w:t xml:space="preserve">มิถุนายน </w:t>
      </w:r>
      <w:r w:rsidRPr="00F867BF">
        <w:rPr>
          <w:rFonts w:asciiTheme="majorBidi" w:hAnsiTheme="majorBidi" w:cstheme="majorBidi"/>
        </w:rPr>
        <w:t>2567</w:t>
      </w:r>
      <w:r w:rsidRPr="00F867BF">
        <w:rPr>
          <w:rFonts w:asciiTheme="majorBidi" w:hAnsiTheme="majorBidi" w:cstheme="majorBidi" w:hint="cs"/>
          <w:cs/>
        </w:rPr>
        <w:t xml:space="preserve"> กลุ่ม</w:t>
      </w:r>
      <w:r w:rsidRPr="00F867BF">
        <w:rPr>
          <w:rFonts w:asciiTheme="majorBidi" w:hAnsiTheme="majorBidi" w:cstheme="majorBidi"/>
          <w:cs/>
        </w:rPr>
        <w:t>บริษัทได้จำหน่ายเงินลงทุนทั้งหมดใน</w:t>
      </w:r>
      <w:r w:rsidRPr="00F867BF">
        <w:rPr>
          <w:rFonts w:asciiTheme="majorBidi" w:hAnsiTheme="majorBidi" w:cstheme="majorBidi" w:hint="cs"/>
          <w:cs/>
        </w:rPr>
        <w:t>โครงการโรงไฟฟ้าพลังงานแสงอาทิตย์ที่ประเทศญี่ปุ่น</w:t>
      </w:r>
      <w:r w:rsidRPr="00F867BF">
        <w:rPr>
          <w:rFonts w:asciiTheme="majorBidi" w:hAnsiTheme="majorBidi" w:cstheme="majorBidi"/>
        </w:rPr>
        <w:t xml:space="preserve"> </w:t>
      </w:r>
      <w:r w:rsidRPr="00F867BF">
        <w:rPr>
          <w:rFonts w:asciiTheme="majorBidi" w:hAnsiTheme="majorBidi" w:cstheme="majorBidi" w:hint="cs"/>
          <w:cs/>
        </w:rPr>
        <w:t xml:space="preserve">ให้แก่ </w:t>
      </w:r>
      <w:r w:rsidRPr="00F867BF">
        <w:rPr>
          <w:rFonts w:asciiTheme="majorBidi" w:hAnsiTheme="majorBidi" w:cstheme="majorBidi"/>
        </w:rPr>
        <w:t xml:space="preserve">Obton Japan GK </w:t>
      </w:r>
      <w:r w:rsidRPr="00F867BF">
        <w:rPr>
          <w:rFonts w:asciiTheme="majorBidi" w:hAnsiTheme="majorBidi" w:cstheme="majorBidi"/>
          <w:cs/>
        </w:rPr>
        <w:t xml:space="preserve">ซึ่งไม่ได้เป็นกิจการที่เกี่ยวข้องกันกับกลุ่มบริษัท </w:t>
      </w:r>
      <w:r w:rsidRPr="00F867BF">
        <w:rPr>
          <w:rFonts w:asciiTheme="majorBidi" w:hAnsiTheme="majorBidi" w:cstheme="majorBidi" w:hint="cs"/>
          <w:cs/>
        </w:rPr>
        <w:t xml:space="preserve">โดยได้รับเงินจากการจำหน่ายเงินลงทุนจำนวน </w:t>
      </w:r>
      <w:r w:rsidRPr="00F867BF">
        <w:rPr>
          <w:rFonts w:asciiTheme="majorBidi" w:hAnsiTheme="majorBidi" w:cstheme="majorBidi"/>
        </w:rPr>
        <w:t xml:space="preserve">6,005 </w:t>
      </w:r>
      <w:r w:rsidRPr="00F867BF">
        <w:rPr>
          <w:rFonts w:asciiTheme="majorBidi" w:hAnsiTheme="majorBidi" w:cstheme="majorBidi" w:hint="cs"/>
          <w:cs/>
        </w:rPr>
        <w:t xml:space="preserve">ล้านบาท ทั้งนี้ มูลค่าของสินทรัพย์สุทธิ </w:t>
      </w:r>
      <w:r w:rsidRPr="00F867BF">
        <w:rPr>
          <w:rFonts w:asciiTheme="majorBidi" w:hAnsiTheme="majorBidi" w:cstheme="majorBidi"/>
          <w:cs/>
        </w:rPr>
        <w:t>ณ</w:t>
      </w:r>
      <w:r w:rsidRPr="00F867BF">
        <w:rPr>
          <w:rFonts w:asciiTheme="majorBidi" w:hAnsiTheme="majorBidi" w:cstheme="majorBidi"/>
        </w:rPr>
        <w:t xml:space="preserve"> </w:t>
      </w:r>
      <w:r w:rsidRPr="00F867BF">
        <w:rPr>
          <w:rFonts w:asciiTheme="majorBidi" w:hAnsiTheme="majorBidi" w:cstheme="majorBidi"/>
          <w:cs/>
        </w:rPr>
        <w:t xml:space="preserve">วันดังกล่าวมีจำนวน </w:t>
      </w:r>
      <w:r w:rsidRPr="00F867BF">
        <w:rPr>
          <w:rFonts w:asciiTheme="majorBidi" w:hAnsiTheme="majorBidi" w:cstheme="majorBidi"/>
        </w:rPr>
        <w:t xml:space="preserve">3,460 </w:t>
      </w:r>
      <w:r w:rsidRPr="00F867BF">
        <w:rPr>
          <w:rFonts w:asciiTheme="majorBidi" w:hAnsiTheme="majorBidi" w:cstheme="majorBidi"/>
          <w:cs/>
        </w:rPr>
        <w:t xml:space="preserve">ล้านบาท </w:t>
      </w:r>
      <w:r w:rsidRPr="00F867BF">
        <w:rPr>
          <w:rFonts w:asciiTheme="majorBidi" w:hAnsiTheme="majorBidi" w:cstheme="majorBidi" w:hint="cs"/>
          <w:cs/>
        </w:rPr>
        <w:t>กลุ่ม</w:t>
      </w:r>
      <w:r w:rsidRPr="00F867BF">
        <w:rPr>
          <w:rFonts w:asciiTheme="majorBidi" w:hAnsiTheme="majorBidi" w:cstheme="majorBidi"/>
          <w:cs/>
        </w:rPr>
        <w:t>บริษัทรับรู้รายการ</w:t>
      </w:r>
      <w:r w:rsidRPr="00F867BF">
        <w:rPr>
          <w:rFonts w:asciiTheme="majorBidi" w:hAnsiTheme="majorBidi" w:cstheme="majorBidi" w:hint="cs"/>
          <w:cs/>
        </w:rPr>
        <w:t>ขาดทุน</w:t>
      </w:r>
      <w:r w:rsidRPr="00F867BF">
        <w:rPr>
          <w:rFonts w:asciiTheme="majorBidi" w:hAnsiTheme="majorBidi" w:cstheme="majorBidi"/>
          <w:cs/>
        </w:rPr>
        <w:t xml:space="preserve">ที่เคยรับรู้ไว้ในกำไรขาดทุนเบ็ดเสร็จอื่นจำนวน </w:t>
      </w:r>
      <w:r w:rsidRPr="00F867BF">
        <w:rPr>
          <w:rFonts w:asciiTheme="majorBidi" w:hAnsiTheme="majorBidi" w:cstheme="majorBidi"/>
        </w:rPr>
        <w:t xml:space="preserve">7 </w:t>
      </w:r>
      <w:r w:rsidRPr="00F867BF">
        <w:rPr>
          <w:rFonts w:asciiTheme="majorBidi" w:hAnsiTheme="majorBidi" w:cstheme="majorBidi"/>
          <w:cs/>
        </w:rPr>
        <w:t xml:space="preserve">ล้านบาท รวมถึงค่าใช้จ่ายที่เกี่ยวข้องกับการจำหน่ายจำนวน </w:t>
      </w:r>
      <w:r w:rsidRPr="00F867BF">
        <w:rPr>
          <w:rFonts w:asciiTheme="majorBidi" w:hAnsiTheme="majorBidi" w:cstheme="majorBidi"/>
        </w:rPr>
        <w:t xml:space="preserve">379 </w:t>
      </w:r>
      <w:r w:rsidRPr="00F867BF">
        <w:rPr>
          <w:rFonts w:asciiTheme="majorBidi" w:hAnsiTheme="majorBidi" w:cstheme="majorBidi"/>
          <w:cs/>
        </w:rPr>
        <w:t xml:space="preserve">ล้านบาท กลุ่มบริษัทรับรู้กำไรสุทธิจากการจำหน่ายเงินลงทุนดังกล่าวเป็นจำนวน </w:t>
      </w:r>
      <w:r w:rsidRPr="00F867BF">
        <w:rPr>
          <w:rFonts w:asciiTheme="majorBidi" w:hAnsiTheme="majorBidi" w:cstheme="majorBidi"/>
        </w:rPr>
        <w:t xml:space="preserve">2,159 </w:t>
      </w:r>
      <w:r w:rsidRPr="00F867BF">
        <w:rPr>
          <w:rFonts w:asciiTheme="majorBidi" w:hAnsiTheme="majorBidi" w:cstheme="majorBidi"/>
          <w:cs/>
        </w:rPr>
        <w:t>ล้านบาท</w:t>
      </w:r>
    </w:p>
    <w:p w14:paraId="0A019E65" w14:textId="77777777" w:rsidR="00CC3C00" w:rsidRPr="00F867BF" w:rsidRDefault="00CC3C00" w:rsidP="00CC3C0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E1ECFB" w14:textId="77777777" w:rsidR="00A61BA1" w:rsidRPr="00F867BF" w:rsidRDefault="00A61BA1" w:rsidP="00A61BA1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867B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867BF">
        <w:rPr>
          <w:rFonts w:asciiTheme="majorBidi" w:hAnsiTheme="majorBidi" w:cstheme="majorBidi"/>
          <w:sz w:val="30"/>
          <w:szCs w:val="30"/>
        </w:rPr>
        <w:t>22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 xml:space="preserve"> ตุลาคม </w:t>
      </w:r>
      <w:r w:rsidRPr="00F867BF">
        <w:rPr>
          <w:rFonts w:asciiTheme="majorBidi" w:hAnsiTheme="majorBidi" w:cstheme="majorBidi"/>
          <w:sz w:val="30"/>
          <w:szCs w:val="30"/>
        </w:rPr>
        <w:t xml:space="preserve">2567 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>ที่ประชุมคณะกรรมการ</w:t>
      </w:r>
      <w:r w:rsidRPr="00F867BF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>บีซีพีจี</w:t>
      </w:r>
      <w:r w:rsidRPr="00F867BF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 xml:space="preserve"> (มหาชน)</w:t>
      </w:r>
      <w:r w:rsidRPr="00F867B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 xml:space="preserve">ครั้งที่ </w:t>
      </w:r>
      <w:r w:rsidRPr="00F867BF">
        <w:rPr>
          <w:rFonts w:asciiTheme="majorBidi" w:hAnsiTheme="majorBidi" w:cstheme="majorBidi"/>
          <w:sz w:val="30"/>
          <w:szCs w:val="30"/>
        </w:rPr>
        <w:t xml:space="preserve">14/2567 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>ได้มีมติอนุมัติการ</w:t>
      </w:r>
      <w:r w:rsidRPr="00F867BF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ลงทุนในโครงการโรงไฟฟ้าพลังงานลมในสาธารณรัฐสังคมนิยมเวียดนามขนาดกำลังการผลิตติดตั้งรวม </w:t>
      </w:r>
      <w:r w:rsidRPr="00F867BF">
        <w:rPr>
          <w:rFonts w:asciiTheme="majorBidi" w:hAnsiTheme="majorBidi" w:cstheme="majorBidi"/>
          <w:spacing w:val="6"/>
          <w:sz w:val="30"/>
          <w:szCs w:val="30"/>
        </w:rPr>
        <w:t xml:space="preserve">99 </w:t>
      </w:r>
      <w:r w:rsidRPr="00F867BF">
        <w:rPr>
          <w:rFonts w:asciiTheme="majorBidi" w:hAnsiTheme="majorBidi" w:cstheme="majorBidi" w:hint="cs"/>
          <w:spacing w:val="6"/>
          <w:sz w:val="30"/>
          <w:szCs w:val="30"/>
          <w:cs/>
        </w:rPr>
        <w:t>เมกะวัตต์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 xml:space="preserve"> ในจำนวนเงินไม่เกิน </w:t>
      </w:r>
      <w:r w:rsidRPr="00F867BF">
        <w:rPr>
          <w:rFonts w:asciiTheme="majorBidi" w:hAnsiTheme="majorBidi" w:cstheme="majorBidi"/>
          <w:sz w:val="30"/>
          <w:szCs w:val="30"/>
        </w:rPr>
        <w:t xml:space="preserve">3,394,932 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>ล้านดองเวียดนาม (ประมาณ</w:t>
      </w:r>
      <w:r w:rsidRPr="00F867BF">
        <w:rPr>
          <w:rFonts w:asciiTheme="majorBidi" w:hAnsiTheme="majorBidi" w:cstheme="majorBidi"/>
          <w:sz w:val="30"/>
          <w:szCs w:val="30"/>
        </w:rPr>
        <w:t xml:space="preserve"> 4,508 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 xml:space="preserve">ล้านบาท) โดยการซื้อหุ้นในสัดส่วนร้อยละ </w:t>
      </w:r>
      <w:r w:rsidRPr="00F867BF">
        <w:rPr>
          <w:rFonts w:asciiTheme="majorBidi" w:hAnsiTheme="majorBidi" w:cstheme="majorBidi"/>
          <w:sz w:val="30"/>
          <w:szCs w:val="30"/>
        </w:rPr>
        <w:t xml:space="preserve">100 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F867BF">
        <w:rPr>
          <w:rFonts w:asciiTheme="majorBidi" w:hAnsiTheme="majorBidi" w:cstheme="majorBidi"/>
          <w:sz w:val="30"/>
          <w:szCs w:val="30"/>
        </w:rPr>
        <w:t xml:space="preserve"> EPVN W2 (HK) Co., Ltd.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867BF">
        <w:rPr>
          <w:rFonts w:asciiTheme="majorBidi" w:hAnsiTheme="majorBidi" w:cstheme="majorBidi"/>
          <w:sz w:val="30"/>
          <w:szCs w:val="30"/>
        </w:rPr>
        <w:t xml:space="preserve">(“EPVN”) 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 xml:space="preserve">จาก </w:t>
      </w:r>
      <w:r w:rsidRPr="00F867BF">
        <w:rPr>
          <w:rFonts w:asciiTheme="majorBidi" w:hAnsiTheme="majorBidi" w:cstheme="majorBidi"/>
          <w:sz w:val="30"/>
          <w:szCs w:val="30"/>
        </w:rPr>
        <w:t>EP Group (HK) Co., Ltd.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867BF">
        <w:rPr>
          <w:rFonts w:asciiTheme="majorBidi" w:hAnsiTheme="majorBidi" w:cstheme="majorBidi"/>
          <w:sz w:val="30"/>
          <w:szCs w:val="30"/>
        </w:rPr>
        <w:t>(“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>ผู้ขาย</w:t>
      </w:r>
      <w:r w:rsidRPr="00F867BF">
        <w:rPr>
          <w:rFonts w:asciiTheme="majorBidi" w:hAnsiTheme="majorBidi" w:cstheme="majorBidi"/>
          <w:sz w:val="30"/>
          <w:szCs w:val="30"/>
        </w:rPr>
        <w:t>”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 xml:space="preserve">) เพื่อเข้าลงทุนในโครงการ </w:t>
      </w:r>
      <w:r w:rsidRPr="00F867BF">
        <w:rPr>
          <w:rFonts w:asciiTheme="majorBidi" w:hAnsiTheme="majorBidi" w:cstheme="majorBidi"/>
          <w:sz w:val="30"/>
          <w:szCs w:val="30"/>
        </w:rPr>
        <w:t xml:space="preserve">Che Bien Tay Nguyen Wind Power Plant Project 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 xml:space="preserve">ขนาดกำลังการผลิตติดตั้ง </w:t>
      </w:r>
      <w:r w:rsidRPr="00F867BF">
        <w:rPr>
          <w:rFonts w:asciiTheme="majorBidi" w:hAnsiTheme="majorBidi" w:cstheme="majorBidi"/>
          <w:sz w:val="30"/>
          <w:szCs w:val="30"/>
        </w:rPr>
        <w:t xml:space="preserve">50 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 xml:space="preserve">เมกะวัตต์ และโครงการ </w:t>
      </w:r>
      <w:r w:rsidRPr="00F867BF">
        <w:rPr>
          <w:rFonts w:asciiTheme="majorBidi" w:hAnsiTheme="majorBidi" w:cstheme="majorBidi"/>
          <w:sz w:val="30"/>
          <w:szCs w:val="30"/>
        </w:rPr>
        <w:t xml:space="preserve">Phat Trien Mien Nui Wind Power Pland Project 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 xml:space="preserve">ขนาดกำลังการผลิตติดตั้ง </w:t>
      </w:r>
      <w:r w:rsidRPr="00F867BF">
        <w:rPr>
          <w:rFonts w:asciiTheme="majorBidi" w:hAnsiTheme="majorBidi" w:cstheme="majorBidi"/>
          <w:sz w:val="30"/>
          <w:szCs w:val="30"/>
        </w:rPr>
        <w:t xml:space="preserve">50 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 xml:space="preserve">เมกะวัตต์ ต่อมาเมื่อวันที่ </w:t>
      </w:r>
      <w:r w:rsidRPr="00F867BF">
        <w:rPr>
          <w:rFonts w:asciiTheme="majorBidi" w:hAnsiTheme="majorBidi" w:cstheme="majorBidi"/>
          <w:sz w:val="30"/>
          <w:szCs w:val="30"/>
        </w:rPr>
        <w:t xml:space="preserve">22 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F867BF">
        <w:rPr>
          <w:rFonts w:asciiTheme="majorBidi" w:hAnsiTheme="majorBidi" w:cstheme="majorBidi"/>
          <w:sz w:val="30"/>
          <w:szCs w:val="30"/>
        </w:rPr>
        <w:t>2567 BCPG Investment Holdings Pte. Ltd.</w:t>
      </w:r>
      <w:r w:rsidRPr="00F867B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867BF">
        <w:rPr>
          <w:rFonts w:asciiTheme="majorBidi" w:hAnsiTheme="majorBidi" w:cstheme="majorBidi"/>
          <w:sz w:val="30"/>
          <w:szCs w:val="30"/>
        </w:rPr>
        <w:t>(“BCPGI”)</w:t>
      </w:r>
      <w:r w:rsidRPr="00F867B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ซึ่งเป็นบริษัทย่อยของกลุ่มบริษัท</w:t>
      </w:r>
      <w:r w:rsidRPr="00F867BF">
        <w:rPr>
          <w:rFonts w:asciiTheme="majorBidi" w:hAnsiTheme="majorBidi" w:cstheme="majorBidi"/>
          <w:sz w:val="30"/>
          <w:szCs w:val="30"/>
        </w:rPr>
        <w:t xml:space="preserve"> 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>ได้ลงนามในสัญญาซื้อขายหุ้นกับผู้ขายเป็นที่เรียบร้อยแล้ว</w:t>
      </w:r>
      <w:r w:rsidRPr="00F867BF">
        <w:rPr>
          <w:rFonts w:asciiTheme="majorBidi" w:hAnsiTheme="majorBidi" w:cstheme="majorBidi"/>
          <w:sz w:val="30"/>
          <w:szCs w:val="30"/>
        </w:rPr>
        <w:t xml:space="preserve"> 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F867BF">
        <w:rPr>
          <w:rFonts w:asciiTheme="majorBidi" w:hAnsiTheme="majorBidi" w:cstheme="majorBidi"/>
          <w:sz w:val="30"/>
          <w:szCs w:val="30"/>
        </w:rPr>
        <w:t xml:space="preserve"> </w:t>
      </w:r>
      <w:r w:rsidRPr="00F867B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867BF">
        <w:rPr>
          <w:rFonts w:asciiTheme="majorBidi" w:hAnsiTheme="majorBidi" w:cstheme="majorBidi"/>
          <w:sz w:val="30"/>
          <w:szCs w:val="30"/>
        </w:rPr>
        <w:t xml:space="preserve">31 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F867BF">
        <w:rPr>
          <w:rFonts w:asciiTheme="majorBidi" w:hAnsiTheme="majorBidi" w:cstheme="majorBidi"/>
          <w:sz w:val="30"/>
          <w:szCs w:val="30"/>
        </w:rPr>
        <w:t xml:space="preserve">2567 BCPGI 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>และผู้ขายอยู่ระหว่างการดำเนินการตามเงื่อนไขภายใต้สัญญาซื้อขายหุ้น</w:t>
      </w:r>
    </w:p>
    <w:p w14:paraId="1ED5D8CB" w14:textId="77777777" w:rsidR="00B5217B" w:rsidRPr="00F867BF" w:rsidRDefault="00B5217B" w:rsidP="00CC3C0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05EC45F" w14:textId="77777777" w:rsidR="00B5217B" w:rsidRPr="00F867BF" w:rsidRDefault="00B5217B" w:rsidP="00CC3C0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B263C8A" w14:textId="0CEAA23D" w:rsidR="00CC3C00" w:rsidRPr="00F867BF" w:rsidRDefault="00CC3C00" w:rsidP="00CC3C0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867BF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บริษัท บีเอสจีเอฟ จำกัด</w:t>
      </w:r>
    </w:p>
    <w:p w14:paraId="04ED6EA6" w14:textId="77777777" w:rsidR="00CC3C00" w:rsidRPr="00F867BF" w:rsidRDefault="00CC3C00" w:rsidP="00CC3C0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BA9B2A" w14:textId="77777777" w:rsidR="00CC3C00" w:rsidRPr="00F867BF" w:rsidRDefault="00CC3C00" w:rsidP="00CC3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  <w:r w:rsidRPr="00F867BF">
        <w:rPr>
          <w:rFonts w:asciiTheme="majorBidi" w:hAnsiTheme="majorBidi" w:cstheme="majorBidi"/>
          <w:cs/>
        </w:rPr>
        <w:t xml:space="preserve">เมื่อวันที่ </w:t>
      </w:r>
      <w:r w:rsidRPr="00F867BF">
        <w:rPr>
          <w:rFonts w:asciiTheme="majorBidi" w:hAnsiTheme="majorBidi" w:cstheme="majorBidi"/>
        </w:rPr>
        <w:t xml:space="preserve">12 </w:t>
      </w:r>
      <w:r w:rsidRPr="00F867BF">
        <w:rPr>
          <w:rFonts w:asciiTheme="majorBidi" w:hAnsiTheme="majorBidi" w:cstheme="majorBidi"/>
          <w:cs/>
        </w:rPr>
        <w:t xml:space="preserve">มกราคม </w:t>
      </w:r>
      <w:r w:rsidRPr="00F867BF">
        <w:rPr>
          <w:rFonts w:asciiTheme="majorBidi" w:hAnsiTheme="majorBidi" w:cstheme="majorBidi"/>
        </w:rPr>
        <w:t xml:space="preserve">2567 </w:t>
      </w:r>
      <w:r w:rsidRPr="00F867BF">
        <w:rPr>
          <w:rFonts w:asciiTheme="majorBidi" w:hAnsiTheme="majorBidi" w:cstheme="majorBidi"/>
          <w:cs/>
        </w:rPr>
        <w:t xml:space="preserve">ที่ประชุมวิสามัญผู้ถือหุ้นของ </w:t>
      </w:r>
      <w:r w:rsidRPr="00F867BF">
        <w:rPr>
          <w:rFonts w:asciiTheme="majorBidi" w:hAnsiTheme="majorBidi" w:cstheme="majorBidi" w:hint="cs"/>
          <w:cs/>
        </w:rPr>
        <w:t>บริษัท บีเอสจีเอฟ จำกัด</w:t>
      </w:r>
      <w:r w:rsidRPr="00F867BF">
        <w:rPr>
          <w:rFonts w:asciiTheme="majorBidi" w:hAnsiTheme="majorBidi" w:cstheme="majorBidi"/>
        </w:rPr>
        <w:t xml:space="preserve"> (“BSGF”) </w:t>
      </w:r>
      <w:r w:rsidRPr="00F867BF">
        <w:rPr>
          <w:rFonts w:asciiTheme="majorBidi" w:hAnsiTheme="majorBidi" w:cstheme="majorBidi"/>
          <w:cs/>
        </w:rPr>
        <w:t>ได้อนุมัติการออกหุ้น</w:t>
      </w:r>
      <w:r w:rsidRPr="00F867BF">
        <w:rPr>
          <w:rFonts w:asciiTheme="majorBidi" w:hAnsiTheme="majorBidi" w:cstheme="majorBidi"/>
          <w:spacing w:val="-2"/>
          <w:cs/>
        </w:rPr>
        <w:t xml:space="preserve">เพิ่มทุนครั้งที่ </w:t>
      </w:r>
      <w:r w:rsidRPr="00F867BF">
        <w:rPr>
          <w:rFonts w:asciiTheme="majorBidi" w:hAnsiTheme="majorBidi" w:cstheme="majorBidi"/>
          <w:spacing w:val="-2"/>
        </w:rPr>
        <w:t xml:space="preserve">1 </w:t>
      </w:r>
      <w:r w:rsidRPr="00F867BF">
        <w:rPr>
          <w:rFonts w:asciiTheme="majorBidi" w:hAnsiTheme="majorBidi" w:cstheme="majorBidi"/>
          <w:spacing w:val="-2"/>
          <w:cs/>
        </w:rPr>
        <w:t xml:space="preserve">ของปี </w:t>
      </w:r>
      <w:r w:rsidRPr="00F867BF">
        <w:rPr>
          <w:rFonts w:asciiTheme="majorBidi" w:hAnsiTheme="majorBidi" w:cstheme="majorBidi"/>
          <w:spacing w:val="-2"/>
        </w:rPr>
        <w:t xml:space="preserve">2567 </w:t>
      </w:r>
      <w:r w:rsidRPr="00F867BF">
        <w:rPr>
          <w:rFonts w:asciiTheme="majorBidi" w:hAnsiTheme="majorBidi" w:cstheme="majorBidi"/>
          <w:spacing w:val="-2"/>
          <w:cs/>
        </w:rPr>
        <w:t xml:space="preserve">เป็นทุนจดทะเบียนใหม่จำนวน </w:t>
      </w:r>
      <w:r w:rsidRPr="00F867BF">
        <w:rPr>
          <w:rFonts w:asciiTheme="majorBidi" w:hAnsiTheme="majorBidi" w:cstheme="majorBidi"/>
          <w:spacing w:val="-2"/>
        </w:rPr>
        <w:t xml:space="preserve">3,201 </w:t>
      </w:r>
      <w:r w:rsidRPr="00F867BF">
        <w:rPr>
          <w:rFonts w:asciiTheme="majorBidi" w:hAnsiTheme="majorBidi" w:cstheme="majorBidi"/>
          <w:spacing w:val="-2"/>
          <w:cs/>
        </w:rPr>
        <w:t xml:space="preserve">ล้านบาท โดยการออกหุ้นสามัญจำนวน </w:t>
      </w:r>
      <w:r w:rsidRPr="00F867BF">
        <w:rPr>
          <w:rFonts w:asciiTheme="majorBidi" w:hAnsiTheme="majorBidi" w:cstheme="majorBidi"/>
          <w:spacing w:val="-2"/>
        </w:rPr>
        <w:t xml:space="preserve">79 </w:t>
      </w:r>
      <w:r w:rsidRPr="00F867BF">
        <w:rPr>
          <w:rFonts w:asciiTheme="majorBidi" w:hAnsiTheme="majorBidi" w:cstheme="majorBidi"/>
          <w:spacing w:val="-2"/>
          <w:cs/>
        </w:rPr>
        <w:t>ล้าน</w:t>
      </w:r>
      <w:r w:rsidRPr="00F867BF">
        <w:rPr>
          <w:rFonts w:asciiTheme="majorBidi" w:hAnsiTheme="majorBidi" w:cstheme="majorBidi"/>
          <w:spacing w:val="-4"/>
          <w:cs/>
        </w:rPr>
        <w:t>หุ้น</w:t>
      </w:r>
      <w:r w:rsidRPr="00F867BF">
        <w:rPr>
          <w:rFonts w:asciiTheme="majorBidi" w:hAnsiTheme="majorBidi" w:cstheme="majorBidi"/>
          <w:cs/>
        </w:rPr>
        <w:t xml:space="preserve">และหุ้นบุริมสิทธิจำนวน </w:t>
      </w:r>
      <w:r w:rsidRPr="00F867BF">
        <w:rPr>
          <w:rFonts w:asciiTheme="majorBidi" w:hAnsiTheme="majorBidi" w:cstheme="majorBidi"/>
        </w:rPr>
        <w:t xml:space="preserve">21 </w:t>
      </w:r>
      <w:r w:rsidRPr="00F867BF">
        <w:rPr>
          <w:rFonts w:asciiTheme="majorBidi" w:hAnsiTheme="majorBidi" w:cstheme="majorBidi"/>
          <w:cs/>
        </w:rPr>
        <w:t xml:space="preserve">ล้านหุ้น มูลค่าที่ตราไว้หุ้นละ </w:t>
      </w:r>
      <w:r w:rsidRPr="00F867BF">
        <w:rPr>
          <w:rFonts w:asciiTheme="majorBidi" w:hAnsiTheme="majorBidi" w:cstheme="majorBidi"/>
        </w:rPr>
        <w:t xml:space="preserve">10 </w:t>
      </w:r>
      <w:r w:rsidRPr="00F867BF">
        <w:rPr>
          <w:rFonts w:asciiTheme="majorBidi" w:hAnsiTheme="majorBidi" w:cstheme="majorBidi"/>
          <w:cs/>
        </w:rPr>
        <w:t>บาท โดย</w:t>
      </w:r>
      <w:r w:rsidRPr="00F867BF">
        <w:rPr>
          <w:rFonts w:asciiTheme="majorBidi" w:hAnsiTheme="majorBidi" w:cstheme="majorBidi" w:hint="cs"/>
          <w:cs/>
        </w:rPr>
        <w:t>บริษัทและ</w:t>
      </w:r>
      <w:r w:rsidRPr="00F867BF">
        <w:rPr>
          <w:rFonts w:asciiTheme="majorBidi" w:hAnsiTheme="majorBidi" w:cstheme="majorBidi"/>
          <w:cs/>
        </w:rPr>
        <w:t>บริษัท</w:t>
      </w:r>
      <w:r w:rsidRPr="00F867BF">
        <w:rPr>
          <w:rFonts w:asciiTheme="majorBidi" w:hAnsiTheme="majorBidi" w:cstheme="majorBidi"/>
        </w:rPr>
        <w:t xml:space="preserve"> </w:t>
      </w:r>
      <w:r w:rsidRPr="00F867BF">
        <w:rPr>
          <w:rFonts w:asciiTheme="majorBidi" w:hAnsiTheme="majorBidi" w:cstheme="majorBidi" w:hint="cs"/>
          <w:cs/>
        </w:rPr>
        <w:t xml:space="preserve">บีบีจีไอ จำกัด </w:t>
      </w:r>
      <w:r w:rsidRPr="00F867BF">
        <w:rPr>
          <w:rFonts w:asciiTheme="majorBidi" w:hAnsiTheme="majorBidi" w:cstheme="majorBidi"/>
        </w:rPr>
        <w:t>(</w:t>
      </w:r>
      <w:r w:rsidRPr="00F867BF">
        <w:rPr>
          <w:rFonts w:asciiTheme="majorBidi" w:hAnsiTheme="majorBidi" w:cstheme="majorBidi" w:hint="cs"/>
          <w:cs/>
        </w:rPr>
        <w:t>มหาชน</w:t>
      </w:r>
      <w:r w:rsidRPr="00F867BF">
        <w:rPr>
          <w:rFonts w:asciiTheme="majorBidi" w:hAnsiTheme="majorBidi" w:cstheme="majorBidi"/>
        </w:rPr>
        <w:t>)</w:t>
      </w:r>
      <w:r w:rsidRPr="00F867BF">
        <w:rPr>
          <w:rFonts w:asciiTheme="majorBidi" w:hAnsiTheme="majorBidi" w:cstheme="majorBidi" w:hint="cs"/>
          <w:cs/>
        </w:rPr>
        <w:t xml:space="preserve"> </w:t>
      </w:r>
      <w:r w:rsidRPr="00F867BF">
        <w:rPr>
          <w:rFonts w:asciiTheme="majorBidi" w:hAnsiTheme="majorBidi" w:cstheme="majorBidi"/>
        </w:rPr>
        <w:t xml:space="preserve">(“BBGI”) </w:t>
      </w:r>
      <w:r w:rsidRPr="00F867BF">
        <w:rPr>
          <w:rFonts w:asciiTheme="majorBidi" w:hAnsiTheme="majorBidi" w:cstheme="majorBidi"/>
          <w:cs/>
        </w:rPr>
        <w:t>ได้ชำระค่าหุ้น</w:t>
      </w:r>
      <w:r w:rsidRPr="00F867BF">
        <w:rPr>
          <w:rFonts w:asciiTheme="majorBidi" w:hAnsiTheme="majorBidi" w:cstheme="majorBidi" w:hint="cs"/>
          <w:cs/>
        </w:rPr>
        <w:t>เพิ่มทุน</w:t>
      </w:r>
      <w:r w:rsidRPr="00F867BF">
        <w:rPr>
          <w:rFonts w:asciiTheme="majorBidi" w:hAnsiTheme="majorBidi" w:cstheme="majorBidi"/>
          <w:cs/>
        </w:rPr>
        <w:t xml:space="preserve">จำนวน </w:t>
      </w:r>
      <w:r w:rsidRPr="00F867BF">
        <w:rPr>
          <w:rFonts w:asciiTheme="majorBidi" w:hAnsiTheme="majorBidi" w:cstheme="majorBidi"/>
        </w:rPr>
        <w:t xml:space="preserve">800 </w:t>
      </w:r>
      <w:r w:rsidRPr="00F867BF">
        <w:rPr>
          <w:rFonts w:asciiTheme="majorBidi" w:hAnsiTheme="majorBidi" w:cstheme="majorBidi"/>
          <w:cs/>
        </w:rPr>
        <w:t>ล้านบาท</w:t>
      </w:r>
      <w:r w:rsidRPr="00F867BF">
        <w:rPr>
          <w:rFonts w:asciiTheme="majorBidi" w:hAnsiTheme="majorBidi" w:cstheme="majorBidi" w:hint="cs"/>
          <w:cs/>
        </w:rPr>
        <w:t xml:space="preserve"> </w:t>
      </w:r>
      <w:r w:rsidRPr="00F867BF">
        <w:rPr>
          <w:rFonts w:asciiTheme="majorBidi" w:hAnsiTheme="majorBidi" w:cstheme="majorBidi"/>
          <w:cs/>
        </w:rPr>
        <w:t>แล</w:t>
      </w:r>
      <w:r w:rsidRPr="00F867BF">
        <w:rPr>
          <w:rFonts w:asciiTheme="majorBidi" w:hAnsiTheme="majorBidi" w:cstheme="majorBidi" w:hint="cs"/>
          <w:cs/>
        </w:rPr>
        <w:t xml:space="preserve">ะ </w:t>
      </w:r>
      <w:r w:rsidRPr="00F867BF">
        <w:rPr>
          <w:rFonts w:asciiTheme="majorBidi" w:hAnsiTheme="majorBidi" w:cstheme="majorBidi"/>
        </w:rPr>
        <w:t xml:space="preserve">200 </w:t>
      </w:r>
      <w:r w:rsidRPr="00F867BF">
        <w:rPr>
          <w:rFonts w:asciiTheme="majorBidi" w:hAnsiTheme="majorBidi" w:cstheme="majorBidi" w:hint="cs"/>
          <w:cs/>
        </w:rPr>
        <w:t>ล้านบาท แล้วตามลำดับ</w:t>
      </w:r>
      <w:r w:rsidRPr="00F867BF">
        <w:rPr>
          <w:rFonts w:asciiTheme="majorBidi" w:hAnsiTheme="majorBidi" w:cstheme="majorBidi"/>
        </w:rPr>
        <w:t xml:space="preserve"> </w:t>
      </w:r>
      <w:r w:rsidRPr="00F867BF">
        <w:rPr>
          <w:rFonts w:asciiTheme="majorBidi" w:hAnsiTheme="majorBidi" w:cstheme="majorBidi"/>
          <w:cs/>
        </w:rPr>
        <w:t>ใน</w:t>
      </w:r>
      <w:r w:rsidRPr="00F867BF">
        <w:rPr>
          <w:rFonts w:asciiTheme="majorBidi" w:hAnsiTheme="majorBidi" w:cstheme="majorBidi" w:hint="cs"/>
          <w:cs/>
        </w:rPr>
        <w:t>เดือน</w:t>
      </w:r>
      <w:r w:rsidRPr="00F867BF">
        <w:rPr>
          <w:rFonts w:asciiTheme="majorBidi" w:hAnsiTheme="majorBidi" w:cstheme="majorBidi"/>
          <w:cs/>
        </w:rPr>
        <w:t xml:space="preserve">มกราคม </w:t>
      </w:r>
      <w:r w:rsidRPr="00F867BF">
        <w:rPr>
          <w:rFonts w:asciiTheme="majorBidi" w:hAnsiTheme="majorBidi" w:cstheme="majorBidi"/>
        </w:rPr>
        <w:t xml:space="preserve">2567 </w:t>
      </w:r>
      <w:r w:rsidRPr="00F867BF">
        <w:rPr>
          <w:rFonts w:asciiTheme="majorBidi" w:hAnsiTheme="majorBidi" w:cstheme="majorBidi"/>
          <w:cs/>
        </w:rPr>
        <w:t>ตามสัดส่วนการ</w:t>
      </w:r>
      <w:r w:rsidRPr="00F867BF">
        <w:rPr>
          <w:rFonts w:asciiTheme="majorBidi" w:hAnsiTheme="majorBidi" w:cstheme="majorBidi" w:hint="cs"/>
          <w:cs/>
        </w:rPr>
        <w:t>ลงทุน</w:t>
      </w:r>
      <w:r w:rsidRPr="00F867BF">
        <w:rPr>
          <w:rFonts w:asciiTheme="majorBidi" w:hAnsiTheme="majorBidi" w:cstheme="majorBidi"/>
        </w:rPr>
        <w:t xml:space="preserve"> </w:t>
      </w:r>
      <w:r w:rsidRPr="00F867BF">
        <w:rPr>
          <w:rFonts w:asciiTheme="majorBidi" w:hAnsiTheme="majorBidi" w:cstheme="majorBidi" w:hint="cs"/>
          <w:cs/>
        </w:rPr>
        <w:t xml:space="preserve">ซึ่ง </w:t>
      </w:r>
      <w:r w:rsidRPr="00F867BF">
        <w:rPr>
          <w:rFonts w:asciiTheme="majorBidi" w:hAnsiTheme="majorBidi" w:cstheme="majorBidi"/>
        </w:rPr>
        <w:t xml:space="preserve">BSGF </w:t>
      </w:r>
      <w:r w:rsidRPr="00F867BF">
        <w:rPr>
          <w:rFonts w:asciiTheme="majorBidi" w:hAnsiTheme="majorBidi" w:cstheme="majorBidi"/>
          <w:cs/>
        </w:rPr>
        <w:t xml:space="preserve">ได้นำเงินเพิ่มทุนนี้เข้าจดทะเบียนในเดือนมกราคม </w:t>
      </w:r>
      <w:r w:rsidRPr="00F867BF">
        <w:rPr>
          <w:rFonts w:asciiTheme="majorBidi" w:hAnsiTheme="majorBidi" w:cstheme="majorBidi"/>
        </w:rPr>
        <w:t xml:space="preserve">2567 </w:t>
      </w:r>
      <w:r w:rsidRPr="00F867BF">
        <w:rPr>
          <w:rFonts w:asciiTheme="majorBidi" w:hAnsiTheme="majorBidi" w:cstheme="majorBidi" w:hint="cs"/>
          <w:cs/>
        </w:rPr>
        <w:t>โดยสัดส่วนการถือหุ้นไม่มีการเปลี่ยนแปลง</w:t>
      </w:r>
    </w:p>
    <w:p w14:paraId="1DBBE19E" w14:textId="77777777" w:rsidR="009D3970" w:rsidRPr="00F867BF" w:rsidRDefault="009D3970" w:rsidP="00CC3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</w:p>
    <w:p w14:paraId="3176DB8D" w14:textId="77777777" w:rsidR="00CC3C00" w:rsidRPr="00F867BF" w:rsidRDefault="00CC3C00" w:rsidP="00CC3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  <w:bookmarkStart w:id="8" w:name="_Hlk150153021"/>
      <w:r w:rsidRPr="00F867BF">
        <w:rPr>
          <w:rFonts w:asciiTheme="majorBidi" w:hAnsiTheme="majorBidi" w:cstheme="majorBidi"/>
          <w:cs/>
        </w:rPr>
        <w:t>เมื่อ</w:t>
      </w:r>
      <w:bookmarkEnd w:id="8"/>
      <w:r w:rsidRPr="00F867BF">
        <w:rPr>
          <w:rFonts w:asciiTheme="majorBidi" w:hAnsiTheme="majorBidi" w:cstheme="majorBidi"/>
          <w:cs/>
        </w:rPr>
        <w:t xml:space="preserve">วันที่ </w:t>
      </w:r>
      <w:r w:rsidRPr="00F867BF">
        <w:rPr>
          <w:rFonts w:asciiTheme="majorBidi" w:hAnsiTheme="majorBidi" w:cstheme="majorBidi"/>
        </w:rPr>
        <w:t xml:space="preserve">19 </w:t>
      </w:r>
      <w:r w:rsidRPr="00F867BF">
        <w:rPr>
          <w:rFonts w:asciiTheme="majorBidi" w:hAnsiTheme="majorBidi" w:cstheme="majorBidi"/>
          <w:cs/>
        </w:rPr>
        <w:t xml:space="preserve">เมษายน </w:t>
      </w:r>
      <w:r w:rsidRPr="00F867BF">
        <w:rPr>
          <w:rFonts w:asciiTheme="majorBidi" w:hAnsiTheme="majorBidi" w:cstheme="majorBidi"/>
        </w:rPr>
        <w:t xml:space="preserve">2567 </w:t>
      </w:r>
      <w:r w:rsidRPr="00F867BF">
        <w:rPr>
          <w:rFonts w:asciiTheme="majorBidi" w:hAnsiTheme="majorBidi" w:cstheme="majorBidi"/>
          <w:cs/>
        </w:rPr>
        <w:t xml:space="preserve">ที่ประชุมสามัญผู้ถือหุ้นของ </w:t>
      </w:r>
      <w:r w:rsidRPr="00F867BF">
        <w:rPr>
          <w:rFonts w:asciiTheme="majorBidi" w:hAnsiTheme="majorBidi" w:cstheme="majorBidi"/>
        </w:rPr>
        <w:t xml:space="preserve">BSGF </w:t>
      </w:r>
      <w:r w:rsidRPr="00F867BF">
        <w:rPr>
          <w:rFonts w:asciiTheme="majorBidi" w:hAnsiTheme="majorBidi" w:cstheme="majorBidi"/>
          <w:cs/>
        </w:rPr>
        <w:t xml:space="preserve">ได้อนุมัติการออกหุ้นเพิ่มทุนครั้งที่ </w:t>
      </w:r>
      <w:r w:rsidRPr="00F867BF">
        <w:rPr>
          <w:rFonts w:asciiTheme="majorBidi" w:hAnsiTheme="majorBidi" w:cstheme="majorBidi"/>
        </w:rPr>
        <w:t xml:space="preserve">2 </w:t>
      </w:r>
      <w:r w:rsidRPr="00F867BF">
        <w:rPr>
          <w:rFonts w:asciiTheme="majorBidi" w:hAnsiTheme="majorBidi" w:cstheme="majorBidi"/>
          <w:cs/>
        </w:rPr>
        <w:t xml:space="preserve">ของปี </w:t>
      </w:r>
      <w:r w:rsidRPr="00F867BF">
        <w:rPr>
          <w:rFonts w:asciiTheme="majorBidi" w:hAnsiTheme="majorBidi" w:cstheme="majorBidi"/>
        </w:rPr>
        <w:t xml:space="preserve">2567 </w:t>
      </w:r>
      <w:r w:rsidRPr="00F867BF">
        <w:rPr>
          <w:rFonts w:asciiTheme="majorBidi" w:hAnsiTheme="majorBidi" w:cstheme="majorBidi"/>
          <w:cs/>
        </w:rPr>
        <w:t xml:space="preserve">เป็นทุนจดทะเบียนใหม่จำนวน </w:t>
      </w:r>
      <w:r w:rsidRPr="00F867BF">
        <w:rPr>
          <w:rFonts w:asciiTheme="majorBidi" w:hAnsiTheme="majorBidi" w:cstheme="majorBidi"/>
        </w:rPr>
        <w:t xml:space="preserve">4,201 </w:t>
      </w:r>
      <w:r w:rsidRPr="00F867BF">
        <w:rPr>
          <w:rFonts w:asciiTheme="majorBidi" w:hAnsiTheme="majorBidi" w:cstheme="majorBidi"/>
          <w:cs/>
        </w:rPr>
        <w:t xml:space="preserve">ล้านบาท </w:t>
      </w:r>
      <w:r w:rsidRPr="00F867BF">
        <w:rPr>
          <w:rFonts w:asciiTheme="majorBidi" w:hAnsiTheme="majorBidi" w:cstheme="majorBidi"/>
          <w:spacing w:val="-2"/>
          <w:cs/>
        </w:rPr>
        <w:t>โดยการออก</w:t>
      </w:r>
      <w:r w:rsidRPr="00F867BF">
        <w:rPr>
          <w:rFonts w:asciiTheme="majorBidi" w:hAnsiTheme="majorBidi" w:cstheme="majorBidi"/>
          <w:cs/>
        </w:rPr>
        <w:t xml:space="preserve">หุ้นสามัญจำนวน </w:t>
      </w:r>
      <w:r w:rsidRPr="00F867BF">
        <w:rPr>
          <w:rFonts w:asciiTheme="majorBidi" w:hAnsiTheme="majorBidi" w:cstheme="majorBidi"/>
        </w:rPr>
        <w:t xml:space="preserve">79 </w:t>
      </w:r>
      <w:r w:rsidRPr="00F867BF">
        <w:rPr>
          <w:rFonts w:asciiTheme="majorBidi" w:hAnsiTheme="majorBidi" w:cstheme="majorBidi"/>
          <w:cs/>
        </w:rPr>
        <w:t xml:space="preserve">ล้านหุ้นและหุ้นบุริมสิทธิจำนวน </w:t>
      </w:r>
      <w:r w:rsidRPr="00F867BF">
        <w:rPr>
          <w:rFonts w:asciiTheme="majorBidi" w:hAnsiTheme="majorBidi" w:cstheme="majorBidi"/>
        </w:rPr>
        <w:t xml:space="preserve">21 </w:t>
      </w:r>
      <w:r w:rsidRPr="00F867BF">
        <w:rPr>
          <w:rFonts w:asciiTheme="majorBidi" w:hAnsiTheme="majorBidi" w:cstheme="majorBidi"/>
          <w:cs/>
        </w:rPr>
        <w:t xml:space="preserve">ล้านหุ้น มูลค่าที่ตราไว้หุ้นละ </w:t>
      </w:r>
      <w:r w:rsidRPr="00F867BF">
        <w:rPr>
          <w:rFonts w:asciiTheme="majorBidi" w:hAnsiTheme="majorBidi" w:cstheme="majorBidi"/>
        </w:rPr>
        <w:t xml:space="preserve">10 </w:t>
      </w:r>
      <w:r w:rsidRPr="00F867BF">
        <w:rPr>
          <w:rFonts w:asciiTheme="majorBidi" w:hAnsiTheme="majorBidi" w:cstheme="majorBidi"/>
          <w:cs/>
        </w:rPr>
        <w:t xml:space="preserve">บาท </w:t>
      </w:r>
      <w:r w:rsidRPr="00F867BF">
        <w:rPr>
          <w:rFonts w:asciiTheme="majorBidi" w:hAnsiTheme="majorBidi" w:cstheme="majorBidi" w:hint="cs"/>
          <w:cs/>
        </w:rPr>
        <w:t>โดยบริษัทและ</w:t>
      </w:r>
      <w:r w:rsidRPr="00F867BF">
        <w:rPr>
          <w:rFonts w:asciiTheme="majorBidi" w:hAnsiTheme="majorBidi" w:cstheme="majorBidi"/>
        </w:rPr>
        <w:t xml:space="preserve"> </w:t>
      </w:r>
      <w:r w:rsidRPr="00F867BF">
        <w:rPr>
          <w:rFonts w:asciiTheme="majorBidi" w:hAnsiTheme="majorBidi" w:cstheme="majorBidi"/>
          <w:spacing w:val="-4"/>
        </w:rPr>
        <w:t>BBGI</w:t>
      </w:r>
      <w:r w:rsidRPr="00F867BF">
        <w:rPr>
          <w:rFonts w:asciiTheme="majorBidi" w:hAnsiTheme="majorBidi" w:cstheme="majorBidi" w:hint="cs"/>
          <w:spacing w:val="-4"/>
          <w:cs/>
        </w:rPr>
        <w:t xml:space="preserve"> </w:t>
      </w:r>
      <w:r w:rsidRPr="00F867BF">
        <w:rPr>
          <w:rFonts w:asciiTheme="majorBidi" w:hAnsiTheme="majorBidi" w:cstheme="majorBidi"/>
          <w:cs/>
        </w:rPr>
        <w:t>ได้ชำระค่าหุ้น</w:t>
      </w:r>
      <w:r w:rsidRPr="00F867BF">
        <w:rPr>
          <w:rFonts w:asciiTheme="majorBidi" w:hAnsiTheme="majorBidi" w:cstheme="majorBidi" w:hint="cs"/>
          <w:cs/>
        </w:rPr>
        <w:t>เพิ่มทุน</w:t>
      </w:r>
      <w:r w:rsidRPr="00F867BF">
        <w:rPr>
          <w:rFonts w:asciiTheme="majorBidi" w:hAnsiTheme="majorBidi" w:cstheme="majorBidi"/>
          <w:cs/>
        </w:rPr>
        <w:t xml:space="preserve">จำนวน </w:t>
      </w:r>
      <w:r w:rsidRPr="00F867BF">
        <w:rPr>
          <w:rFonts w:asciiTheme="majorBidi" w:hAnsiTheme="majorBidi" w:cstheme="majorBidi"/>
        </w:rPr>
        <w:t xml:space="preserve">800 </w:t>
      </w:r>
      <w:r w:rsidRPr="00F867BF">
        <w:rPr>
          <w:rFonts w:asciiTheme="majorBidi" w:hAnsiTheme="majorBidi" w:cstheme="majorBidi"/>
          <w:cs/>
        </w:rPr>
        <w:t>ล้านบาท</w:t>
      </w:r>
      <w:r w:rsidRPr="00F867BF">
        <w:rPr>
          <w:rFonts w:asciiTheme="majorBidi" w:hAnsiTheme="majorBidi" w:cstheme="majorBidi" w:hint="cs"/>
          <w:cs/>
        </w:rPr>
        <w:t xml:space="preserve"> </w:t>
      </w:r>
      <w:r w:rsidRPr="00F867BF">
        <w:rPr>
          <w:rFonts w:asciiTheme="majorBidi" w:hAnsiTheme="majorBidi" w:cstheme="majorBidi"/>
          <w:spacing w:val="-4"/>
          <w:cs/>
        </w:rPr>
        <w:t>แล</w:t>
      </w:r>
      <w:r w:rsidRPr="00F867BF">
        <w:rPr>
          <w:rFonts w:asciiTheme="majorBidi" w:hAnsiTheme="majorBidi" w:cstheme="majorBidi" w:hint="cs"/>
          <w:spacing w:val="-4"/>
          <w:cs/>
        </w:rPr>
        <w:t xml:space="preserve">ะ </w:t>
      </w:r>
      <w:r w:rsidRPr="00F867BF">
        <w:rPr>
          <w:rFonts w:asciiTheme="majorBidi" w:hAnsiTheme="majorBidi" w:cstheme="majorBidi"/>
          <w:spacing w:val="-4"/>
        </w:rPr>
        <w:t xml:space="preserve">200 </w:t>
      </w:r>
      <w:r w:rsidRPr="00F867BF">
        <w:rPr>
          <w:rFonts w:asciiTheme="majorBidi" w:hAnsiTheme="majorBidi" w:cstheme="majorBidi" w:hint="cs"/>
          <w:spacing w:val="-4"/>
          <w:cs/>
        </w:rPr>
        <w:t>ล้านบาท แล้วตามลำดับ</w:t>
      </w:r>
      <w:r w:rsidRPr="00F867BF">
        <w:rPr>
          <w:rFonts w:asciiTheme="majorBidi" w:hAnsiTheme="majorBidi" w:cstheme="majorBidi"/>
          <w:spacing w:val="-4"/>
        </w:rPr>
        <w:t xml:space="preserve"> </w:t>
      </w:r>
      <w:r w:rsidRPr="00F867BF">
        <w:rPr>
          <w:rFonts w:asciiTheme="majorBidi" w:hAnsiTheme="majorBidi" w:cstheme="majorBidi"/>
          <w:cs/>
        </w:rPr>
        <w:t>ใน</w:t>
      </w:r>
      <w:r w:rsidRPr="00F867BF">
        <w:rPr>
          <w:rFonts w:asciiTheme="majorBidi" w:hAnsiTheme="majorBidi" w:cstheme="majorBidi" w:hint="cs"/>
          <w:cs/>
        </w:rPr>
        <w:t>เดือน</w:t>
      </w:r>
      <w:r w:rsidRPr="00F867BF">
        <w:rPr>
          <w:rFonts w:asciiTheme="majorBidi" w:hAnsiTheme="majorBidi" w:cstheme="majorBidi"/>
          <w:cs/>
        </w:rPr>
        <w:t xml:space="preserve">เมษายน </w:t>
      </w:r>
      <w:r w:rsidRPr="00F867BF">
        <w:rPr>
          <w:rFonts w:asciiTheme="majorBidi" w:hAnsiTheme="majorBidi" w:cstheme="majorBidi"/>
        </w:rPr>
        <w:t xml:space="preserve">2567 </w:t>
      </w:r>
      <w:r w:rsidRPr="00F867BF">
        <w:rPr>
          <w:rFonts w:asciiTheme="majorBidi" w:hAnsiTheme="majorBidi" w:cstheme="majorBidi"/>
          <w:cs/>
        </w:rPr>
        <w:t>ตามสัดส่วนการ</w:t>
      </w:r>
      <w:r w:rsidRPr="00F867BF">
        <w:rPr>
          <w:rFonts w:asciiTheme="majorBidi" w:hAnsiTheme="majorBidi" w:cstheme="majorBidi" w:hint="cs"/>
          <w:cs/>
        </w:rPr>
        <w:t>ลงทุน</w:t>
      </w:r>
      <w:r w:rsidRPr="00F867BF">
        <w:rPr>
          <w:rFonts w:asciiTheme="majorBidi" w:hAnsiTheme="majorBidi" w:cstheme="majorBidi"/>
        </w:rPr>
        <w:t xml:space="preserve"> </w:t>
      </w:r>
      <w:r w:rsidRPr="00F867BF">
        <w:rPr>
          <w:rFonts w:asciiTheme="majorBidi" w:hAnsiTheme="majorBidi" w:cstheme="majorBidi" w:hint="cs"/>
          <w:cs/>
        </w:rPr>
        <w:t xml:space="preserve">ซึ่ง </w:t>
      </w:r>
      <w:r w:rsidRPr="00F867BF">
        <w:rPr>
          <w:rFonts w:asciiTheme="majorBidi" w:hAnsiTheme="majorBidi" w:cstheme="majorBidi"/>
        </w:rPr>
        <w:t xml:space="preserve">BSGF </w:t>
      </w:r>
      <w:r w:rsidRPr="00F867BF">
        <w:rPr>
          <w:rFonts w:asciiTheme="majorBidi" w:hAnsiTheme="majorBidi" w:cstheme="majorBidi"/>
          <w:cs/>
        </w:rPr>
        <w:t xml:space="preserve">ได้นำเงินเพิ่มทุนนี้เข้าจดทะเบียนในเดือนพฤษภาคม </w:t>
      </w:r>
      <w:r w:rsidRPr="00F867BF">
        <w:rPr>
          <w:rFonts w:asciiTheme="majorBidi" w:hAnsiTheme="majorBidi" w:cstheme="majorBidi"/>
        </w:rPr>
        <w:t>2567</w:t>
      </w:r>
      <w:r w:rsidRPr="00F867BF">
        <w:rPr>
          <w:rFonts w:asciiTheme="majorBidi" w:hAnsiTheme="majorBidi" w:cstheme="majorBidi" w:hint="cs"/>
          <w:cs/>
        </w:rPr>
        <w:t xml:space="preserve"> โดยสัดส่วนการถือหุ้น</w:t>
      </w:r>
      <w:r w:rsidRPr="00F867BF">
        <w:rPr>
          <w:rFonts w:asciiTheme="majorBidi" w:hAnsiTheme="majorBidi" w:cstheme="majorBidi"/>
          <w:cs/>
        </w:rPr>
        <w:tab/>
      </w:r>
      <w:r w:rsidRPr="00F867BF">
        <w:rPr>
          <w:rFonts w:asciiTheme="majorBidi" w:hAnsiTheme="majorBidi" w:cstheme="majorBidi" w:hint="cs"/>
          <w:cs/>
        </w:rPr>
        <w:t>ไม่มีการเปลี่ยนแปลง</w:t>
      </w:r>
    </w:p>
    <w:p w14:paraId="37D17096" w14:textId="77777777" w:rsidR="00CC3C00" w:rsidRPr="00F867BF" w:rsidRDefault="00CC3C00" w:rsidP="00CC3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sz w:val="18"/>
          <w:szCs w:val="18"/>
        </w:rPr>
      </w:pPr>
    </w:p>
    <w:p w14:paraId="78D90574" w14:textId="44ED292C" w:rsidR="00CC3C00" w:rsidRPr="00F867BF" w:rsidRDefault="00CC3C00" w:rsidP="00CC3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  <w:r w:rsidRPr="00F867BF">
        <w:rPr>
          <w:rFonts w:asciiTheme="majorBidi" w:hAnsiTheme="majorBidi" w:cstheme="majorBidi"/>
          <w:cs/>
        </w:rPr>
        <w:t xml:space="preserve">เมื่อวันที่ </w:t>
      </w:r>
      <w:r w:rsidRPr="00F867BF">
        <w:rPr>
          <w:rFonts w:asciiTheme="majorBidi" w:hAnsiTheme="majorBidi" w:cstheme="majorBidi"/>
        </w:rPr>
        <w:t xml:space="preserve">8 </w:t>
      </w:r>
      <w:r w:rsidRPr="00F867BF">
        <w:rPr>
          <w:rFonts w:asciiTheme="majorBidi" w:hAnsiTheme="majorBidi" w:cstheme="majorBidi"/>
          <w:cs/>
        </w:rPr>
        <w:t xml:space="preserve">สิงหาคม </w:t>
      </w:r>
      <w:r w:rsidRPr="00F867BF">
        <w:rPr>
          <w:rFonts w:asciiTheme="majorBidi" w:hAnsiTheme="majorBidi" w:cstheme="majorBidi"/>
        </w:rPr>
        <w:t xml:space="preserve">2567 </w:t>
      </w:r>
      <w:r w:rsidRPr="00F867BF">
        <w:rPr>
          <w:rFonts w:asciiTheme="majorBidi" w:hAnsiTheme="majorBidi" w:cstheme="majorBidi"/>
          <w:cs/>
        </w:rPr>
        <w:t>ที่ประชุม</w:t>
      </w:r>
      <w:r w:rsidRPr="00F867BF">
        <w:rPr>
          <w:rFonts w:asciiTheme="majorBidi" w:hAnsiTheme="majorBidi" w:cstheme="majorBidi" w:hint="cs"/>
          <w:cs/>
        </w:rPr>
        <w:t>วิ</w:t>
      </w:r>
      <w:r w:rsidRPr="00F867BF">
        <w:rPr>
          <w:rFonts w:asciiTheme="majorBidi" w:hAnsiTheme="majorBidi" w:cstheme="majorBidi"/>
          <w:cs/>
        </w:rPr>
        <w:t xml:space="preserve">สามัญผู้ถือหุ้นของ </w:t>
      </w:r>
      <w:r w:rsidRPr="00F867BF">
        <w:rPr>
          <w:rFonts w:asciiTheme="majorBidi" w:hAnsiTheme="majorBidi" w:cstheme="majorBidi"/>
        </w:rPr>
        <w:t xml:space="preserve">BSGF </w:t>
      </w:r>
      <w:r w:rsidRPr="00F867BF">
        <w:rPr>
          <w:rFonts w:asciiTheme="majorBidi" w:hAnsiTheme="majorBidi" w:cstheme="majorBidi"/>
          <w:cs/>
        </w:rPr>
        <w:t xml:space="preserve">ได้อนุมัติการออกหุ้นเพิ่มทุนครั้งที่ </w:t>
      </w:r>
      <w:r w:rsidRPr="00F867BF">
        <w:rPr>
          <w:rFonts w:asciiTheme="majorBidi" w:hAnsiTheme="majorBidi" w:cstheme="majorBidi"/>
        </w:rPr>
        <w:t xml:space="preserve">3 </w:t>
      </w:r>
      <w:r w:rsidRPr="00F867BF">
        <w:rPr>
          <w:rFonts w:asciiTheme="majorBidi" w:hAnsiTheme="majorBidi" w:cstheme="majorBidi"/>
          <w:cs/>
        </w:rPr>
        <w:t xml:space="preserve">ของปี </w:t>
      </w:r>
      <w:r w:rsidRPr="00F867BF">
        <w:rPr>
          <w:rFonts w:asciiTheme="majorBidi" w:hAnsiTheme="majorBidi" w:cstheme="majorBidi"/>
        </w:rPr>
        <w:t xml:space="preserve">2567 </w:t>
      </w:r>
      <w:r w:rsidRPr="00F867BF">
        <w:rPr>
          <w:rFonts w:asciiTheme="majorBidi" w:hAnsiTheme="majorBidi" w:cstheme="majorBidi"/>
          <w:cs/>
        </w:rPr>
        <w:t xml:space="preserve">เป็นทุนจดทะเบียนใหม่จำนวน </w:t>
      </w:r>
      <w:r w:rsidRPr="00F867BF">
        <w:rPr>
          <w:rFonts w:asciiTheme="majorBidi" w:hAnsiTheme="majorBidi" w:cstheme="majorBidi"/>
        </w:rPr>
        <w:t xml:space="preserve">6,201 </w:t>
      </w:r>
      <w:r w:rsidRPr="00F867BF">
        <w:rPr>
          <w:rFonts w:asciiTheme="majorBidi" w:hAnsiTheme="majorBidi" w:cstheme="majorBidi"/>
          <w:cs/>
        </w:rPr>
        <w:t xml:space="preserve">ล้านบาท </w:t>
      </w:r>
      <w:r w:rsidRPr="00F867BF">
        <w:rPr>
          <w:rFonts w:asciiTheme="majorBidi" w:hAnsiTheme="majorBidi" w:cstheme="majorBidi"/>
          <w:spacing w:val="-2"/>
          <w:cs/>
        </w:rPr>
        <w:t>โดยการออก</w:t>
      </w:r>
      <w:r w:rsidRPr="00F867BF">
        <w:rPr>
          <w:rFonts w:asciiTheme="majorBidi" w:hAnsiTheme="majorBidi" w:cstheme="majorBidi"/>
          <w:cs/>
        </w:rPr>
        <w:t xml:space="preserve">หุ้นสามัญจำนวน </w:t>
      </w:r>
      <w:r w:rsidRPr="00F867BF">
        <w:rPr>
          <w:rFonts w:asciiTheme="majorBidi" w:hAnsiTheme="majorBidi" w:cstheme="majorBidi"/>
        </w:rPr>
        <w:t xml:space="preserve">158 </w:t>
      </w:r>
      <w:r w:rsidRPr="00F867BF">
        <w:rPr>
          <w:rFonts w:asciiTheme="majorBidi" w:hAnsiTheme="majorBidi" w:cstheme="majorBidi"/>
          <w:cs/>
        </w:rPr>
        <w:t xml:space="preserve">ล้านหุ้นและหุ้นบุริมสิทธิจำนวน </w:t>
      </w:r>
      <w:r w:rsidRPr="00F867BF">
        <w:rPr>
          <w:rFonts w:asciiTheme="majorBidi" w:hAnsiTheme="majorBidi" w:cstheme="majorBidi"/>
        </w:rPr>
        <w:t xml:space="preserve">42 </w:t>
      </w:r>
      <w:r w:rsidRPr="00F867BF">
        <w:rPr>
          <w:rFonts w:asciiTheme="majorBidi" w:hAnsiTheme="majorBidi" w:cstheme="majorBidi"/>
          <w:cs/>
        </w:rPr>
        <w:t xml:space="preserve">ล้านหุ้น มูลค่าที่ตราไว้หุ้นละ </w:t>
      </w:r>
      <w:r w:rsidRPr="00F867BF">
        <w:rPr>
          <w:rFonts w:asciiTheme="majorBidi" w:hAnsiTheme="majorBidi" w:cstheme="majorBidi"/>
        </w:rPr>
        <w:t xml:space="preserve">10 </w:t>
      </w:r>
      <w:r w:rsidRPr="00F867BF">
        <w:rPr>
          <w:rFonts w:asciiTheme="majorBidi" w:hAnsiTheme="majorBidi" w:cstheme="majorBidi"/>
          <w:cs/>
        </w:rPr>
        <w:t>บาท โดยบริษัท</w:t>
      </w:r>
      <w:r w:rsidRPr="00F867BF">
        <w:rPr>
          <w:rFonts w:asciiTheme="majorBidi" w:hAnsiTheme="majorBidi" w:cstheme="majorBidi" w:hint="cs"/>
          <w:cs/>
        </w:rPr>
        <w:t>และ</w:t>
      </w:r>
      <w:r w:rsidRPr="00F867BF">
        <w:rPr>
          <w:rFonts w:asciiTheme="majorBidi" w:hAnsiTheme="majorBidi" w:cstheme="majorBidi"/>
        </w:rPr>
        <w:t xml:space="preserve"> </w:t>
      </w:r>
      <w:r w:rsidRPr="00F867BF">
        <w:rPr>
          <w:rFonts w:asciiTheme="majorBidi" w:hAnsiTheme="majorBidi" w:cstheme="majorBidi"/>
          <w:spacing w:val="-4"/>
        </w:rPr>
        <w:t>BBGI</w:t>
      </w:r>
      <w:r w:rsidRPr="00F867BF">
        <w:rPr>
          <w:rFonts w:asciiTheme="majorBidi" w:hAnsiTheme="majorBidi" w:cstheme="majorBidi" w:hint="cs"/>
          <w:spacing w:val="-4"/>
          <w:cs/>
        </w:rPr>
        <w:t xml:space="preserve"> </w:t>
      </w:r>
      <w:r w:rsidRPr="00F867BF">
        <w:rPr>
          <w:rFonts w:asciiTheme="majorBidi" w:hAnsiTheme="majorBidi" w:cstheme="majorBidi"/>
          <w:cs/>
        </w:rPr>
        <w:t>ได้ชำระค่าหุ้น</w:t>
      </w:r>
      <w:r w:rsidRPr="00F867BF">
        <w:rPr>
          <w:rFonts w:asciiTheme="majorBidi" w:hAnsiTheme="majorBidi" w:cstheme="majorBidi" w:hint="cs"/>
          <w:cs/>
        </w:rPr>
        <w:t>เพิ่มทุน</w:t>
      </w:r>
      <w:r w:rsidRPr="00F867BF">
        <w:rPr>
          <w:rFonts w:asciiTheme="majorBidi" w:hAnsiTheme="majorBidi" w:cstheme="majorBidi"/>
          <w:cs/>
        </w:rPr>
        <w:t xml:space="preserve">จำนวน </w:t>
      </w:r>
      <w:r w:rsidRPr="00F867BF">
        <w:rPr>
          <w:rFonts w:asciiTheme="majorBidi" w:hAnsiTheme="majorBidi" w:cstheme="majorBidi"/>
        </w:rPr>
        <w:t xml:space="preserve">1,600 </w:t>
      </w:r>
      <w:r w:rsidRPr="00F867BF">
        <w:rPr>
          <w:rFonts w:asciiTheme="majorBidi" w:hAnsiTheme="majorBidi" w:cstheme="majorBidi"/>
          <w:cs/>
        </w:rPr>
        <w:t>ล้านบาท</w:t>
      </w:r>
      <w:r w:rsidRPr="00F867BF">
        <w:rPr>
          <w:rFonts w:asciiTheme="majorBidi" w:hAnsiTheme="majorBidi" w:cstheme="majorBidi" w:hint="cs"/>
          <w:cs/>
        </w:rPr>
        <w:t xml:space="preserve"> </w:t>
      </w:r>
      <w:r w:rsidRPr="00F867BF">
        <w:rPr>
          <w:rFonts w:asciiTheme="majorBidi" w:hAnsiTheme="majorBidi" w:cstheme="majorBidi"/>
          <w:spacing w:val="-4"/>
          <w:cs/>
        </w:rPr>
        <w:t>แล</w:t>
      </w:r>
      <w:r w:rsidRPr="00F867BF">
        <w:rPr>
          <w:rFonts w:asciiTheme="majorBidi" w:hAnsiTheme="majorBidi" w:cstheme="majorBidi" w:hint="cs"/>
          <w:spacing w:val="-4"/>
          <w:cs/>
        </w:rPr>
        <w:t xml:space="preserve">ะ </w:t>
      </w:r>
      <w:r w:rsidRPr="00F867BF">
        <w:rPr>
          <w:rFonts w:asciiTheme="majorBidi" w:hAnsiTheme="majorBidi" w:cstheme="majorBidi"/>
          <w:spacing w:val="-4"/>
        </w:rPr>
        <w:t xml:space="preserve">400 </w:t>
      </w:r>
      <w:r w:rsidRPr="00F867BF">
        <w:rPr>
          <w:rFonts w:asciiTheme="majorBidi" w:hAnsiTheme="majorBidi" w:cstheme="majorBidi" w:hint="cs"/>
          <w:spacing w:val="-4"/>
          <w:cs/>
        </w:rPr>
        <w:t>ล้านบาท แล้วตามลำดับ</w:t>
      </w:r>
      <w:r w:rsidRPr="00F867BF">
        <w:rPr>
          <w:rFonts w:asciiTheme="majorBidi" w:hAnsiTheme="majorBidi" w:cstheme="majorBidi"/>
          <w:spacing w:val="-4"/>
        </w:rPr>
        <w:t xml:space="preserve"> </w:t>
      </w:r>
      <w:r w:rsidRPr="00F867BF">
        <w:rPr>
          <w:rFonts w:asciiTheme="majorBidi" w:hAnsiTheme="majorBidi" w:cstheme="majorBidi"/>
          <w:cs/>
        </w:rPr>
        <w:t>ใน</w:t>
      </w:r>
      <w:r w:rsidRPr="00F867BF">
        <w:rPr>
          <w:rFonts w:asciiTheme="majorBidi" w:hAnsiTheme="majorBidi" w:cstheme="majorBidi" w:hint="cs"/>
          <w:cs/>
        </w:rPr>
        <w:t>เดือน</w:t>
      </w:r>
      <w:r w:rsidRPr="00F867BF">
        <w:rPr>
          <w:rFonts w:asciiTheme="majorBidi" w:hAnsiTheme="majorBidi" w:cstheme="majorBidi"/>
          <w:cs/>
        </w:rPr>
        <w:t xml:space="preserve">สิงหาคม </w:t>
      </w:r>
      <w:r w:rsidRPr="00F867BF">
        <w:rPr>
          <w:rFonts w:asciiTheme="majorBidi" w:hAnsiTheme="majorBidi" w:cstheme="majorBidi"/>
        </w:rPr>
        <w:t xml:space="preserve">2567 </w:t>
      </w:r>
      <w:r w:rsidRPr="00F867BF">
        <w:rPr>
          <w:rFonts w:asciiTheme="majorBidi" w:hAnsiTheme="majorBidi" w:cstheme="majorBidi"/>
          <w:cs/>
        </w:rPr>
        <w:t>ตามสัดส่วนการ</w:t>
      </w:r>
      <w:r w:rsidRPr="00F867BF">
        <w:rPr>
          <w:rFonts w:asciiTheme="majorBidi" w:hAnsiTheme="majorBidi" w:cstheme="majorBidi" w:hint="cs"/>
          <w:cs/>
        </w:rPr>
        <w:t>ลงทุน</w:t>
      </w:r>
      <w:r w:rsidRPr="00F867BF">
        <w:rPr>
          <w:rFonts w:asciiTheme="majorBidi" w:hAnsiTheme="majorBidi" w:cstheme="majorBidi"/>
        </w:rPr>
        <w:t xml:space="preserve"> </w:t>
      </w:r>
      <w:r w:rsidRPr="00F867BF">
        <w:rPr>
          <w:rFonts w:asciiTheme="majorBidi" w:hAnsiTheme="majorBidi" w:cstheme="majorBidi" w:hint="cs"/>
          <w:cs/>
        </w:rPr>
        <w:t xml:space="preserve">ซึ่ง </w:t>
      </w:r>
      <w:r w:rsidRPr="00F867BF">
        <w:rPr>
          <w:rFonts w:asciiTheme="majorBidi" w:hAnsiTheme="majorBidi" w:cstheme="majorBidi"/>
        </w:rPr>
        <w:t xml:space="preserve">BSGF </w:t>
      </w:r>
      <w:r w:rsidRPr="00F867BF">
        <w:rPr>
          <w:rFonts w:asciiTheme="majorBidi" w:hAnsiTheme="majorBidi" w:cstheme="majorBidi"/>
          <w:cs/>
        </w:rPr>
        <w:t xml:space="preserve">ได้นำเงินเพิ่มทุนนี้เข้าจดทะเบียนในเดือนสิงหาคม </w:t>
      </w:r>
      <w:r w:rsidRPr="00F867BF">
        <w:rPr>
          <w:rFonts w:asciiTheme="majorBidi" w:hAnsiTheme="majorBidi" w:cstheme="majorBidi"/>
        </w:rPr>
        <w:t>2567</w:t>
      </w:r>
      <w:r w:rsidRPr="00F867BF">
        <w:rPr>
          <w:rFonts w:asciiTheme="majorBidi" w:hAnsiTheme="majorBidi" w:cstheme="majorBidi" w:hint="cs"/>
          <w:cs/>
        </w:rPr>
        <w:t xml:space="preserve"> โดยสัดส่วนการถือหุ้น</w:t>
      </w:r>
      <w:r w:rsidRPr="00F867BF">
        <w:rPr>
          <w:rFonts w:asciiTheme="majorBidi" w:hAnsiTheme="majorBidi" w:cstheme="majorBidi"/>
          <w:cs/>
        </w:rPr>
        <w:tab/>
      </w:r>
      <w:r w:rsidRPr="00F867BF">
        <w:rPr>
          <w:rFonts w:asciiTheme="majorBidi" w:hAnsiTheme="majorBidi" w:cstheme="majorBidi" w:hint="cs"/>
          <w:cs/>
        </w:rPr>
        <w:t>ไม่มีการเปลี่ยนแปลง</w:t>
      </w:r>
    </w:p>
    <w:p w14:paraId="1DABE560" w14:textId="77777777" w:rsidR="00F67B24" w:rsidRPr="00F867BF" w:rsidRDefault="00F67B24" w:rsidP="00CC3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sz w:val="18"/>
          <w:szCs w:val="18"/>
        </w:rPr>
      </w:pPr>
    </w:p>
    <w:p w14:paraId="71197A1C" w14:textId="7427844B" w:rsidR="00335A59" w:rsidRPr="00F867BF" w:rsidRDefault="00335A59" w:rsidP="00335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F867BF">
        <w:rPr>
          <w:rFonts w:asciiTheme="majorBidi" w:hAnsiTheme="majorBidi"/>
          <w:cs/>
        </w:rPr>
        <w:t xml:space="preserve">ต่อมาเมื่อวันที่ </w:t>
      </w:r>
      <w:r w:rsidRPr="00F867BF">
        <w:rPr>
          <w:rFonts w:asciiTheme="majorBidi" w:hAnsiTheme="majorBidi"/>
        </w:rPr>
        <w:t>2 </w:t>
      </w:r>
      <w:r w:rsidRPr="00F867BF">
        <w:rPr>
          <w:rFonts w:asciiTheme="majorBidi" w:hAnsiTheme="majorBidi"/>
          <w:cs/>
        </w:rPr>
        <w:t xml:space="preserve">ธันวาคม </w:t>
      </w:r>
      <w:r w:rsidRPr="00F867BF">
        <w:rPr>
          <w:rFonts w:asciiTheme="majorBidi" w:hAnsiTheme="majorBidi"/>
        </w:rPr>
        <w:t>2567 </w:t>
      </w:r>
      <w:r w:rsidRPr="00F867BF">
        <w:rPr>
          <w:rFonts w:asciiTheme="majorBidi" w:hAnsiTheme="majorBidi"/>
          <w:cs/>
        </w:rPr>
        <w:t xml:space="preserve">ที่ประชุมวิสามัญผู้ถือหุ้นของ </w:t>
      </w:r>
      <w:r w:rsidRPr="00F867BF">
        <w:rPr>
          <w:rFonts w:asciiTheme="majorBidi" w:hAnsiTheme="majorBidi"/>
        </w:rPr>
        <w:t>BSGF </w:t>
      </w:r>
      <w:r w:rsidRPr="00F867BF">
        <w:rPr>
          <w:rFonts w:asciiTheme="majorBidi" w:hAnsiTheme="majorBidi"/>
          <w:cs/>
        </w:rPr>
        <w:t xml:space="preserve">ได้อนุมัติการออกหุ้นเพิ่มทุนครั้งที่ </w:t>
      </w:r>
      <w:r w:rsidRPr="00F867BF">
        <w:rPr>
          <w:rFonts w:asciiTheme="majorBidi" w:hAnsiTheme="majorBidi"/>
        </w:rPr>
        <w:t>4 </w:t>
      </w:r>
      <w:r w:rsidRPr="00F867BF">
        <w:rPr>
          <w:rFonts w:asciiTheme="majorBidi" w:hAnsiTheme="majorBidi"/>
          <w:cs/>
        </w:rPr>
        <w:t>ของปี</w:t>
      </w:r>
      <w:r w:rsidRPr="00F867BF">
        <w:rPr>
          <w:rFonts w:asciiTheme="majorBidi" w:hAnsiTheme="majorBidi"/>
        </w:rPr>
        <w:t> 2567 </w:t>
      </w:r>
      <w:r w:rsidRPr="00F867BF">
        <w:rPr>
          <w:rFonts w:asciiTheme="majorBidi" w:hAnsiTheme="majorBidi"/>
          <w:cs/>
        </w:rPr>
        <w:t>เป็นทุนจดทะเบียนใหม่จำนวน</w:t>
      </w:r>
      <w:r w:rsidRPr="00F867BF">
        <w:rPr>
          <w:rFonts w:asciiTheme="majorBidi" w:hAnsiTheme="majorBidi"/>
        </w:rPr>
        <w:t> 8,201 </w:t>
      </w:r>
      <w:r w:rsidRPr="00F867BF">
        <w:rPr>
          <w:rFonts w:asciiTheme="majorBidi" w:hAnsiTheme="majorBidi"/>
          <w:cs/>
        </w:rPr>
        <w:t>ล้านบาท โดยการออกหุ้นสามัญจำนวน</w:t>
      </w:r>
      <w:r w:rsidRPr="00F867BF">
        <w:rPr>
          <w:rFonts w:asciiTheme="majorBidi" w:hAnsiTheme="majorBidi"/>
        </w:rPr>
        <w:t> 158 </w:t>
      </w:r>
      <w:r w:rsidRPr="00F867BF">
        <w:rPr>
          <w:rFonts w:asciiTheme="majorBidi" w:hAnsiTheme="majorBidi"/>
          <w:cs/>
        </w:rPr>
        <w:t>ล้านหุ้นและหุ้นบุริมสิทธิจำนวน</w:t>
      </w:r>
      <w:r w:rsidRPr="00F867BF">
        <w:rPr>
          <w:rFonts w:asciiTheme="majorBidi" w:hAnsiTheme="majorBidi"/>
        </w:rPr>
        <w:t> 42 </w:t>
      </w:r>
      <w:r w:rsidRPr="00F867BF">
        <w:rPr>
          <w:rFonts w:asciiTheme="majorBidi" w:hAnsiTheme="majorBidi"/>
          <w:cs/>
        </w:rPr>
        <w:t>ล้านหุ้น มูลค่าที่ตราไว้หุ้นละ</w:t>
      </w:r>
      <w:r w:rsidRPr="00F867BF">
        <w:rPr>
          <w:rFonts w:asciiTheme="majorBidi" w:hAnsiTheme="majorBidi"/>
        </w:rPr>
        <w:t> 10 </w:t>
      </w:r>
      <w:r w:rsidRPr="00F867BF">
        <w:rPr>
          <w:rFonts w:asciiTheme="majorBidi" w:hAnsiTheme="majorBidi"/>
          <w:cs/>
        </w:rPr>
        <w:t xml:space="preserve">บาท </w:t>
      </w:r>
      <w:r w:rsidR="001D198D" w:rsidRPr="00F867BF">
        <w:rPr>
          <w:rFonts w:asciiTheme="majorBidi" w:hAnsiTheme="majorBidi" w:hint="cs"/>
          <w:cs/>
        </w:rPr>
        <w:t>โดย</w:t>
      </w:r>
      <w:r w:rsidRPr="00F867BF">
        <w:rPr>
          <w:rFonts w:asciiTheme="majorBidi" w:hAnsiTheme="majorBidi"/>
          <w:cs/>
        </w:rPr>
        <w:t>บริษัทและ</w:t>
      </w:r>
      <w:r w:rsidRPr="00F867BF">
        <w:rPr>
          <w:rFonts w:asciiTheme="majorBidi" w:hAnsiTheme="majorBidi"/>
        </w:rPr>
        <w:t> BBGI </w:t>
      </w:r>
      <w:r w:rsidRPr="00F867BF">
        <w:rPr>
          <w:rFonts w:asciiTheme="majorBidi" w:hAnsiTheme="majorBidi"/>
          <w:cs/>
        </w:rPr>
        <w:t>ได้ชำระค่าหุ้นเพิ่มทุนครั้งที่</w:t>
      </w:r>
      <w:r w:rsidRPr="00F867BF">
        <w:rPr>
          <w:rFonts w:asciiTheme="majorBidi" w:hAnsiTheme="majorBidi"/>
        </w:rPr>
        <w:t> 1 </w:t>
      </w:r>
      <w:r w:rsidRPr="00F867BF">
        <w:rPr>
          <w:rFonts w:asciiTheme="majorBidi" w:hAnsiTheme="majorBidi"/>
          <w:cs/>
        </w:rPr>
        <w:t>จำนวน</w:t>
      </w:r>
      <w:r w:rsidRPr="00F867BF">
        <w:rPr>
          <w:rFonts w:asciiTheme="majorBidi" w:hAnsiTheme="majorBidi"/>
        </w:rPr>
        <w:t> 800 </w:t>
      </w:r>
      <w:r w:rsidRPr="00F867BF">
        <w:rPr>
          <w:rFonts w:asciiTheme="majorBidi" w:hAnsiTheme="majorBidi"/>
          <w:cs/>
        </w:rPr>
        <w:t>ล้านบาท และ</w:t>
      </w:r>
      <w:r w:rsidRPr="00F867BF">
        <w:rPr>
          <w:rFonts w:asciiTheme="majorBidi" w:hAnsiTheme="majorBidi"/>
        </w:rPr>
        <w:t> 200 </w:t>
      </w:r>
      <w:r w:rsidRPr="00F867BF">
        <w:rPr>
          <w:rFonts w:asciiTheme="majorBidi" w:hAnsiTheme="majorBidi"/>
          <w:cs/>
        </w:rPr>
        <w:t xml:space="preserve">ล้านบาท แล้วตามลำดับ </w:t>
      </w:r>
      <w:r w:rsidR="001D198D" w:rsidRPr="00F867BF">
        <w:rPr>
          <w:rFonts w:asciiTheme="majorBidi" w:hAnsiTheme="majorBidi"/>
          <w:cs/>
        </w:rPr>
        <w:t>ในเดือนธันวาคม</w:t>
      </w:r>
      <w:r w:rsidR="001D198D" w:rsidRPr="00F867BF">
        <w:rPr>
          <w:rFonts w:asciiTheme="majorBidi" w:hAnsiTheme="majorBidi"/>
        </w:rPr>
        <w:t> 2567 </w:t>
      </w:r>
      <w:r w:rsidR="008F6883" w:rsidRPr="00F867BF">
        <w:rPr>
          <w:rFonts w:asciiTheme="majorBidi" w:hAnsiTheme="majorBidi" w:hint="cs"/>
          <w:cs/>
        </w:rPr>
        <w:t>ตามสัดส่วนการลงทุน</w:t>
      </w:r>
      <w:r w:rsidRPr="00F867BF">
        <w:rPr>
          <w:rFonts w:asciiTheme="majorBidi" w:hAnsiTheme="majorBidi"/>
        </w:rPr>
        <w:t> </w:t>
      </w:r>
      <w:r w:rsidR="008F6883" w:rsidRPr="00F867BF">
        <w:rPr>
          <w:rFonts w:asciiTheme="majorBidi" w:hAnsiTheme="majorBidi" w:hint="cs"/>
          <w:cs/>
        </w:rPr>
        <w:t>และ</w:t>
      </w:r>
      <w:r w:rsidRPr="00F867BF">
        <w:rPr>
          <w:rFonts w:asciiTheme="majorBidi" w:hAnsiTheme="majorBidi"/>
          <w:cs/>
        </w:rPr>
        <w:t>บริษัทและ</w:t>
      </w:r>
      <w:r w:rsidRPr="00F867BF">
        <w:rPr>
          <w:rFonts w:asciiTheme="majorBidi" w:hAnsiTheme="majorBidi"/>
        </w:rPr>
        <w:t> BBGI </w:t>
      </w:r>
      <w:r w:rsidRPr="00F867BF">
        <w:rPr>
          <w:rFonts w:asciiTheme="majorBidi" w:hAnsiTheme="majorBidi"/>
          <w:cs/>
        </w:rPr>
        <w:t>ได้ชำระค่าหุ้นเพิ่มทุนครั้งที่</w:t>
      </w:r>
      <w:r w:rsidRPr="00F867BF">
        <w:rPr>
          <w:rFonts w:asciiTheme="majorBidi" w:hAnsiTheme="majorBidi"/>
        </w:rPr>
        <w:t> 2 </w:t>
      </w:r>
      <w:r w:rsidRPr="00F867BF">
        <w:rPr>
          <w:rFonts w:asciiTheme="majorBidi" w:hAnsiTheme="majorBidi"/>
          <w:cs/>
        </w:rPr>
        <w:t>จำนวน</w:t>
      </w:r>
      <w:r w:rsidRPr="00F867BF">
        <w:rPr>
          <w:rFonts w:asciiTheme="majorBidi" w:hAnsiTheme="majorBidi"/>
        </w:rPr>
        <w:t> 800 </w:t>
      </w:r>
      <w:r w:rsidRPr="00F867BF">
        <w:rPr>
          <w:rFonts w:asciiTheme="majorBidi" w:hAnsiTheme="majorBidi"/>
          <w:cs/>
        </w:rPr>
        <w:t>ล้านบาท และ</w:t>
      </w:r>
      <w:r w:rsidRPr="00F867BF">
        <w:rPr>
          <w:rFonts w:asciiTheme="majorBidi" w:hAnsiTheme="majorBidi"/>
        </w:rPr>
        <w:t> 200 </w:t>
      </w:r>
      <w:r w:rsidRPr="00F867BF">
        <w:rPr>
          <w:rFonts w:asciiTheme="majorBidi" w:hAnsiTheme="majorBidi"/>
          <w:cs/>
        </w:rPr>
        <w:t>ล้านบาท แล้วตามลำดับ</w:t>
      </w:r>
      <w:r w:rsidR="008F6883" w:rsidRPr="00F867BF">
        <w:rPr>
          <w:rFonts w:asciiTheme="majorBidi" w:hAnsiTheme="majorBidi" w:hint="cs"/>
          <w:cs/>
        </w:rPr>
        <w:t xml:space="preserve"> </w:t>
      </w:r>
      <w:r w:rsidR="008F6883" w:rsidRPr="00F867BF">
        <w:rPr>
          <w:rFonts w:asciiTheme="majorBidi" w:hAnsiTheme="majorBidi"/>
          <w:cs/>
        </w:rPr>
        <w:t>ในเดือนกุมภาพันธ์</w:t>
      </w:r>
      <w:r w:rsidR="008F6883" w:rsidRPr="00F867BF">
        <w:rPr>
          <w:rFonts w:asciiTheme="majorBidi" w:hAnsiTheme="majorBidi"/>
        </w:rPr>
        <w:t> 2568</w:t>
      </w:r>
      <w:r w:rsidRPr="00F867BF">
        <w:rPr>
          <w:rFonts w:asciiTheme="majorBidi" w:hAnsiTheme="majorBidi"/>
          <w:cs/>
        </w:rPr>
        <w:t xml:space="preserve"> </w:t>
      </w:r>
      <w:r w:rsidR="008F6883" w:rsidRPr="00F867BF">
        <w:rPr>
          <w:rFonts w:asciiTheme="majorBidi" w:hAnsiTheme="majorBidi" w:hint="cs"/>
          <w:cs/>
        </w:rPr>
        <w:t xml:space="preserve">ตามสัดส่วนการลงทุน </w:t>
      </w:r>
      <w:r w:rsidRPr="00F867BF">
        <w:rPr>
          <w:rFonts w:asciiTheme="majorBidi" w:hAnsiTheme="majorBidi"/>
          <w:cs/>
        </w:rPr>
        <w:t>ซึ่ง</w:t>
      </w:r>
      <w:r w:rsidRPr="00F867BF">
        <w:rPr>
          <w:rFonts w:asciiTheme="majorBidi" w:hAnsiTheme="majorBidi"/>
        </w:rPr>
        <w:t> BSGF </w:t>
      </w:r>
      <w:r w:rsidRPr="00F867BF">
        <w:rPr>
          <w:rFonts w:asciiTheme="majorBidi" w:hAnsiTheme="majorBidi"/>
          <w:cs/>
        </w:rPr>
        <w:t>ได้นำเงินเพิ่มทุนนี้เข้าจดทะเบียนในเดือนธันวาคม</w:t>
      </w:r>
      <w:r w:rsidRPr="00F867BF">
        <w:rPr>
          <w:rFonts w:asciiTheme="majorBidi" w:hAnsiTheme="majorBidi"/>
        </w:rPr>
        <w:t> 2567 </w:t>
      </w:r>
      <w:r w:rsidRPr="00F867BF">
        <w:rPr>
          <w:rFonts w:asciiTheme="majorBidi" w:hAnsiTheme="majorBidi"/>
          <w:cs/>
        </w:rPr>
        <w:t>และเดือนกุมภาพันธ์</w:t>
      </w:r>
      <w:r w:rsidRPr="00F867BF">
        <w:rPr>
          <w:rFonts w:asciiTheme="majorBidi" w:hAnsiTheme="majorBidi"/>
        </w:rPr>
        <w:t> 2568 </w:t>
      </w:r>
      <w:r w:rsidRPr="00F867BF">
        <w:rPr>
          <w:rFonts w:asciiTheme="majorBidi" w:hAnsiTheme="majorBidi"/>
          <w:cs/>
        </w:rPr>
        <w:t>โดยสัดส่วนการถือหุ้นไม่มีการเปลี่ยนแปลง</w:t>
      </w:r>
    </w:p>
    <w:p w14:paraId="38B3209D" w14:textId="796E6AE5" w:rsidR="00CC3C00" w:rsidRPr="00F867BF" w:rsidRDefault="00335A59" w:rsidP="00335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sz w:val="18"/>
          <w:szCs w:val="18"/>
        </w:rPr>
      </w:pPr>
      <w:r w:rsidRPr="00F867BF">
        <w:rPr>
          <w:rFonts w:asciiTheme="majorBidi" w:hAnsiTheme="majorBidi" w:cstheme="majorBidi"/>
          <w:sz w:val="18"/>
          <w:szCs w:val="18"/>
        </w:rPr>
        <w:t> </w:t>
      </w:r>
    </w:p>
    <w:p w14:paraId="4AF6E90C" w14:textId="77777777" w:rsidR="00CC3C00" w:rsidRPr="00F867BF" w:rsidRDefault="00CC3C00" w:rsidP="00CC3C0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867BF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  <w:r w:rsidRPr="00F867BF">
        <w:rPr>
          <w:rFonts w:asciiTheme="majorBidi" w:hAnsiTheme="majorBidi" w:cstheme="majorBidi"/>
          <w:i/>
          <w:iCs/>
          <w:sz w:val="30"/>
          <w:szCs w:val="30"/>
        </w:rPr>
        <w:t> </w:t>
      </w:r>
      <w:r w:rsidRPr="00F867BF">
        <w:rPr>
          <w:rFonts w:asciiTheme="majorBidi" w:hAnsiTheme="majorBidi" w:cstheme="majorBidi"/>
          <w:i/>
          <w:iCs/>
          <w:sz w:val="30"/>
          <w:szCs w:val="30"/>
          <w:cs/>
        </w:rPr>
        <w:t>บีซีพีอาร์ จำกัด</w:t>
      </w:r>
    </w:p>
    <w:p w14:paraId="7D574C2B" w14:textId="77777777" w:rsidR="00CC3C00" w:rsidRPr="00F867BF" w:rsidRDefault="00CC3C00" w:rsidP="00CC3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sz w:val="18"/>
          <w:szCs w:val="18"/>
        </w:rPr>
      </w:pPr>
    </w:p>
    <w:p w14:paraId="02DC470B" w14:textId="77777777" w:rsidR="00CC3C00" w:rsidRPr="00F867BF" w:rsidRDefault="00CC3C00" w:rsidP="00CC3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  <w:r w:rsidRPr="00F867BF">
        <w:rPr>
          <w:rFonts w:asciiTheme="majorBidi" w:hAnsiTheme="majorBidi" w:cstheme="majorBidi"/>
          <w:cs/>
        </w:rPr>
        <w:t xml:space="preserve">เมื่อวันที่ </w:t>
      </w:r>
      <w:r w:rsidRPr="00F867BF">
        <w:rPr>
          <w:rFonts w:asciiTheme="majorBidi" w:hAnsiTheme="majorBidi" w:cstheme="majorBidi"/>
        </w:rPr>
        <w:t xml:space="preserve">27 </w:t>
      </w:r>
      <w:r w:rsidRPr="00F867BF">
        <w:rPr>
          <w:rFonts w:asciiTheme="majorBidi" w:hAnsiTheme="majorBidi" w:cstheme="majorBidi"/>
          <w:cs/>
        </w:rPr>
        <w:t xml:space="preserve">มิถุนายน </w:t>
      </w:r>
      <w:r w:rsidRPr="00F867BF">
        <w:rPr>
          <w:rFonts w:asciiTheme="majorBidi" w:hAnsiTheme="majorBidi" w:cstheme="majorBidi"/>
        </w:rPr>
        <w:t xml:space="preserve">2567 </w:t>
      </w:r>
      <w:r w:rsidRPr="00F867BF">
        <w:rPr>
          <w:rFonts w:asciiTheme="majorBidi" w:hAnsiTheme="majorBidi" w:cstheme="majorBidi"/>
          <w:cs/>
        </w:rPr>
        <w:t>ที่ประชุมคณะกรรมการบริษัท</w:t>
      </w:r>
      <w:r w:rsidRPr="00F867BF">
        <w:rPr>
          <w:rFonts w:asciiTheme="majorBidi" w:hAnsiTheme="majorBidi" w:cstheme="majorBidi"/>
        </w:rPr>
        <w:t xml:space="preserve"> </w:t>
      </w:r>
      <w:r w:rsidRPr="00F867BF">
        <w:rPr>
          <w:rFonts w:asciiTheme="majorBidi" w:hAnsiTheme="majorBidi" w:cstheme="majorBidi"/>
          <w:cs/>
        </w:rPr>
        <w:t>ได้อนุมัติเพิ่มทุนในฐานะผู้ถือหุ้นบริษัท</w:t>
      </w:r>
      <w:r w:rsidRPr="00F867BF">
        <w:rPr>
          <w:rFonts w:asciiTheme="majorBidi" w:hAnsiTheme="majorBidi" w:cstheme="majorBidi"/>
        </w:rPr>
        <w:t> </w:t>
      </w:r>
      <w:r w:rsidRPr="00F867BF">
        <w:rPr>
          <w:rFonts w:asciiTheme="majorBidi" w:hAnsiTheme="majorBidi" w:cstheme="majorBidi"/>
          <w:cs/>
        </w:rPr>
        <w:t>บีซีพีอาร์ จำกัด</w:t>
      </w:r>
      <w:r w:rsidRPr="00F867BF">
        <w:rPr>
          <w:rFonts w:asciiTheme="majorBidi" w:hAnsiTheme="majorBidi" w:cstheme="majorBidi"/>
        </w:rPr>
        <w:t xml:space="preserve"> (“BCPRTH”) </w:t>
      </w:r>
      <w:r w:rsidRPr="00F867BF">
        <w:rPr>
          <w:rFonts w:asciiTheme="majorBidi" w:hAnsiTheme="majorBidi" w:cstheme="majorBidi"/>
          <w:cs/>
        </w:rPr>
        <w:t xml:space="preserve">เป็นทุนจดทะเบียนใหม่จำนวน </w:t>
      </w:r>
      <w:r w:rsidRPr="00F867BF">
        <w:rPr>
          <w:rFonts w:asciiTheme="majorBidi" w:hAnsiTheme="majorBidi" w:cstheme="majorBidi"/>
        </w:rPr>
        <w:t xml:space="preserve">2,536 </w:t>
      </w:r>
      <w:r w:rsidRPr="00F867BF">
        <w:rPr>
          <w:rFonts w:asciiTheme="majorBidi" w:hAnsiTheme="majorBidi" w:cstheme="majorBidi"/>
          <w:cs/>
        </w:rPr>
        <w:t>ล้านบาท โดยการออกหุ้นสามัญ</w:t>
      </w:r>
      <w:r w:rsidRPr="00F867BF">
        <w:rPr>
          <w:rFonts w:asciiTheme="majorBidi" w:hAnsiTheme="majorBidi" w:cstheme="majorBidi" w:hint="cs"/>
          <w:cs/>
        </w:rPr>
        <w:t xml:space="preserve"> </w:t>
      </w:r>
      <w:r w:rsidRPr="00F867BF">
        <w:rPr>
          <w:rFonts w:asciiTheme="majorBidi" w:hAnsiTheme="majorBidi" w:cstheme="majorBidi"/>
          <w:cs/>
        </w:rPr>
        <w:t xml:space="preserve">จำนวน </w:t>
      </w:r>
      <w:r w:rsidRPr="00F867BF">
        <w:rPr>
          <w:rFonts w:asciiTheme="majorBidi" w:hAnsiTheme="majorBidi" w:cstheme="majorBidi"/>
        </w:rPr>
        <w:t xml:space="preserve">18.75 </w:t>
      </w:r>
      <w:r w:rsidRPr="00F867BF">
        <w:rPr>
          <w:rFonts w:asciiTheme="majorBidi" w:hAnsiTheme="majorBidi" w:cstheme="majorBidi"/>
          <w:cs/>
        </w:rPr>
        <w:t>ล้านหุ้น มูลค่าที่</w:t>
      </w:r>
      <w:r w:rsidRPr="00F867BF">
        <w:rPr>
          <w:rFonts w:asciiTheme="majorBidi" w:hAnsiTheme="majorBidi" w:cstheme="majorBidi"/>
          <w:cs/>
        </w:rPr>
        <w:lastRenderedPageBreak/>
        <w:t xml:space="preserve">ตราไว้หุ้นละ </w:t>
      </w:r>
      <w:r w:rsidRPr="00F867BF">
        <w:rPr>
          <w:rFonts w:asciiTheme="majorBidi" w:hAnsiTheme="majorBidi" w:cstheme="majorBidi"/>
        </w:rPr>
        <w:t xml:space="preserve">100 </w:t>
      </w:r>
      <w:r w:rsidRPr="00F867BF">
        <w:rPr>
          <w:rFonts w:asciiTheme="majorBidi" w:hAnsiTheme="majorBidi" w:cstheme="majorBidi"/>
          <w:cs/>
        </w:rPr>
        <w:t>บาท โด</w:t>
      </w:r>
      <w:r w:rsidRPr="00F867BF">
        <w:rPr>
          <w:rFonts w:asciiTheme="majorBidi" w:hAnsiTheme="majorBidi" w:cstheme="majorBidi" w:hint="cs"/>
          <w:cs/>
        </w:rPr>
        <w:t>ย</w:t>
      </w:r>
      <w:r w:rsidRPr="00F867BF">
        <w:rPr>
          <w:rFonts w:asciiTheme="majorBidi" w:hAnsiTheme="majorBidi" w:cstheme="majorBidi"/>
          <w:cs/>
        </w:rPr>
        <w:t xml:space="preserve">บริษัทได้ชำระค่าหุ้นจำนวน </w:t>
      </w:r>
      <w:r w:rsidRPr="00F867BF">
        <w:rPr>
          <w:rFonts w:asciiTheme="majorBidi" w:hAnsiTheme="majorBidi" w:cstheme="majorBidi"/>
        </w:rPr>
        <w:t xml:space="preserve">1,875 </w:t>
      </w:r>
      <w:r w:rsidRPr="00F867BF">
        <w:rPr>
          <w:rFonts w:asciiTheme="majorBidi" w:hAnsiTheme="majorBidi" w:cstheme="majorBidi"/>
          <w:cs/>
        </w:rPr>
        <w:t>ล้านบาท</w:t>
      </w:r>
      <w:r w:rsidRPr="00F867BF">
        <w:rPr>
          <w:rFonts w:asciiTheme="majorBidi" w:hAnsiTheme="majorBidi" w:cstheme="majorBidi" w:hint="cs"/>
          <w:cs/>
        </w:rPr>
        <w:t xml:space="preserve"> </w:t>
      </w:r>
      <w:r w:rsidRPr="00F867BF">
        <w:rPr>
          <w:rFonts w:asciiTheme="majorBidi" w:hAnsiTheme="majorBidi" w:cstheme="majorBidi"/>
          <w:cs/>
        </w:rPr>
        <w:t xml:space="preserve">แล้วในวันที่ </w:t>
      </w:r>
      <w:r w:rsidRPr="00F867BF">
        <w:rPr>
          <w:rFonts w:asciiTheme="majorBidi" w:hAnsiTheme="majorBidi" w:cstheme="majorBidi"/>
        </w:rPr>
        <w:t xml:space="preserve">2 </w:t>
      </w:r>
      <w:r w:rsidRPr="00F867BF">
        <w:rPr>
          <w:rFonts w:asciiTheme="majorBidi" w:hAnsiTheme="majorBidi" w:cstheme="majorBidi"/>
          <w:cs/>
        </w:rPr>
        <w:t xml:space="preserve">กรกฎาคม </w:t>
      </w:r>
      <w:r w:rsidRPr="00F867BF">
        <w:rPr>
          <w:rFonts w:asciiTheme="majorBidi" w:hAnsiTheme="majorBidi" w:cstheme="majorBidi"/>
        </w:rPr>
        <w:t xml:space="preserve">2567 </w:t>
      </w:r>
      <w:r w:rsidRPr="00F867BF">
        <w:rPr>
          <w:rFonts w:asciiTheme="majorBidi" w:hAnsiTheme="majorBidi" w:cstheme="majorBidi" w:hint="cs"/>
          <w:cs/>
        </w:rPr>
        <w:t xml:space="preserve">และ </w:t>
      </w:r>
      <w:r w:rsidRPr="00F867BF">
        <w:rPr>
          <w:rFonts w:asciiTheme="majorBidi" w:hAnsiTheme="majorBidi" w:cstheme="majorBidi"/>
        </w:rPr>
        <w:t xml:space="preserve">BCPRTH </w:t>
      </w:r>
      <w:r w:rsidRPr="00F867BF">
        <w:rPr>
          <w:rFonts w:asciiTheme="majorBidi" w:hAnsiTheme="majorBidi" w:cstheme="majorBidi"/>
          <w:cs/>
        </w:rPr>
        <w:t>ได้นำเงินเพิ่มทุนนี้เข้าจดทะเบียนในเดือน</w:t>
      </w:r>
      <w:r w:rsidRPr="00F867BF">
        <w:rPr>
          <w:rFonts w:asciiTheme="majorBidi" w:hAnsiTheme="majorBidi" w:cstheme="majorBidi" w:hint="cs"/>
          <w:cs/>
        </w:rPr>
        <w:t>กรกฎา</w:t>
      </w:r>
      <w:r w:rsidRPr="00F867BF">
        <w:rPr>
          <w:rFonts w:asciiTheme="majorBidi" w:hAnsiTheme="majorBidi" w:cstheme="majorBidi"/>
          <w:cs/>
        </w:rPr>
        <w:t xml:space="preserve">คม </w:t>
      </w:r>
      <w:r w:rsidRPr="00F867BF">
        <w:rPr>
          <w:rFonts w:asciiTheme="majorBidi" w:hAnsiTheme="majorBidi" w:cstheme="majorBidi"/>
        </w:rPr>
        <w:t>2567</w:t>
      </w:r>
      <w:r w:rsidRPr="00F867BF">
        <w:rPr>
          <w:rFonts w:asciiTheme="majorBidi" w:hAnsiTheme="majorBidi" w:cstheme="majorBidi" w:hint="cs"/>
          <w:cs/>
        </w:rPr>
        <w:t xml:space="preserve"> โดยสัดส่วนการถือหุ้น</w:t>
      </w:r>
      <w:r w:rsidRPr="00F867BF">
        <w:rPr>
          <w:rFonts w:asciiTheme="majorBidi" w:hAnsiTheme="majorBidi" w:cstheme="majorBidi"/>
          <w:cs/>
        </w:rPr>
        <w:tab/>
      </w:r>
      <w:r w:rsidRPr="00F867BF">
        <w:rPr>
          <w:rFonts w:asciiTheme="majorBidi" w:hAnsiTheme="majorBidi" w:cstheme="majorBidi" w:hint="cs"/>
          <w:cs/>
        </w:rPr>
        <w:t>ไม่มีการเปลี่ยนแปลง</w:t>
      </w:r>
    </w:p>
    <w:p w14:paraId="6B10696B" w14:textId="77777777" w:rsidR="00F67B24" w:rsidRPr="00F867BF" w:rsidRDefault="00F67B24" w:rsidP="00CC3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sz w:val="18"/>
          <w:szCs w:val="18"/>
        </w:rPr>
      </w:pPr>
    </w:p>
    <w:p w14:paraId="49910D95" w14:textId="2D0D86BC" w:rsidR="00F67B24" w:rsidRPr="00F867BF" w:rsidRDefault="00F67B24" w:rsidP="00336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  <w:r w:rsidRPr="00F867BF">
        <w:rPr>
          <w:rFonts w:asciiTheme="majorBidi" w:hAnsiTheme="majorBidi" w:cstheme="majorBidi"/>
          <w:cs/>
        </w:rPr>
        <w:t xml:space="preserve">ต่อมาเมื่อวันที่ </w:t>
      </w:r>
      <w:r w:rsidRPr="00F867BF">
        <w:rPr>
          <w:rFonts w:asciiTheme="majorBidi" w:hAnsiTheme="majorBidi" w:cstheme="majorBidi"/>
        </w:rPr>
        <w:t xml:space="preserve">22 </w:t>
      </w:r>
      <w:r w:rsidRPr="00F867BF">
        <w:rPr>
          <w:rFonts w:asciiTheme="majorBidi" w:hAnsiTheme="majorBidi" w:cstheme="majorBidi"/>
          <w:cs/>
        </w:rPr>
        <w:t xml:space="preserve">สิงหาคม </w:t>
      </w:r>
      <w:r w:rsidRPr="00F867BF">
        <w:rPr>
          <w:rFonts w:asciiTheme="majorBidi" w:hAnsiTheme="majorBidi" w:cstheme="majorBidi"/>
        </w:rPr>
        <w:t xml:space="preserve">2567 </w:t>
      </w:r>
      <w:r w:rsidRPr="00F867BF">
        <w:rPr>
          <w:rFonts w:asciiTheme="majorBidi" w:hAnsiTheme="majorBidi" w:cstheme="majorBidi"/>
          <w:cs/>
        </w:rPr>
        <w:t xml:space="preserve">ที่ประชุมคณะกรรมการบริษัท ได้อนุมัติเพิ่มทุนในฐานะผู้ถือหุ้น </w:t>
      </w:r>
      <w:r w:rsidRPr="00F867BF">
        <w:rPr>
          <w:rFonts w:asciiTheme="majorBidi" w:hAnsiTheme="majorBidi" w:cstheme="majorBidi"/>
        </w:rPr>
        <w:t xml:space="preserve">BCPRTH </w:t>
      </w:r>
      <w:r w:rsidRPr="00F867BF">
        <w:rPr>
          <w:rFonts w:asciiTheme="majorBidi" w:hAnsiTheme="majorBidi" w:cstheme="majorBidi"/>
          <w:cs/>
        </w:rPr>
        <w:t xml:space="preserve">เป็นทุนจดทะเบียนใหม่จำนวน </w:t>
      </w:r>
      <w:r w:rsidRPr="00F867BF">
        <w:rPr>
          <w:rFonts w:asciiTheme="majorBidi" w:hAnsiTheme="majorBidi" w:cstheme="majorBidi"/>
        </w:rPr>
        <w:t xml:space="preserve">2,886 </w:t>
      </w:r>
      <w:r w:rsidRPr="00F867BF">
        <w:rPr>
          <w:rFonts w:asciiTheme="majorBidi" w:hAnsiTheme="majorBidi" w:cstheme="majorBidi"/>
          <w:cs/>
        </w:rPr>
        <w:t xml:space="preserve">ล้านบาท โดยการออกหุ้นสามัญ จำนวน </w:t>
      </w:r>
      <w:r w:rsidRPr="00F867BF">
        <w:rPr>
          <w:rFonts w:asciiTheme="majorBidi" w:hAnsiTheme="majorBidi" w:cstheme="majorBidi"/>
        </w:rPr>
        <w:t xml:space="preserve">3.50 </w:t>
      </w:r>
      <w:r w:rsidRPr="00F867BF">
        <w:rPr>
          <w:rFonts w:asciiTheme="majorBidi" w:hAnsiTheme="majorBidi" w:cstheme="majorBidi"/>
          <w:cs/>
        </w:rPr>
        <w:t xml:space="preserve">ล้านหุ้น มูลค่าที่ตราไว้หุ้นละ </w:t>
      </w:r>
      <w:r w:rsidRPr="00F867BF">
        <w:rPr>
          <w:rFonts w:asciiTheme="majorBidi" w:hAnsiTheme="majorBidi" w:cstheme="majorBidi"/>
        </w:rPr>
        <w:t xml:space="preserve">100 </w:t>
      </w:r>
      <w:r w:rsidRPr="00F867BF">
        <w:rPr>
          <w:rFonts w:asciiTheme="majorBidi" w:hAnsiTheme="majorBidi" w:cstheme="majorBidi"/>
          <w:cs/>
        </w:rPr>
        <w:t xml:space="preserve">บาท โดยบริษัทได้ชำระค่าหุ้นจำนวน </w:t>
      </w:r>
      <w:r w:rsidRPr="00F867BF">
        <w:rPr>
          <w:rFonts w:asciiTheme="majorBidi" w:hAnsiTheme="majorBidi" w:cstheme="majorBidi"/>
        </w:rPr>
        <w:t xml:space="preserve">350 </w:t>
      </w:r>
      <w:r w:rsidRPr="00F867BF">
        <w:rPr>
          <w:rFonts w:asciiTheme="majorBidi" w:hAnsiTheme="majorBidi" w:cstheme="majorBidi"/>
          <w:cs/>
        </w:rPr>
        <w:t xml:space="preserve">ล้านบาท แล้วในวันที่ </w:t>
      </w:r>
      <w:r w:rsidRPr="00F867BF">
        <w:rPr>
          <w:rFonts w:asciiTheme="majorBidi" w:hAnsiTheme="majorBidi" w:cstheme="majorBidi"/>
        </w:rPr>
        <w:t xml:space="preserve">22 </w:t>
      </w:r>
      <w:r w:rsidRPr="00F867BF">
        <w:rPr>
          <w:rFonts w:asciiTheme="majorBidi" w:hAnsiTheme="majorBidi" w:cstheme="majorBidi"/>
          <w:cs/>
        </w:rPr>
        <w:t xml:space="preserve">พฤศจิกายน </w:t>
      </w:r>
      <w:r w:rsidRPr="00F867BF">
        <w:rPr>
          <w:rFonts w:asciiTheme="majorBidi" w:hAnsiTheme="majorBidi" w:cstheme="majorBidi"/>
        </w:rPr>
        <w:t xml:space="preserve">2567 </w:t>
      </w:r>
      <w:r w:rsidRPr="00F867BF">
        <w:rPr>
          <w:rFonts w:asciiTheme="majorBidi" w:hAnsiTheme="majorBidi" w:cstheme="majorBidi"/>
          <w:cs/>
        </w:rPr>
        <w:t xml:space="preserve">และ </w:t>
      </w:r>
      <w:r w:rsidRPr="00F867BF">
        <w:rPr>
          <w:rFonts w:asciiTheme="majorBidi" w:hAnsiTheme="majorBidi" w:cstheme="majorBidi"/>
        </w:rPr>
        <w:t xml:space="preserve">BCPRTH </w:t>
      </w:r>
      <w:r w:rsidRPr="00F867BF">
        <w:rPr>
          <w:rFonts w:asciiTheme="majorBidi" w:hAnsiTheme="majorBidi" w:cstheme="majorBidi"/>
          <w:cs/>
        </w:rPr>
        <w:t xml:space="preserve">ได้นำเงินเพิ่มทุนนี้เข้าจดทะเบียนในเดือนพฤศจิกายน </w:t>
      </w:r>
      <w:r w:rsidRPr="00F867BF">
        <w:rPr>
          <w:rFonts w:asciiTheme="majorBidi" w:hAnsiTheme="majorBidi" w:cstheme="majorBidi"/>
        </w:rPr>
        <w:t xml:space="preserve">2567 </w:t>
      </w:r>
      <w:r w:rsidRPr="00F867BF">
        <w:rPr>
          <w:rFonts w:asciiTheme="majorBidi" w:hAnsiTheme="majorBidi" w:cstheme="majorBidi"/>
          <w:cs/>
        </w:rPr>
        <w:t>โดยสัดส่วนการถือหุ้นไม่มีการเปลี่ยนแปลง</w:t>
      </w:r>
      <w:r w:rsidR="00FB71DD" w:rsidRPr="00F867BF">
        <w:rPr>
          <w:rFonts w:asciiTheme="majorBidi" w:hAnsiTheme="majorBidi" w:cstheme="majorBidi" w:hint="cs"/>
          <w:cs/>
        </w:rPr>
        <w:t xml:space="preserve"> และในระหว่างปี </w:t>
      </w:r>
      <w:r w:rsidR="00FB71DD" w:rsidRPr="00F867BF">
        <w:rPr>
          <w:rFonts w:asciiTheme="majorBidi" w:hAnsiTheme="majorBidi" w:cstheme="majorBidi"/>
        </w:rPr>
        <w:t xml:space="preserve">2567 </w:t>
      </w:r>
      <w:r w:rsidR="00FB71DD" w:rsidRPr="00F867BF">
        <w:rPr>
          <w:rFonts w:asciiTheme="majorBidi" w:hAnsiTheme="majorBidi" w:cstheme="majorBidi" w:hint="cs"/>
          <w:cs/>
        </w:rPr>
        <w:t xml:space="preserve">บริษัทได้มีการกลับรายการด้อยค่าเงินลงทุนใน </w:t>
      </w:r>
      <w:r w:rsidR="00FB71DD" w:rsidRPr="00F867BF">
        <w:rPr>
          <w:rFonts w:asciiTheme="majorBidi" w:hAnsiTheme="majorBidi" w:cstheme="majorBidi"/>
        </w:rPr>
        <w:t xml:space="preserve">BCPRTH </w:t>
      </w:r>
      <w:r w:rsidR="00FB71DD" w:rsidRPr="00F867BF">
        <w:rPr>
          <w:rFonts w:asciiTheme="majorBidi" w:hAnsiTheme="majorBidi" w:cstheme="majorBidi" w:hint="cs"/>
          <w:cs/>
        </w:rPr>
        <w:t xml:space="preserve">จำนวน </w:t>
      </w:r>
      <w:r w:rsidR="00FB71DD" w:rsidRPr="00F867BF">
        <w:rPr>
          <w:rFonts w:asciiTheme="majorBidi" w:hAnsiTheme="majorBidi" w:cstheme="majorBidi"/>
        </w:rPr>
        <w:t xml:space="preserve">162 </w:t>
      </w:r>
      <w:r w:rsidR="00FB71DD" w:rsidRPr="00F867BF">
        <w:rPr>
          <w:rFonts w:asciiTheme="majorBidi" w:hAnsiTheme="majorBidi" w:cstheme="majorBidi" w:hint="cs"/>
          <w:cs/>
        </w:rPr>
        <w:t xml:space="preserve">ล้านบาท </w:t>
      </w:r>
      <w:r w:rsidR="00590939" w:rsidRPr="00F867BF">
        <w:rPr>
          <w:rFonts w:asciiTheme="majorBidi" w:hAnsiTheme="majorBidi" w:cstheme="majorBidi" w:hint="cs"/>
          <w:cs/>
        </w:rPr>
        <w:t>เพื่อปรับมูลค่าตามบัญชีให้ใกล้เคียงกับมูลค่าที่คาดว่าจะได้รับคืน</w:t>
      </w:r>
      <w:r w:rsidR="00590939" w:rsidRPr="00F867BF">
        <w:rPr>
          <w:rFonts w:asciiTheme="majorBidi" w:hAnsiTheme="majorBidi" w:cstheme="majorBidi"/>
        </w:rPr>
        <w:t xml:space="preserve"> </w:t>
      </w:r>
      <w:r w:rsidR="00FB71DD" w:rsidRPr="00F867BF">
        <w:rPr>
          <w:rFonts w:asciiTheme="majorBidi" w:hAnsiTheme="majorBidi" w:cstheme="majorBidi" w:hint="cs"/>
          <w:cs/>
        </w:rPr>
        <w:t>ซึ่ง</w:t>
      </w:r>
      <w:r w:rsidR="00FB71DD" w:rsidRPr="00F867BF">
        <w:rPr>
          <w:rFonts w:asciiTheme="majorBidi" w:hAnsiTheme="majorBidi" w:cstheme="majorBidi"/>
          <w:cs/>
        </w:rPr>
        <w:t>รับรู้เป็น</w:t>
      </w:r>
      <w:r w:rsidR="00FB71DD" w:rsidRPr="00F867BF">
        <w:rPr>
          <w:rFonts w:asciiTheme="majorBidi" w:hAnsiTheme="majorBidi" w:cstheme="majorBidi" w:hint="cs"/>
          <w:cs/>
        </w:rPr>
        <w:t>การ</w:t>
      </w:r>
      <w:r w:rsidR="00FB71DD" w:rsidRPr="00F867BF">
        <w:rPr>
          <w:rFonts w:asciiTheme="majorBidi" w:hAnsiTheme="majorBidi" w:cstheme="majorBidi"/>
          <w:cs/>
        </w:rPr>
        <w:t>กลับรายการ</w:t>
      </w:r>
      <w:r w:rsidR="00FB71DD" w:rsidRPr="00F867BF">
        <w:rPr>
          <w:rFonts w:asciiTheme="majorBidi" w:hAnsiTheme="majorBidi" w:cstheme="majorBidi" w:hint="cs"/>
          <w:cs/>
        </w:rPr>
        <w:t>ขาดทุน</w:t>
      </w:r>
      <w:r w:rsidR="00FB71DD" w:rsidRPr="00F867BF">
        <w:rPr>
          <w:rFonts w:asciiTheme="majorBidi" w:hAnsiTheme="majorBidi" w:cstheme="majorBidi"/>
          <w:cs/>
        </w:rPr>
        <w:t>จากการด้อยค่าของสินทรัพย์</w:t>
      </w:r>
      <w:r w:rsidR="00FB71DD" w:rsidRPr="00F867BF">
        <w:rPr>
          <w:rFonts w:asciiTheme="majorBidi" w:hAnsiTheme="majorBidi" w:cstheme="majorBidi" w:hint="cs"/>
          <w:cs/>
        </w:rPr>
        <w:t>ในงบกำไรขาดทุน</w:t>
      </w:r>
      <w:r w:rsidR="00FB71DD" w:rsidRPr="00F867BF">
        <w:rPr>
          <w:rFonts w:asciiTheme="majorBidi" w:hAnsiTheme="majorBidi" w:cstheme="majorBidi"/>
          <w:cs/>
        </w:rPr>
        <w:t>สำหรับ</w:t>
      </w:r>
      <w:r w:rsidR="00FB71DD" w:rsidRPr="00F867BF">
        <w:rPr>
          <w:rFonts w:asciiTheme="majorBidi" w:hAnsiTheme="majorBidi" w:cstheme="majorBidi" w:hint="cs"/>
          <w:cs/>
        </w:rPr>
        <w:t xml:space="preserve">ปี </w:t>
      </w:r>
      <w:r w:rsidR="00FB71DD" w:rsidRPr="00F867BF">
        <w:rPr>
          <w:rFonts w:asciiTheme="majorBidi" w:hAnsiTheme="majorBidi" w:cstheme="majorBidi"/>
        </w:rPr>
        <w:t>2567</w:t>
      </w:r>
    </w:p>
    <w:p w14:paraId="2A776A90" w14:textId="77777777" w:rsidR="00787CB0" w:rsidRPr="00F867BF" w:rsidRDefault="00787CB0" w:rsidP="00F67B2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7D839F0" w14:textId="02F274CC" w:rsidR="00F67B24" w:rsidRPr="00F867BF" w:rsidRDefault="00F67B24" w:rsidP="00F67B2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867BF">
        <w:rPr>
          <w:rFonts w:asciiTheme="majorBidi" w:hAnsiTheme="majorBidi" w:cstheme="majorBidi"/>
          <w:i/>
          <w:iCs/>
          <w:sz w:val="30"/>
          <w:szCs w:val="30"/>
          <w:cs/>
        </w:rPr>
        <w:t>บริษัท บีซีวี เอ็นเนอร์ยี จำกัด</w:t>
      </w:r>
    </w:p>
    <w:p w14:paraId="6D339B9A" w14:textId="77777777" w:rsidR="00F67B24" w:rsidRPr="00F867BF" w:rsidRDefault="00F67B24" w:rsidP="00F67B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</w:p>
    <w:p w14:paraId="43220852" w14:textId="6FE40DA3" w:rsidR="00333F6D" w:rsidRPr="00F867BF" w:rsidRDefault="00AC704F" w:rsidP="00C22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  <w:r w:rsidRPr="00F867BF">
        <w:rPr>
          <w:rFonts w:asciiTheme="majorBidi" w:hAnsiTheme="majorBidi" w:cstheme="majorBidi"/>
          <w:cs/>
        </w:rPr>
        <w:t xml:space="preserve">เมื่อวันที่ </w:t>
      </w:r>
      <w:r w:rsidRPr="00F867BF">
        <w:rPr>
          <w:rFonts w:asciiTheme="majorBidi" w:hAnsiTheme="majorBidi" w:cstheme="majorBidi"/>
        </w:rPr>
        <w:t>29 </w:t>
      </w:r>
      <w:r w:rsidRPr="00F867BF">
        <w:rPr>
          <w:rFonts w:asciiTheme="majorBidi" w:hAnsiTheme="majorBidi" w:cstheme="majorBidi"/>
          <w:cs/>
        </w:rPr>
        <w:t>พฤศจิกายน</w:t>
      </w:r>
      <w:r w:rsidRPr="00F867BF">
        <w:rPr>
          <w:rFonts w:asciiTheme="majorBidi" w:hAnsiTheme="majorBidi" w:cstheme="majorBidi"/>
        </w:rPr>
        <w:t> 2567 </w:t>
      </w:r>
      <w:r w:rsidRPr="00F867BF">
        <w:rPr>
          <w:rFonts w:asciiTheme="majorBidi" w:hAnsiTheme="majorBidi" w:cstheme="majorBidi"/>
          <w:cs/>
        </w:rPr>
        <w:t>ที่ประชุมวิสามัญผู้ถือหุ้นของบริษัท บีซีวี เอ็นเนอร์ยี จำกัด (“</w:t>
      </w:r>
      <w:r w:rsidRPr="00F867BF">
        <w:rPr>
          <w:rFonts w:asciiTheme="majorBidi" w:hAnsiTheme="majorBidi" w:cstheme="majorBidi"/>
        </w:rPr>
        <w:t xml:space="preserve">BCVE”) </w:t>
      </w:r>
      <w:r w:rsidRPr="00F867BF">
        <w:rPr>
          <w:rFonts w:asciiTheme="majorBidi" w:hAnsiTheme="majorBidi" w:cstheme="majorBidi"/>
          <w:cs/>
        </w:rPr>
        <w:t>ได้อนุมัติการออกหุ้นเพิ่มทุน เป็นทุนจดทะเบียนใหม่จำนวน</w:t>
      </w:r>
      <w:r w:rsidRPr="00F867BF">
        <w:rPr>
          <w:rFonts w:asciiTheme="majorBidi" w:hAnsiTheme="majorBidi" w:cstheme="majorBidi"/>
        </w:rPr>
        <w:t xml:space="preserve"> 3,320 </w:t>
      </w:r>
      <w:r w:rsidRPr="00F867BF">
        <w:rPr>
          <w:rFonts w:asciiTheme="majorBidi" w:hAnsiTheme="majorBidi" w:cstheme="majorBidi"/>
          <w:cs/>
        </w:rPr>
        <w:t>ล้านบาท โดยการออกหุ้นสามัญจำนวน</w:t>
      </w:r>
      <w:r w:rsidRPr="00F867BF">
        <w:rPr>
          <w:rFonts w:asciiTheme="majorBidi" w:hAnsiTheme="majorBidi" w:cstheme="majorBidi"/>
        </w:rPr>
        <w:t xml:space="preserve"> 230 </w:t>
      </w:r>
      <w:r w:rsidRPr="00F867BF">
        <w:rPr>
          <w:rFonts w:asciiTheme="majorBidi" w:hAnsiTheme="majorBidi" w:cstheme="majorBidi"/>
          <w:cs/>
        </w:rPr>
        <w:t>ล้านหุ้น</w:t>
      </w:r>
      <w:r w:rsidR="00763498" w:rsidRPr="00F867BF">
        <w:rPr>
          <w:rFonts w:asciiTheme="majorBidi" w:hAnsiTheme="majorBidi" w:cstheme="majorBidi" w:hint="cs"/>
          <w:cs/>
        </w:rPr>
        <w:t xml:space="preserve"> </w:t>
      </w:r>
      <w:r w:rsidRPr="00F867BF">
        <w:rPr>
          <w:rFonts w:asciiTheme="majorBidi" w:hAnsiTheme="majorBidi" w:cstheme="majorBidi"/>
          <w:cs/>
        </w:rPr>
        <w:t>มูลค่าที่ตราไว้หุ้นละ</w:t>
      </w:r>
      <w:r w:rsidRPr="00F867BF">
        <w:rPr>
          <w:rFonts w:asciiTheme="majorBidi" w:hAnsiTheme="majorBidi" w:cstheme="majorBidi"/>
        </w:rPr>
        <w:t xml:space="preserve"> 10 </w:t>
      </w:r>
      <w:r w:rsidRPr="00F867BF">
        <w:rPr>
          <w:rFonts w:asciiTheme="majorBidi" w:hAnsiTheme="majorBidi" w:cstheme="majorBidi"/>
          <w:cs/>
        </w:rPr>
        <w:t>บาท โดยบริษัทได้ชำระค่าหุ้นเพิ่มทุน</w:t>
      </w:r>
      <w:r w:rsidR="00D569FA" w:rsidRPr="00F867BF">
        <w:rPr>
          <w:rFonts w:asciiTheme="majorBidi" w:hAnsiTheme="majorBidi" w:cstheme="majorBidi" w:hint="cs"/>
          <w:cs/>
        </w:rPr>
        <w:t xml:space="preserve">ตามที่ </w:t>
      </w:r>
      <w:r w:rsidR="00D569FA" w:rsidRPr="00F867BF">
        <w:rPr>
          <w:rFonts w:asciiTheme="majorBidi" w:hAnsiTheme="majorBidi" w:cstheme="majorBidi"/>
        </w:rPr>
        <w:t>BCVE</w:t>
      </w:r>
      <w:r w:rsidR="00D569FA" w:rsidRPr="00F867BF">
        <w:rPr>
          <w:rFonts w:asciiTheme="majorBidi" w:hAnsiTheme="majorBidi" w:cstheme="majorBidi" w:hint="cs"/>
          <w:cs/>
        </w:rPr>
        <w:t xml:space="preserve"> เรียกชำระ</w:t>
      </w:r>
      <w:r w:rsidR="00F36661" w:rsidRPr="00F867BF">
        <w:rPr>
          <w:rFonts w:asciiTheme="majorBidi" w:hAnsiTheme="majorBidi" w:cstheme="majorBidi" w:hint="cs"/>
          <w:cs/>
        </w:rPr>
        <w:t xml:space="preserve"> </w:t>
      </w:r>
      <w:r w:rsidR="00F36661" w:rsidRPr="00F867BF">
        <w:rPr>
          <w:rFonts w:asciiTheme="majorBidi" w:hAnsiTheme="majorBidi" w:cstheme="majorBidi"/>
          <w:cs/>
        </w:rPr>
        <w:t>จำนวน</w:t>
      </w:r>
      <w:r w:rsidR="00F36661" w:rsidRPr="00F867BF">
        <w:rPr>
          <w:rFonts w:asciiTheme="majorBidi" w:hAnsiTheme="majorBidi" w:cstheme="majorBidi"/>
        </w:rPr>
        <w:t xml:space="preserve"> 230 </w:t>
      </w:r>
      <w:r w:rsidR="00F36661" w:rsidRPr="00F867BF">
        <w:rPr>
          <w:rFonts w:asciiTheme="majorBidi" w:hAnsiTheme="majorBidi" w:cstheme="majorBidi"/>
          <w:cs/>
        </w:rPr>
        <w:t>ล้านหุ้น</w:t>
      </w:r>
      <w:r w:rsidR="00F36661" w:rsidRPr="00F867BF">
        <w:rPr>
          <w:rFonts w:asciiTheme="majorBidi" w:hAnsiTheme="majorBidi" w:cstheme="majorBidi" w:hint="cs"/>
          <w:cs/>
        </w:rPr>
        <w:t xml:space="preserve"> มูลค่าหุ้นละ </w:t>
      </w:r>
      <w:r w:rsidR="00F36661" w:rsidRPr="00F867BF">
        <w:rPr>
          <w:rFonts w:asciiTheme="majorBidi" w:hAnsiTheme="majorBidi" w:cstheme="majorBidi"/>
        </w:rPr>
        <w:t>2.8</w:t>
      </w:r>
      <w:r w:rsidR="0063522A" w:rsidRPr="00F867BF">
        <w:rPr>
          <w:rFonts w:asciiTheme="majorBidi" w:hAnsiTheme="majorBidi" w:cstheme="majorBidi"/>
        </w:rPr>
        <w:t xml:space="preserve"> </w:t>
      </w:r>
      <w:r w:rsidR="0063522A" w:rsidRPr="00F867BF">
        <w:rPr>
          <w:rFonts w:asciiTheme="majorBidi" w:hAnsiTheme="majorBidi" w:cstheme="majorBidi" w:hint="cs"/>
          <w:cs/>
        </w:rPr>
        <w:t>บาท</w:t>
      </w:r>
      <w:r w:rsidR="00D85092" w:rsidRPr="00F867BF">
        <w:rPr>
          <w:rFonts w:asciiTheme="majorBidi" w:hAnsiTheme="majorBidi" w:cstheme="majorBidi" w:hint="cs"/>
          <w:cs/>
        </w:rPr>
        <w:t xml:space="preserve"> </w:t>
      </w:r>
      <w:r w:rsidRPr="00F867BF">
        <w:rPr>
          <w:rFonts w:asciiTheme="majorBidi" w:hAnsiTheme="majorBidi" w:cstheme="majorBidi"/>
          <w:cs/>
        </w:rPr>
        <w:t>จำนวน</w:t>
      </w:r>
      <w:r w:rsidR="00F36661" w:rsidRPr="00F867BF">
        <w:rPr>
          <w:rFonts w:asciiTheme="majorBidi" w:hAnsiTheme="majorBidi" w:cstheme="majorBidi" w:hint="cs"/>
          <w:cs/>
        </w:rPr>
        <w:t>เงิน</w:t>
      </w:r>
      <w:r w:rsidRPr="00F867BF">
        <w:rPr>
          <w:rFonts w:asciiTheme="majorBidi" w:hAnsiTheme="majorBidi" w:cstheme="majorBidi"/>
        </w:rPr>
        <w:t> 655 </w:t>
      </w:r>
      <w:r w:rsidRPr="00F867BF">
        <w:rPr>
          <w:rFonts w:asciiTheme="majorBidi" w:hAnsiTheme="majorBidi" w:cstheme="majorBidi"/>
          <w:cs/>
        </w:rPr>
        <w:t>ล้านบาท</w:t>
      </w:r>
      <w:r w:rsidR="00C22535" w:rsidRPr="00F867BF">
        <w:rPr>
          <w:rFonts w:asciiTheme="majorBidi" w:hAnsiTheme="majorBidi" w:cstheme="majorBidi" w:hint="cs"/>
          <w:cs/>
        </w:rPr>
        <w:t xml:space="preserve"> </w:t>
      </w:r>
      <w:r w:rsidRPr="00F867BF">
        <w:rPr>
          <w:rFonts w:asciiTheme="majorBidi" w:hAnsiTheme="majorBidi" w:cstheme="majorBidi"/>
          <w:cs/>
        </w:rPr>
        <w:t>ในเดือ</w:t>
      </w:r>
      <w:r w:rsidR="00C22535" w:rsidRPr="00F867BF">
        <w:rPr>
          <w:rFonts w:asciiTheme="majorBidi" w:hAnsiTheme="majorBidi" w:cstheme="majorBidi" w:hint="cs"/>
          <w:cs/>
        </w:rPr>
        <w:t>น</w:t>
      </w:r>
      <w:r w:rsidRPr="00F867BF">
        <w:rPr>
          <w:rFonts w:asciiTheme="majorBidi" w:hAnsiTheme="majorBidi" w:cstheme="majorBidi"/>
          <w:cs/>
        </w:rPr>
        <w:t>ธันวาคม</w:t>
      </w:r>
      <w:r w:rsidRPr="00F867BF">
        <w:rPr>
          <w:rFonts w:asciiTheme="majorBidi" w:hAnsiTheme="majorBidi" w:cstheme="majorBidi"/>
        </w:rPr>
        <w:t> 2567 </w:t>
      </w:r>
      <w:r w:rsidRPr="00F867BF">
        <w:rPr>
          <w:rFonts w:asciiTheme="majorBidi" w:hAnsiTheme="majorBidi" w:cstheme="majorBidi"/>
          <w:cs/>
        </w:rPr>
        <w:t>และ</w:t>
      </w:r>
      <w:r w:rsidRPr="00F867BF">
        <w:rPr>
          <w:rFonts w:asciiTheme="majorBidi" w:hAnsiTheme="majorBidi" w:cstheme="majorBidi"/>
        </w:rPr>
        <w:t> BCVE </w:t>
      </w:r>
      <w:r w:rsidRPr="00F867BF">
        <w:rPr>
          <w:rFonts w:asciiTheme="majorBidi" w:hAnsiTheme="majorBidi" w:cstheme="majorBidi"/>
          <w:cs/>
        </w:rPr>
        <w:t xml:space="preserve">ได้นำเงินเพิ่มทุนนี้เข้าจดทะเบียนในเดือนธันวาคม </w:t>
      </w:r>
      <w:r w:rsidRPr="00F867BF">
        <w:rPr>
          <w:rFonts w:asciiTheme="majorBidi" w:hAnsiTheme="majorBidi" w:cstheme="majorBidi"/>
        </w:rPr>
        <w:t xml:space="preserve">2567 </w:t>
      </w:r>
      <w:r w:rsidRPr="00F867BF">
        <w:rPr>
          <w:rFonts w:asciiTheme="majorBidi" w:hAnsiTheme="majorBidi" w:cstheme="majorBidi"/>
          <w:cs/>
        </w:rPr>
        <w:t>ทำให้</w:t>
      </w:r>
      <w:r w:rsidRPr="00F867BF">
        <w:rPr>
          <w:rFonts w:asciiTheme="majorBidi" w:hAnsiTheme="majorBidi" w:cstheme="majorBidi"/>
        </w:rPr>
        <w:t xml:space="preserve"> BCVE </w:t>
      </w:r>
      <w:r w:rsidRPr="00F867BF">
        <w:rPr>
          <w:rFonts w:asciiTheme="majorBidi" w:hAnsiTheme="majorBidi" w:cstheme="majorBidi"/>
          <w:cs/>
        </w:rPr>
        <w:t>มีทุน</w:t>
      </w:r>
      <w:r w:rsidR="00E07A16" w:rsidRPr="00F867BF">
        <w:rPr>
          <w:rFonts w:asciiTheme="majorBidi" w:hAnsiTheme="majorBidi" w:cstheme="majorBidi" w:hint="cs"/>
          <w:cs/>
        </w:rPr>
        <w:t>ที่ออกและชำระ</w:t>
      </w:r>
      <w:r w:rsidR="003B6EA5" w:rsidRPr="00F867BF">
        <w:rPr>
          <w:rFonts w:asciiTheme="majorBidi" w:hAnsiTheme="majorBidi" w:cstheme="majorBidi" w:hint="cs"/>
          <w:cs/>
        </w:rPr>
        <w:t>แล้ว</w:t>
      </w:r>
      <w:r w:rsidRPr="00F867BF">
        <w:rPr>
          <w:rFonts w:asciiTheme="majorBidi" w:hAnsiTheme="majorBidi" w:cstheme="majorBidi"/>
          <w:cs/>
        </w:rPr>
        <w:t xml:space="preserve">เป็น </w:t>
      </w:r>
      <w:r w:rsidRPr="00F867BF">
        <w:rPr>
          <w:rFonts w:asciiTheme="majorBidi" w:hAnsiTheme="majorBidi" w:cstheme="majorBidi"/>
        </w:rPr>
        <w:t xml:space="preserve">1,675 </w:t>
      </w:r>
      <w:r w:rsidRPr="00F867BF">
        <w:rPr>
          <w:rFonts w:asciiTheme="majorBidi" w:hAnsiTheme="majorBidi" w:cstheme="majorBidi"/>
          <w:cs/>
        </w:rPr>
        <w:t>ล้านบาท</w:t>
      </w:r>
      <w:r w:rsidRPr="00F867BF">
        <w:rPr>
          <w:rFonts w:asciiTheme="majorBidi" w:hAnsiTheme="majorBidi" w:cstheme="majorBidi"/>
        </w:rPr>
        <w:t> </w:t>
      </w:r>
      <w:r w:rsidRPr="00F867BF">
        <w:rPr>
          <w:rFonts w:asciiTheme="majorBidi" w:hAnsiTheme="majorBidi" w:cstheme="majorBidi"/>
          <w:cs/>
        </w:rPr>
        <w:t>โดยสัดส่วนการถือหุ้นไม่มีการเปลี่ยนแปลง</w:t>
      </w:r>
    </w:p>
    <w:p w14:paraId="1BDCE54C" w14:textId="77777777" w:rsidR="0031197C" w:rsidRPr="00F867BF" w:rsidRDefault="0031197C" w:rsidP="00C22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</w:p>
    <w:p w14:paraId="573F7FB7" w14:textId="77777777" w:rsidR="0031197C" w:rsidRPr="00F867BF" w:rsidRDefault="0031197C" w:rsidP="00C22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</w:p>
    <w:p w14:paraId="5BD23FDD" w14:textId="77777777" w:rsidR="0010559C" w:rsidRPr="00F867BF" w:rsidRDefault="0010559C" w:rsidP="00C22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cs/>
        </w:rPr>
      </w:pPr>
    </w:p>
    <w:p w14:paraId="222AA9C5" w14:textId="77777777" w:rsidR="0010559C" w:rsidRPr="00F867BF" w:rsidRDefault="0010559C" w:rsidP="00C22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</w:p>
    <w:p w14:paraId="7ADCBF62" w14:textId="77777777" w:rsidR="00333F6D" w:rsidRPr="00F867BF" w:rsidRDefault="00333F6D" w:rsidP="00333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19121385" w14:textId="3305BAA6" w:rsidR="00333F6D" w:rsidRPr="00F867BF" w:rsidRDefault="00333F6D" w:rsidP="00333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  <w:sectPr w:rsidR="00333F6D" w:rsidRPr="00F867BF" w:rsidSect="0008395B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gNumType w:start="19"/>
          <w:cols w:space="708"/>
          <w:docGrid w:linePitch="408"/>
        </w:sectPr>
      </w:pPr>
    </w:p>
    <w:p w14:paraId="4A5F91F7" w14:textId="0F9D472A" w:rsidR="001A7FAF" w:rsidRPr="00F867BF" w:rsidRDefault="004762B0" w:rsidP="00EA319F">
      <w:pPr>
        <w:pStyle w:val="BodyText2"/>
        <w:spacing w:line="240" w:lineRule="atLeast"/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F867BF">
        <w:rPr>
          <w:rFonts w:ascii="Angsana New" w:hAnsi="Angsana New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="00E566A2" w:rsidRPr="00F867BF">
        <w:rPr>
          <w:rFonts w:ascii="Angsana New" w:hAnsi="Angsana New"/>
          <w:sz w:val="28"/>
          <w:szCs w:val="28"/>
        </w:rPr>
        <w:t xml:space="preserve">31 </w:t>
      </w:r>
      <w:r w:rsidR="00E566A2" w:rsidRPr="00F867BF">
        <w:rPr>
          <w:rFonts w:ascii="Angsana New" w:hAnsi="Angsana New"/>
          <w:sz w:val="28"/>
          <w:szCs w:val="28"/>
          <w:cs/>
        </w:rPr>
        <w:t xml:space="preserve">ธันวาคม </w:t>
      </w:r>
      <w:r w:rsidR="00E566A2" w:rsidRPr="00F867BF">
        <w:rPr>
          <w:rFonts w:ascii="Angsana New" w:hAnsi="Angsana New"/>
          <w:sz w:val="28"/>
          <w:szCs w:val="28"/>
        </w:rPr>
        <w:t>256</w:t>
      </w:r>
      <w:r w:rsidR="00CC3C00" w:rsidRPr="00F867BF">
        <w:rPr>
          <w:rFonts w:ascii="Angsana New" w:hAnsi="Angsana New"/>
          <w:sz w:val="28"/>
          <w:szCs w:val="28"/>
        </w:rPr>
        <w:t>7</w:t>
      </w:r>
      <w:r w:rsidR="00EA6D28" w:rsidRPr="00F867BF">
        <w:rPr>
          <w:rFonts w:ascii="Angsana New" w:hAnsi="Angsana New"/>
          <w:sz w:val="28"/>
          <w:szCs w:val="28"/>
          <w:cs/>
        </w:rPr>
        <w:t xml:space="preserve"> และ </w:t>
      </w:r>
      <w:r w:rsidR="00DE3F43" w:rsidRPr="00F867BF">
        <w:rPr>
          <w:rFonts w:ascii="Angsana New" w:hAnsi="Angsana New"/>
          <w:sz w:val="28"/>
          <w:szCs w:val="28"/>
        </w:rPr>
        <w:t>256</w:t>
      </w:r>
      <w:r w:rsidR="00CC3C00" w:rsidRPr="00F867BF">
        <w:rPr>
          <w:rFonts w:ascii="Angsana New" w:hAnsi="Angsana New"/>
          <w:sz w:val="28"/>
          <w:szCs w:val="28"/>
        </w:rPr>
        <w:t>6</w:t>
      </w:r>
      <w:r w:rsidR="000A28C1" w:rsidRPr="00F867BF">
        <w:rPr>
          <w:rFonts w:ascii="Angsana New" w:hAnsi="Angsana New"/>
          <w:sz w:val="28"/>
          <w:szCs w:val="28"/>
          <w:cs/>
        </w:rPr>
        <w:t xml:space="preserve"> </w:t>
      </w:r>
      <w:r w:rsidRPr="00F867BF">
        <w:rPr>
          <w:rFonts w:ascii="Angsana New" w:hAnsi="Angsana New"/>
          <w:sz w:val="28"/>
          <w:szCs w:val="28"/>
          <w:cs/>
        </w:rPr>
        <w:t>และเงินปันผลรับจากเงินลงทุนสำหรับแต่ละปี มีดังนี้</w:t>
      </w:r>
    </w:p>
    <w:p w14:paraId="43B27DE4" w14:textId="77777777" w:rsidR="00764B42" w:rsidRPr="00F867BF" w:rsidRDefault="00764B42" w:rsidP="00EA319F">
      <w:pPr>
        <w:pStyle w:val="BodyText2"/>
        <w:spacing w:line="240" w:lineRule="atLeast"/>
        <w:ind w:left="0" w:firstLine="0"/>
        <w:jc w:val="thaiDistribute"/>
        <w:rPr>
          <w:rFonts w:ascii="Angsana New" w:hAnsi="Angsana New"/>
          <w:sz w:val="2"/>
          <w:szCs w:val="2"/>
        </w:rPr>
      </w:pPr>
    </w:p>
    <w:tbl>
      <w:tblPr>
        <w:tblW w:w="15168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2268"/>
        <w:gridCol w:w="567"/>
        <w:gridCol w:w="2976"/>
        <w:gridCol w:w="779"/>
        <w:gridCol w:w="781"/>
        <w:gridCol w:w="780"/>
        <w:gridCol w:w="779"/>
        <w:gridCol w:w="780"/>
        <w:gridCol w:w="780"/>
        <w:gridCol w:w="779"/>
        <w:gridCol w:w="780"/>
        <w:gridCol w:w="780"/>
        <w:gridCol w:w="779"/>
        <w:gridCol w:w="780"/>
        <w:gridCol w:w="780"/>
      </w:tblGrid>
      <w:tr w:rsidR="00720118" w:rsidRPr="00F867BF" w14:paraId="0E911CEF" w14:textId="77777777">
        <w:trPr>
          <w:cantSplit/>
          <w:tblHeader/>
        </w:trPr>
        <w:tc>
          <w:tcPr>
            <w:tcW w:w="2268" w:type="dxa"/>
          </w:tcPr>
          <w:p w14:paraId="19961818" w14:textId="77777777" w:rsidR="00720118" w:rsidRPr="00F867BF" w:rsidRDefault="00720118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E271DE5" w14:textId="77777777" w:rsidR="00720118" w:rsidRPr="00F867BF" w:rsidRDefault="00720118" w:rsidP="007A0FFE">
            <w:pPr>
              <w:pStyle w:val="acctfourfigures"/>
              <w:tabs>
                <w:tab w:val="clear" w:pos="765"/>
              </w:tabs>
              <w:spacing w:line="240" w:lineRule="auto"/>
              <w:ind w:left="-108" w:right="-118"/>
              <w:contextualSpacing/>
              <w:jc w:val="center"/>
              <w:rPr>
                <w:rFonts w:ascii="Angsana New" w:hAnsi="Angsana New"/>
                <w:i/>
                <w:iCs/>
                <w:sz w:val="20"/>
                <w:cs/>
              </w:rPr>
            </w:pPr>
          </w:p>
        </w:tc>
        <w:tc>
          <w:tcPr>
            <w:tcW w:w="2976" w:type="dxa"/>
          </w:tcPr>
          <w:p w14:paraId="2DB2B77B" w14:textId="77777777" w:rsidR="00720118" w:rsidRPr="00F867BF" w:rsidRDefault="00720118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560" w:type="dxa"/>
            <w:gridSpan w:val="2"/>
          </w:tcPr>
          <w:p w14:paraId="3C35A2A1" w14:textId="77777777" w:rsidR="00720118" w:rsidRPr="00F867BF" w:rsidRDefault="00720118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797" w:type="dxa"/>
            <w:gridSpan w:val="10"/>
          </w:tcPr>
          <w:p w14:paraId="36FC77EA" w14:textId="2CFE8C19" w:rsidR="00720118" w:rsidRPr="00F867BF" w:rsidRDefault="00720118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 w:hint="cs"/>
                <w:b/>
                <w:bCs/>
                <w:sz w:val="20"/>
                <w:cs/>
              </w:rPr>
              <w:t>งบการเงินเฉพาะกิจการ</w:t>
            </w:r>
          </w:p>
        </w:tc>
      </w:tr>
      <w:tr w:rsidR="00022542" w:rsidRPr="00F867BF" w14:paraId="2A9DB790" w14:textId="77777777" w:rsidTr="00DC53D8">
        <w:trPr>
          <w:cantSplit/>
          <w:tblHeader/>
        </w:trPr>
        <w:tc>
          <w:tcPr>
            <w:tcW w:w="2268" w:type="dxa"/>
          </w:tcPr>
          <w:p w14:paraId="25615F34" w14:textId="77777777" w:rsidR="00022542" w:rsidRPr="00F867BF" w:rsidRDefault="00022542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07A73B6" w14:textId="404A078F" w:rsidR="00022542" w:rsidRPr="00F867BF" w:rsidRDefault="00022542" w:rsidP="007A0FFE">
            <w:pPr>
              <w:pStyle w:val="acctfourfigures"/>
              <w:tabs>
                <w:tab w:val="clear" w:pos="765"/>
              </w:tabs>
              <w:spacing w:line="240" w:lineRule="auto"/>
              <w:ind w:left="-108" w:right="-118"/>
              <w:contextualSpacing/>
              <w:jc w:val="center"/>
              <w:rPr>
                <w:rFonts w:ascii="Angsana New" w:hAnsi="Angsana New"/>
                <w:i/>
                <w:iCs/>
                <w:sz w:val="20"/>
                <w:lang w:bidi="th-TH"/>
              </w:rPr>
            </w:pPr>
          </w:p>
        </w:tc>
        <w:tc>
          <w:tcPr>
            <w:tcW w:w="2976" w:type="dxa"/>
          </w:tcPr>
          <w:p w14:paraId="7C921C9A" w14:textId="05323BBC" w:rsidR="00022542" w:rsidRPr="00F867BF" w:rsidRDefault="00022542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560" w:type="dxa"/>
            <w:gridSpan w:val="2"/>
          </w:tcPr>
          <w:p w14:paraId="238E02F1" w14:textId="7EC5927F" w:rsidR="00022542" w:rsidRPr="00F867BF" w:rsidRDefault="00022542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bidi="th-TH"/>
              </w:rPr>
              <w:t>สัดส่วนความเป็นเ</w:t>
            </w: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จ้าของ</w:t>
            </w:r>
          </w:p>
        </w:tc>
        <w:tc>
          <w:tcPr>
            <w:tcW w:w="1559" w:type="dxa"/>
            <w:gridSpan w:val="2"/>
          </w:tcPr>
          <w:p w14:paraId="1A13A21B" w14:textId="77777777" w:rsidR="00022542" w:rsidRPr="00F867BF" w:rsidRDefault="00022542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560" w:type="dxa"/>
            <w:gridSpan w:val="2"/>
          </w:tcPr>
          <w:p w14:paraId="7E3EB561" w14:textId="77777777" w:rsidR="00022542" w:rsidRPr="00F867BF" w:rsidRDefault="00022542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559" w:type="dxa"/>
            <w:gridSpan w:val="2"/>
          </w:tcPr>
          <w:p w14:paraId="46C146B2" w14:textId="77777777" w:rsidR="00022542" w:rsidRPr="00F867BF" w:rsidRDefault="00022542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559" w:type="dxa"/>
            <w:gridSpan w:val="2"/>
          </w:tcPr>
          <w:p w14:paraId="7FC1E943" w14:textId="77777777" w:rsidR="00022542" w:rsidRPr="00F867BF" w:rsidRDefault="00022542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bidi="th-TH"/>
              </w:rPr>
              <w:t xml:space="preserve">ราคาทุน </w:t>
            </w: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- สุทธิ</w:t>
            </w:r>
          </w:p>
        </w:tc>
        <w:tc>
          <w:tcPr>
            <w:tcW w:w="1560" w:type="dxa"/>
            <w:gridSpan w:val="2"/>
          </w:tcPr>
          <w:p w14:paraId="4D1E9DEF" w14:textId="32902F63" w:rsidR="00022542" w:rsidRPr="00F867BF" w:rsidRDefault="00022542" w:rsidP="00764B4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bidi="th-TH"/>
              </w:rPr>
              <w:t>เงินปันผลรับสำหรับปี</w:t>
            </w:r>
          </w:p>
        </w:tc>
      </w:tr>
      <w:tr w:rsidR="006E07B4" w:rsidRPr="00F867BF" w14:paraId="439D0332" w14:textId="77777777" w:rsidTr="00DC53D8">
        <w:trPr>
          <w:cantSplit/>
          <w:tblHeader/>
        </w:trPr>
        <w:tc>
          <w:tcPr>
            <w:tcW w:w="2268" w:type="dxa"/>
          </w:tcPr>
          <w:p w14:paraId="7F97CBB3" w14:textId="77777777" w:rsidR="006E07B4" w:rsidRPr="00F867BF" w:rsidRDefault="006E07B4" w:rsidP="006E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39264DF0" w14:textId="140F4052" w:rsidR="006E07B4" w:rsidRPr="00F867BF" w:rsidRDefault="006E07B4" w:rsidP="006E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04"/>
              <w:contextualSpacing/>
              <w:jc w:val="center"/>
              <w:rPr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976" w:type="dxa"/>
          </w:tcPr>
          <w:p w14:paraId="61A6D947" w14:textId="77777777" w:rsidR="006E07B4" w:rsidRPr="00F867BF" w:rsidRDefault="006E07B4" w:rsidP="006E07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79" w:type="dxa"/>
          </w:tcPr>
          <w:p w14:paraId="7D6EA1A9" w14:textId="34774B9E" w:rsidR="006E07B4" w:rsidRPr="00F867BF" w:rsidRDefault="006E07B4" w:rsidP="006E07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7</w:t>
            </w:r>
          </w:p>
        </w:tc>
        <w:tc>
          <w:tcPr>
            <w:tcW w:w="781" w:type="dxa"/>
          </w:tcPr>
          <w:p w14:paraId="183CD88B" w14:textId="1D091CDA" w:rsidR="006E07B4" w:rsidRPr="00F867BF" w:rsidRDefault="006E07B4" w:rsidP="006E07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6</w:t>
            </w:r>
          </w:p>
        </w:tc>
        <w:tc>
          <w:tcPr>
            <w:tcW w:w="780" w:type="dxa"/>
          </w:tcPr>
          <w:p w14:paraId="714C019E" w14:textId="30AD3614" w:rsidR="006E07B4" w:rsidRPr="00F867BF" w:rsidRDefault="006E07B4" w:rsidP="006E07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7</w:t>
            </w:r>
          </w:p>
        </w:tc>
        <w:tc>
          <w:tcPr>
            <w:tcW w:w="779" w:type="dxa"/>
          </w:tcPr>
          <w:p w14:paraId="0BE7024A" w14:textId="2A9BB2DD" w:rsidR="006E07B4" w:rsidRPr="00F867BF" w:rsidRDefault="006E07B4" w:rsidP="006E07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6</w:t>
            </w:r>
          </w:p>
        </w:tc>
        <w:tc>
          <w:tcPr>
            <w:tcW w:w="780" w:type="dxa"/>
          </w:tcPr>
          <w:p w14:paraId="384F75F9" w14:textId="5058F793" w:rsidR="006E07B4" w:rsidRPr="00F867BF" w:rsidRDefault="006E07B4" w:rsidP="006E07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7</w:t>
            </w:r>
          </w:p>
        </w:tc>
        <w:tc>
          <w:tcPr>
            <w:tcW w:w="780" w:type="dxa"/>
          </w:tcPr>
          <w:p w14:paraId="5B6DA7EC" w14:textId="3498A2F3" w:rsidR="006E07B4" w:rsidRPr="00F867BF" w:rsidRDefault="006E07B4" w:rsidP="006E07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6</w:t>
            </w:r>
          </w:p>
        </w:tc>
        <w:tc>
          <w:tcPr>
            <w:tcW w:w="779" w:type="dxa"/>
          </w:tcPr>
          <w:p w14:paraId="18CFFA1B" w14:textId="3A6EDF02" w:rsidR="006E07B4" w:rsidRPr="00F867BF" w:rsidRDefault="006E07B4" w:rsidP="006E07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7</w:t>
            </w:r>
          </w:p>
        </w:tc>
        <w:tc>
          <w:tcPr>
            <w:tcW w:w="780" w:type="dxa"/>
          </w:tcPr>
          <w:p w14:paraId="7DBA8A76" w14:textId="0117BC03" w:rsidR="006E07B4" w:rsidRPr="00F867BF" w:rsidRDefault="006E07B4" w:rsidP="006E07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6</w:t>
            </w:r>
          </w:p>
        </w:tc>
        <w:tc>
          <w:tcPr>
            <w:tcW w:w="780" w:type="dxa"/>
          </w:tcPr>
          <w:p w14:paraId="785EDAF5" w14:textId="22C421AC" w:rsidR="006E07B4" w:rsidRPr="00F867BF" w:rsidRDefault="006E07B4" w:rsidP="006E07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7</w:t>
            </w:r>
          </w:p>
        </w:tc>
        <w:tc>
          <w:tcPr>
            <w:tcW w:w="779" w:type="dxa"/>
          </w:tcPr>
          <w:p w14:paraId="6A02E036" w14:textId="68B2A80D" w:rsidR="006E07B4" w:rsidRPr="00F867BF" w:rsidRDefault="006E07B4" w:rsidP="006E07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6</w:t>
            </w:r>
          </w:p>
        </w:tc>
        <w:tc>
          <w:tcPr>
            <w:tcW w:w="780" w:type="dxa"/>
          </w:tcPr>
          <w:p w14:paraId="0B607786" w14:textId="7681850B" w:rsidR="006E07B4" w:rsidRPr="00F867BF" w:rsidRDefault="006E07B4" w:rsidP="006E07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7</w:t>
            </w:r>
          </w:p>
        </w:tc>
        <w:tc>
          <w:tcPr>
            <w:tcW w:w="780" w:type="dxa"/>
          </w:tcPr>
          <w:p w14:paraId="0ED6057B" w14:textId="017476B6" w:rsidR="006E07B4" w:rsidRPr="00F867BF" w:rsidRDefault="006E07B4" w:rsidP="006E07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6</w:t>
            </w:r>
          </w:p>
        </w:tc>
      </w:tr>
      <w:tr w:rsidR="00022542" w:rsidRPr="00F867BF" w14:paraId="68EBEFCB" w14:textId="77777777" w:rsidTr="00DC53D8">
        <w:trPr>
          <w:cantSplit/>
          <w:tblHeader/>
        </w:trPr>
        <w:tc>
          <w:tcPr>
            <w:tcW w:w="2268" w:type="dxa"/>
          </w:tcPr>
          <w:p w14:paraId="747EA8A1" w14:textId="77777777" w:rsidR="00022542" w:rsidRPr="00F867BF" w:rsidRDefault="00022542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3A1815BC" w14:textId="77777777" w:rsidR="00022542" w:rsidRPr="00F867BF" w:rsidRDefault="00022542" w:rsidP="007A0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450"/>
              <w:contextualSpacing/>
              <w:jc w:val="center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976" w:type="dxa"/>
          </w:tcPr>
          <w:p w14:paraId="4906A0D7" w14:textId="77777777" w:rsidR="00022542" w:rsidRPr="00F867BF" w:rsidRDefault="00022542" w:rsidP="00764B42">
            <w:pPr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1560" w:type="dxa"/>
            <w:gridSpan w:val="2"/>
          </w:tcPr>
          <w:p w14:paraId="4874DF8A" w14:textId="326CE009" w:rsidR="00022542" w:rsidRPr="00F867BF" w:rsidRDefault="00022542" w:rsidP="00022542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contextualSpacing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867BF">
              <w:rPr>
                <w:rFonts w:ascii="Angsana New" w:hAnsi="Angsana New"/>
                <w:i/>
                <w:iCs/>
                <w:sz w:val="20"/>
                <w:lang w:val="en-US" w:bidi="th-TH"/>
              </w:rPr>
              <w:t>(</w:t>
            </w:r>
            <w:r w:rsidRPr="00F867BF">
              <w:rPr>
                <w:rFonts w:ascii="Angsana New" w:hAnsi="Angsana New" w:hint="cs"/>
                <w:i/>
                <w:iCs/>
                <w:sz w:val="20"/>
                <w:cs/>
                <w:lang w:val="en-US" w:bidi="th-TH"/>
              </w:rPr>
              <w:t>ร้อยละ</w:t>
            </w:r>
            <w:r w:rsidRPr="00F867BF">
              <w:rPr>
                <w:rFonts w:ascii="Angsana New" w:hAnsi="Angsana New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7797" w:type="dxa"/>
            <w:gridSpan w:val="10"/>
          </w:tcPr>
          <w:p w14:paraId="4FA786D1" w14:textId="227CD664" w:rsidR="00022542" w:rsidRPr="00F867BF" w:rsidRDefault="00022542" w:rsidP="00022542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/>
                <w:i/>
                <w:iCs/>
                <w:sz w:val="20"/>
                <w:lang w:val="en-US" w:bidi="th-TH"/>
              </w:rPr>
              <w:t>(</w:t>
            </w:r>
            <w:r w:rsidRPr="00F867BF">
              <w:rPr>
                <w:rFonts w:ascii="Angsana New" w:hAnsi="Angsana New" w:hint="cs"/>
                <w:i/>
                <w:iCs/>
                <w:sz w:val="20"/>
                <w:cs/>
                <w:lang w:val="en-US" w:bidi="th-TH"/>
              </w:rPr>
              <w:t>ล้านบาท</w:t>
            </w:r>
            <w:r w:rsidRPr="00F867BF">
              <w:rPr>
                <w:rFonts w:ascii="Angsana New" w:hAnsi="Angsana New"/>
                <w:i/>
                <w:iCs/>
                <w:sz w:val="20"/>
                <w:lang w:val="en-US" w:bidi="th-TH"/>
              </w:rPr>
              <w:t>)</w:t>
            </w:r>
          </w:p>
        </w:tc>
      </w:tr>
      <w:tr w:rsidR="00022542" w:rsidRPr="00F867BF" w14:paraId="1BEAFF93" w14:textId="77777777" w:rsidTr="007364E9">
        <w:trPr>
          <w:cantSplit/>
        </w:trPr>
        <w:tc>
          <w:tcPr>
            <w:tcW w:w="2268" w:type="dxa"/>
          </w:tcPr>
          <w:p w14:paraId="5ADB85D4" w14:textId="77777777" w:rsidR="00022542" w:rsidRPr="00F867BF" w:rsidRDefault="00022542" w:rsidP="0076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b/>
                <w:bCs/>
                <w:i/>
                <w:iCs/>
                <w:sz w:val="20"/>
                <w:szCs w:val="20"/>
                <w:cs/>
              </w:rPr>
            </w:pPr>
            <w:r w:rsidRPr="00F867BF"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567" w:type="dxa"/>
          </w:tcPr>
          <w:p w14:paraId="58EC5FE4" w14:textId="77777777" w:rsidR="00022542" w:rsidRPr="00F867BF" w:rsidRDefault="00022542" w:rsidP="0002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44EC2F45" w14:textId="77777777" w:rsidR="00022542" w:rsidRPr="00F867BF" w:rsidRDefault="00022542" w:rsidP="002A4415">
            <w:pPr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779" w:type="dxa"/>
          </w:tcPr>
          <w:p w14:paraId="32AA0882" w14:textId="4636F1EF" w:rsidR="00022542" w:rsidRPr="00F867BF" w:rsidRDefault="00022542" w:rsidP="00764B42">
            <w:pPr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781" w:type="dxa"/>
          </w:tcPr>
          <w:p w14:paraId="40152BAF" w14:textId="77777777" w:rsidR="00022542" w:rsidRPr="00F867BF" w:rsidRDefault="00022542" w:rsidP="00764B42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contextualSpacing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780" w:type="dxa"/>
          </w:tcPr>
          <w:p w14:paraId="0739A4DB" w14:textId="77777777" w:rsidR="00022542" w:rsidRPr="00F867BF" w:rsidRDefault="00022542" w:rsidP="00764B42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contextualSpacing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79" w:type="dxa"/>
          </w:tcPr>
          <w:p w14:paraId="49761596" w14:textId="77777777" w:rsidR="00022542" w:rsidRPr="00F867BF" w:rsidRDefault="00022542" w:rsidP="00764B42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contextualSpacing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80" w:type="dxa"/>
          </w:tcPr>
          <w:p w14:paraId="522705E4" w14:textId="77777777" w:rsidR="00022542" w:rsidRPr="00F867BF" w:rsidRDefault="00022542" w:rsidP="00764B42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contextualSpacing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80" w:type="dxa"/>
          </w:tcPr>
          <w:p w14:paraId="3E19D2F8" w14:textId="77777777" w:rsidR="00022542" w:rsidRPr="00F867BF" w:rsidRDefault="00022542" w:rsidP="00764B42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contextualSpacing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779" w:type="dxa"/>
          </w:tcPr>
          <w:p w14:paraId="7FBF5772" w14:textId="77777777" w:rsidR="00022542" w:rsidRPr="00F867BF" w:rsidRDefault="00022542" w:rsidP="00764B4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contextualSpacing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80" w:type="dxa"/>
          </w:tcPr>
          <w:p w14:paraId="6A8AAB12" w14:textId="77777777" w:rsidR="00022542" w:rsidRPr="00F867BF" w:rsidRDefault="00022542" w:rsidP="00764B42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contextualSpacing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80" w:type="dxa"/>
          </w:tcPr>
          <w:p w14:paraId="64D1B8B7" w14:textId="77777777" w:rsidR="00022542" w:rsidRPr="00F867BF" w:rsidRDefault="00022542" w:rsidP="00764B42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contextualSpacing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79" w:type="dxa"/>
          </w:tcPr>
          <w:p w14:paraId="5CA822E4" w14:textId="77777777" w:rsidR="00022542" w:rsidRPr="00F867BF" w:rsidRDefault="00022542" w:rsidP="00764B42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contextualSpacing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780" w:type="dxa"/>
          </w:tcPr>
          <w:p w14:paraId="394F5993" w14:textId="77777777" w:rsidR="00022542" w:rsidRPr="00F867BF" w:rsidRDefault="00022542" w:rsidP="00764B4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contextualSpacing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80" w:type="dxa"/>
          </w:tcPr>
          <w:p w14:paraId="342C2097" w14:textId="77777777" w:rsidR="00022542" w:rsidRPr="00F867BF" w:rsidRDefault="00022542" w:rsidP="00764B42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contextualSpacing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</w:tr>
      <w:tr w:rsidR="00AC2E9E" w:rsidRPr="00F867BF" w14:paraId="2645C4FD" w14:textId="77777777" w:rsidTr="007364E9">
        <w:trPr>
          <w:cantSplit/>
        </w:trPr>
        <w:tc>
          <w:tcPr>
            <w:tcW w:w="2268" w:type="dxa"/>
          </w:tcPr>
          <w:p w14:paraId="215B5F27" w14:textId="77777777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บริษัท บางจากกรีนเนท จำกัด</w:t>
            </w:r>
          </w:p>
        </w:tc>
        <w:tc>
          <w:tcPr>
            <w:tcW w:w="567" w:type="dxa"/>
          </w:tcPr>
          <w:p w14:paraId="3D600C08" w14:textId="77777777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Align w:val="bottom"/>
          </w:tcPr>
          <w:p w14:paraId="736C6F98" w14:textId="7E13442E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  <w:cs/>
              </w:rPr>
              <w:t>ดำเนินธุรกิจบริหารสถานีบริการน้ำมัน</w:t>
            </w:r>
          </w:p>
        </w:tc>
        <w:tc>
          <w:tcPr>
            <w:tcW w:w="779" w:type="dxa"/>
            <w:vAlign w:val="bottom"/>
          </w:tcPr>
          <w:p w14:paraId="495E3036" w14:textId="2CB9F0AB" w:rsidR="00AC2E9E" w:rsidRPr="00F867BF" w:rsidRDefault="00AC2E9E" w:rsidP="00AC2E9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49</w:t>
            </w:r>
            <w:r w:rsidRPr="00F867BF">
              <w:rPr>
                <w:rFonts w:ascii="Angsana New" w:hAnsi="Angsana New" w:hint="cs"/>
                <w:sz w:val="20"/>
                <w:cs/>
                <w:lang w:val="en-US"/>
              </w:rPr>
              <w:t>.</w:t>
            </w: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1" w:type="dxa"/>
            <w:vAlign w:val="bottom"/>
          </w:tcPr>
          <w:p w14:paraId="3D6C67AD" w14:textId="060EA2E7" w:rsidR="00AC2E9E" w:rsidRPr="00F867BF" w:rsidRDefault="00AC2E9E" w:rsidP="00AC2E9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49</w:t>
            </w:r>
            <w:r w:rsidRPr="00F867BF">
              <w:rPr>
                <w:rFonts w:ascii="Angsana New" w:hAnsi="Angsana New" w:hint="cs"/>
                <w:sz w:val="20"/>
                <w:cs/>
                <w:lang w:val="en-US"/>
              </w:rPr>
              <w:t>.</w:t>
            </w: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0" w:type="dxa"/>
            <w:vAlign w:val="bottom"/>
          </w:tcPr>
          <w:p w14:paraId="02D22C72" w14:textId="1F5520E9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1</w:t>
            </w:r>
          </w:p>
        </w:tc>
        <w:tc>
          <w:tcPr>
            <w:tcW w:w="779" w:type="dxa"/>
            <w:vAlign w:val="bottom"/>
          </w:tcPr>
          <w:p w14:paraId="53FFC7A9" w14:textId="37272643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1</w:t>
            </w:r>
          </w:p>
        </w:tc>
        <w:tc>
          <w:tcPr>
            <w:tcW w:w="780" w:type="dxa"/>
            <w:vAlign w:val="bottom"/>
          </w:tcPr>
          <w:p w14:paraId="169B8BB8" w14:textId="340F7F0E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780" w:type="dxa"/>
            <w:vAlign w:val="bottom"/>
          </w:tcPr>
          <w:p w14:paraId="684BDCD8" w14:textId="7C4FCC00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779" w:type="dxa"/>
            <w:vAlign w:val="bottom"/>
          </w:tcPr>
          <w:p w14:paraId="416443DA" w14:textId="725F979E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780" w:type="dxa"/>
            <w:vAlign w:val="bottom"/>
          </w:tcPr>
          <w:p w14:paraId="3E8BE5ED" w14:textId="284BFF24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780" w:type="dxa"/>
            <w:vAlign w:val="bottom"/>
          </w:tcPr>
          <w:p w14:paraId="180085E0" w14:textId="22889A3A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779" w:type="dxa"/>
            <w:vAlign w:val="bottom"/>
          </w:tcPr>
          <w:p w14:paraId="671C8E81" w14:textId="1240D998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780" w:type="dxa"/>
            <w:vAlign w:val="bottom"/>
          </w:tcPr>
          <w:p w14:paraId="4D93EA8A" w14:textId="2D02903F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3E999DC1" w14:textId="22E66C64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41</w:t>
            </w:r>
          </w:p>
        </w:tc>
      </w:tr>
      <w:tr w:rsidR="00AC2E9E" w:rsidRPr="00F867BF" w14:paraId="1FC1F038" w14:textId="77777777" w:rsidTr="007364E9">
        <w:trPr>
          <w:cantSplit/>
        </w:trPr>
        <w:tc>
          <w:tcPr>
            <w:tcW w:w="2268" w:type="dxa"/>
          </w:tcPr>
          <w:p w14:paraId="5DA2E983" w14:textId="77777777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บริษัท บีซีพีจี จำกัด (มหาชน)</w:t>
            </w:r>
          </w:p>
        </w:tc>
        <w:tc>
          <w:tcPr>
            <w:tcW w:w="567" w:type="dxa"/>
          </w:tcPr>
          <w:p w14:paraId="7ECD76EA" w14:textId="77777777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Align w:val="bottom"/>
          </w:tcPr>
          <w:p w14:paraId="4374ED29" w14:textId="479072F4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  <w:cs/>
              </w:rPr>
              <w:t>ดําเนินธุรกิจโรงไฟฟ้าพลังงานแสงอาทิตย์และการลงทุนในธุรกิจพลังงานทางเลือ</w:t>
            </w:r>
            <w:r w:rsidRPr="00F867BF">
              <w:rPr>
                <w:rFonts w:hint="cs"/>
                <w:sz w:val="20"/>
                <w:szCs w:val="20"/>
                <w:cs/>
              </w:rPr>
              <w:t>ก</w:t>
            </w:r>
          </w:p>
        </w:tc>
        <w:tc>
          <w:tcPr>
            <w:tcW w:w="779" w:type="dxa"/>
            <w:vAlign w:val="bottom"/>
          </w:tcPr>
          <w:p w14:paraId="4DE52AFE" w14:textId="745299D9" w:rsidR="00AC2E9E" w:rsidRPr="00F867BF" w:rsidRDefault="00AC2E9E" w:rsidP="00AC2E9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/>
                <w:sz w:val="20"/>
                <w:lang w:val="en-US"/>
              </w:rPr>
              <w:t>57.81</w:t>
            </w:r>
          </w:p>
        </w:tc>
        <w:tc>
          <w:tcPr>
            <w:tcW w:w="781" w:type="dxa"/>
            <w:vAlign w:val="bottom"/>
          </w:tcPr>
          <w:p w14:paraId="6BAF3B65" w14:textId="70215F93" w:rsidR="00AC2E9E" w:rsidRPr="00F867BF" w:rsidRDefault="00AC2E9E" w:rsidP="00AC2E9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/>
                <w:sz w:val="20"/>
                <w:lang w:val="en-US"/>
              </w:rPr>
              <w:t>57.81</w:t>
            </w:r>
          </w:p>
        </w:tc>
        <w:tc>
          <w:tcPr>
            <w:tcW w:w="780" w:type="dxa"/>
            <w:vAlign w:val="bottom"/>
          </w:tcPr>
          <w:p w14:paraId="3C868BD3" w14:textId="1FDC5234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14,</w:t>
            </w:r>
            <w:r w:rsidRPr="00F867BF">
              <w:rPr>
                <w:sz w:val="20"/>
                <w:szCs w:val="20"/>
              </w:rPr>
              <w:t>979</w:t>
            </w:r>
          </w:p>
        </w:tc>
        <w:tc>
          <w:tcPr>
            <w:tcW w:w="779" w:type="dxa"/>
            <w:vAlign w:val="bottom"/>
          </w:tcPr>
          <w:p w14:paraId="10AEFA7E" w14:textId="6646C90C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14,</w:t>
            </w:r>
            <w:r w:rsidRPr="00F867BF">
              <w:rPr>
                <w:sz w:val="20"/>
                <w:szCs w:val="20"/>
              </w:rPr>
              <w:t>979</w:t>
            </w:r>
          </w:p>
        </w:tc>
        <w:tc>
          <w:tcPr>
            <w:tcW w:w="780" w:type="dxa"/>
            <w:vAlign w:val="bottom"/>
          </w:tcPr>
          <w:p w14:paraId="23CC6946" w14:textId="5189FF12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10,333</w:t>
            </w:r>
          </w:p>
        </w:tc>
        <w:tc>
          <w:tcPr>
            <w:tcW w:w="780" w:type="dxa"/>
            <w:vAlign w:val="bottom"/>
          </w:tcPr>
          <w:p w14:paraId="73EF706D" w14:textId="1C522499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10,333</w:t>
            </w:r>
          </w:p>
        </w:tc>
        <w:tc>
          <w:tcPr>
            <w:tcW w:w="779" w:type="dxa"/>
            <w:vAlign w:val="bottom"/>
          </w:tcPr>
          <w:p w14:paraId="43B9092C" w14:textId="5848732C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2CA1B554" w14:textId="0687BFE7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2B610E9" w14:textId="6D916647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10,333</w:t>
            </w:r>
          </w:p>
        </w:tc>
        <w:tc>
          <w:tcPr>
            <w:tcW w:w="779" w:type="dxa"/>
            <w:vAlign w:val="bottom"/>
          </w:tcPr>
          <w:p w14:paraId="2DB399BB" w14:textId="5CE85550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10,333</w:t>
            </w:r>
          </w:p>
        </w:tc>
        <w:tc>
          <w:tcPr>
            <w:tcW w:w="780" w:type="dxa"/>
            <w:vAlign w:val="bottom"/>
          </w:tcPr>
          <w:p w14:paraId="5E1D61AA" w14:textId="5B26BDEA" w:rsidR="00AC2E9E" w:rsidRPr="00F867BF" w:rsidRDefault="00F67B24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433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2838A295" w14:textId="7CD8F192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432</w:t>
            </w:r>
          </w:p>
        </w:tc>
      </w:tr>
      <w:tr w:rsidR="00374DDB" w:rsidRPr="00F867BF" w14:paraId="2F99E63E" w14:textId="77777777" w:rsidTr="007364E9">
        <w:trPr>
          <w:cantSplit/>
        </w:trPr>
        <w:tc>
          <w:tcPr>
            <w:tcW w:w="2268" w:type="dxa"/>
          </w:tcPr>
          <w:p w14:paraId="1CA06DD0" w14:textId="3194F3BF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  <w:cs/>
              </w:rPr>
              <w:t xml:space="preserve">บริษัท </w:t>
            </w:r>
            <w:r w:rsidRPr="00F867BF">
              <w:rPr>
                <w:rFonts w:hint="cs"/>
                <w:sz w:val="20"/>
                <w:szCs w:val="20"/>
                <w:cs/>
              </w:rPr>
              <w:t>บางจาก ศรีราชา</w:t>
            </w:r>
            <w:r w:rsidRPr="00F867BF">
              <w:rPr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567" w:type="dxa"/>
            <w:vAlign w:val="bottom"/>
          </w:tcPr>
          <w:p w14:paraId="51A176B0" w14:textId="4F6DAEEE" w:rsidR="00374DDB" w:rsidRPr="00F867BF" w:rsidRDefault="00374DDB" w:rsidP="00374DDB">
            <w:pPr>
              <w:pStyle w:val="acctfourfigures"/>
              <w:tabs>
                <w:tab w:val="clear" w:pos="765"/>
              </w:tabs>
              <w:spacing w:line="240" w:lineRule="auto"/>
              <w:ind w:left="-108" w:right="-118"/>
              <w:contextualSpacing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2976" w:type="dxa"/>
            <w:vAlign w:val="bottom"/>
          </w:tcPr>
          <w:p w14:paraId="5E5C868C" w14:textId="3E97E9C6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  <w:cs/>
              </w:rPr>
              <w:t>ดำเนินธุรกิจการกลั่นและบริหารสถานีบริการน้ำมั</w:t>
            </w:r>
            <w:r w:rsidRPr="00F867BF">
              <w:rPr>
                <w:rFonts w:hint="cs"/>
                <w:sz w:val="20"/>
                <w:szCs w:val="20"/>
                <w:cs/>
              </w:rPr>
              <w:t>น</w:t>
            </w:r>
          </w:p>
        </w:tc>
        <w:tc>
          <w:tcPr>
            <w:tcW w:w="779" w:type="dxa"/>
            <w:vAlign w:val="bottom"/>
          </w:tcPr>
          <w:p w14:paraId="3A532BA2" w14:textId="6CDE3E3B" w:rsidR="00374DDB" w:rsidRPr="00F867BF" w:rsidRDefault="00374DDB" w:rsidP="00374DD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81.74</w:t>
            </w:r>
          </w:p>
        </w:tc>
        <w:tc>
          <w:tcPr>
            <w:tcW w:w="781" w:type="dxa"/>
            <w:vAlign w:val="bottom"/>
          </w:tcPr>
          <w:p w14:paraId="23BDBCB2" w14:textId="35AECB8B" w:rsidR="00374DDB" w:rsidRPr="00F867BF" w:rsidRDefault="00374DDB" w:rsidP="00374DD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  <w:r w:rsidRPr="00F867BF">
              <w:rPr>
                <w:rFonts w:ascii="Angsana New" w:hAnsi="Angsana New"/>
                <w:sz w:val="20"/>
                <w:lang w:val="en-US" w:bidi="th-TH"/>
              </w:rPr>
              <w:t>76.34</w:t>
            </w:r>
          </w:p>
        </w:tc>
        <w:tc>
          <w:tcPr>
            <w:tcW w:w="780" w:type="dxa"/>
            <w:vAlign w:val="bottom"/>
          </w:tcPr>
          <w:p w14:paraId="40FCC025" w14:textId="624A5A46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17,075</w:t>
            </w:r>
          </w:p>
        </w:tc>
        <w:tc>
          <w:tcPr>
            <w:tcW w:w="779" w:type="dxa"/>
            <w:vAlign w:val="bottom"/>
          </w:tcPr>
          <w:p w14:paraId="3B643038" w14:textId="241788C9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17,075</w:t>
            </w:r>
          </w:p>
        </w:tc>
        <w:tc>
          <w:tcPr>
            <w:tcW w:w="780" w:type="dxa"/>
            <w:vAlign w:val="bottom"/>
          </w:tcPr>
          <w:p w14:paraId="0D9AB9F3" w14:textId="36D2C9B5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28,07</w:t>
            </w:r>
            <w:r w:rsidR="00C1468E" w:rsidRPr="00F867BF">
              <w:rPr>
                <w:sz w:val="20"/>
                <w:szCs w:val="20"/>
              </w:rPr>
              <w:t>3</w:t>
            </w:r>
          </w:p>
        </w:tc>
        <w:tc>
          <w:tcPr>
            <w:tcW w:w="780" w:type="dxa"/>
            <w:vAlign w:val="bottom"/>
          </w:tcPr>
          <w:p w14:paraId="03DC5E72" w14:textId="1652BA28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26,595</w:t>
            </w:r>
          </w:p>
        </w:tc>
        <w:tc>
          <w:tcPr>
            <w:tcW w:w="779" w:type="dxa"/>
            <w:vAlign w:val="bottom"/>
          </w:tcPr>
          <w:p w14:paraId="381FF39C" w14:textId="6E7732AD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3CD18A5A" w14:textId="20D9C0C2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4DB58100" w14:textId="08FF7955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28,07</w:t>
            </w:r>
            <w:r w:rsidR="00C1468E" w:rsidRPr="00F867BF">
              <w:rPr>
                <w:sz w:val="20"/>
                <w:szCs w:val="20"/>
              </w:rPr>
              <w:t>3</w:t>
            </w:r>
          </w:p>
        </w:tc>
        <w:tc>
          <w:tcPr>
            <w:tcW w:w="779" w:type="dxa"/>
            <w:vAlign w:val="bottom"/>
          </w:tcPr>
          <w:p w14:paraId="4722C2D4" w14:textId="581DC7A3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26,595</w:t>
            </w:r>
          </w:p>
        </w:tc>
        <w:tc>
          <w:tcPr>
            <w:tcW w:w="780" w:type="dxa"/>
            <w:vAlign w:val="bottom"/>
          </w:tcPr>
          <w:p w14:paraId="1B991316" w14:textId="447C7402" w:rsidR="00374DDB" w:rsidRPr="00F867BF" w:rsidRDefault="00F67B24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879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5A7E0530" w14:textId="29B8658D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</w:tr>
      <w:tr w:rsidR="00374DDB" w:rsidRPr="00F867BF" w14:paraId="1FF81D79" w14:textId="77777777" w:rsidTr="007364E9">
        <w:trPr>
          <w:cantSplit/>
        </w:trPr>
        <w:tc>
          <w:tcPr>
            <w:tcW w:w="2268" w:type="dxa"/>
          </w:tcPr>
          <w:p w14:paraId="6E294FC2" w14:textId="77777777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บริษัท บางจาก รีเทล จำกัด</w:t>
            </w:r>
          </w:p>
        </w:tc>
        <w:tc>
          <w:tcPr>
            <w:tcW w:w="567" w:type="dxa"/>
          </w:tcPr>
          <w:p w14:paraId="2F436FA5" w14:textId="77777777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5D098CDA" w14:textId="5449A5A6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  <w:cs/>
              </w:rPr>
              <w:t>ดำเนินธุรกิจร้านขายอาหารและเครื่องดื่มอินทนิล</w:t>
            </w:r>
          </w:p>
        </w:tc>
        <w:tc>
          <w:tcPr>
            <w:tcW w:w="779" w:type="dxa"/>
            <w:vAlign w:val="bottom"/>
          </w:tcPr>
          <w:p w14:paraId="41E5C741" w14:textId="319DAE9B" w:rsidR="00374DDB" w:rsidRPr="00F867BF" w:rsidRDefault="00374DDB" w:rsidP="00374DD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100</w:t>
            </w:r>
            <w:r w:rsidRPr="00F867BF">
              <w:rPr>
                <w:rFonts w:ascii="Angsana New" w:hAnsi="Angsana New" w:hint="cs"/>
                <w:sz w:val="20"/>
                <w:cs/>
                <w:lang w:val="en-US"/>
              </w:rPr>
              <w:t>.</w:t>
            </w: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1" w:type="dxa"/>
            <w:vAlign w:val="bottom"/>
          </w:tcPr>
          <w:p w14:paraId="2719D32B" w14:textId="1B55044A" w:rsidR="00374DDB" w:rsidRPr="00F867BF" w:rsidRDefault="00374DDB" w:rsidP="00374DD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100</w:t>
            </w:r>
            <w:r w:rsidRPr="00F867BF">
              <w:rPr>
                <w:rFonts w:ascii="Angsana New" w:hAnsi="Angsana New" w:hint="cs"/>
                <w:sz w:val="20"/>
                <w:cs/>
                <w:lang w:val="en-US"/>
              </w:rPr>
              <w:t>.</w:t>
            </w: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0" w:type="dxa"/>
            <w:vAlign w:val="bottom"/>
          </w:tcPr>
          <w:p w14:paraId="24C6E832" w14:textId="597610E9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1,500</w:t>
            </w:r>
          </w:p>
        </w:tc>
        <w:tc>
          <w:tcPr>
            <w:tcW w:w="779" w:type="dxa"/>
            <w:vAlign w:val="bottom"/>
          </w:tcPr>
          <w:p w14:paraId="7DC69C41" w14:textId="069E7F11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1,500</w:t>
            </w:r>
          </w:p>
        </w:tc>
        <w:tc>
          <w:tcPr>
            <w:tcW w:w="780" w:type="dxa"/>
            <w:vAlign w:val="bottom"/>
          </w:tcPr>
          <w:p w14:paraId="47655E80" w14:textId="685E944D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1,500</w:t>
            </w:r>
          </w:p>
        </w:tc>
        <w:tc>
          <w:tcPr>
            <w:tcW w:w="780" w:type="dxa"/>
            <w:vAlign w:val="bottom"/>
          </w:tcPr>
          <w:p w14:paraId="16E73C21" w14:textId="7EBC4953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1,500</w:t>
            </w:r>
          </w:p>
        </w:tc>
        <w:tc>
          <w:tcPr>
            <w:tcW w:w="779" w:type="dxa"/>
            <w:vAlign w:val="bottom"/>
          </w:tcPr>
          <w:p w14:paraId="3FFA797B" w14:textId="6DE012ED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07134611" w14:textId="5CC4A306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0973C09D" w14:textId="6E0DB9D5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1,500</w:t>
            </w:r>
          </w:p>
        </w:tc>
        <w:tc>
          <w:tcPr>
            <w:tcW w:w="779" w:type="dxa"/>
            <w:vAlign w:val="bottom"/>
          </w:tcPr>
          <w:p w14:paraId="38B0F09F" w14:textId="09808F6F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1,500</w:t>
            </w:r>
          </w:p>
        </w:tc>
        <w:tc>
          <w:tcPr>
            <w:tcW w:w="780" w:type="dxa"/>
            <w:vAlign w:val="bottom"/>
          </w:tcPr>
          <w:p w14:paraId="770BD654" w14:textId="53B756E5" w:rsidR="00374DDB" w:rsidRPr="00F867BF" w:rsidRDefault="00F67B24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1C2A5B2A" w14:textId="221CA146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</w:tr>
      <w:tr w:rsidR="00374DDB" w:rsidRPr="00F867BF" w14:paraId="139DD6DD" w14:textId="77777777" w:rsidTr="007364E9">
        <w:trPr>
          <w:cantSplit/>
        </w:trPr>
        <w:tc>
          <w:tcPr>
            <w:tcW w:w="2268" w:type="dxa"/>
          </w:tcPr>
          <w:p w14:paraId="1F35251B" w14:textId="77777777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BCP Innovation Pte</w:t>
            </w:r>
            <w:r w:rsidRPr="00F867BF">
              <w:rPr>
                <w:rFonts w:hint="cs"/>
                <w:sz w:val="20"/>
                <w:szCs w:val="20"/>
                <w:cs/>
              </w:rPr>
              <w:t xml:space="preserve">. </w:t>
            </w:r>
            <w:r w:rsidRPr="00F867BF">
              <w:rPr>
                <w:rFonts w:hint="cs"/>
                <w:sz w:val="20"/>
                <w:szCs w:val="20"/>
              </w:rPr>
              <w:t>Ltd</w:t>
            </w:r>
            <w:r w:rsidRPr="00F867BF">
              <w:rPr>
                <w:rFonts w:hint="cs"/>
                <w:sz w:val="20"/>
                <w:szCs w:val="20"/>
                <w:cs/>
              </w:rPr>
              <w:t>.</w:t>
            </w:r>
          </w:p>
        </w:tc>
        <w:tc>
          <w:tcPr>
            <w:tcW w:w="567" w:type="dxa"/>
          </w:tcPr>
          <w:p w14:paraId="738ADEDD" w14:textId="77777777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Align w:val="bottom"/>
          </w:tcPr>
          <w:p w14:paraId="4A21DD14" w14:textId="42C70964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  <w:cs/>
              </w:rPr>
              <w:t>ดำเนินกิจการและการลงทุนธุรกิจเกี่ยวกับแร่ลิเทียม และธุรกิจ</w:t>
            </w:r>
            <w:r w:rsidRPr="00F867BF">
              <w:rPr>
                <w:sz w:val="20"/>
                <w:szCs w:val="20"/>
              </w:rPr>
              <w:t xml:space="preserve"> Startup </w:t>
            </w:r>
            <w:r w:rsidRPr="00F867BF">
              <w:rPr>
                <w:sz w:val="20"/>
                <w:szCs w:val="20"/>
                <w:cs/>
              </w:rPr>
              <w:t>ต่าง</w:t>
            </w:r>
            <w:r w:rsidRPr="00F867BF">
              <w:rPr>
                <w:sz w:val="20"/>
                <w:szCs w:val="20"/>
              </w:rPr>
              <w:t xml:space="preserve"> </w:t>
            </w:r>
            <w:r w:rsidRPr="00F867BF">
              <w:rPr>
                <w:sz w:val="20"/>
                <w:szCs w:val="20"/>
                <w:cs/>
              </w:rPr>
              <w:t>ๆ</w:t>
            </w:r>
          </w:p>
        </w:tc>
        <w:tc>
          <w:tcPr>
            <w:tcW w:w="779" w:type="dxa"/>
            <w:vAlign w:val="bottom"/>
          </w:tcPr>
          <w:p w14:paraId="54DD45F0" w14:textId="094041AF" w:rsidR="00374DDB" w:rsidRPr="00F867BF" w:rsidRDefault="00374DDB" w:rsidP="00374DD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100</w:t>
            </w:r>
            <w:r w:rsidRPr="00F867BF">
              <w:rPr>
                <w:rFonts w:ascii="Angsana New" w:hAnsi="Angsana New" w:hint="cs"/>
                <w:sz w:val="20"/>
                <w:cs/>
                <w:lang w:val="en-US"/>
              </w:rPr>
              <w:t>.</w:t>
            </w: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1" w:type="dxa"/>
            <w:vAlign w:val="bottom"/>
          </w:tcPr>
          <w:p w14:paraId="47D0ECD1" w14:textId="33B95B34" w:rsidR="00374DDB" w:rsidRPr="00F867BF" w:rsidRDefault="00374DDB" w:rsidP="00374DD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100</w:t>
            </w:r>
            <w:r w:rsidRPr="00F867BF">
              <w:rPr>
                <w:rFonts w:ascii="Angsana New" w:hAnsi="Angsana New" w:hint="cs"/>
                <w:sz w:val="20"/>
                <w:cs/>
                <w:lang w:val="en-US"/>
              </w:rPr>
              <w:t>.</w:t>
            </w: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0" w:type="dxa"/>
            <w:vAlign w:val="bottom"/>
          </w:tcPr>
          <w:p w14:paraId="3519E598" w14:textId="2173A08D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1,790</w:t>
            </w:r>
          </w:p>
        </w:tc>
        <w:tc>
          <w:tcPr>
            <w:tcW w:w="779" w:type="dxa"/>
            <w:vAlign w:val="bottom"/>
          </w:tcPr>
          <w:p w14:paraId="3D89BFA0" w14:textId="2935FE3D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1,790</w:t>
            </w:r>
          </w:p>
        </w:tc>
        <w:tc>
          <w:tcPr>
            <w:tcW w:w="780" w:type="dxa"/>
            <w:vAlign w:val="bottom"/>
          </w:tcPr>
          <w:p w14:paraId="68893AEF" w14:textId="0F6C4363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1,790</w:t>
            </w:r>
          </w:p>
        </w:tc>
        <w:tc>
          <w:tcPr>
            <w:tcW w:w="780" w:type="dxa"/>
            <w:vAlign w:val="bottom"/>
          </w:tcPr>
          <w:p w14:paraId="73A6CC8C" w14:textId="1855E938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1,790</w:t>
            </w:r>
          </w:p>
        </w:tc>
        <w:tc>
          <w:tcPr>
            <w:tcW w:w="779" w:type="dxa"/>
            <w:vAlign w:val="bottom"/>
          </w:tcPr>
          <w:p w14:paraId="6101FC03" w14:textId="48430682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242DE153" w14:textId="7EAF0121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0F29E5A7" w14:textId="1F9F16FE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1,790</w:t>
            </w:r>
          </w:p>
        </w:tc>
        <w:tc>
          <w:tcPr>
            <w:tcW w:w="779" w:type="dxa"/>
            <w:vAlign w:val="bottom"/>
          </w:tcPr>
          <w:p w14:paraId="555BE97F" w14:textId="240B5949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1,790</w:t>
            </w:r>
          </w:p>
        </w:tc>
        <w:tc>
          <w:tcPr>
            <w:tcW w:w="780" w:type="dxa"/>
            <w:vAlign w:val="bottom"/>
          </w:tcPr>
          <w:p w14:paraId="42197EF5" w14:textId="0D14CD71" w:rsidR="00374DDB" w:rsidRPr="00F867BF" w:rsidRDefault="00F67B24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920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67286454" w14:textId="3F63C61C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</w:tr>
      <w:tr w:rsidR="00374DDB" w:rsidRPr="00F867BF" w14:paraId="11BAF5F3" w14:textId="77777777" w:rsidTr="00AC2E9E">
        <w:trPr>
          <w:cantSplit/>
        </w:trPr>
        <w:tc>
          <w:tcPr>
            <w:tcW w:w="2268" w:type="dxa"/>
          </w:tcPr>
          <w:p w14:paraId="2948A8CA" w14:textId="77777777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BCP Trading Pte</w:t>
            </w:r>
            <w:r w:rsidRPr="00F867BF">
              <w:rPr>
                <w:rFonts w:hint="cs"/>
                <w:sz w:val="20"/>
                <w:szCs w:val="20"/>
                <w:cs/>
              </w:rPr>
              <w:t xml:space="preserve">. </w:t>
            </w:r>
            <w:r w:rsidRPr="00F867BF">
              <w:rPr>
                <w:rFonts w:hint="cs"/>
                <w:sz w:val="20"/>
                <w:szCs w:val="20"/>
              </w:rPr>
              <w:t>Ltd</w:t>
            </w:r>
            <w:r w:rsidRPr="00F867BF">
              <w:rPr>
                <w:rFonts w:hint="cs"/>
                <w:sz w:val="20"/>
                <w:szCs w:val="20"/>
                <w:cs/>
              </w:rPr>
              <w:t>.</w:t>
            </w:r>
          </w:p>
        </w:tc>
        <w:tc>
          <w:tcPr>
            <w:tcW w:w="567" w:type="dxa"/>
          </w:tcPr>
          <w:p w14:paraId="338BD269" w14:textId="77777777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Align w:val="bottom"/>
          </w:tcPr>
          <w:p w14:paraId="619479CE" w14:textId="5014A33C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  <w:cs/>
              </w:rPr>
              <w:t>ดำเนินธุรกิจสินค้าโภคภัณฑ์</w:t>
            </w:r>
            <w:r w:rsidRPr="00F867BF">
              <w:rPr>
                <w:sz w:val="20"/>
                <w:szCs w:val="20"/>
              </w:rPr>
              <w:t xml:space="preserve"> </w:t>
            </w:r>
            <w:r w:rsidRPr="00F867BF">
              <w:rPr>
                <w:sz w:val="20"/>
                <w:szCs w:val="20"/>
                <w:cs/>
              </w:rPr>
              <w:t>ซึ่งรวมถึงน้ำมันดิบผลิตภัณฑ์ปิโตรเลียม</w:t>
            </w:r>
            <w:r w:rsidRPr="00F867BF">
              <w:rPr>
                <w:sz w:val="20"/>
                <w:szCs w:val="20"/>
              </w:rPr>
              <w:t xml:space="preserve"> </w:t>
            </w:r>
            <w:r w:rsidRPr="00F867BF">
              <w:rPr>
                <w:sz w:val="20"/>
                <w:szCs w:val="20"/>
                <w:cs/>
              </w:rPr>
              <w:t>ปิโตรเคมี</w:t>
            </w:r>
            <w:r w:rsidRPr="00F867BF">
              <w:rPr>
                <w:sz w:val="20"/>
                <w:szCs w:val="20"/>
              </w:rPr>
              <w:t xml:space="preserve"> </w:t>
            </w:r>
            <w:r w:rsidRPr="00F867BF">
              <w:rPr>
                <w:sz w:val="20"/>
                <w:szCs w:val="20"/>
                <w:cs/>
              </w:rPr>
              <w:t>และเคมีภัณฑ์อื่น</w:t>
            </w:r>
            <w:r w:rsidRPr="00F867BF">
              <w:rPr>
                <w:sz w:val="20"/>
                <w:szCs w:val="20"/>
              </w:rPr>
              <w:t xml:space="preserve"> </w:t>
            </w:r>
            <w:r w:rsidRPr="00F867BF">
              <w:rPr>
                <w:rFonts w:hint="cs"/>
                <w:sz w:val="20"/>
                <w:szCs w:val="20"/>
                <w:cs/>
              </w:rPr>
              <w:t>ๆ</w:t>
            </w:r>
          </w:p>
        </w:tc>
        <w:tc>
          <w:tcPr>
            <w:tcW w:w="779" w:type="dxa"/>
            <w:vAlign w:val="bottom"/>
          </w:tcPr>
          <w:p w14:paraId="63801251" w14:textId="01249418" w:rsidR="00374DDB" w:rsidRPr="00F867BF" w:rsidRDefault="00374DDB" w:rsidP="00374DD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100</w:t>
            </w:r>
            <w:r w:rsidRPr="00F867BF">
              <w:rPr>
                <w:rFonts w:ascii="Angsana New" w:hAnsi="Angsana New" w:hint="cs"/>
                <w:sz w:val="20"/>
                <w:cs/>
                <w:lang w:val="en-US"/>
              </w:rPr>
              <w:t>.</w:t>
            </w: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1" w:type="dxa"/>
            <w:vAlign w:val="bottom"/>
          </w:tcPr>
          <w:p w14:paraId="434B8B76" w14:textId="58EC1ECE" w:rsidR="00374DDB" w:rsidRPr="00F867BF" w:rsidRDefault="00374DDB" w:rsidP="00374DD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100</w:t>
            </w:r>
            <w:r w:rsidRPr="00F867BF">
              <w:rPr>
                <w:rFonts w:ascii="Angsana New" w:hAnsi="Angsana New" w:hint="cs"/>
                <w:sz w:val="20"/>
                <w:cs/>
                <w:lang w:val="en-US"/>
              </w:rPr>
              <w:t>.</w:t>
            </w: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0" w:type="dxa"/>
            <w:vAlign w:val="bottom"/>
          </w:tcPr>
          <w:p w14:paraId="44320622" w14:textId="6BE2F5E5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991</w:t>
            </w:r>
          </w:p>
        </w:tc>
        <w:tc>
          <w:tcPr>
            <w:tcW w:w="779" w:type="dxa"/>
            <w:vAlign w:val="bottom"/>
          </w:tcPr>
          <w:p w14:paraId="4E221F24" w14:textId="6EEACE34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991</w:t>
            </w:r>
          </w:p>
        </w:tc>
        <w:tc>
          <w:tcPr>
            <w:tcW w:w="780" w:type="dxa"/>
            <w:vAlign w:val="bottom"/>
          </w:tcPr>
          <w:p w14:paraId="0E118B49" w14:textId="4761F8A4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707</w:t>
            </w:r>
          </w:p>
        </w:tc>
        <w:tc>
          <w:tcPr>
            <w:tcW w:w="780" w:type="dxa"/>
            <w:vAlign w:val="bottom"/>
          </w:tcPr>
          <w:p w14:paraId="521935E0" w14:textId="32E0CAC2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707</w:t>
            </w:r>
          </w:p>
        </w:tc>
        <w:tc>
          <w:tcPr>
            <w:tcW w:w="779" w:type="dxa"/>
            <w:vAlign w:val="bottom"/>
          </w:tcPr>
          <w:p w14:paraId="2C34C1B8" w14:textId="4E5D7F2B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7EF88688" w14:textId="1ACB5B08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1F4E15AE" w14:textId="3541D66E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707</w:t>
            </w:r>
          </w:p>
        </w:tc>
        <w:tc>
          <w:tcPr>
            <w:tcW w:w="779" w:type="dxa"/>
            <w:vAlign w:val="bottom"/>
          </w:tcPr>
          <w:p w14:paraId="11A27ADF" w14:textId="626D15B1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707</w:t>
            </w:r>
          </w:p>
        </w:tc>
        <w:tc>
          <w:tcPr>
            <w:tcW w:w="780" w:type="dxa"/>
            <w:vAlign w:val="bottom"/>
          </w:tcPr>
          <w:p w14:paraId="21507B81" w14:textId="02640F9B" w:rsidR="00374DDB" w:rsidRPr="00F867BF" w:rsidRDefault="00F67B24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279ECA13" w14:textId="71B3E52E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</w:tr>
      <w:tr w:rsidR="00374DDB" w:rsidRPr="00F867BF" w14:paraId="74B2E489" w14:textId="77777777" w:rsidTr="00AC2E9E">
        <w:trPr>
          <w:cantSplit/>
        </w:trPr>
        <w:tc>
          <w:tcPr>
            <w:tcW w:w="2268" w:type="dxa"/>
          </w:tcPr>
          <w:p w14:paraId="4C7A23D9" w14:textId="77777777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บริษัท บีบีจีไอ จำกัด (มหาชน)</w:t>
            </w:r>
          </w:p>
        </w:tc>
        <w:tc>
          <w:tcPr>
            <w:tcW w:w="567" w:type="dxa"/>
          </w:tcPr>
          <w:p w14:paraId="73FA1EA0" w14:textId="77777777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7E8D5A79" w14:textId="49355471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  <w:cs/>
              </w:rPr>
              <w:t>ดำเนินธุรกิจผลิตและจำหน่ายผลิตภัณฑ์เชื้อเพลิงชีวภาพและผลิตภัณฑ์ดูแลและส่งเสริมสุขภาพที่ใช้เทคโนโลยีขั้นสูง</w:t>
            </w:r>
          </w:p>
        </w:tc>
        <w:tc>
          <w:tcPr>
            <w:tcW w:w="779" w:type="dxa"/>
            <w:vAlign w:val="bottom"/>
          </w:tcPr>
          <w:p w14:paraId="04BE1AFF" w14:textId="73521510" w:rsidR="00374DDB" w:rsidRPr="00F867BF" w:rsidRDefault="00374DDB" w:rsidP="00374DD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45</w:t>
            </w:r>
            <w:r w:rsidRPr="00F867BF">
              <w:rPr>
                <w:rFonts w:ascii="Angsana New" w:hAnsi="Angsana New" w:hint="cs"/>
                <w:sz w:val="20"/>
                <w:cs/>
                <w:lang w:val="en-US"/>
              </w:rPr>
              <w:t>.</w:t>
            </w: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1" w:type="dxa"/>
            <w:vAlign w:val="bottom"/>
          </w:tcPr>
          <w:p w14:paraId="0C1E4FFA" w14:textId="011DD3C5" w:rsidR="00374DDB" w:rsidRPr="00F867BF" w:rsidRDefault="00374DDB" w:rsidP="00374DD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45</w:t>
            </w:r>
            <w:r w:rsidRPr="00F867BF">
              <w:rPr>
                <w:rFonts w:ascii="Angsana New" w:hAnsi="Angsana New" w:hint="cs"/>
                <w:sz w:val="20"/>
                <w:cs/>
                <w:lang w:val="en-US"/>
              </w:rPr>
              <w:t>.</w:t>
            </w: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0" w:type="dxa"/>
            <w:vAlign w:val="bottom"/>
          </w:tcPr>
          <w:p w14:paraId="01EEEB29" w14:textId="7D0046A0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3,615</w:t>
            </w:r>
          </w:p>
        </w:tc>
        <w:tc>
          <w:tcPr>
            <w:tcW w:w="779" w:type="dxa"/>
            <w:vAlign w:val="bottom"/>
          </w:tcPr>
          <w:p w14:paraId="45C0465B" w14:textId="2AA4E24B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3,615</w:t>
            </w:r>
          </w:p>
        </w:tc>
        <w:tc>
          <w:tcPr>
            <w:tcW w:w="780" w:type="dxa"/>
            <w:vAlign w:val="bottom"/>
          </w:tcPr>
          <w:p w14:paraId="7C57EF51" w14:textId="148C96F4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2,145</w:t>
            </w:r>
          </w:p>
        </w:tc>
        <w:tc>
          <w:tcPr>
            <w:tcW w:w="780" w:type="dxa"/>
            <w:vAlign w:val="bottom"/>
          </w:tcPr>
          <w:p w14:paraId="5484FA99" w14:textId="74CF3DE7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2,145</w:t>
            </w:r>
          </w:p>
        </w:tc>
        <w:tc>
          <w:tcPr>
            <w:tcW w:w="779" w:type="dxa"/>
            <w:vAlign w:val="bottom"/>
          </w:tcPr>
          <w:p w14:paraId="0C8EA94F" w14:textId="73E47B92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801FA7D" w14:textId="0670081E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EF36F7D" w14:textId="39CC10BB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2,145</w:t>
            </w:r>
          </w:p>
        </w:tc>
        <w:tc>
          <w:tcPr>
            <w:tcW w:w="779" w:type="dxa"/>
            <w:vAlign w:val="bottom"/>
          </w:tcPr>
          <w:p w14:paraId="3C0905B2" w14:textId="0DE60EC8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2,145</w:t>
            </w:r>
          </w:p>
        </w:tc>
        <w:tc>
          <w:tcPr>
            <w:tcW w:w="780" w:type="dxa"/>
            <w:vAlign w:val="bottom"/>
          </w:tcPr>
          <w:p w14:paraId="412C5E19" w14:textId="0DCF86BB" w:rsidR="00374DDB" w:rsidRPr="00F867BF" w:rsidRDefault="00F67B24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3</w:t>
            </w:r>
            <w:r w:rsidR="0038055E" w:rsidRPr="00F867BF">
              <w:rPr>
                <w:sz w:val="20"/>
                <w:szCs w:val="20"/>
              </w:rPr>
              <w:t>3</w:t>
            </w:r>
          </w:p>
        </w:tc>
        <w:tc>
          <w:tcPr>
            <w:tcW w:w="780" w:type="dxa"/>
            <w:vAlign w:val="bottom"/>
          </w:tcPr>
          <w:p w14:paraId="5E22B627" w14:textId="1D6BFAB7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32</w:t>
            </w:r>
          </w:p>
        </w:tc>
      </w:tr>
      <w:tr w:rsidR="00374DDB" w:rsidRPr="00F867BF" w14:paraId="7A26BCC1" w14:textId="77777777" w:rsidTr="00AC2E9E">
        <w:trPr>
          <w:cantSplit/>
        </w:trPr>
        <w:tc>
          <w:tcPr>
            <w:tcW w:w="2268" w:type="dxa"/>
          </w:tcPr>
          <w:p w14:paraId="0DF64AF7" w14:textId="77777777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บริษัท บีซีพีอาร์ จำกัด</w:t>
            </w:r>
          </w:p>
        </w:tc>
        <w:tc>
          <w:tcPr>
            <w:tcW w:w="567" w:type="dxa"/>
          </w:tcPr>
          <w:p w14:paraId="17349BC2" w14:textId="77777777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747FA7C2" w14:textId="4DE3FFA7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  <w:cs/>
              </w:rPr>
              <w:t>เพื่อลงทุนธุรกิจด้านทรัพยากรธรรมชาติ</w:t>
            </w:r>
          </w:p>
        </w:tc>
        <w:tc>
          <w:tcPr>
            <w:tcW w:w="779" w:type="dxa"/>
            <w:vAlign w:val="bottom"/>
          </w:tcPr>
          <w:p w14:paraId="3CA6AE7D" w14:textId="2EFEF76F" w:rsidR="00374DDB" w:rsidRPr="00F867BF" w:rsidRDefault="00374DDB" w:rsidP="00374DD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100</w:t>
            </w:r>
            <w:r w:rsidRPr="00F867BF">
              <w:rPr>
                <w:rFonts w:ascii="Angsana New" w:hAnsi="Angsana New" w:hint="cs"/>
                <w:sz w:val="20"/>
                <w:cs/>
                <w:lang w:val="en-US"/>
              </w:rPr>
              <w:t>.</w:t>
            </w: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1" w:type="dxa"/>
            <w:vAlign w:val="bottom"/>
          </w:tcPr>
          <w:p w14:paraId="6180B332" w14:textId="0D21794C" w:rsidR="00374DDB" w:rsidRPr="00F867BF" w:rsidRDefault="00374DDB" w:rsidP="00374DD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100</w:t>
            </w:r>
            <w:r w:rsidRPr="00F867BF">
              <w:rPr>
                <w:rFonts w:ascii="Angsana New" w:hAnsi="Angsana New" w:hint="cs"/>
                <w:sz w:val="20"/>
                <w:cs/>
                <w:lang w:val="en-US"/>
              </w:rPr>
              <w:t>.</w:t>
            </w: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0" w:type="dxa"/>
            <w:vAlign w:val="bottom"/>
          </w:tcPr>
          <w:p w14:paraId="21677170" w14:textId="70AB2172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2,</w:t>
            </w:r>
            <w:r w:rsidR="003238DF" w:rsidRPr="00F867BF">
              <w:rPr>
                <w:sz w:val="20"/>
                <w:szCs w:val="20"/>
              </w:rPr>
              <w:t>88</w:t>
            </w:r>
            <w:r w:rsidRPr="00F867BF">
              <w:rPr>
                <w:sz w:val="20"/>
                <w:szCs w:val="20"/>
              </w:rPr>
              <w:t>6</w:t>
            </w:r>
          </w:p>
        </w:tc>
        <w:tc>
          <w:tcPr>
            <w:tcW w:w="779" w:type="dxa"/>
            <w:vAlign w:val="bottom"/>
          </w:tcPr>
          <w:p w14:paraId="18779B39" w14:textId="59CF1312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661</w:t>
            </w:r>
          </w:p>
        </w:tc>
        <w:tc>
          <w:tcPr>
            <w:tcW w:w="780" w:type="dxa"/>
            <w:vAlign w:val="bottom"/>
          </w:tcPr>
          <w:p w14:paraId="3F8AA2C3" w14:textId="4875CB1B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2,</w:t>
            </w:r>
            <w:r w:rsidR="00F67B24" w:rsidRPr="00F867BF">
              <w:rPr>
                <w:sz w:val="20"/>
                <w:szCs w:val="20"/>
              </w:rPr>
              <w:t>886</w:t>
            </w:r>
          </w:p>
        </w:tc>
        <w:tc>
          <w:tcPr>
            <w:tcW w:w="780" w:type="dxa"/>
            <w:vAlign w:val="bottom"/>
          </w:tcPr>
          <w:p w14:paraId="4492F080" w14:textId="4D86C76B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661</w:t>
            </w:r>
          </w:p>
        </w:tc>
        <w:tc>
          <w:tcPr>
            <w:tcW w:w="779" w:type="dxa"/>
            <w:vAlign w:val="bottom"/>
          </w:tcPr>
          <w:p w14:paraId="54213A49" w14:textId="5A308551" w:rsidR="00374DDB" w:rsidRPr="00F867BF" w:rsidRDefault="00FB71DD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780" w:type="dxa"/>
            <w:vAlign w:val="bottom"/>
          </w:tcPr>
          <w:p w14:paraId="19C5EFEB" w14:textId="12F421F2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(162)</w:t>
            </w:r>
          </w:p>
        </w:tc>
        <w:tc>
          <w:tcPr>
            <w:tcW w:w="780" w:type="dxa"/>
            <w:vAlign w:val="bottom"/>
          </w:tcPr>
          <w:p w14:paraId="5991C557" w14:textId="053D283F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2,</w:t>
            </w:r>
            <w:r w:rsidR="005878AA" w:rsidRPr="00F867BF">
              <w:rPr>
                <w:sz w:val="20"/>
                <w:szCs w:val="20"/>
              </w:rPr>
              <w:t>886</w:t>
            </w:r>
          </w:p>
        </w:tc>
        <w:tc>
          <w:tcPr>
            <w:tcW w:w="779" w:type="dxa"/>
            <w:vAlign w:val="bottom"/>
          </w:tcPr>
          <w:p w14:paraId="484C7292" w14:textId="4DD1BC36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499</w:t>
            </w:r>
          </w:p>
        </w:tc>
        <w:tc>
          <w:tcPr>
            <w:tcW w:w="780" w:type="dxa"/>
            <w:vAlign w:val="bottom"/>
          </w:tcPr>
          <w:p w14:paraId="37D42E52" w14:textId="2B3F72A6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6201CD1D" w14:textId="527E12A0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</w:tr>
      <w:tr w:rsidR="00374DDB" w:rsidRPr="00F867BF" w14:paraId="1CFF025F" w14:textId="77777777" w:rsidTr="00AC2E9E">
        <w:trPr>
          <w:cantSplit/>
        </w:trPr>
        <w:tc>
          <w:tcPr>
            <w:tcW w:w="2268" w:type="dxa"/>
          </w:tcPr>
          <w:p w14:paraId="62A0AC26" w14:textId="77777777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บริษัท บีซีวี เอ็นเนอร์ยี่ จำกัด</w:t>
            </w:r>
          </w:p>
        </w:tc>
        <w:tc>
          <w:tcPr>
            <w:tcW w:w="567" w:type="dxa"/>
          </w:tcPr>
          <w:p w14:paraId="3CDCEC4E" w14:textId="77777777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04AC8FE6" w14:textId="00A552B4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  <w:cs/>
              </w:rPr>
              <w:t xml:space="preserve">เพื่อลงทุนธุรกิจ </w:t>
            </w:r>
            <w:r w:rsidRPr="00F867BF">
              <w:rPr>
                <w:sz w:val="20"/>
                <w:szCs w:val="20"/>
              </w:rPr>
              <w:t xml:space="preserve">Startup </w:t>
            </w:r>
            <w:r w:rsidRPr="00F867BF">
              <w:rPr>
                <w:sz w:val="20"/>
                <w:szCs w:val="20"/>
                <w:cs/>
              </w:rPr>
              <w:t>ด้านนวัตกรรมพลังงานในประเทศไทย</w:t>
            </w:r>
          </w:p>
        </w:tc>
        <w:tc>
          <w:tcPr>
            <w:tcW w:w="779" w:type="dxa"/>
            <w:vAlign w:val="bottom"/>
          </w:tcPr>
          <w:p w14:paraId="48F92983" w14:textId="06671CA4" w:rsidR="00374DDB" w:rsidRPr="00F867BF" w:rsidRDefault="00374DDB" w:rsidP="00374DD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100</w:t>
            </w:r>
            <w:r w:rsidRPr="00F867BF">
              <w:rPr>
                <w:rFonts w:ascii="Angsana New" w:hAnsi="Angsana New" w:hint="cs"/>
                <w:sz w:val="20"/>
                <w:cs/>
                <w:lang w:val="en-US"/>
              </w:rPr>
              <w:t>.</w:t>
            </w: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1" w:type="dxa"/>
            <w:vAlign w:val="bottom"/>
          </w:tcPr>
          <w:p w14:paraId="19BA5C29" w14:textId="54196B2E" w:rsidR="00374DDB" w:rsidRPr="00F867BF" w:rsidRDefault="00374DDB" w:rsidP="00374DD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100</w:t>
            </w:r>
            <w:r w:rsidRPr="00F867BF">
              <w:rPr>
                <w:rFonts w:ascii="Angsana New" w:hAnsi="Angsana New" w:hint="cs"/>
                <w:sz w:val="20"/>
                <w:cs/>
                <w:lang w:val="en-US"/>
              </w:rPr>
              <w:t>.</w:t>
            </w: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0" w:type="dxa"/>
            <w:vAlign w:val="bottom"/>
          </w:tcPr>
          <w:p w14:paraId="1D6E5502" w14:textId="268043F2" w:rsidR="00374DDB" w:rsidRPr="00F867BF" w:rsidRDefault="00AC704F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1</w:t>
            </w:r>
            <w:r w:rsidRPr="00F867BF">
              <w:rPr>
                <w:sz w:val="20"/>
                <w:szCs w:val="20"/>
              </w:rPr>
              <w:t>,675</w:t>
            </w:r>
          </w:p>
        </w:tc>
        <w:tc>
          <w:tcPr>
            <w:tcW w:w="779" w:type="dxa"/>
            <w:vAlign w:val="bottom"/>
          </w:tcPr>
          <w:p w14:paraId="2CBFE57A" w14:textId="4FFB03D9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1,020</w:t>
            </w:r>
          </w:p>
        </w:tc>
        <w:tc>
          <w:tcPr>
            <w:tcW w:w="780" w:type="dxa"/>
            <w:vAlign w:val="bottom"/>
          </w:tcPr>
          <w:p w14:paraId="58D33231" w14:textId="27F1207B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1,</w:t>
            </w:r>
            <w:r w:rsidR="00F67B24" w:rsidRPr="00F867BF">
              <w:rPr>
                <w:sz w:val="20"/>
                <w:szCs w:val="20"/>
              </w:rPr>
              <w:t>675</w:t>
            </w:r>
          </w:p>
        </w:tc>
        <w:tc>
          <w:tcPr>
            <w:tcW w:w="780" w:type="dxa"/>
            <w:vAlign w:val="bottom"/>
          </w:tcPr>
          <w:p w14:paraId="39395678" w14:textId="469D417E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1,020</w:t>
            </w:r>
          </w:p>
        </w:tc>
        <w:tc>
          <w:tcPr>
            <w:tcW w:w="779" w:type="dxa"/>
            <w:vAlign w:val="bottom"/>
          </w:tcPr>
          <w:p w14:paraId="67B71D2C" w14:textId="13E8C877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76E70A2E" w14:textId="3AC6F97C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187E87D1" w14:textId="0EDBC8C6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1,</w:t>
            </w:r>
            <w:r w:rsidR="00F67B24" w:rsidRPr="00F867BF">
              <w:rPr>
                <w:sz w:val="20"/>
                <w:szCs w:val="20"/>
              </w:rPr>
              <w:t>675</w:t>
            </w:r>
          </w:p>
        </w:tc>
        <w:tc>
          <w:tcPr>
            <w:tcW w:w="779" w:type="dxa"/>
            <w:vAlign w:val="bottom"/>
          </w:tcPr>
          <w:p w14:paraId="492D0F34" w14:textId="022E4E3F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1,020</w:t>
            </w:r>
          </w:p>
        </w:tc>
        <w:tc>
          <w:tcPr>
            <w:tcW w:w="780" w:type="dxa"/>
            <w:vAlign w:val="bottom"/>
          </w:tcPr>
          <w:p w14:paraId="60AD1328" w14:textId="3C1E0340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6AC4DA7E" w14:textId="499D5D4A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</w:tr>
      <w:tr w:rsidR="00374DDB" w:rsidRPr="00F867BF" w14:paraId="27CE6C04" w14:textId="77777777" w:rsidTr="00AC2E9E">
        <w:trPr>
          <w:cantSplit/>
        </w:trPr>
        <w:tc>
          <w:tcPr>
            <w:tcW w:w="2268" w:type="dxa"/>
          </w:tcPr>
          <w:p w14:paraId="7E0AADE1" w14:textId="77777777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บริษัท บีซีวี อินโนเวชั่น จำกัด</w:t>
            </w:r>
          </w:p>
        </w:tc>
        <w:tc>
          <w:tcPr>
            <w:tcW w:w="567" w:type="dxa"/>
          </w:tcPr>
          <w:p w14:paraId="67DD408D" w14:textId="77777777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3F037AAC" w14:textId="616265B5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  <w:cs/>
              </w:rPr>
              <w:t xml:space="preserve">เพื่อลงทุนธุรกิจ </w:t>
            </w:r>
            <w:r w:rsidRPr="00F867BF">
              <w:rPr>
                <w:sz w:val="20"/>
                <w:szCs w:val="20"/>
              </w:rPr>
              <w:t xml:space="preserve">Startup </w:t>
            </w:r>
            <w:r w:rsidRPr="00F867BF">
              <w:rPr>
                <w:sz w:val="20"/>
                <w:szCs w:val="20"/>
                <w:cs/>
              </w:rPr>
              <w:t>ด้านนวัตกรรมในประเทศไทย</w:t>
            </w:r>
          </w:p>
        </w:tc>
        <w:tc>
          <w:tcPr>
            <w:tcW w:w="779" w:type="dxa"/>
            <w:vAlign w:val="bottom"/>
          </w:tcPr>
          <w:p w14:paraId="7ABD99DB" w14:textId="3CC285B6" w:rsidR="00374DDB" w:rsidRPr="00F867BF" w:rsidRDefault="00374DDB" w:rsidP="00374DD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100</w:t>
            </w:r>
            <w:r w:rsidRPr="00F867BF">
              <w:rPr>
                <w:rFonts w:ascii="Angsana New" w:hAnsi="Angsana New" w:hint="cs"/>
                <w:sz w:val="20"/>
                <w:cs/>
                <w:lang w:val="en-US"/>
              </w:rPr>
              <w:t>.</w:t>
            </w: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1" w:type="dxa"/>
            <w:vAlign w:val="bottom"/>
          </w:tcPr>
          <w:p w14:paraId="56C44FFB" w14:textId="0036BEBE" w:rsidR="00374DDB" w:rsidRPr="00F867BF" w:rsidRDefault="00374DDB" w:rsidP="00374DD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100</w:t>
            </w:r>
            <w:r w:rsidRPr="00F867BF">
              <w:rPr>
                <w:rFonts w:ascii="Angsana New" w:hAnsi="Angsana New" w:hint="cs"/>
                <w:sz w:val="20"/>
                <w:cs/>
                <w:lang w:val="en-US"/>
              </w:rPr>
              <w:t>.</w:t>
            </w: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0" w:type="dxa"/>
            <w:vAlign w:val="bottom"/>
          </w:tcPr>
          <w:p w14:paraId="443D3FE7" w14:textId="038F4365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165</w:t>
            </w:r>
          </w:p>
        </w:tc>
        <w:tc>
          <w:tcPr>
            <w:tcW w:w="779" w:type="dxa"/>
            <w:vAlign w:val="bottom"/>
          </w:tcPr>
          <w:p w14:paraId="7CC95416" w14:textId="14577154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165</w:t>
            </w:r>
          </w:p>
        </w:tc>
        <w:tc>
          <w:tcPr>
            <w:tcW w:w="780" w:type="dxa"/>
            <w:vAlign w:val="bottom"/>
          </w:tcPr>
          <w:p w14:paraId="52ABC1A8" w14:textId="0419BE37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165</w:t>
            </w:r>
          </w:p>
        </w:tc>
        <w:tc>
          <w:tcPr>
            <w:tcW w:w="780" w:type="dxa"/>
            <w:vAlign w:val="bottom"/>
          </w:tcPr>
          <w:p w14:paraId="22313901" w14:textId="19E64EA6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165</w:t>
            </w:r>
          </w:p>
        </w:tc>
        <w:tc>
          <w:tcPr>
            <w:tcW w:w="779" w:type="dxa"/>
            <w:vAlign w:val="bottom"/>
          </w:tcPr>
          <w:p w14:paraId="55648F36" w14:textId="645F4742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0DD6FF22" w14:textId="7E5DE934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0C068024" w14:textId="4D5FEE4A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165</w:t>
            </w:r>
          </w:p>
        </w:tc>
        <w:tc>
          <w:tcPr>
            <w:tcW w:w="779" w:type="dxa"/>
            <w:vAlign w:val="bottom"/>
          </w:tcPr>
          <w:p w14:paraId="706E8ED0" w14:textId="457C6635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165</w:t>
            </w:r>
          </w:p>
        </w:tc>
        <w:tc>
          <w:tcPr>
            <w:tcW w:w="780" w:type="dxa"/>
            <w:vAlign w:val="bottom"/>
          </w:tcPr>
          <w:p w14:paraId="5C69A212" w14:textId="666F89E3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B7B6494" w14:textId="3510BF91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</w:tr>
      <w:tr w:rsidR="00374DDB" w:rsidRPr="00F867BF" w14:paraId="052E85CC" w14:textId="77777777" w:rsidTr="00AC2E9E">
        <w:trPr>
          <w:cantSplit/>
        </w:trPr>
        <w:tc>
          <w:tcPr>
            <w:tcW w:w="2268" w:type="dxa"/>
          </w:tcPr>
          <w:p w14:paraId="35129EA9" w14:textId="69A00986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 xml:space="preserve">บริษัท บีทีเอสจี จำกัด </w:t>
            </w:r>
          </w:p>
        </w:tc>
        <w:tc>
          <w:tcPr>
            <w:tcW w:w="567" w:type="dxa"/>
          </w:tcPr>
          <w:p w14:paraId="5AE1F225" w14:textId="77777777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43667A91" w14:textId="30053DFC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  <w:cs/>
              </w:rPr>
              <w:t>ดำเนินธุรกิจจัดหาและจำหน่ายก๊</w:t>
            </w:r>
            <w:r w:rsidRPr="00F867BF">
              <w:rPr>
                <w:rFonts w:hint="cs"/>
                <w:sz w:val="20"/>
                <w:szCs w:val="20"/>
                <w:cs/>
              </w:rPr>
              <w:t>า</w:t>
            </w:r>
            <w:r w:rsidRPr="00F867BF">
              <w:rPr>
                <w:sz w:val="20"/>
                <w:szCs w:val="20"/>
                <w:cs/>
              </w:rPr>
              <w:t>ซธรรมชาติเหลว (</w:t>
            </w:r>
            <w:r w:rsidRPr="00F867BF">
              <w:rPr>
                <w:sz w:val="20"/>
                <w:szCs w:val="20"/>
              </w:rPr>
              <w:t>LNG)</w:t>
            </w:r>
          </w:p>
        </w:tc>
        <w:tc>
          <w:tcPr>
            <w:tcW w:w="779" w:type="dxa"/>
            <w:vAlign w:val="bottom"/>
          </w:tcPr>
          <w:p w14:paraId="265D7EA1" w14:textId="0D90718F" w:rsidR="00374DDB" w:rsidRPr="00F867BF" w:rsidRDefault="00374DDB" w:rsidP="00374DD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/>
              </w:rPr>
              <w:t>51.</w:t>
            </w: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1" w:type="dxa"/>
            <w:vAlign w:val="bottom"/>
          </w:tcPr>
          <w:p w14:paraId="6BCFBA08" w14:textId="6EE392E4" w:rsidR="00374DDB" w:rsidRPr="00F867BF" w:rsidRDefault="00374DDB" w:rsidP="00374DD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/>
              </w:rPr>
              <w:t>51.</w:t>
            </w: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00</w:t>
            </w:r>
          </w:p>
        </w:tc>
        <w:tc>
          <w:tcPr>
            <w:tcW w:w="780" w:type="dxa"/>
            <w:vAlign w:val="bottom"/>
          </w:tcPr>
          <w:p w14:paraId="1B20B30E" w14:textId="2A192B85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200</w:t>
            </w:r>
          </w:p>
        </w:tc>
        <w:tc>
          <w:tcPr>
            <w:tcW w:w="779" w:type="dxa"/>
            <w:vAlign w:val="bottom"/>
          </w:tcPr>
          <w:p w14:paraId="5081D429" w14:textId="09C32628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200</w:t>
            </w:r>
          </w:p>
        </w:tc>
        <w:tc>
          <w:tcPr>
            <w:tcW w:w="780" w:type="dxa"/>
            <w:vAlign w:val="bottom"/>
          </w:tcPr>
          <w:p w14:paraId="1FB50BF4" w14:textId="6AA30444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102</w:t>
            </w:r>
          </w:p>
        </w:tc>
        <w:tc>
          <w:tcPr>
            <w:tcW w:w="780" w:type="dxa"/>
            <w:vAlign w:val="bottom"/>
          </w:tcPr>
          <w:p w14:paraId="7F98480F" w14:textId="336401E9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102</w:t>
            </w:r>
          </w:p>
        </w:tc>
        <w:tc>
          <w:tcPr>
            <w:tcW w:w="779" w:type="dxa"/>
            <w:vAlign w:val="bottom"/>
          </w:tcPr>
          <w:p w14:paraId="10115F0A" w14:textId="363D9A80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0577B237" w14:textId="73C863F4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BFCA891" w14:textId="74457601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102</w:t>
            </w:r>
          </w:p>
        </w:tc>
        <w:tc>
          <w:tcPr>
            <w:tcW w:w="779" w:type="dxa"/>
            <w:vAlign w:val="bottom"/>
          </w:tcPr>
          <w:p w14:paraId="06DBB28C" w14:textId="5069D63F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102</w:t>
            </w:r>
          </w:p>
        </w:tc>
        <w:tc>
          <w:tcPr>
            <w:tcW w:w="780" w:type="dxa"/>
            <w:vAlign w:val="bottom"/>
          </w:tcPr>
          <w:p w14:paraId="355D5F9B" w14:textId="6009A8EC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A29805E" w14:textId="5E91F5CA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</w:tr>
      <w:tr w:rsidR="00374DDB" w:rsidRPr="00F867BF" w14:paraId="2A5741AC" w14:textId="77777777" w:rsidTr="00AC2E9E">
        <w:trPr>
          <w:cantSplit/>
        </w:trPr>
        <w:tc>
          <w:tcPr>
            <w:tcW w:w="2268" w:type="dxa"/>
          </w:tcPr>
          <w:p w14:paraId="1672658B" w14:textId="4C2DF773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142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บริษัท เจนเนอรัล เอนเนอร์ยี่ แมนนิ่ง จำกัด</w:t>
            </w:r>
          </w:p>
        </w:tc>
        <w:tc>
          <w:tcPr>
            <w:tcW w:w="567" w:type="dxa"/>
          </w:tcPr>
          <w:p w14:paraId="13977F7C" w14:textId="77777777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14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Align w:val="bottom"/>
          </w:tcPr>
          <w:p w14:paraId="3389181B" w14:textId="0722E23F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  <w:cs/>
              </w:rPr>
              <w:t>ดำเนินธุรกิจการให้บริการสรรหาและบริหารจัดการบุคลากร</w:t>
            </w:r>
          </w:p>
        </w:tc>
        <w:tc>
          <w:tcPr>
            <w:tcW w:w="779" w:type="dxa"/>
            <w:vAlign w:val="bottom"/>
          </w:tcPr>
          <w:p w14:paraId="3DAE42A3" w14:textId="796137A3" w:rsidR="00374DDB" w:rsidRPr="00F867BF" w:rsidRDefault="00374DDB" w:rsidP="00374DD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/>
              </w:rPr>
              <w:t>49.00</w:t>
            </w:r>
          </w:p>
        </w:tc>
        <w:tc>
          <w:tcPr>
            <w:tcW w:w="781" w:type="dxa"/>
            <w:vAlign w:val="bottom"/>
          </w:tcPr>
          <w:p w14:paraId="613F4972" w14:textId="7D3283D7" w:rsidR="00374DDB" w:rsidRPr="00F867BF" w:rsidRDefault="00374DDB" w:rsidP="00374DDB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/>
              </w:rPr>
              <w:t>49.00</w:t>
            </w:r>
          </w:p>
        </w:tc>
        <w:tc>
          <w:tcPr>
            <w:tcW w:w="780" w:type="dxa"/>
            <w:vAlign w:val="bottom"/>
          </w:tcPr>
          <w:p w14:paraId="53F17946" w14:textId="22A75F24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bottom"/>
          </w:tcPr>
          <w:p w14:paraId="71C64A9E" w14:textId="4F651492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1</w:t>
            </w:r>
          </w:p>
        </w:tc>
        <w:tc>
          <w:tcPr>
            <w:tcW w:w="780" w:type="dxa"/>
            <w:vAlign w:val="bottom"/>
          </w:tcPr>
          <w:p w14:paraId="5F298795" w14:textId="26F97BEC" w:rsidR="00374DDB" w:rsidRPr="00F867BF" w:rsidRDefault="00F67B24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7434674" w14:textId="1EAA05B0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79" w:type="dxa"/>
            <w:vAlign w:val="bottom"/>
          </w:tcPr>
          <w:p w14:paraId="4AF2BC7D" w14:textId="745CED13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D35D3E9" w14:textId="69AF6F6A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750F7CF0" w14:textId="27CCFE80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79" w:type="dxa"/>
            <w:vAlign w:val="bottom"/>
          </w:tcPr>
          <w:p w14:paraId="6E390795" w14:textId="074D1B50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1CE4DDD6" w14:textId="6DA24F4E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131F1437" w14:textId="208F379A" w:rsidR="00374DDB" w:rsidRPr="00F867BF" w:rsidRDefault="00374DDB" w:rsidP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</w:tr>
    </w:tbl>
    <w:p w14:paraId="61ACD99F" w14:textId="77777777" w:rsidR="00720118" w:rsidRPr="00F867BF" w:rsidRDefault="00720118">
      <w:pPr>
        <w:rPr>
          <w:sz w:val="22"/>
          <w:szCs w:val="22"/>
        </w:rPr>
      </w:pPr>
    </w:p>
    <w:p w14:paraId="52E96914" w14:textId="77777777" w:rsidR="00577E79" w:rsidRPr="00F867BF" w:rsidRDefault="00577E79">
      <w:pPr>
        <w:rPr>
          <w:sz w:val="22"/>
          <w:szCs w:val="22"/>
        </w:rPr>
      </w:pPr>
    </w:p>
    <w:p w14:paraId="0E43F2CD" w14:textId="77777777" w:rsidR="00577E79" w:rsidRPr="00F867BF" w:rsidRDefault="00577E79">
      <w:pPr>
        <w:rPr>
          <w:sz w:val="22"/>
          <w:szCs w:val="22"/>
        </w:rPr>
      </w:pPr>
    </w:p>
    <w:tbl>
      <w:tblPr>
        <w:tblW w:w="15168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2268"/>
        <w:gridCol w:w="567"/>
        <w:gridCol w:w="2976"/>
        <w:gridCol w:w="779"/>
        <w:gridCol w:w="781"/>
        <w:gridCol w:w="780"/>
        <w:gridCol w:w="779"/>
        <w:gridCol w:w="780"/>
        <w:gridCol w:w="780"/>
        <w:gridCol w:w="779"/>
        <w:gridCol w:w="780"/>
        <w:gridCol w:w="780"/>
        <w:gridCol w:w="779"/>
        <w:gridCol w:w="780"/>
        <w:gridCol w:w="780"/>
      </w:tblGrid>
      <w:tr w:rsidR="00720118" w:rsidRPr="00F867BF" w14:paraId="6DC4F3D9" w14:textId="77777777">
        <w:trPr>
          <w:cantSplit/>
        </w:trPr>
        <w:tc>
          <w:tcPr>
            <w:tcW w:w="2268" w:type="dxa"/>
          </w:tcPr>
          <w:p w14:paraId="16BF66B6" w14:textId="77777777" w:rsidR="00720118" w:rsidRPr="00F867BF" w:rsidRDefault="00720118" w:rsidP="0095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47D4148E" w14:textId="77777777" w:rsidR="00720118" w:rsidRPr="00F867BF" w:rsidRDefault="00720118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2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2E256D85" w14:textId="77777777" w:rsidR="00720118" w:rsidRPr="00F867BF" w:rsidRDefault="00720118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779" w:type="dxa"/>
            <w:vAlign w:val="bottom"/>
          </w:tcPr>
          <w:p w14:paraId="6CE74A4D" w14:textId="77777777" w:rsidR="00720118" w:rsidRPr="00F867BF" w:rsidRDefault="00720118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</w:p>
        </w:tc>
        <w:tc>
          <w:tcPr>
            <w:tcW w:w="781" w:type="dxa"/>
            <w:vAlign w:val="bottom"/>
          </w:tcPr>
          <w:p w14:paraId="001A54A7" w14:textId="77777777" w:rsidR="00720118" w:rsidRPr="00F867BF" w:rsidRDefault="00720118" w:rsidP="000229FA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</w:p>
        </w:tc>
        <w:tc>
          <w:tcPr>
            <w:tcW w:w="7797" w:type="dxa"/>
            <w:gridSpan w:val="10"/>
            <w:vAlign w:val="bottom"/>
          </w:tcPr>
          <w:p w14:paraId="54F8F467" w14:textId="7FB67256" w:rsidR="00720118" w:rsidRPr="00F867BF" w:rsidRDefault="00720118" w:rsidP="0072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F867BF">
              <w:rPr>
                <w:rFonts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20118" w:rsidRPr="00F867BF" w14:paraId="4B4CB29F" w14:textId="77777777">
        <w:trPr>
          <w:cantSplit/>
        </w:trPr>
        <w:tc>
          <w:tcPr>
            <w:tcW w:w="2268" w:type="dxa"/>
          </w:tcPr>
          <w:p w14:paraId="503DC34F" w14:textId="77777777" w:rsidR="00720118" w:rsidRPr="00F867BF" w:rsidRDefault="00720118" w:rsidP="0072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6C7A879C" w14:textId="77777777" w:rsidR="00720118" w:rsidRPr="00F867BF" w:rsidRDefault="00720118" w:rsidP="0072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2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</w:tcPr>
          <w:p w14:paraId="33B16AAD" w14:textId="5563AEC2" w:rsidR="00720118" w:rsidRPr="00F867BF" w:rsidRDefault="00720118" w:rsidP="007201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</w:rPr>
            </w:pPr>
            <w:r w:rsidRPr="00F867BF">
              <w:rPr>
                <w:rFonts w:ascii="Angsana New" w:hAnsi="Angsana New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560" w:type="dxa"/>
            <w:gridSpan w:val="2"/>
          </w:tcPr>
          <w:p w14:paraId="6082E15E" w14:textId="6C342130" w:rsidR="00720118" w:rsidRPr="00F867BF" w:rsidRDefault="00720118" w:rsidP="007201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</w:rPr>
            </w:pPr>
            <w:r w:rsidRPr="00F867BF">
              <w:rPr>
                <w:rFonts w:ascii="Angsana New" w:hAnsi="Angsana New" w:hint="cs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559" w:type="dxa"/>
            <w:gridSpan w:val="2"/>
          </w:tcPr>
          <w:p w14:paraId="3BD35ADF" w14:textId="26EA310A" w:rsidR="00720118" w:rsidRPr="00F867BF" w:rsidRDefault="00720118" w:rsidP="007201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</w:rPr>
            </w:pPr>
            <w:r w:rsidRPr="00F867BF">
              <w:rPr>
                <w:rFonts w:ascii="Angsana New" w:hAnsi="Angsana New" w:hint="cs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560" w:type="dxa"/>
            <w:gridSpan w:val="2"/>
          </w:tcPr>
          <w:p w14:paraId="0246D18F" w14:textId="01681731" w:rsidR="00720118" w:rsidRPr="00F867BF" w:rsidRDefault="00720118" w:rsidP="007201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cs/>
              </w:rPr>
            </w:pPr>
            <w:r w:rsidRPr="00F867BF">
              <w:rPr>
                <w:rFonts w:ascii="Angsana New" w:hAnsi="Angsana New" w:hint="cs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559" w:type="dxa"/>
            <w:gridSpan w:val="2"/>
          </w:tcPr>
          <w:p w14:paraId="09C5EC77" w14:textId="114E5C04" w:rsidR="00720118" w:rsidRPr="00F867BF" w:rsidRDefault="00720118" w:rsidP="007201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559" w:type="dxa"/>
            <w:gridSpan w:val="2"/>
          </w:tcPr>
          <w:p w14:paraId="5AE9BE41" w14:textId="062CB530" w:rsidR="00720118" w:rsidRPr="00F867BF" w:rsidRDefault="00720118" w:rsidP="007201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bidi="th-TH"/>
              </w:rPr>
              <w:t>ราคาทุน - สุทธิ</w:t>
            </w:r>
          </w:p>
        </w:tc>
        <w:tc>
          <w:tcPr>
            <w:tcW w:w="1560" w:type="dxa"/>
            <w:gridSpan w:val="2"/>
          </w:tcPr>
          <w:p w14:paraId="050FD435" w14:textId="7C2FA619" w:rsidR="00720118" w:rsidRPr="00F867BF" w:rsidRDefault="00720118" w:rsidP="0072011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bidi="th-TH"/>
              </w:rPr>
              <w:t>เงินปันผลรับสำหรับปี</w:t>
            </w:r>
          </w:p>
        </w:tc>
      </w:tr>
      <w:tr w:rsidR="006E07B4" w:rsidRPr="00F867BF" w14:paraId="1E7502C9" w14:textId="77777777">
        <w:trPr>
          <w:cantSplit/>
        </w:trPr>
        <w:tc>
          <w:tcPr>
            <w:tcW w:w="2268" w:type="dxa"/>
          </w:tcPr>
          <w:p w14:paraId="5B6F51C4" w14:textId="77777777" w:rsidR="006E07B4" w:rsidRPr="00F867BF" w:rsidRDefault="006E07B4" w:rsidP="006E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58A0B361" w14:textId="77777777" w:rsidR="006E07B4" w:rsidRPr="00F867BF" w:rsidRDefault="006E07B4" w:rsidP="006E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2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280E6EA6" w14:textId="77777777" w:rsidR="006E07B4" w:rsidRPr="00F867BF" w:rsidRDefault="006E07B4" w:rsidP="006E0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779" w:type="dxa"/>
          </w:tcPr>
          <w:p w14:paraId="4CB7AB0C" w14:textId="2EA7F482" w:rsidR="006E07B4" w:rsidRPr="00F867BF" w:rsidRDefault="006E07B4" w:rsidP="006E07B4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7</w:t>
            </w:r>
          </w:p>
        </w:tc>
        <w:tc>
          <w:tcPr>
            <w:tcW w:w="781" w:type="dxa"/>
          </w:tcPr>
          <w:p w14:paraId="3D29D5E8" w14:textId="6A83CB7D" w:rsidR="006E07B4" w:rsidRPr="00F867BF" w:rsidRDefault="006E07B4" w:rsidP="006E07B4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6</w:t>
            </w:r>
          </w:p>
        </w:tc>
        <w:tc>
          <w:tcPr>
            <w:tcW w:w="780" w:type="dxa"/>
          </w:tcPr>
          <w:p w14:paraId="09000A5D" w14:textId="350094AB" w:rsidR="006E07B4" w:rsidRPr="00F867BF" w:rsidRDefault="006E07B4" w:rsidP="006E07B4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7</w:t>
            </w:r>
          </w:p>
        </w:tc>
        <w:tc>
          <w:tcPr>
            <w:tcW w:w="779" w:type="dxa"/>
          </w:tcPr>
          <w:p w14:paraId="619A4688" w14:textId="23054D1F" w:rsidR="006E07B4" w:rsidRPr="00F867BF" w:rsidRDefault="006E07B4" w:rsidP="006E07B4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6</w:t>
            </w:r>
          </w:p>
        </w:tc>
        <w:tc>
          <w:tcPr>
            <w:tcW w:w="780" w:type="dxa"/>
          </w:tcPr>
          <w:p w14:paraId="7690CACF" w14:textId="35C1BB3F" w:rsidR="006E07B4" w:rsidRPr="00F867BF" w:rsidRDefault="006E07B4" w:rsidP="006E07B4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7</w:t>
            </w:r>
          </w:p>
        </w:tc>
        <w:tc>
          <w:tcPr>
            <w:tcW w:w="780" w:type="dxa"/>
          </w:tcPr>
          <w:p w14:paraId="2BC16D9F" w14:textId="7EBC7087" w:rsidR="006E07B4" w:rsidRPr="00F867BF" w:rsidRDefault="006E07B4" w:rsidP="006E07B4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6</w:t>
            </w:r>
          </w:p>
        </w:tc>
        <w:tc>
          <w:tcPr>
            <w:tcW w:w="779" w:type="dxa"/>
          </w:tcPr>
          <w:p w14:paraId="36974182" w14:textId="488A0066" w:rsidR="006E07B4" w:rsidRPr="00F867BF" w:rsidRDefault="006E07B4" w:rsidP="006E07B4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7</w:t>
            </w:r>
          </w:p>
        </w:tc>
        <w:tc>
          <w:tcPr>
            <w:tcW w:w="780" w:type="dxa"/>
          </w:tcPr>
          <w:p w14:paraId="63B8DC69" w14:textId="782698DA" w:rsidR="006E07B4" w:rsidRPr="00F867BF" w:rsidRDefault="006E07B4" w:rsidP="006E07B4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6</w:t>
            </w:r>
          </w:p>
        </w:tc>
        <w:tc>
          <w:tcPr>
            <w:tcW w:w="780" w:type="dxa"/>
          </w:tcPr>
          <w:p w14:paraId="45EC8D39" w14:textId="30D4ECCF" w:rsidR="006E07B4" w:rsidRPr="00F867BF" w:rsidRDefault="006E07B4" w:rsidP="006E07B4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7</w:t>
            </w:r>
          </w:p>
        </w:tc>
        <w:tc>
          <w:tcPr>
            <w:tcW w:w="779" w:type="dxa"/>
          </w:tcPr>
          <w:p w14:paraId="1EF29ED2" w14:textId="1B5656BD" w:rsidR="006E07B4" w:rsidRPr="00F867BF" w:rsidRDefault="006E07B4" w:rsidP="006E07B4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6</w:t>
            </w:r>
          </w:p>
        </w:tc>
        <w:tc>
          <w:tcPr>
            <w:tcW w:w="780" w:type="dxa"/>
          </w:tcPr>
          <w:p w14:paraId="5CC3B355" w14:textId="3F8A72F5" w:rsidR="006E07B4" w:rsidRPr="00F867BF" w:rsidRDefault="006E07B4" w:rsidP="006E07B4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7</w:t>
            </w:r>
          </w:p>
        </w:tc>
        <w:tc>
          <w:tcPr>
            <w:tcW w:w="780" w:type="dxa"/>
          </w:tcPr>
          <w:p w14:paraId="5AC3A3F0" w14:textId="7D105D4C" w:rsidR="006E07B4" w:rsidRPr="00F867BF" w:rsidRDefault="006E07B4" w:rsidP="006E07B4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6</w:t>
            </w:r>
          </w:p>
        </w:tc>
      </w:tr>
      <w:tr w:rsidR="00720118" w:rsidRPr="00F867BF" w14:paraId="272E08A2" w14:textId="77777777">
        <w:trPr>
          <w:cantSplit/>
        </w:trPr>
        <w:tc>
          <w:tcPr>
            <w:tcW w:w="2268" w:type="dxa"/>
          </w:tcPr>
          <w:p w14:paraId="680DDFE3" w14:textId="77777777" w:rsidR="00720118" w:rsidRPr="00F867BF" w:rsidRDefault="00720118" w:rsidP="0072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7752F708" w14:textId="77777777" w:rsidR="00720118" w:rsidRPr="00F867BF" w:rsidRDefault="00720118" w:rsidP="0072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2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44DBD981" w14:textId="77777777" w:rsidR="00720118" w:rsidRPr="00F867BF" w:rsidRDefault="00720118" w:rsidP="0072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1560" w:type="dxa"/>
            <w:gridSpan w:val="2"/>
          </w:tcPr>
          <w:p w14:paraId="028D6CEE" w14:textId="1873DC3F" w:rsidR="00720118" w:rsidRPr="00F867BF" w:rsidRDefault="00720118" w:rsidP="00720118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jc w:val="center"/>
              <w:rPr>
                <w:rFonts w:ascii="Angsana New" w:hAnsi="Angsana New"/>
                <w:sz w:val="20"/>
                <w:cs/>
                <w:lang w:val="en-US"/>
              </w:rPr>
            </w:pPr>
            <w:r w:rsidRPr="00F867BF">
              <w:rPr>
                <w:rFonts w:ascii="Angsana New" w:hAnsi="Angsana New"/>
                <w:i/>
                <w:iCs/>
                <w:sz w:val="20"/>
                <w:lang w:val="en-US" w:bidi="th-TH"/>
              </w:rPr>
              <w:t>(</w:t>
            </w:r>
            <w:r w:rsidRPr="00F867BF">
              <w:rPr>
                <w:rFonts w:ascii="Angsana New" w:hAnsi="Angsana New" w:hint="cs"/>
                <w:i/>
                <w:iCs/>
                <w:sz w:val="20"/>
                <w:cs/>
                <w:lang w:val="en-US" w:bidi="th-TH"/>
              </w:rPr>
              <w:t>ร้อยละ</w:t>
            </w:r>
            <w:r w:rsidRPr="00F867BF">
              <w:rPr>
                <w:rFonts w:ascii="Angsana New" w:hAnsi="Angsana New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7797" w:type="dxa"/>
            <w:gridSpan w:val="10"/>
          </w:tcPr>
          <w:p w14:paraId="01AB6428" w14:textId="2F3459C6" w:rsidR="00720118" w:rsidRPr="00F867BF" w:rsidRDefault="00720118" w:rsidP="00720118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jc w:val="center"/>
              <w:rPr>
                <w:sz w:val="20"/>
              </w:rPr>
            </w:pPr>
            <w:r w:rsidRPr="00F867BF">
              <w:rPr>
                <w:rFonts w:ascii="Angsana New" w:hAnsi="Angsana New"/>
                <w:i/>
                <w:iCs/>
                <w:sz w:val="20"/>
                <w:lang w:val="en-US" w:bidi="th-TH"/>
              </w:rPr>
              <w:t>(</w:t>
            </w:r>
            <w:r w:rsidRPr="00F867BF">
              <w:rPr>
                <w:rFonts w:ascii="Angsana New" w:hAnsi="Angsana New" w:hint="cs"/>
                <w:i/>
                <w:iCs/>
                <w:sz w:val="20"/>
                <w:cs/>
                <w:lang w:val="en-US" w:bidi="th-TH"/>
              </w:rPr>
              <w:t>ล้านบาท</w:t>
            </w:r>
            <w:r w:rsidRPr="00F867BF">
              <w:rPr>
                <w:rFonts w:ascii="Angsana New" w:hAnsi="Angsana New"/>
                <w:i/>
                <w:iCs/>
                <w:sz w:val="20"/>
                <w:lang w:val="en-US" w:bidi="th-TH"/>
              </w:rPr>
              <w:t>)</w:t>
            </w:r>
          </w:p>
        </w:tc>
      </w:tr>
      <w:tr w:rsidR="007364E9" w:rsidRPr="00F867BF" w14:paraId="6C2827F1" w14:textId="77777777" w:rsidTr="007364E9">
        <w:trPr>
          <w:cantSplit/>
        </w:trPr>
        <w:tc>
          <w:tcPr>
            <w:tcW w:w="2268" w:type="dxa"/>
          </w:tcPr>
          <w:p w14:paraId="308BCBD3" w14:textId="6D6B6F53" w:rsidR="007364E9" w:rsidRPr="00F867BF" w:rsidRDefault="0095399E" w:rsidP="0095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567" w:type="dxa"/>
          </w:tcPr>
          <w:p w14:paraId="7E172E0C" w14:textId="77777777" w:rsidR="007364E9" w:rsidRPr="00F867BF" w:rsidRDefault="007364E9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2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5A4E7EBD" w14:textId="77777777" w:rsidR="007364E9" w:rsidRPr="00F867BF" w:rsidRDefault="007364E9" w:rsidP="002A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779" w:type="dxa"/>
            <w:vAlign w:val="bottom"/>
          </w:tcPr>
          <w:p w14:paraId="10610695" w14:textId="77777777" w:rsidR="007364E9" w:rsidRPr="00F867BF" w:rsidRDefault="007364E9" w:rsidP="000229F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</w:p>
        </w:tc>
        <w:tc>
          <w:tcPr>
            <w:tcW w:w="781" w:type="dxa"/>
            <w:vAlign w:val="bottom"/>
          </w:tcPr>
          <w:p w14:paraId="75464782" w14:textId="77777777" w:rsidR="007364E9" w:rsidRPr="00F867BF" w:rsidRDefault="007364E9" w:rsidP="000229FA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</w:p>
        </w:tc>
        <w:tc>
          <w:tcPr>
            <w:tcW w:w="780" w:type="dxa"/>
            <w:vAlign w:val="bottom"/>
          </w:tcPr>
          <w:p w14:paraId="24324E13" w14:textId="77777777" w:rsidR="007364E9" w:rsidRPr="00F867BF" w:rsidRDefault="007364E9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779" w:type="dxa"/>
            <w:vAlign w:val="bottom"/>
          </w:tcPr>
          <w:p w14:paraId="38E9EE84" w14:textId="77777777" w:rsidR="007364E9" w:rsidRPr="00F867BF" w:rsidRDefault="007364E9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780" w:type="dxa"/>
            <w:vAlign w:val="bottom"/>
          </w:tcPr>
          <w:p w14:paraId="01701FF7" w14:textId="77777777" w:rsidR="007364E9" w:rsidRPr="00F867BF" w:rsidRDefault="007364E9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780" w:type="dxa"/>
            <w:vAlign w:val="bottom"/>
          </w:tcPr>
          <w:p w14:paraId="4586EA52" w14:textId="77777777" w:rsidR="007364E9" w:rsidRPr="00F867BF" w:rsidRDefault="007364E9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779" w:type="dxa"/>
            <w:vAlign w:val="bottom"/>
          </w:tcPr>
          <w:p w14:paraId="63D83058" w14:textId="77777777" w:rsidR="007364E9" w:rsidRPr="00F867BF" w:rsidRDefault="007364E9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77C37C21" w14:textId="77777777" w:rsidR="007364E9" w:rsidRPr="00F867BF" w:rsidRDefault="007364E9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217DE7DD" w14:textId="77777777" w:rsidR="007364E9" w:rsidRPr="00F867BF" w:rsidRDefault="007364E9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779" w:type="dxa"/>
            <w:vAlign w:val="bottom"/>
          </w:tcPr>
          <w:p w14:paraId="7634D615" w14:textId="77777777" w:rsidR="007364E9" w:rsidRPr="00F867BF" w:rsidRDefault="007364E9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6405EACC" w14:textId="77777777" w:rsidR="007364E9" w:rsidRPr="00F867BF" w:rsidRDefault="007364E9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520D8806" w14:textId="77777777" w:rsidR="007364E9" w:rsidRPr="00F867BF" w:rsidRDefault="007364E9" w:rsidP="0002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</w:p>
        </w:tc>
      </w:tr>
      <w:tr w:rsidR="00AC2E9E" w:rsidRPr="00F867BF" w14:paraId="313AF470" w14:textId="77777777" w:rsidTr="007364E9">
        <w:trPr>
          <w:cantSplit/>
        </w:trPr>
        <w:tc>
          <w:tcPr>
            <w:tcW w:w="2268" w:type="dxa"/>
          </w:tcPr>
          <w:p w14:paraId="7F218F95" w14:textId="77777777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142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บริษัท กรุงเทพขนส่งเชื้อเพลิงทางท่อ</w:t>
            </w:r>
          </w:p>
          <w:p w14:paraId="50B05432" w14:textId="72F36975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2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และโลจิสติกส์ จำกัด</w:t>
            </w:r>
          </w:p>
        </w:tc>
        <w:tc>
          <w:tcPr>
            <w:tcW w:w="567" w:type="dxa"/>
          </w:tcPr>
          <w:p w14:paraId="6F7D15DC" w14:textId="77777777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2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08327484" w14:textId="248ABAB7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  <w:cs/>
              </w:rPr>
              <w:t>ดำเนินธุรกิจขนส่งเชื้อเพลิงด้วยระบบท่อส่งน้ำมัน</w:t>
            </w:r>
            <w:r w:rsidRPr="00F867BF">
              <w:rPr>
                <w:sz w:val="20"/>
                <w:szCs w:val="20"/>
              </w:rPr>
              <w:br/>
            </w:r>
            <w:r w:rsidRPr="00F867BF">
              <w:rPr>
                <w:sz w:val="20"/>
                <w:szCs w:val="20"/>
                <w:cs/>
              </w:rPr>
              <w:t>ใต้ดิน</w:t>
            </w:r>
          </w:p>
        </w:tc>
        <w:tc>
          <w:tcPr>
            <w:tcW w:w="779" w:type="dxa"/>
            <w:vAlign w:val="bottom"/>
          </w:tcPr>
          <w:p w14:paraId="179AF242" w14:textId="5F58245B" w:rsidR="00AC2E9E" w:rsidRPr="00F867BF" w:rsidRDefault="00AC2E9E" w:rsidP="00AC2E9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/>
              </w:rPr>
              <w:t>100.00</w:t>
            </w:r>
          </w:p>
        </w:tc>
        <w:tc>
          <w:tcPr>
            <w:tcW w:w="781" w:type="dxa"/>
            <w:vAlign w:val="bottom"/>
          </w:tcPr>
          <w:p w14:paraId="2E4C9DA0" w14:textId="7577015C" w:rsidR="00AC2E9E" w:rsidRPr="00F867BF" w:rsidRDefault="00AC2E9E" w:rsidP="00AC2E9E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/>
              </w:rPr>
              <w:t>100.00</w:t>
            </w:r>
          </w:p>
        </w:tc>
        <w:tc>
          <w:tcPr>
            <w:tcW w:w="780" w:type="dxa"/>
            <w:vAlign w:val="bottom"/>
          </w:tcPr>
          <w:p w14:paraId="4C47E02F" w14:textId="2166F9E6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800</w:t>
            </w:r>
          </w:p>
        </w:tc>
        <w:tc>
          <w:tcPr>
            <w:tcW w:w="779" w:type="dxa"/>
            <w:vAlign w:val="bottom"/>
          </w:tcPr>
          <w:p w14:paraId="7C705BD7" w14:textId="2E541213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800</w:t>
            </w:r>
          </w:p>
        </w:tc>
        <w:tc>
          <w:tcPr>
            <w:tcW w:w="780" w:type="dxa"/>
            <w:vAlign w:val="bottom"/>
          </w:tcPr>
          <w:p w14:paraId="7D802F1A" w14:textId="5B37471F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800</w:t>
            </w:r>
          </w:p>
        </w:tc>
        <w:tc>
          <w:tcPr>
            <w:tcW w:w="780" w:type="dxa"/>
            <w:vAlign w:val="bottom"/>
          </w:tcPr>
          <w:p w14:paraId="399BFD25" w14:textId="45B5DF57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800</w:t>
            </w:r>
          </w:p>
        </w:tc>
        <w:tc>
          <w:tcPr>
            <w:tcW w:w="779" w:type="dxa"/>
            <w:vAlign w:val="bottom"/>
          </w:tcPr>
          <w:p w14:paraId="304B424B" w14:textId="6E3497BA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23B0685" w14:textId="28772981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3D75FCE6" w14:textId="51B6C74C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800</w:t>
            </w:r>
          </w:p>
        </w:tc>
        <w:tc>
          <w:tcPr>
            <w:tcW w:w="779" w:type="dxa"/>
            <w:vAlign w:val="bottom"/>
          </w:tcPr>
          <w:p w14:paraId="7273E290" w14:textId="4844DDE6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800</w:t>
            </w:r>
          </w:p>
        </w:tc>
        <w:tc>
          <w:tcPr>
            <w:tcW w:w="780" w:type="dxa"/>
            <w:vAlign w:val="bottom"/>
          </w:tcPr>
          <w:p w14:paraId="62C79470" w14:textId="7E0F0C8B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1D967CB5" w14:textId="13B08A43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</w:tr>
      <w:tr w:rsidR="00AC2E9E" w:rsidRPr="00F867BF" w14:paraId="613AA1C9" w14:textId="77777777" w:rsidTr="007364E9">
        <w:trPr>
          <w:cantSplit/>
        </w:trPr>
        <w:tc>
          <w:tcPr>
            <w:tcW w:w="2268" w:type="dxa"/>
          </w:tcPr>
          <w:p w14:paraId="256D238B" w14:textId="14E2406B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142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บริษัท บีเอสจีเอฟ จำกัด</w:t>
            </w:r>
          </w:p>
        </w:tc>
        <w:tc>
          <w:tcPr>
            <w:tcW w:w="567" w:type="dxa"/>
          </w:tcPr>
          <w:p w14:paraId="153AB7ED" w14:textId="77777777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  <w:vAlign w:val="bottom"/>
          </w:tcPr>
          <w:p w14:paraId="0139A9FC" w14:textId="524E0A69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  <w:cs/>
              </w:rPr>
              <w:t>ดำเนินธุรกิจจัดหาวัตถุดิบ การผลิต</w:t>
            </w:r>
            <w:r w:rsidRPr="00F867BF">
              <w:rPr>
                <w:sz w:val="20"/>
                <w:szCs w:val="20"/>
              </w:rPr>
              <w:t xml:space="preserve"> </w:t>
            </w:r>
            <w:r w:rsidRPr="00F867BF">
              <w:rPr>
                <w:sz w:val="20"/>
                <w:szCs w:val="20"/>
                <w:cs/>
              </w:rPr>
              <w:t>และจำหน่ายเชื้อเพลิงอากาศยานยั่งยืนจากน้ำมันใช้แล้ว</w:t>
            </w:r>
            <w:r w:rsidRPr="00F867BF">
              <w:rPr>
                <w:sz w:val="20"/>
                <w:szCs w:val="20"/>
              </w:rPr>
              <w:br/>
            </w:r>
            <w:r w:rsidRPr="00F867BF">
              <w:rPr>
                <w:sz w:val="20"/>
                <w:szCs w:val="20"/>
                <w:cs/>
              </w:rPr>
              <w:t>จากการทำอาหาร</w:t>
            </w:r>
          </w:p>
        </w:tc>
        <w:tc>
          <w:tcPr>
            <w:tcW w:w="779" w:type="dxa"/>
            <w:vAlign w:val="bottom"/>
          </w:tcPr>
          <w:p w14:paraId="66F94F01" w14:textId="53779099" w:rsidR="00AC2E9E" w:rsidRPr="00F867BF" w:rsidRDefault="00AC2E9E" w:rsidP="00AC2E9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/>
              </w:rPr>
            </w:pPr>
            <w:r w:rsidRPr="00F867BF">
              <w:rPr>
                <w:rFonts w:ascii="Angsana New" w:hAnsi="Angsana New"/>
                <w:sz w:val="20"/>
                <w:lang w:val="en-US"/>
              </w:rPr>
              <w:t>80</w:t>
            </w:r>
            <w:r w:rsidRPr="00F867BF">
              <w:rPr>
                <w:rFonts w:ascii="Angsana New" w:hAnsi="Angsana New" w:hint="cs"/>
                <w:sz w:val="20"/>
                <w:lang w:val="en-US"/>
              </w:rPr>
              <w:t>.00</w:t>
            </w:r>
          </w:p>
        </w:tc>
        <w:tc>
          <w:tcPr>
            <w:tcW w:w="781" w:type="dxa"/>
            <w:vAlign w:val="bottom"/>
          </w:tcPr>
          <w:p w14:paraId="0558CC75" w14:textId="717C274C" w:rsidR="00AC2E9E" w:rsidRPr="00F867BF" w:rsidRDefault="00AC2E9E" w:rsidP="00AC2E9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/>
                <w:sz w:val="20"/>
                <w:lang w:val="en-US"/>
              </w:rPr>
              <w:t>80</w:t>
            </w:r>
            <w:r w:rsidRPr="00F867BF">
              <w:rPr>
                <w:rFonts w:ascii="Angsana New" w:hAnsi="Angsana New" w:hint="cs"/>
                <w:sz w:val="20"/>
                <w:lang w:val="en-US"/>
              </w:rPr>
              <w:t>.00</w:t>
            </w:r>
          </w:p>
        </w:tc>
        <w:tc>
          <w:tcPr>
            <w:tcW w:w="780" w:type="dxa"/>
            <w:vAlign w:val="bottom"/>
          </w:tcPr>
          <w:p w14:paraId="3AA857FB" w14:textId="3CD227F1" w:rsidR="00AC2E9E" w:rsidRPr="00F867BF" w:rsidRDefault="00636582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8</w:t>
            </w:r>
            <w:r w:rsidR="00AC2E9E" w:rsidRPr="00F867BF">
              <w:rPr>
                <w:sz w:val="20"/>
                <w:szCs w:val="20"/>
              </w:rPr>
              <w:t>,201</w:t>
            </w:r>
          </w:p>
        </w:tc>
        <w:tc>
          <w:tcPr>
            <w:tcW w:w="779" w:type="dxa"/>
            <w:vAlign w:val="bottom"/>
          </w:tcPr>
          <w:p w14:paraId="674409DA" w14:textId="6A462789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2,201</w:t>
            </w:r>
          </w:p>
        </w:tc>
        <w:tc>
          <w:tcPr>
            <w:tcW w:w="780" w:type="dxa"/>
            <w:vAlign w:val="bottom"/>
          </w:tcPr>
          <w:p w14:paraId="383AEFF3" w14:textId="70815C29" w:rsidR="00AC2E9E" w:rsidRPr="00F867BF" w:rsidRDefault="00636582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5,760</w:t>
            </w:r>
          </w:p>
        </w:tc>
        <w:tc>
          <w:tcPr>
            <w:tcW w:w="780" w:type="dxa"/>
            <w:vAlign w:val="bottom"/>
          </w:tcPr>
          <w:p w14:paraId="48140B81" w14:textId="6D45F162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1,760</w:t>
            </w:r>
          </w:p>
        </w:tc>
        <w:tc>
          <w:tcPr>
            <w:tcW w:w="779" w:type="dxa"/>
            <w:vAlign w:val="bottom"/>
          </w:tcPr>
          <w:p w14:paraId="440A1F9E" w14:textId="72ADA710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36BBC60" w14:textId="7E8008FC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67268FC1" w14:textId="07F53761" w:rsidR="00AC2E9E" w:rsidRPr="00F867BF" w:rsidRDefault="00F67B24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5,76</w:t>
            </w:r>
            <w:r w:rsidR="00560502" w:rsidRPr="00F867BF">
              <w:rPr>
                <w:rFonts w:hint="cs"/>
                <w:sz w:val="20"/>
                <w:szCs w:val="20"/>
                <w:cs/>
              </w:rPr>
              <w:t>0</w:t>
            </w:r>
          </w:p>
        </w:tc>
        <w:tc>
          <w:tcPr>
            <w:tcW w:w="779" w:type="dxa"/>
            <w:vAlign w:val="bottom"/>
          </w:tcPr>
          <w:p w14:paraId="4D65D9FF" w14:textId="1501ABEE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1,760</w:t>
            </w:r>
          </w:p>
        </w:tc>
        <w:tc>
          <w:tcPr>
            <w:tcW w:w="780" w:type="dxa"/>
            <w:vAlign w:val="bottom"/>
          </w:tcPr>
          <w:p w14:paraId="5768E147" w14:textId="22611B6C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6D97523B" w14:textId="76B4E415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</w:tr>
      <w:tr w:rsidR="00AC2E9E" w:rsidRPr="00F867BF" w14:paraId="42EBFD0F" w14:textId="77777777" w:rsidTr="007364E9">
        <w:trPr>
          <w:cantSplit/>
        </w:trPr>
        <w:tc>
          <w:tcPr>
            <w:tcW w:w="2268" w:type="dxa"/>
          </w:tcPr>
          <w:p w14:paraId="372B3FBC" w14:textId="77777777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4" w:hanging="142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บริษัท ออมสุข วิสาหกิจเพื่อสังคม จำกัด</w:t>
            </w:r>
          </w:p>
        </w:tc>
        <w:tc>
          <w:tcPr>
            <w:tcW w:w="567" w:type="dxa"/>
            <w:vAlign w:val="bottom"/>
          </w:tcPr>
          <w:p w14:paraId="1138E32F" w14:textId="4B1E2D39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spacing w:line="240" w:lineRule="auto"/>
              <w:ind w:left="217" w:right="-450"/>
              <w:contextualSpacing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976" w:type="dxa"/>
            <w:vAlign w:val="bottom"/>
          </w:tcPr>
          <w:p w14:paraId="1956E103" w14:textId="2013AC4E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  <w:cs/>
              </w:rPr>
              <w:t>ดำเนินธุรกิจซื้อสินค้าเกษตรและพืชอินทรีย์อื่น</w:t>
            </w:r>
            <w:r w:rsidRPr="00F867BF">
              <w:rPr>
                <w:sz w:val="20"/>
                <w:szCs w:val="20"/>
              </w:rPr>
              <w:t xml:space="preserve"> </w:t>
            </w:r>
            <w:r w:rsidRPr="00F867BF">
              <w:rPr>
                <w:sz w:val="20"/>
                <w:szCs w:val="20"/>
                <w:cs/>
              </w:rPr>
              <w:t>ๆ</w:t>
            </w:r>
            <w:r w:rsidRPr="00F867BF">
              <w:rPr>
                <w:sz w:val="20"/>
                <w:szCs w:val="20"/>
              </w:rPr>
              <w:t xml:space="preserve"> </w:t>
            </w:r>
            <w:r w:rsidRPr="00F867BF">
              <w:rPr>
                <w:sz w:val="20"/>
                <w:szCs w:val="20"/>
              </w:rPr>
              <w:br/>
            </w:r>
            <w:r w:rsidRPr="00F867BF">
              <w:rPr>
                <w:sz w:val="20"/>
                <w:szCs w:val="20"/>
                <w:cs/>
              </w:rPr>
              <w:t>เพื่อแปรรูป ทำการตลาด จัดจำหน่ายและวิจัยพัฒนา</w:t>
            </w:r>
          </w:p>
        </w:tc>
        <w:tc>
          <w:tcPr>
            <w:tcW w:w="779" w:type="dxa"/>
            <w:vAlign w:val="bottom"/>
          </w:tcPr>
          <w:p w14:paraId="4E703B2B" w14:textId="2CF319BF" w:rsidR="00AC2E9E" w:rsidRPr="00F867BF" w:rsidRDefault="00AC2E9E" w:rsidP="00AC2E9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/>
              </w:rPr>
              <w:t>50.40</w:t>
            </w:r>
          </w:p>
        </w:tc>
        <w:tc>
          <w:tcPr>
            <w:tcW w:w="781" w:type="dxa"/>
            <w:vAlign w:val="bottom"/>
          </w:tcPr>
          <w:p w14:paraId="429ACA32" w14:textId="42FC78A2" w:rsidR="00AC2E9E" w:rsidRPr="00F867BF" w:rsidRDefault="00AC2E9E" w:rsidP="00AC2E9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lang w:val="en-US"/>
              </w:rPr>
              <w:t>50.40</w:t>
            </w:r>
          </w:p>
        </w:tc>
        <w:tc>
          <w:tcPr>
            <w:tcW w:w="780" w:type="dxa"/>
            <w:vAlign w:val="bottom"/>
          </w:tcPr>
          <w:p w14:paraId="474BB761" w14:textId="05E47AAE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126</w:t>
            </w:r>
          </w:p>
        </w:tc>
        <w:tc>
          <w:tcPr>
            <w:tcW w:w="779" w:type="dxa"/>
            <w:vAlign w:val="bottom"/>
          </w:tcPr>
          <w:p w14:paraId="3EC6EE90" w14:textId="20679B4C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126</w:t>
            </w:r>
          </w:p>
        </w:tc>
        <w:tc>
          <w:tcPr>
            <w:tcW w:w="780" w:type="dxa"/>
            <w:vAlign w:val="bottom"/>
          </w:tcPr>
          <w:p w14:paraId="70BADA7C" w14:textId="737FEAE6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6</w:t>
            </w:r>
            <w:r w:rsidRPr="00F867BF">
              <w:rPr>
                <w:sz w:val="20"/>
                <w:szCs w:val="20"/>
              </w:rPr>
              <w:t>4</w:t>
            </w:r>
          </w:p>
        </w:tc>
        <w:tc>
          <w:tcPr>
            <w:tcW w:w="780" w:type="dxa"/>
            <w:vAlign w:val="bottom"/>
          </w:tcPr>
          <w:p w14:paraId="4B5CAE86" w14:textId="2F4A2235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6</w:t>
            </w:r>
            <w:r w:rsidRPr="00F867BF">
              <w:rPr>
                <w:sz w:val="20"/>
                <w:szCs w:val="20"/>
              </w:rPr>
              <w:t>4</w:t>
            </w:r>
          </w:p>
        </w:tc>
        <w:tc>
          <w:tcPr>
            <w:tcW w:w="779" w:type="dxa"/>
            <w:vAlign w:val="bottom"/>
          </w:tcPr>
          <w:p w14:paraId="3DA01EAD" w14:textId="194BEAD6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(64)</w:t>
            </w:r>
          </w:p>
        </w:tc>
        <w:tc>
          <w:tcPr>
            <w:tcW w:w="780" w:type="dxa"/>
            <w:vAlign w:val="bottom"/>
          </w:tcPr>
          <w:p w14:paraId="42C59E13" w14:textId="10E5A48F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324E26D4" w14:textId="2A0C13B5" w:rsidR="00AC2E9E" w:rsidRPr="00F867BF" w:rsidRDefault="00F67B24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779" w:type="dxa"/>
            <w:vAlign w:val="bottom"/>
          </w:tcPr>
          <w:p w14:paraId="7B346A61" w14:textId="7C2D8819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64</w:t>
            </w:r>
          </w:p>
        </w:tc>
        <w:tc>
          <w:tcPr>
            <w:tcW w:w="780" w:type="dxa"/>
            <w:vAlign w:val="bottom"/>
          </w:tcPr>
          <w:p w14:paraId="24E20380" w14:textId="0265B982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0DAD0D82" w14:textId="149EFF3B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</w:tr>
      <w:tr w:rsidR="00AC2E9E" w:rsidRPr="00F867BF" w14:paraId="196F12E2" w14:textId="77777777" w:rsidTr="007364E9">
        <w:trPr>
          <w:cantSplit/>
        </w:trPr>
        <w:tc>
          <w:tcPr>
            <w:tcW w:w="2268" w:type="dxa"/>
          </w:tcPr>
          <w:p w14:paraId="5396B5D3" w14:textId="77777777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20" w:hanging="142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567" w:type="dxa"/>
            <w:vAlign w:val="bottom"/>
          </w:tcPr>
          <w:p w14:paraId="57CA3452" w14:textId="77777777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spacing w:line="240" w:lineRule="auto"/>
              <w:ind w:left="217" w:right="-450"/>
              <w:contextualSpacing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976" w:type="dxa"/>
            <w:vAlign w:val="bottom"/>
          </w:tcPr>
          <w:p w14:paraId="0346115F" w14:textId="77777777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  <w:cs/>
              </w:rPr>
              <w:t>ดำเนินธุรกิจศูนย์บริหารเงินสำหรับกลุ่มบริษัท</w:t>
            </w:r>
          </w:p>
        </w:tc>
        <w:tc>
          <w:tcPr>
            <w:tcW w:w="779" w:type="dxa"/>
            <w:vAlign w:val="bottom"/>
          </w:tcPr>
          <w:p w14:paraId="32152C59" w14:textId="052F77E7" w:rsidR="00AC2E9E" w:rsidRPr="00F867BF" w:rsidRDefault="00AC2E9E" w:rsidP="00AC2E9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781" w:type="dxa"/>
            <w:vAlign w:val="bottom"/>
          </w:tcPr>
          <w:p w14:paraId="71532D12" w14:textId="6AACB996" w:rsidR="00AC2E9E" w:rsidRPr="00F867BF" w:rsidRDefault="00AC2E9E" w:rsidP="00AC2E9E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780" w:type="dxa"/>
            <w:vAlign w:val="bottom"/>
          </w:tcPr>
          <w:p w14:paraId="1EF4FB1C" w14:textId="29431FBB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10</w:t>
            </w:r>
          </w:p>
        </w:tc>
        <w:tc>
          <w:tcPr>
            <w:tcW w:w="779" w:type="dxa"/>
            <w:vAlign w:val="bottom"/>
          </w:tcPr>
          <w:p w14:paraId="3752267B" w14:textId="41BD74FF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10</w:t>
            </w:r>
          </w:p>
        </w:tc>
        <w:tc>
          <w:tcPr>
            <w:tcW w:w="780" w:type="dxa"/>
            <w:vAlign w:val="bottom"/>
          </w:tcPr>
          <w:p w14:paraId="659B1732" w14:textId="0D636ED2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10</w:t>
            </w:r>
          </w:p>
        </w:tc>
        <w:tc>
          <w:tcPr>
            <w:tcW w:w="780" w:type="dxa"/>
            <w:vAlign w:val="bottom"/>
          </w:tcPr>
          <w:p w14:paraId="09D5C331" w14:textId="4A0F0A6B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10</w:t>
            </w:r>
          </w:p>
        </w:tc>
        <w:tc>
          <w:tcPr>
            <w:tcW w:w="779" w:type="dxa"/>
            <w:vAlign w:val="bottom"/>
          </w:tcPr>
          <w:p w14:paraId="68ADE319" w14:textId="1083972B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780" w:type="dxa"/>
            <w:vAlign w:val="bottom"/>
          </w:tcPr>
          <w:p w14:paraId="71EE2E0A" w14:textId="54E6C2E9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780" w:type="dxa"/>
            <w:vAlign w:val="bottom"/>
          </w:tcPr>
          <w:p w14:paraId="59692E6A" w14:textId="523C28B5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10</w:t>
            </w:r>
          </w:p>
        </w:tc>
        <w:tc>
          <w:tcPr>
            <w:tcW w:w="779" w:type="dxa"/>
            <w:vAlign w:val="bottom"/>
          </w:tcPr>
          <w:p w14:paraId="33269138" w14:textId="79CB2196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10</w:t>
            </w:r>
          </w:p>
        </w:tc>
        <w:tc>
          <w:tcPr>
            <w:tcW w:w="780" w:type="dxa"/>
            <w:vAlign w:val="bottom"/>
          </w:tcPr>
          <w:p w14:paraId="699DDCB8" w14:textId="138A5758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682974B4" w14:textId="32B228D1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-</w:t>
            </w:r>
          </w:p>
        </w:tc>
      </w:tr>
      <w:tr w:rsidR="00AC2E9E" w:rsidRPr="00F867BF" w14:paraId="4ACD3092" w14:textId="77777777">
        <w:trPr>
          <w:cantSplit/>
        </w:trPr>
        <w:tc>
          <w:tcPr>
            <w:tcW w:w="2268" w:type="dxa"/>
          </w:tcPr>
          <w:p w14:paraId="6005FD5C" w14:textId="434F16FA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  <w:cs/>
              </w:rPr>
              <w:t>บริษัท รีไฟเนอรี่ ออฟติไมซ์เซชั่น แอนด์ ซินเนอร์ยี่ เอนเตอร์ไพรส์ จำกัด</w:t>
            </w:r>
            <w:r w:rsidRPr="00F867BF"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567" w:type="dxa"/>
          </w:tcPr>
          <w:p w14:paraId="60D58BCF" w14:textId="77777777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</w:tabs>
              <w:spacing w:line="240" w:lineRule="auto"/>
              <w:ind w:left="217" w:right="-450"/>
              <w:contextualSpacing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B6178C9" w14:textId="5F92723A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  <w:cs/>
              </w:rPr>
              <w:t>จัดทำแผนการและให้บริการบริหารงานธุรกิจโรงกลั่นน้ำมัน</w:t>
            </w:r>
          </w:p>
        </w:tc>
        <w:tc>
          <w:tcPr>
            <w:tcW w:w="779" w:type="dxa"/>
            <w:vAlign w:val="bottom"/>
          </w:tcPr>
          <w:p w14:paraId="6563A922" w14:textId="09177F49" w:rsidR="00AC2E9E" w:rsidRPr="00F867BF" w:rsidRDefault="00AC2E9E" w:rsidP="00AC2E9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867BF">
              <w:rPr>
                <w:rFonts w:ascii="Angsana New" w:hAnsi="Angsana New"/>
                <w:sz w:val="20"/>
                <w:lang w:val="en-US" w:bidi="th-TH"/>
              </w:rPr>
              <w:t>50.00</w:t>
            </w:r>
          </w:p>
        </w:tc>
        <w:tc>
          <w:tcPr>
            <w:tcW w:w="781" w:type="dxa"/>
            <w:vAlign w:val="bottom"/>
          </w:tcPr>
          <w:p w14:paraId="3B5C6FC5" w14:textId="7F58AE6B" w:rsidR="00AC2E9E" w:rsidRPr="00F867BF" w:rsidRDefault="00AC2E9E" w:rsidP="00AC2E9E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28"/>
              <w:contextualSpacing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/>
                <w:sz w:val="20"/>
                <w:lang w:val="en-US" w:bidi="th-TH"/>
              </w:rPr>
              <w:t>50.00</w:t>
            </w:r>
          </w:p>
        </w:tc>
        <w:tc>
          <w:tcPr>
            <w:tcW w:w="780" w:type="dxa"/>
            <w:vAlign w:val="bottom"/>
          </w:tcPr>
          <w:p w14:paraId="64389A0D" w14:textId="0F251D75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bottom"/>
          </w:tcPr>
          <w:p w14:paraId="6A7ADB7B" w14:textId="1C3E31EE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1</w:t>
            </w:r>
          </w:p>
        </w:tc>
        <w:tc>
          <w:tcPr>
            <w:tcW w:w="780" w:type="dxa"/>
            <w:vAlign w:val="bottom"/>
          </w:tcPr>
          <w:p w14:paraId="0642FA12" w14:textId="3A9F2C1B" w:rsidR="00AC2E9E" w:rsidRPr="00F867BF" w:rsidRDefault="00AC2E9E" w:rsidP="00AC2E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1</w:t>
            </w:r>
          </w:p>
        </w:tc>
        <w:tc>
          <w:tcPr>
            <w:tcW w:w="780" w:type="dxa"/>
            <w:vAlign w:val="bottom"/>
          </w:tcPr>
          <w:p w14:paraId="528025BB" w14:textId="3E0F896E" w:rsidR="00AC2E9E" w:rsidRPr="00F867BF" w:rsidRDefault="00AC2E9E" w:rsidP="00AC2E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bottom"/>
          </w:tcPr>
          <w:p w14:paraId="193462AF" w14:textId="234B0C03" w:rsidR="00AC2E9E" w:rsidRPr="00F867BF" w:rsidRDefault="00AC2E9E" w:rsidP="00AC2E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09BA8EB2" w14:textId="33D050FE" w:rsidR="00AC2E9E" w:rsidRPr="00F867BF" w:rsidRDefault="00AC2E9E" w:rsidP="00AC2E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55010234" w14:textId="68F29BE4" w:rsidR="00AC2E9E" w:rsidRPr="00F867BF" w:rsidRDefault="00AC2E9E" w:rsidP="00AC2E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1</w:t>
            </w:r>
          </w:p>
        </w:tc>
        <w:tc>
          <w:tcPr>
            <w:tcW w:w="779" w:type="dxa"/>
            <w:vAlign w:val="bottom"/>
          </w:tcPr>
          <w:p w14:paraId="22BE5FEE" w14:textId="00D47719" w:rsidR="00AC2E9E" w:rsidRPr="00F867BF" w:rsidRDefault="00AC2E9E" w:rsidP="00AC2E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1</w:t>
            </w:r>
          </w:p>
        </w:tc>
        <w:tc>
          <w:tcPr>
            <w:tcW w:w="780" w:type="dxa"/>
            <w:vAlign w:val="bottom"/>
          </w:tcPr>
          <w:p w14:paraId="7C72FB88" w14:textId="3D457767" w:rsidR="00AC2E9E" w:rsidRPr="00F867BF" w:rsidRDefault="00AC2E9E" w:rsidP="00AC2E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62289AF2" w14:textId="77D49E1C" w:rsidR="00AC2E9E" w:rsidRPr="00F867BF" w:rsidRDefault="00AC2E9E" w:rsidP="00AC2E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</w:tr>
      <w:tr w:rsidR="00AC2E9E" w:rsidRPr="00F867BF" w14:paraId="78AB15B4" w14:textId="77777777" w:rsidTr="007364E9">
        <w:trPr>
          <w:cantSplit/>
        </w:trPr>
        <w:tc>
          <w:tcPr>
            <w:tcW w:w="2268" w:type="dxa"/>
          </w:tcPr>
          <w:p w14:paraId="64CF88F2" w14:textId="123A07FA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7" w:hanging="142"/>
              <w:contextualSpacing/>
              <w:rPr>
                <w:b/>
                <w:bCs/>
                <w:sz w:val="20"/>
                <w:szCs w:val="20"/>
                <w:cs/>
              </w:rPr>
            </w:pPr>
            <w:r w:rsidRPr="00F867BF">
              <w:rPr>
                <w:rFonts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567" w:type="dxa"/>
          </w:tcPr>
          <w:p w14:paraId="33BF01FE" w14:textId="77777777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976" w:type="dxa"/>
          </w:tcPr>
          <w:p w14:paraId="3E8DE5AA" w14:textId="18645306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</w:p>
        </w:tc>
        <w:tc>
          <w:tcPr>
            <w:tcW w:w="779" w:type="dxa"/>
            <w:vAlign w:val="bottom"/>
          </w:tcPr>
          <w:p w14:paraId="08C5A1B4" w14:textId="1FB359EF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left" w:pos="684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81" w:type="dxa"/>
            <w:vAlign w:val="bottom"/>
          </w:tcPr>
          <w:p w14:paraId="20D93E8C" w14:textId="2F52D93A" w:rsidR="00AC2E9E" w:rsidRPr="00F867BF" w:rsidRDefault="00AC2E9E" w:rsidP="00AC2E9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contextualSpacing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780" w:type="dxa"/>
            <w:vAlign w:val="bottom"/>
          </w:tcPr>
          <w:p w14:paraId="494157A0" w14:textId="77777777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779" w:type="dxa"/>
            <w:vAlign w:val="bottom"/>
          </w:tcPr>
          <w:p w14:paraId="6ACB7C00" w14:textId="3C2695EF" w:rsidR="00AC2E9E" w:rsidRPr="00F867BF" w:rsidRDefault="00AC2E9E" w:rsidP="00AC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1B60F4E7" w14:textId="30026D4A" w:rsidR="00AC2E9E" w:rsidRPr="00F867BF" w:rsidRDefault="00F67B24" w:rsidP="00AC2E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  <w:cs/>
              </w:rPr>
            </w:pPr>
            <w:r w:rsidRPr="00F867BF">
              <w:rPr>
                <w:b/>
                <w:bCs/>
                <w:sz w:val="20"/>
                <w:szCs w:val="20"/>
              </w:rPr>
              <w:t>56,01</w:t>
            </w:r>
            <w:r w:rsidR="00C1468E" w:rsidRPr="00F867B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80" w:type="dxa"/>
            <w:vAlign w:val="bottom"/>
          </w:tcPr>
          <w:p w14:paraId="71A000C8" w14:textId="751823A3" w:rsidR="00AC2E9E" w:rsidRPr="00F867BF" w:rsidRDefault="00AC2E9E" w:rsidP="00AC2E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F867BF">
              <w:rPr>
                <w:b/>
                <w:bCs/>
                <w:sz w:val="20"/>
                <w:szCs w:val="20"/>
              </w:rPr>
              <w:t>47,653</w:t>
            </w:r>
          </w:p>
        </w:tc>
        <w:tc>
          <w:tcPr>
            <w:tcW w:w="779" w:type="dxa"/>
            <w:vAlign w:val="bottom"/>
          </w:tcPr>
          <w:p w14:paraId="224AE1B5" w14:textId="08A5F273" w:rsidR="00AC2E9E" w:rsidRPr="00F867BF" w:rsidRDefault="00AC2E9E" w:rsidP="00AC2E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F867BF">
              <w:rPr>
                <w:b/>
                <w:bCs/>
                <w:sz w:val="20"/>
                <w:szCs w:val="20"/>
              </w:rPr>
              <w:t>(</w:t>
            </w:r>
            <w:r w:rsidR="00C1468E" w:rsidRPr="00F867BF">
              <w:rPr>
                <w:b/>
                <w:bCs/>
                <w:sz w:val="20"/>
                <w:szCs w:val="20"/>
              </w:rPr>
              <w:t>64</w:t>
            </w:r>
            <w:r w:rsidRPr="00F867BF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80" w:type="dxa"/>
            <w:vAlign w:val="bottom"/>
          </w:tcPr>
          <w:p w14:paraId="2DC1A9B5" w14:textId="59BFECC6" w:rsidR="00AC2E9E" w:rsidRPr="00F867BF" w:rsidRDefault="00AC2E9E" w:rsidP="00AC2E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F867BF">
              <w:rPr>
                <w:b/>
                <w:bCs/>
                <w:sz w:val="20"/>
                <w:szCs w:val="20"/>
              </w:rPr>
              <w:t>(162)</w:t>
            </w:r>
          </w:p>
        </w:tc>
        <w:tc>
          <w:tcPr>
            <w:tcW w:w="780" w:type="dxa"/>
            <w:vAlign w:val="bottom"/>
          </w:tcPr>
          <w:p w14:paraId="79984D22" w14:textId="4E0C84B3" w:rsidR="00AC2E9E" w:rsidRPr="00F867BF" w:rsidRDefault="00F67B24" w:rsidP="00AC2E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  <w:cs/>
              </w:rPr>
            </w:pPr>
            <w:r w:rsidRPr="00F867BF">
              <w:rPr>
                <w:b/>
                <w:bCs/>
                <w:sz w:val="20"/>
                <w:szCs w:val="20"/>
              </w:rPr>
              <w:t>55,</w:t>
            </w:r>
            <w:r w:rsidR="005878AA" w:rsidRPr="00F867BF">
              <w:rPr>
                <w:b/>
                <w:bCs/>
                <w:sz w:val="20"/>
                <w:szCs w:val="20"/>
              </w:rPr>
              <w:t>94</w:t>
            </w:r>
            <w:r w:rsidR="00C1468E" w:rsidRPr="00F867BF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79" w:type="dxa"/>
            <w:vAlign w:val="bottom"/>
          </w:tcPr>
          <w:p w14:paraId="62D3FD06" w14:textId="71E9BA71" w:rsidR="00AC2E9E" w:rsidRPr="00F867BF" w:rsidRDefault="00AC2E9E" w:rsidP="00AC2E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  <w:cs/>
              </w:rPr>
            </w:pPr>
            <w:r w:rsidRPr="00F867BF">
              <w:rPr>
                <w:b/>
                <w:bCs/>
                <w:sz w:val="20"/>
                <w:szCs w:val="20"/>
              </w:rPr>
              <w:t>47,491</w:t>
            </w:r>
          </w:p>
        </w:tc>
        <w:tc>
          <w:tcPr>
            <w:tcW w:w="780" w:type="dxa"/>
            <w:vAlign w:val="bottom"/>
          </w:tcPr>
          <w:p w14:paraId="799EA9C4" w14:textId="0C027B68" w:rsidR="00AC2E9E" w:rsidRPr="00F867BF" w:rsidRDefault="00F67B24" w:rsidP="00AC2E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  <w:cs/>
              </w:rPr>
            </w:pPr>
            <w:r w:rsidRPr="00F867BF">
              <w:rPr>
                <w:b/>
                <w:bCs/>
                <w:sz w:val="20"/>
                <w:szCs w:val="20"/>
              </w:rPr>
              <w:t>2,26</w:t>
            </w:r>
            <w:r w:rsidR="0038055E" w:rsidRPr="00F867BF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80" w:type="dxa"/>
            <w:vAlign w:val="bottom"/>
          </w:tcPr>
          <w:p w14:paraId="56E3B532" w14:textId="32C27D40" w:rsidR="00AC2E9E" w:rsidRPr="00F867BF" w:rsidRDefault="00AC2E9E" w:rsidP="00AC2E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F867BF">
              <w:rPr>
                <w:b/>
                <w:bCs/>
                <w:sz w:val="20"/>
                <w:szCs w:val="20"/>
              </w:rPr>
              <w:t>505</w:t>
            </w:r>
          </w:p>
        </w:tc>
      </w:tr>
    </w:tbl>
    <w:p w14:paraId="6E099F99" w14:textId="77777777" w:rsidR="005505CB" w:rsidRPr="00F867BF" w:rsidRDefault="005505CB" w:rsidP="005505CB">
      <w:pPr>
        <w:pStyle w:val="BodyText2"/>
        <w:spacing w:line="240" w:lineRule="atLeast"/>
        <w:ind w:left="0" w:firstLine="0"/>
        <w:jc w:val="thaiDistribute"/>
        <w:rPr>
          <w:b/>
          <w:bCs/>
        </w:rPr>
      </w:pPr>
    </w:p>
    <w:p w14:paraId="2ADC3637" w14:textId="068B24F5" w:rsidR="00747A73" w:rsidRPr="00F867BF" w:rsidRDefault="00F47FEC" w:rsidP="005505CB">
      <w:pPr>
        <w:pStyle w:val="BodyText2"/>
        <w:spacing w:line="240" w:lineRule="atLeast"/>
        <w:ind w:left="0" w:firstLine="0"/>
        <w:jc w:val="thaiDistribute"/>
        <w:rPr>
          <w:rFonts w:asciiTheme="majorBidi" w:hAnsiTheme="majorBidi" w:cstheme="majorBidi"/>
          <w:sz w:val="20"/>
          <w:szCs w:val="20"/>
        </w:rPr>
        <w:sectPr w:rsidR="00747A73" w:rsidRPr="00F867BF" w:rsidSect="00FB5E1D">
          <w:headerReference w:type="default" r:id="rId12"/>
          <w:footerReference w:type="default" r:id="rId13"/>
          <w:pgSz w:w="16840" w:h="11907" w:orient="landscape" w:code="9"/>
          <w:pgMar w:top="691" w:right="1152" w:bottom="630" w:left="1152" w:header="720" w:footer="720" w:gutter="0"/>
          <w:cols w:space="708"/>
          <w:docGrid w:linePitch="360"/>
        </w:sectPr>
      </w:pPr>
      <w:r w:rsidRPr="00F867BF">
        <w:rPr>
          <w:rFonts w:asciiTheme="majorBidi" w:hAnsiTheme="majorBidi" w:cstheme="majorBidi"/>
          <w:sz w:val="24"/>
          <w:szCs w:val="24"/>
          <w:vertAlign w:val="superscript"/>
        </w:rPr>
        <w:t>*</w:t>
      </w:r>
      <w:r w:rsidRPr="00F867BF">
        <w:rPr>
          <w:sz w:val="24"/>
          <w:szCs w:val="24"/>
          <w:vertAlign w:val="superscript"/>
        </w:rPr>
        <w:t xml:space="preserve"> </w:t>
      </w:r>
      <w:r w:rsidR="005505CB" w:rsidRPr="00F867BF">
        <w:rPr>
          <w:rFonts w:asciiTheme="majorBidi" w:hAnsiTheme="majorBidi" w:cstheme="majorBidi"/>
          <w:sz w:val="20"/>
          <w:szCs w:val="20"/>
          <w:cs/>
        </w:rPr>
        <w:t>บริษัท รีไฟเนอรี่ ออฟติไมซ์เซชั่น แอนด์ ซินเนอร์ยี่ เอนเตอร์ไพรส์ จำกัด ถือหุ้นโดยบริษัทร้อยละ</w:t>
      </w:r>
      <w:r w:rsidRPr="00F867BF">
        <w:rPr>
          <w:rFonts w:asciiTheme="majorBidi" w:hAnsiTheme="majorBidi" w:cstheme="majorBidi"/>
          <w:sz w:val="20"/>
          <w:szCs w:val="20"/>
        </w:rPr>
        <w:t xml:space="preserve"> </w:t>
      </w:r>
      <w:r w:rsidR="006718C4" w:rsidRPr="00F867BF">
        <w:rPr>
          <w:rFonts w:asciiTheme="majorBidi" w:hAnsiTheme="majorBidi" w:cstheme="majorBidi"/>
          <w:sz w:val="20"/>
          <w:szCs w:val="20"/>
        </w:rPr>
        <w:t>50</w:t>
      </w:r>
      <w:r w:rsidR="005505CB" w:rsidRPr="00F867BF">
        <w:rPr>
          <w:rFonts w:asciiTheme="majorBidi" w:hAnsiTheme="majorBidi" w:cstheme="majorBidi"/>
          <w:sz w:val="20"/>
          <w:szCs w:val="20"/>
        </w:rPr>
        <w:t xml:space="preserve"> </w:t>
      </w:r>
      <w:r w:rsidR="005505CB" w:rsidRPr="00F867BF">
        <w:rPr>
          <w:rFonts w:asciiTheme="majorBidi" w:hAnsiTheme="majorBidi" w:cstheme="majorBidi"/>
          <w:sz w:val="20"/>
          <w:szCs w:val="20"/>
          <w:cs/>
        </w:rPr>
        <w:t>และบริษัท บางจาก ศรีราชา จำกัด (มหาชน) (ซึ่งเป็นบริษัทย่อย ถือหุ้นร้อยละ</w:t>
      </w:r>
      <w:r w:rsidRPr="00F867BF">
        <w:rPr>
          <w:rFonts w:asciiTheme="majorBidi" w:hAnsiTheme="majorBidi" w:cstheme="majorBidi"/>
          <w:sz w:val="20"/>
          <w:szCs w:val="20"/>
        </w:rPr>
        <w:t xml:space="preserve"> </w:t>
      </w:r>
      <w:r w:rsidR="00492565" w:rsidRPr="00F867BF">
        <w:rPr>
          <w:rFonts w:asciiTheme="majorBidi" w:hAnsiTheme="majorBidi" w:cstheme="majorBidi"/>
          <w:sz w:val="20"/>
          <w:szCs w:val="20"/>
        </w:rPr>
        <w:t>81.</w:t>
      </w:r>
      <w:r w:rsidR="009A6E58" w:rsidRPr="00F867BF">
        <w:rPr>
          <w:rFonts w:asciiTheme="majorBidi" w:hAnsiTheme="majorBidi" w:cstheme="majorBidi"/>
          <w:sz w:val="20"/>
          <w:szCs w:val="20"/>
        </w:rPr>
        <w:t>74</w:t>
      </w:r>
      <w:r w:rsidR="005505CB" w:rsidRPr="00F867BF">
        <w:rPr>
          <w:rFonts w:asciiTheme="majorBidi" w:hAnsiTheme="majorBidi" w:cstheme="majorBidi"/>
          <w:sz w:val="20"/>
          <w:szCs w:val="20"/>
        </w:rPr>
        <w:t>)</w:t>
      </w:r>
      <w:r w:rsidRPr="00F867BF">
        <w:rPr>
          <w:rFonts w:asciiTheme="majorBidi" w:hAnsiTheme="majorBidi" w:cstheme="majorBidi"/>
          <w:sz w:val="20"/>
          <w:szCs w:val="20"/>
        </w:rPr>
        <w:t xml:space="preserve"> </w:t>
      </w:r>
      <w:r w:rsidR="005505CB" w:rsidRPr="00F867BF">
        <w:rPr>
          <w:rFonts w:asciiTheme="majorBidi" w:hAnsiTheme="majorBidi" w:cstheme="majorBidi"/>
          <w:sz w:val="20"/>
          <w:szCs w:val="20"/>
          <w:cs/>
        </w:rPr>
        <w:t>ร้อยละ</w:t>
      </w:r>
      <w:r w:rsidR="00AA429B" w:rsidRPr="00F867BF">
        <w:rPr>
          <w:rFonts w:asciiTheme="majorBidi" w:hAnsiTheme="majorBidi" w:cstheme="majorBidi"/>
          <w:sz w:val="20"/>
          <w:szCs w:val="20"/>
        </w:rPr>
        <w:t xml:space="preserve"> 50</w:t>
      </w:r>
    </w:p>
    <w:p w14:paraId="5AEF911A" w14:textId="77777777" w:rsidR="00022542" w:rsidRPr="00F867BF" w:rsidRDefault="00022542" w:rsidP="00022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lang w:val="en-GB"/>
        </w:rPr>
      </w:pPr>
      <w:bookmarkStart w:id="9" w:name="OLE_LINK11"/>
      <w:bookmarkStart w:id="10" w:name="OLE_LINK12"/>
      <w:r w:rsidRPr="00F867BF">
        <w:rPr>
          <w:cs/>
          <w:lang w:val="en-GB"/>
        </w:rPr>
        <w:lastRenderedPageBreak/>
        <w:t>บริษัทที่อยู่ภายใต้บริษัทย่อยของบริษัท</w:t>
      </w:r>
      <w:r w:rsidRPr="00F867BF">
        <w:rPr>
          <w:rFonts w:hint="cs"/>
          <w:cs/>
          <w:lang w:val="en-GB"/>
        </w:rPr>
        <w:t>ซึ่ง</w:t>
      </w:r>
      <w:r w:rsidRPr="00F867BF">
        <w:rPr>
          <w:cs/>
          <w:lang w:val="en-GB"/>
        </w:rPr>
        <w:t>รวมอยู่ในการจัดทำงบการเงินรวม มีดังนี้</w:t>
      </w:r>
    </w:p>
    <w:p w14:paraId="13951FBF" w14:textId="77777777" w:rsidR="00022542" w:rsidRPr="00F867BF" w:rsidRDefault="00022542" w:rsidP="00475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  <w:sz w:val="18"/>
          <w:szCs w:val="18"/>
          <w:lang w:val="en-GB"/>
        </w:rPr>
      </w:pPr>
    </w:p>
    <w:tbl>
      <w:tblPr>
        <w:tblW w:w="94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3"/>
        <w:gridCol w:w="3119"/>
        <w:gridCol w:w="1275"/>
        <w:gridCol w:w="993"/>
        <w:gridCol w:w="993"/>
      </w:tblGrid>
      <w:tr w:rsidR="00A35EBF" w:rsidRPr="00F867BF" w14:paraId="46ED692E" w14:textId="77777777" w:rsidTr="00EC6754">
        <w:trPr>
          <w:trHeight w:val="20"/>
          <w:tblHeader/>
        </w:trPr>
        <w:tc>
          <w:tcPr>
            <w:tcW w:w="3093" w:type="dxa"/>
            <w:shd w:val="clear" w:color="auto" w:fill="auto"/>
          </w:tcPr>
          <w:p w14:paraId="6062A7F3" w14:textId="639D3643" w:rsidR="00A35EBF" w:rsidRPr="00F867BF" w:rsidRDefault="00A35EBF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F867BF">
              <w:rPr>
                <w:rFonts w:hint="cs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119" w:type="dxa"/>
          </w:tcPr>
          <w:p w14:paraId="21DBE829" w14:textId="15B6135B" w:rsidR="00A35EBF" w:rsidRPr="00F867BF" w:rsidRDefault="00A35EBF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F867BF">
              <w:rPr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275" w:type="dxa"/>
            <w:shd w:val="clear" w:color="auto" w:fill="auto"/>
          </w:tcPr>
          <w:p w14:paraId="43D20ED0" w14:textId="58A909EE" w:rsidR="00A35EBF" w:rsidRPr="00F867BF" w:rsidRDefault="00A35EBF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F867BF">
              <w:rPr>
                <w:b/>
                <w:bCs/>
                <w:sz w:val="24"/>
                <w:szCs w:val="24"/>
                <w:cs/>
              </w:rPr>
              <w:t>ประเทศที่จัดตั้ง</w:t>
            </w:r>
          </w:p>
        </w:tc>
        <w:tc>
          <w:tcPr>
            <w:tcW w:w="1986" w:type="dxa"/>
            <w:gridSpan w:val="2"/>
          </w:tcPr>
          <w:p w14:paraId="6C8F0CDD" w14:textId="6C0581FF" w:rsidR="00A35EBF" w:rsidRPr="00F867BF" w:rsidRDefault="00A35EBF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F867BF">
              <w:rPr>
                <w:b/>
                <w:bCs/>
                <w:sz w:val="24"/>
                <w:szCs w:val="24"/>
                <w:cs/>
              </w:rPr>
              <w:t>สัดส่วนความเป็นเจ้าของ</w:t>
            </w:r>
          </w:p>
        </w:tc>
      </w:tr>
      <w:tr w:rsidR="00A35EBF" w:rsidRPr="00F867BF" w14:paraId="2A34F7FD" w14:textId="77777777" w:rsidTr="00EC6754">
        <w:trPr>
          <w:trHeight w:val="20"/>
          <w:tblHeader/>
        </w:trPr>
        <w:tc>
          <w:tcPr>
            <w:tcW w:w="3093" w:type="dxa"/>
            <w:shd w:val="clear" w:color="auto" w:fill="auto"/>
          </w:tcPr>
          <w:p w14:paraId="75A21631" w14:textId="77777777" w:rsidR="00A35EBF" w:rsidRPr="00F867BF" w:rsidRDefault="00A35EBF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119" w:type="dxa"/>
          </w:tcPr>
          <w:p w14:paraId="663A484A" w14:textId="77777777" w:rsidR="00A35EBF" w:rsidRPr="00F867BF" w:rsidRDefault="00A35EBF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4F42DB3" w14:textId="77777777" w:rsidR="00A35EBF" w:rsidRPr="00F867BF" w:rsidRDefault="00A35EBF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068A1EAC" w14:textId="646A36C6" w:rsidR="00A35EBF" w:rsidRPr="00F867BF" w:rsidRDefault="00A35EBF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256</w:t>
            </w:r>
            <w:r w:rsidR="006E07B4" w:rsidRPr="00F867BF">
              <w:rPr>
                <w:rFonts w:hint="cs"/>
                <w:sz w:val="24"/>
                <w:szCs w:val="24"/>
                <w:cs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14:paraId="7BC75C83" w14:textId="5A14EF41" w:rsidR="00A35EBF" w:rsidRPr="00F867BF" w:rsidRDefault="00A35EBF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256</w:t>
            </w:r>
            <w:r w:rsidR="006E07B4" w:rsidRPr="00F867BF">
              <w:rPr>
                <w:rFonts w:hint="cs"/>
                <w:sz w:val="24"/>
                <w:szCs w:val="24"/>
                <w:cs/>
              </w:rPr>
              <w:t>6</w:t>
            </w:r>
          </w:p>
        </w:tc>
      </w:tr>
      <w:tr w:rsidR="00A35EBF" w:rsidRPr="00F867BF" w14:paraId="670485E8" w14:textId="77777777" w:rsidTr="00EC6754">
        <w:trPr>
          <w:trHeight w:val="20"/>
          <w:tblHeader/>
        </w:trPr>
        <w:tc>
          <w:tcPr>
            <w:tcW w:w="3093" w:type="dxa"/>
            <w:shd w:val="clear" w:color="auto" w:fill="auto"/>
          </w:tcPr>
          <w:p w14:paraId="7C81CC47" w14:textId="77777777" w:rsidR="00A35EBF" w:rsidRPr="00F867BF" w:rsidRDefault="00A35EBF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119" w:type="dxa"/>
          </w:tcPr>
          <w:p w14:paraId="1A86CB89" w14:textId="77777777" w:rsidR="00A35EBF" w:rsidRPr="00F867BF" w:rsidRDefault="00A35EBF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03B1778" w14:textId="77777777" w:rsidR="00A35EBF" w:rsidRPr="00F867BF" w:rsidRDefault="00A35EBF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6" w:type="dxa"/>
            <w:gridSpan w:val="2"/>
          </w:tcPr>
          <w:p w14:paraId="3E29DCB3" w14:textId="6D5F6A63" w:rsidR="00A35EBF" w:rsidRPr="00F867BF" w:rsidRDefault="00A35EBF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i/>
                <w:iCs/>
                <w:sz w:val="24"/>
                <w:szCs w:val="24"/>
              </w:rPr>
            </w:pPr>
            <w:r w:rsidRPr="00F867BF">
              <w:rPr>
                <w:i/>
                <w:iCs/>
                <w:sz w:val="24"/>
                <w:szCs w:val="24"/>
              </w:rPr>
              <w:t>(</w:t>
            </w:r>
            <w:r w:rsidRPr="00F867BF">
              <w:rPr>
                <w:rFonts w:hint="cs"/>
                <w:i/>
                <w:iCs/>
                <w:sz w:val="24"/>
                <w:szCs w:val="24"/>
                <w:cs/>
              </w:rPr>
              <w:t>ร้อยละ</w:t>
            </w:r>
            <w:r w:rsidRPr="00F867BF">
              <w:rPr>
                <w:i/>
                <w:iCs/>
                <w:sz w:val="24"/>
                <w:szCs w:val="24"/>
              </w:rPr>
              <w:t>)</w:t>
            </w:r>
          </w:p>
        </w:tc>
      </w:tr>
      <w:tr w:rsidR="004030A8" w:rsidRPr="00F867BF" w14:paraId="386DA89A" w14:textId="77777777" w:rsidTr="00EC6754">
        <w:trPr>
          <w:trHeight w:val="20"/>
        </w:trPr>
        <w:tc>
          <w:tcPr>
            <w:tcW w:w="3093" w:type="dxa"/>
            <w:shd w:val="clear" w:color="auto" w:fill="auto"/>
          </w:tcPr>
          <w:p w14:paraId="4340F993" w14:textId="64061A0A" w:rsidR="004030A8" w:rsidRPr="00F867BF" w:rsidRDefault="004030A8" w:rsidP="0040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u w:val="single"/>
                <w:cs/>
              </w:rPr>
            </w:pPr>
            <w:r w:rsidRPr="00F867BF">
              <w:rPr>
                <w:sz w:val="24"/>
                <w:szCs w:val="24"/>
                <w:u w:val="single"/>
                <w:cs/>
              </w:rPr>
              <w:t>ถือหุ้นโดยบริษัทย่อยของบริษัท</w:t>
            </w:r>
          </w:p>
        </w:tc>
        <w:tc>
          <w:tcPr>
            <w:tcW w:w="3119" w:type="dxa"/>
          </w:tcPr>
          <w:p w14:paraId="2EB35B56" w14:textId="77777777" w:rsidR="004030A8" w:rsidRPr="00F867BF" w:rsidRDefault="004030A8" w:rsidP="00346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1C3D167" w14:textId="77777777" w:rsidR="004030A8" w:rsidRPr="00F867BF" w:rsidRDefault="004030A8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6" w:type="dxa"/>
            <w:gridSpan w:val="2"/>
          </w:tcPr>
          <w:p w14:paraId="40452A1E" w14:textId="77777777" w:rsidR="004030A8" w:rsidRPr="00F867BF" w:rsidRDefault="004030A8" w:rsidP="00A3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sz w:val="24"/>
                <w:szCs w:val="24"/>
              </w:rPr>
            </w:pPr>
          </w:p>
        </w:tc>
      </w:tr>
      <w:tr w:rsidR="00AA429B" w:rsidRPr="00F867BF" w14:paraId="255FE9BE" w14:textId="77777777" w:rsidTr="00EC6754">
        <w:trPr>
          <w:trHeight w:val="20"/>
        </w:trPr>
        <w:tc>
          <w:tcPr>
            <w:tcW w:w="3093" w:type="dxa"/>
            <w:shd w:val="clear" w:color="auto" w:fill="auto"/>
          </w:tcPr>
          <w:p w14:paraId="16D9C758" w14:textId="77777777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บริษัท วินโนหนี้ จำกัด</w:t>
            </w:r>
          </w:p>
        </w:tc>
        <w:tc>
          <w:tcPr>
            <w:tcW w:w="3119" w:type="dxa"/>
          </w:tcPr>
          <w:p w14:paraId="31858F14" w14:textId="6931677C" w:rsidR="00AA429B" w:rsidRPr="00F867BF" w:rsidRDefault="00374DD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ดำเนินธุรกิจให้เช่ารถจักรยานยนต์ไฟฟ้าพร้อมบริการสับเปลี่ยนแบตเตอรี่</w:t>
            </w:r>
          </w:p>
        </w:tc>
        <w:tc>
          <w:tcPr>
            <w:tcW w:w="1275" w:type="dxa"/>
            <w:shd w:val="clear" w:color="auto" w:fill="auto"/>
          </w:tcPr>
          <w:p w14:paraId="3BC12AC6" w14:textId="5F5DEE23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626E2912" w14:textId="5A6499C8" w:rsidR="00AA429B" w:rsidRPr="00F867BF" w:rsidRDefault="00374DD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50.79</w:t>
            </w:r>
          </w:p>
        </w:tc>
        <w:tc>
          <w:tcPr>
            <w:tcW w:w="993" w:type="dxa"/>
            <w:shd w:val="clear" w:color="auto" w:fill="auto"/>
          </w:tcPr>
          <w:p w14:paraId="7C92C36B" w14:textId="7AB42E04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55.49</w:t>
            </w:r>
          </w:p>
        </w:tc>
      </w:tr>
      <w:tr w:rsidR="00AA429B" w:rsidRPr="00F867BF" w14:paraId="20AD6EC4" w14:textId="77777777" w:rsidTr="00EC6754">
        <w:trPr>
          <w:trHeight w:val="20"/>
        </w:trPr>
        <w:tc>
          <w:tcPr>
            <w:tcW w:w="3093" w:type="dxa"/>
            <w:shd w:val="clear" w:color="auto" w:fill="auto"/>
          </w:tcPr>
          <w:p w14:paraId="64BD6630" w14:textId="77777777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2" w:right="-45" w:hanging="152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บริษัท บางจาก โซลาร์เอ็นเนอร์ยี จำกัด</w:t>
            </w:r>
          </w:p>
        </w:tc>
        <w:tc>
          <w:tcPr>
            <w:tcW w:w="3119" w:type="dxa"/>
          </w:tcPr>
          <w:p w14:paraId="2687BC47" w14:textId="0550838A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5" w:type="dxa"/>
            <w:shd w:val="clear" w:color="auto" w:fill="auto"/>
          </w:tcPr>
          <w:p w14:paraId="51063B71" w14:textId="14FC1A40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1C87D9CC" w14:textId="5EFA47FC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14:paraId="77234F7D" w14:textId="71FB04A2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</w:tr>
      <w:tr w:rsidR="00AA429B" w:rsidRPr="00F867BF" w14:paraId="001AC6E5" w14:textId="77777777" w:rsidTr="00EC6754">
        <w:trPr>
          <w:trHeight w:val="20"/>
        </w:trPr>
        <w:tc>
          <w:tcPr>
            <w:tcW w:w="3093" w:type="dxa"/>
            <w:shd w:val="clear" w:color="auto" w:fill="auto"/>
          </w:tcPr>
          <w:p w14:paraId="387F0E86" w14:textId="77777777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 xml:space="preserve">บริษัท บางจาก โซลาร์เอ็นเนอร์ยี </w:t>
            </w:r>
            <w:r w:rsidRPr="00F867BF">
              <w:rPr>
                <w:rFonts w:hint="cs"/>
                <w:sz w:val="24"/>
                <w:szCs w:val="24"/>
              </w:rPr>
              <w:br/>
            </w:r>
            <w:r w:rsidRPr="00F867BF">
              <w:rPr>
                <w:rFonts w:hint="cs"/>
                <w:sz w:val="24"/>
                <w:szCs w:val="24"/>
                <w:cs/>
              </w:rPr>
              <w:t xml:space="preserve">   (ปราจีนบุรี) จำกัด </w:t>
            </w:r>
          </w:p>
        </w:tc>
        <w:tc>
          <w:tcPr>
            <w:tcW w:w="3119" w:type="dxa"/>
          </w:tcPr>
          <w:p w14:paraId="27DC9192" w14:textId="7CD30977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5" w:type="dxa"/>
            <w:shd w:val="clear" w:color="auto" w:fill="auto"/>
          </w:tcPr>
          <w:p w14:paraId="7D5D02CB" w14:textId="404EBE05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0130E490" w14:textId="42A86DDB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14:paraId="744116F6" w14:textId="45EDA031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</w:tr>
      <w:tr w:rsidR="00AA429B" w:rsidRPr="00F867BF" w14:paraId="4FE5546C" w14:textId="77777777" w:rsidTr="00EC6754">
        <w:trPr>
          <w:trHeight w:val="20"/>
        </w:trPr>
        <w:tc>
          <w:tcPr>
            <w:tcW w:w="3093" w:type="dxa"/>
            <w:shd w:val="clear" w:color="auto" w:fill="auto"/>
          </w:tcPr>
          <w:p w14:paraId="1E4CE57B" w14:textId="77777777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 xml:space="preserve">บริษัท บางจาก โซลาร์เอ็นเนอร์ยี </w:t>
            </w:r>
            <w:r w:rsidRPr="00F867BF">
              <w:rPr>
                <w:rFonts w:hint="cs"/>
                <w:sz w:val="24"/>
                <w:szCs w:val="24"/>
              </w:rPr>
              <w:br/>
            </w:r>
            <w:r w:rsidRPr="00F867BF">
              <w:rPr>
                <w:rFonts w:hint="cs"/>
                <w:sz w:val="24"/>
                <w:szCs w:val="24"/>
                <w:cs/>
              </w:rPr>
              <w:t xml:space="preserve">   (ชัยภูมิ</w:t>
            </w:r>
            <w:r w:rsidRPr="00F867BF">
              <w:rPr>
                <w:rFonts w:hint="cs"/>
                <w:sz w:val="24"/>
                <w:szCs w:val="24"/>
              </w:rPr>
              <w:t>1</w:t>
            </w:r>
            <w:r w:rsidRPr="00F867BF">
              <w:rPr>
                <w:rFonts w:hint="cs"/>
                <w:sz w:val="24"/>
                <w:szCs w:val="24"/>
                <w:cs/>
              </w:rPr>
              <w:t xml:space="preserve">) จำกัด </w:t>
            </w:r>
          </w:p>
        </w:tc>
        <w:tc>
          <w:tcPr>
            <w:tcW w:w="3119" w:type="dxa"/>
          </w:tcPr>
          <w:p w14:paraId="6E8F2C55" w14:textId="471F0D3F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5" w:type="dxa"/>
            <w:shd w:val="clear" w:color="auto" w:fill="auto"/>
          </w:tcPr>
          <w:p w14:paraId="070C728F" w14:textId="53C95A04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2F41F8AE" w14:textId="528B4632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14:paraId="039395C5" w14:textId="4827583C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</w:tr>
      <w:tr w:rsidR="00AA429B" w:rsidRPr="00F867BF" w14:paraId="7F8E2613" w14:textId="77777777" w:rsidTr="00EC6754">
        <w:trPr>
          <w:trHeight w:val="20"/>
        </w:trPr>
        <w:tc>
          <w:tcPr>
            <w:tcW w:w="3093" w:type="dxa"/>
            <w:shd w:val="clear" w:color="auto" w:fill="auto"/>
          </w:tcPr>
          <w:p w14:paraId="2BE4935E" w14:textId="77777777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 xml:space="preserve">บริษัท บางจาก โซลาร์เอ็นเนอร์ยี    </w:t>
            </w:r>
            <w:r w:rsidRPr="00F867BF">
              <w:rPr>
                <w:rFonts w:hint="cs"/>
                <w:sz w:val="24"/>
                <w:szCs w:val="24"/>
              </w:rPr>
              <w:br/>
            </w:r>
            <w:r w:rsidRPr="00F867BF">
              <w:rPr>
                <w:rFonts w:hint="cs"/>
                <w:sz w:val="24"/>
                <w:szCs w:val="24"/>
                <w:cs/>
              </w:rPr>
              <w:t xml:space="preserve">   (บุรีรัมย์) จำกัด </w:t>
            </w:r>
          </w:p>
        </w:tc>
        <w:tc>
          <w:tcPr>
            <w:tcW w:w="3119" w:type="dxa"/>
          </w:tcPr>
          <w:p w14:paraId="1A91157C" w14:textId="0D4BFCD6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5" w:type="dxa"/>
            <w:shd w:val="clear" w:color="auto" w:fill="auto"/>
          </w:tcPr>
          <w:p w14:paraId="7AF658B5" w14:textId="05A4B3C4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14DD4590" w14:textId="4410CB9F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14:paraId="57B6169B" w14:textId="2870C6DF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</w:tr>
      <w:tr w:rsidR="00AA429B" w:rsidRPr="00F867BF" w14:paraId="377E31E0" w14:textId="77777777" w:rsidTr="00EC6754">
        <w:trPr>
          <w:trHeight w:val="20"/>
        </w:trPr>
        <w:tc>
          <w:tcPr>
            <w:tcW w:w="3093" w:type="dxa"/>
            <w:shd w:val="clear" w:color="auto" w:fill="auto"/>
          </w:tcPr>
          <w:p w14:paraId="0B57AB14" w14:textId="77777777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 xml:space="preserve">บริษัท บางจาก โซลาร์เอ็นเนอร์ยี    </w:t>
            </w:r>
            <w:r w:rsidRPr="00F867BF">
              <w:rPr>
                <w:rFonts w:hint="cs"/>
                <w:sz w:val="24"/>
                <w:szCs w:val="24"/>
              </w:rPr>
              <w:br/>
            </w:r>
            <w:r w:rsidRPr="00F867BF">
              <w:rPr>
                <w:rFonts w:hint="cs"/>
                <w:sz w:val="24"/>
                <w:szCs w:val="24"/>
                <w:cs/>
              </w:rPr>
              <w:t xml:space="preserve">   (บุรีรัมย์</w:t>
            </w:r>
            <w:r w:rsidRPr="00F867BF">
              <w:rPr>
                <w:rFonts w:hint="cs"/>
                <w:sz w:val="24"/>
                <w:szCs w:val="24"/>
              </w:rPr>
              <w:t>1</w:t>
            </w:r>
            <w:r w:rsidRPr="00F867BF">
              <w:rPr>
                <w:rFonts w:hint="cs"/>
                <w:sz w:val="24"/>
                <w:szCs w:val="24"/>
                <w:cs/>
              </w:rPr>
              <w:t xml:space="preserve">) จำกัด </w:t>
            </w:r>
          </w:p>
        </w:tc>
        <w:tc>
          <w:tcPr>
            <w:tcW w:w="3119" w:type="dxa"/>
          </w:tcPr>
          <w:p w14:paraId="4122029D" w14:textId="372F5424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5" w:type="dxa"/>
            <w:shd w:val="clear" w:color="auto" w:fill="auto"/>
          </w:tcPr>
          <w:p w14:paraId="3D4AE1A0" w14:textId="4AF20120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48395382" w14:textId="53607C56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14:paraId="7CBE9C46" w14:textId="098A2105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</w:tr>
      <w:tr w:rsidR="00AA429B" w:rsidRPr="00F867BF" w14:paraId="42BD54C0" w14:textId="77777777" w:rsidTr="00EC6754">
        <w:trPr>
          <w:trHeight w:val="220"/>
        </w:trPr>
        <w:tc>
          <w:tcPr>
            <w:tcW w:w="3093" w:type="dxa"/>
            <w:shd w:val="clear" w:color="auto" w:fill="auto"/>
          </w:tcPr>
          <w:p w14:paraId="7F4C2F5E" w14:textId="77777777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 xml:space="preserve">บริษัท บางจาก โซลาร์เอ็นเนอร์ยี </w:t>
            </w:r>
            <w:r w:rsidRPr="00F867BF">
              <w:rPr>
                <w:rFonts w:hint="cs"/>
                <w:sz w:val="24"/>
                <w:szCs w:val="24"/>
              </w:rPr>
              <w:br/>
            </w:r>
            <w:r w:rsidRPr="00F867BF">
              <w:rPr>
                <w:rFonts w:hint="cs"/>
                <w:sz w:val="24"/>
                <w:szCs w:val="24"/>
                <w:cs/>
              </w:rPr>
              <w:t xml:space="preserve">   (นครราชสีมา) จำกัด </w:t>
            </w:r>
          </w:p>
        </w:tc>
        <w:tc>
          <w:tcPr>
            <w:tcW w:w="3119" w:type="dxa"/>
          </w:tcPr>
          <w:p w14:paraId="1BB02B17" w14:textId="2DBBBDF9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5" w:type="dxa"/>
            <w:shd w:val="clear" w:color="auto" w:fill="auto"/>
          </w:tcPr>
          <w:p w14:paraId="28C236EA" w14:textId="50CB20A5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375382BC" w14:textId="378EC676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14:paraId="3DC17BF6" w14:textId="132185A6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</w:tr>
      <w:tr w:rsidR="00AA429B" w:rsidRPr="00F867BF" w14:paraId="21D00E12" w14:textId="77777777" w:rsidTr="00EC6754">
        <w:trPr>
          <w:trHeight w:val="20"/>
        </w:trPr>
        <w:tc>
          <w:tcPr>
            <w:tcW w:w="3093" w:type="dxa"/>
            <w:shd w:val="clear" w:color="auto" w:fill="auto"/>
          </w:tcPr>
          <w:p w14:paraId="74690F0E" w14:textId="77777777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 xml:space="preserve">บริษัท ไทยดิจิทัลเอนเนอร์ยี่เดเวลอปเม้นท์ จำกัด </w:t>
            </w:r>
          </w:p>
        </w:tc>
        <w:tc>
          <w:tcPr>
            <w:tcW w:w="3119" w:type="dxa"/>
          </w:tcPr>
          <w:p w14:paraId="3BB7E197" w14:textId="7C539559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ระบบผลิตไฟฟ้าพลังงานแสงอาทิตย์บนหลังคา</w:t>
            </w:r>
          </w:p>
        </w:tc>
        <w:tc>
          <w:tcPr>
            <w:tcW w:w="1275" w:type="dxa"/>
            <w:shd w:val="clear" w:color="auto" w:fill="auto"/>
          </w:tcPr>
          <w:p w14:paraId="7D738CF6" w14:textId="5071E054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25DE2B16" w14:textId="7B6060D3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75</w:t>
            </w:r>
          </w:p>
        </w:tc>
        <w:tc>
          <w:tcPr>
            <w:tcW w:w="993" w:type="dxa"/>
            <w:shd w:val="clear" w:color="auto" w:fill="auto"/>
          </w:tcPr>
          <w:p w14:paraId="54F3A364" w14:textId="1616FADD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75</w:t>
            </w:r>
          </w:p>
        </w:tc>
      </w:tr>
      <w:tr w:rsidR="00AA429B" w:rsidRPr="00F867BF" w14:paraId="02E5743C" w14:textId="77777777" w:rsidTr="00EC6754">
        <w:trPr>
          <w:trHeight w:val="20"/>
        </w:trPr>
        <w:tc>
          <w:tcPr>
            <w:tcW w:w="3093" w:type="dxa"/>
            <w:shd w:val="clear" w:color="auto" w:fill="auto"/>
          </w:tcPr>
          <w:p w14:paraId="45B87ABE" w14:textId="77777777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บริษัท บีซีพีจี อินโดไชน่า จำกัด</w:t>
            </w:r>
          </w:p>
        </w:tc>
        <w:tc>
          <w:tcPr>
            <w:tcW w:w="3119" w:type="dxa"/>
          </w:tcPr>
          <w:p w14:paraId="3C22762D" w14:textId="5F8DC90A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5" w:type="dxa"/>
            <w:shd w:val="clear" w:color="auto" w:fill="auto"/>
          </w:tcPr>
          <w:p w14:paraId="51499953" w14:textId="185626FD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2952AC99" w14:textId="3B6F7531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14:paraId="0F8BD7E0" w14:textId="0AA2A590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</w:tr>
      <w:tr w:rsidR="00AA429B" w:rsidRPr="00F867BF" w14:paraId="2DBF9257" w14:textId="77777777" w:rsidTr="00EC6754">
        <w:trPr>
          <w:trHeight w:val="20"/>
        </w:trPr>
        <w:tc>
          <w:tcPr>
            <w:tcW w:w="3093" w:type="dxa"/>
            <w:shd w:val="clear" w:color="auto" w:fill="auto"/>
          </w:tcPr>
          <w:p w14:paraId="37A8DCB1" w14:textId="77777777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บริษัท บีซีพีจี วินด์ (ลิกอร์) จำกัด</w:t>
            </w:r>
          </w:p>
        </w:tc>
        <w:tc>
          <w:tcPr>
            <w:tcW w:w="3119" w:type="dxa"/>
          </w:tcPr>
          <w:p w14:paraId="0B9B84DD" w14:textId="5D666BF5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โรงไฟฟ้าพลังงานลม</w:t>
            </w:r>
          </w:p>
        </w:tc>
        <w:tc>
          <w:tcPr>
            <w:tcW w:w="1275" w:type="dxa"/>
            <w:shd w:val="clear" w:color="auto" w:fill="auto"/>
          </w:tcPr>
          <w:p w14:paraId="6427434C" w14:textId="111C7404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14CAC093" w14:textId="3DEF9A10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14:paraId="514DB903" w14:textId="1CB63E69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</w:tr>
      <w:tr w:rsidR="00AA429B" w:rsidRPr="00F867BF" w14:paraId="57B3C26B" w14:textId="77777777" w:rsidTr="00EC6754">
        <w:trPr>
          <w:trHeight w:val="20"/>
        </w:trPr>
        <w:tc>
          <w:tcPr>
            <w:tcW w:w="3093" w:type="dxa"/>
            <w:shd w:val="clear" w:color="auto" w:fill="auto"/>
          </w:tcPr>
          <w:p w14:paraId="7EBC3AF1" w14:textId="77777777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บริษัท บีเอสอี พาวเวอร์ โฮลดิ้งส์ (ประเทศไทย) จำกัด</w:t>
            </w:r>
          </w:p>
        </w:tc>
        <w:tc>
          <w:tcPr>
            <w:tcW w:w="3119" w:type="dxa"/>
          </w:tcPr>
          <w:p w14:paraId="0E68157A" w14:textId="77777777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  <w:cs/>
              </w:rPr>
              <w:t>ลงทุนในบริษัทอื่น</w:t>
            </w:r>
          </w:p>
          <w:p w14:paraId="01951759" w14:textId="77777777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FAD6E9F" w14:textId="77777777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4B79B9EE" w14:textId="2BF639AC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14:paraId="17DEC18B" w14:textId="1685055C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</w:tr>
      <w:tr w:rsidR="00AA429B" w:rsidRPr="00F867BF" w14:paraId="1B87EBBA" w14:textId="77777777" w:rsidTr="00EC6754">
        <w:trPr>
          <w:trHeight w:val="20"/>
        </w:trPr>
        <w:tc>
          <w:tcPr>
            <w:tcW w:w="3093" w:type="dxa"/>
            <w:shd w:val="clear" w:color="auto" w:fill="auto"/>
          </w:tcPr>
          <w:p w14:paraId="285DD22A" w14:textId="4E8BD1B7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บริษัท บีซีพีจี เอ็นเนอร์ยี โลจิสติกส์ จำกัด</w:t>
            </w:r>
          </w:p>
        </w:tc>
        <w:tc>
          <w:tcPr>
            <w:tcW w:w="3119" w:type="dxa"/>
          </w:tcPr>
          <w:p w14:paraId="32545F96" w14:textId="4541076C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5" w:type="dxa"/>
            <w:shd w:val="clear" w:color="auto" w:fill="auto"/>
          </w:tcPr>
          <w:p w14:paraId="69E3DE86" w14:textId="620DA901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F867BF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65DC9D22" w14:textId="200F3781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14:paraId="5B85151D" w14:textId="2354B2BD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100</w:t>
            </w:r>
          </w:p>
        </w:tc>
      </w:tr>
      <w:tr w:rsidR="00AA429B" w:rsidRPr="00F867BF" w14:paraId="374C61D0" w14:textId="77777777" w:rsidTr="00EC6754">
        <w:trPr>
          <w:trHeight w:val="20"/>
        </w:trPr>
        <w:tc>
          <w:tcPr>
            <w:tcW w:w="3093" w:type="dxa"/>
            <w:shd w:val="clear" w:color="auto" w:fill="auto"/>
          </w:tcPr>
          <w:p w14:paraId="295DDCD0" w14:textId="77777777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กลุ่มบริษัท บีเอสอี เพาเวอร์ (กาญจนบุรี) จำกัด</w:t>
            </w:r>
          </w:p>
        </w:tc>
        <w:tc>
          <w:tcPr>
            <w:tcW w:w="3119" w:type="dxa"/>
          </w:tcPr>
          <w:p w14:paraId="31FBF4A9" w14:textId="276910B2" w:rsidR="00AA429B" w:rsidRPr="00F867BF" w:rsidRDefault="00AA429B" w:rsidP="00691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5" w:type="dxa"/>
            <w:shd w:val="clear" w:color="auto" w:fill="auto"/>
          </w:tcPr>
          <w:p w14:paraId="10ECDCCD" w14:textId="6844C9BB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6269EF1F" w14:textId="02D1164D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99.99</w:t>
            </w:r>
          </w:p>
        </w:tc>
        <w:tc>
          <w:tcPr>
            <w:tcW w:w="993" w:type="dxa"/>
            <w:shd w:val="clear" w:color="auto" w:fill="auto"/>
          </w:tcPr>
          <w:p w14:paraId="69DF51A7" w14:textId="55C04751" w:rsidR="00AA429B" w:rsidRPr="00F867BF" w:rsidRDefault="00AA429B" w:rsidP="00A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99.99</w:t>
            </w:r>
          </w:p>
        </w:tc>
      </w:tr>
      <w:tr w:rsidR="00FC3922" w:rsidRPr="00F867BF" w14:paraId="501E9FD8" w14:textId="77777777" w:rsidTr="00EC6754">
        <w:trPr>
          <w:trHeight w:val="20"/>
        </w:trPr>
        <w:tc>
          <w:tcPr>
            <w:tcW w:w="3093" w:type="dxa"/>
            <w:shd w:val="clear" w:color="auto" w:fill="auto"/>
          </w:tcPr>
          <w:p w14:paraId="7E8DC7A9" w14:textId="06A8DE86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บริษัท บีเอสอี เพาเวอร์ จำกัด</w:t>
            </w:r>
          </w:p>
        </w:tc>
        <w:tc>
          <w:tcPr>
            <w:tcW w:w="3119" w:type="dxa"/>
          </w:tcPr>
          <w:p w14:paraId="20318E91" w14:textId="176D7E7E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5" w:type="dxa"/>
            <w:shd w:val="clear" w:color="auto" w:fill="auto"/>
          </w:tcPr>
          <w:p w14:paraId="28370102" w14:textId="5E9A6A02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612E6345" w14:textId="64E1BE71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99.99</w:t>
            </w:r>
          </w:p>
        </w:tc>
        <w:tc>
          <w:tcPr>
            <w:tcW w:w="993" w:type="dxa"/>
            <w:shd w:val="clear" w:color="auto" w:fill="auto"/>
          </w:tcPr>
          <w:p w14:paraId="4BA33B16" w14:textId="4353EE96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99.99</w:t>
            </w:r>
          </w:p>
        </w:tc>
      </w:tr>
      <w:tr w:rsidR="00FC3922" w:rsidRPr="00F867BF" w14:paraId="4A82AE06" w14:textId="77777777" w:rsidTr="00EC6754">
        <w:trPr>
          <w:trHeight w:val="20"/>
        </w:trPr>
        <w:tc>
          <w:tcPr>
            <w:tcW w:w="3093" w:type="dxa"/>
            <w:shd w:val="clear" w:color="auto" w:fill="auto"/>
          </w:tcPr>
          <w:p w14:paraId="06CF9C38" w14:textId="47C2224C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บริษัท บีเอสอี เพาเวอร์ (ลพบุรี) จำกัด</w:t>
            </w:r>
          </w:p>
        </w:tc>
        <w:tc>
          <w:tcPr>
            <w:tcW w:w="3119" w:type="dxa"/>
          </w:tcPr>
          <w:p w14:paraId="65A8D65D" w14:textId="07CFF58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5" w:type="dxa"/>
            <w:shd w:val="clear" w:color="auto" w:fill="auto"/>
          </w:tcPr>
          <w:p w14:paraId="193490F5" w14:textId="22C5D48D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F867BF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10A9B6A9" w14:textId="20C03F75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99.99</w:t>
            </w:r>
          </w:p>
        </w:tc>
        <w:tc>
          <w:tcPr>
            <w:tcW w:w="993" w:type="dxa"/>
            <w:shd w:val="clear" w:color="auto" w:fill="auto"/>
          </w:tcPr>
          <w:p w14:paraId="59D138F3" w14:textId="1A69BD94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99.99</w:t>
            </w:r>
          </w:p>
        </w:tc>
      </w:tr>
      <w:tr w:rsidR="00FC3922" w:rsidRPr="00F867BF" w14:paraId="17BD39E4" w14:textId="77777777" w:rsidTr="00EC6754">
        <w:trPr>
          <w:trHeight w:val="20"/>
        </w:trPr>
        <w:tc>
          <w:tcPr>
            <w:tcW w:w="3093" w:type="dxa"/>
            <w:shd w:val="clear" w:color="auto" w:fill="auto"/>
          </w:tcPr>
          <w:p w14:paraId="3D510300" w14:textId="14C8FB92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บริษัท บีเอสอี เพาเวอร์ (ปราจีนบุรี) จำกัด</w:t>
            </w:r>
          </w:p>
        </w:tc>
        <w:tc>
          <w:tcPr>
            <w:tcW w:w="3119" w:type="dxa"/>
          </w:tcPr>
          <w:p w14:paraId="67ECE705" w14:textId="3798FA10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5" w:type="dxa"/>
            <w:shd w:val="clear" w:color="auto" w:fill="auto"/>
          </w:tcPr>
          <w:p w14:paraId="0667AAB9" w14:textId="1A77ED02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F867BF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520D3101" w14:textId="787652FF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99.99</w:t>
            </w:r>
          </w:p>
        </w:tc>
        <w:tc>
          <w:tcPr>
            <w:tcW w:w="993" w:type="dxa"/>
            <w:shd w:val="clear" w:color="auto" w:fill="auto"/>
          </w:tcPr>
          <w:p w14:paraId="5F1DDD3C" w14:textId="34DD029C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99.99</w:t>
            </w:r>
          </w:p>
        </w:tc>
      </w:tr>
      <w:tr w:rsidR="00FC3922" w:rsidRPr="00F867BF" w14:paraId="57842E85" w14:textId="77777777" w:rsidTr="00EC6754">
        <w:trPr>
          <w:trHeight w:val="20"/>
        </w:trPr>
        <w:tc>
          <w:tcPr>
            <w:tcW w:w="3093" w:type="dxa"/>
            <w:shd w:val="clear" w:color="auto" w:fill="auto"/>
          </w:tcPr>
          <w:p w14:paraId="472F92BE" w14:textId="7EC2D681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บริษัท บีเอสอี เพาเวอร์ (อุดรธานี) จำกัด</w:t>
            </w:r>
          </w:p>
        </w:tc>
        <w:tc>
          <w:tcPr>
            <w:tcW w:w="3119" w:type="dxa"/>
          </w:tcPr>
          <w:p w14:paraId="071D597F" w14:textId="1C740C7B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5" w:type="dxa"/>
            <w:shd w:val="clear" w:color="auto" w:fill="auto"/>
          </w:tcPr>
          <w:p w14:paraId="0BFF01C8" w14:textId="5A9FDAD6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F867BF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50F40250" w14:textId="29EC5843" w:rsidR="00FC3922" w:rsidRPr="00F867BF" w:rsidRDefault="008E7A2F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14:paraId="3C099ACB" w14:textId="783CEC83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-</w:t>
            </w:r>
          </w:p>
        </w:tc>
      </w:tr>
      <w:tr w:rsidR="00FC3922" w:rsidRPr="00F867BF" w14:paraId="0579114D" w14:textId="77777777" w:rsidTr="00EC6754">
        <w:trPr>
          <w:trHeight w:val="20"/>
        </w:trPr>
        <w:tc>
          <w:tcPr>
            <w:tcW w:w="3093" w:type="dxa"/>
            <w:shd w:val="clear" w:color="auto" w:fill="auto"/>
          </w:tcPr>
          <w:p w14:paraId="182CED46" w14:textId="70B0E758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บริษัท บีเอสอี เพาเวอร์ (เพชรนคร) จำกัด</w:t>
            </w:r>
          </w:p>
        </w:tc>
        <w:tc>
          <w:tcPr>
            <w:tcW w:w="3119" w:type="dxa"/>
          </w:tcPr>
          <w:p w14:paraId="0E974783" w14:textId="3DB9721D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5" w:type="dxa"/>
            <w:shd w:val="clear" w:color="auto" w:fill="auto"/>
          </w:tcPr>
          <w:p w14:paraId="5C9F1F17" w14:textId="419B2AFE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F867BF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5F789F87" w14:textId="6A8433EC" w:rsidR="00FC3922" w:rsidRPr="00F867BF" w:rsidRDefault="008E7A2F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14:paraId="318CE6A5" w14:textId="2ED338F5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-</w:t>
            </w:r>
          </w:p>
        </w:tc>
      </w:tr>
      <w:tr w:rsidR="00691084" w:rsidRPr="00F867BF" w14:paraId="40FA2E06" w14:textId="77777777" w:rsidTr="00EC6754">
        <w:trPr>
          <w:trHeight w:val="20"/>
        </w:trPr>
        <w:tc>
          <w:tcPr>
            <w:tcW w:w="3093" w:type="dxa"/>
            <w:shd w:val="clear" w:color="auto" w:fill="auto"/>
          </w:tcPr>
          <w:p w14:paraId="78D8F1F5" w14:textId="347B75D3" w:rsidR="00691084" w:rsidRPr="00F867BF" w:rsidRDefault="00691084" w:rsidP="00691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บริษัท เอเชียลิงค์ เทอมินัล จำกัด</w:t>
            </w:r>
          </w:p>
        </w:tc>
        <w:tc>
          <w:tcPr>
            <w:tcW w:w="3119" w:type="dxa"/>
          </w:tcPr>
          <w:p w14:paraId="35C729FB" w14:textId="274D6415" w:rsidR="00691084" w:rsidRPr="00F867BF" w:rsidRDefault="00691084" w:rsidP="00691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คลังจัดเก็บน้ำมันและท่าเทียบเรือ</w:t>
            </w:r>
          </w:p>
        </w:tc>
        <w:tc>
          <w:tcPr>
            <w:tcW w:w="1275" w:type="dxa"/>
            <w:shd w:val="clear" w:color="auto" w:fill="auto"/>
          </w:tcPr>
          <w:p w14:paraId="34A26444" w14:textId="43493F93" w:rsidR="00691084" w:rsidRPr="00F867BF" w:rsidRDefault="00691084" w:rsidP="00691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F867BF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54ED55A0" w14:textId="2A51318F" w:rsidR="00691084" w:rsidRPr="00F867BF" w:rsidRDefault="00691084" w:rsidP="00691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14:paraId="2FFABB8F" w14:textId="3335D15B" w:rsidR="00691084" w:rsidRPr="00F867BF" w:rsidRDefault="00691084" w:rsidP="00691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100</w:t>
            </w:r>
          </w:p>
        </w:tc>
      </w:tr>
      <w:tr w:rsidR="00691084" w:rsidRPr="00F867BF" w14:paraId="2E5D3CC6" w14:textId="77777777" w:rsidTr="00EC6754">
        <w:trPr>
          <w:trHeight w:val="20"/>
        </w:trPr>
        <w:tc>
          <w:tcPr>
            <w:tcW w:w="3093" w:type="dxa"/>
            <w:shd w:val="clear" w:color="auto" w:fill="auto"/>
          </w:tcPr>
          <w:p w14:paraId="6E694CFF" w14:textId="7D885472" w:rsidR="00691084" w:rsidRPr="00F867BF" w:rsidRDefault="00691084" w:rsidP="00691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58BBC61A" w14:textId="63EC5BBD" w:rsidR="00691084" w:rsidRPr="00F867BF" w:rsidRDefault="00691084" w:rsidP="00691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6ABA9D7" w14:textId="249ADBBB" w:rsidR="00691084" w:rsidRPr="00F867BF" w:rsidRDefault="00691084" w:rsidP="00691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29F6123" w14:textId="672C2BD8" w:rsidR="00691084" w:rsidRPr="00F867BF" w:rsidRDefault="00691084" w:rsidP="00691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75E7938" w14:textId="5D2B74C9" w:rsidR="00691084" w:rsidRPr="00F867BF" w:rsidRDefault="00691084" w:rsidP="00691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</w:p>
        </w:tc>
      </w:tr>
    </w:tbl>
    <w:p w14:paraId="240A5940" w14:textId="2BB881B5" w:rsidR="00084DB0" w:rsidRPr="00F867BF" w:rsidRDefault="00084DB0" w:rsidP="00084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67" w:right="-45" w:firstLine="1"/>
        <w:rPr>
          <w:sz w:val="24"/>
          <w:szCs w:val="24"/>
          <w:cs/>
        </w:rPr>
      </w:pPr>
      <w:bookmarkStart w:id="11" w:name="_Hlk189562115"/>
    </w:p>
    <w:tbl>
      <w:tblPr>
        <w:tblW w:w="94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3119"/>
        <w:gridCol w:w="1275"/>
        <w:gridCol w:w="993"/>
        <w:gridCol w:w="992"/>
      </w:tblGrid>
      <w:tr w:rsidR="00A0107E" w:rsidRPr="00F867BF" w14:paraId="7BA263F6" w14:textId="77777777" w:rsidTr="00EC6754">
        <w:trPr>
          <w:trHeight w:val="20"/>
          <w:tblHeader/>
        </w:trPr>
        <w:tc>
          <w:tcPr>
            <w:tcW w:w="3094" w:type="dxa"/>
            <w:shd w:val="clear" w:color="auto" w:fill="auto"/>
          </w:tcPr>
          <w:bookmarkEnd w:id="11"/>
          <w:p w14:paraId="0F0CFDA2" w14:textId="77777777" w:rsidR="00A0107E" w:rsidRPr="00F867BF" w:rsidRDefault="00A0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F867BF">
              <w:rPr>
                <w:rFonts w:hint="cs"/>
                <w:b/>
                <w:bCs/>
                <w:sz w:val="24"/>
                <w:szCs w:val="24"/>
                <w:cs/>
              </w:rPr>
              <w:lastRenderedPageBreak/>
              <w:t>ชื่อกิจการ</w:t>
            </w:r>
          </w:p>
        </w:tc>
        <w:tc>
          <w:tcPr>
            <w:tcW w:w="3119" w:type="dxa"/>
          </w:tcPr>
          <w:p w14:paraId="006AF996" w14:textId="77777777" w:rsidR="00A0107E" w:rsidRPr="00F867BF" w:rsidRDefault="00A0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F867BF">
              <w:rPr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275" w:type="dxa"/>
            <w:shd w:val="clear" w:color="auto" w:fill="auto"/>
          </w:tcPr>
          <w:p w14:paraId="22F598C8" w14:textId="77777777" w:rsidR="00A0107E" w:rsidRPr="00F867BF" w:rsidRDefault="00A0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F867BF">
              <w:rPr>
                <w:b/>
                <w:bCs/>
                <w:sz w:val="24"/>
                <w:szCs w:val="24"/>
                <w:cs/>
              </w:rPr>
              <w:t>ประเทศที่จัดตั้ง</w:t>
            </w:r>
          </w:p>
        </w:tc>
        <w:tc>
          <w:tcPr>
            <w:tcW w:w="1985" w:type="dxa"/>
            <w:gridSpan w:val="2"/>
          </w:tcPr>
          <w:p w14:paraId="42F2E75B" w14:textId="77777777" w:rsidR="00A0107E" w:rsidRPr="00F867BF" w:rsidRDefault="00A0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F867BF">
              <w:rPr>
                <w:b/>
                <w:bCs/>
                <w:sz w:val="24"/>
                <w:szCs w:val="24"/>
                <w:cs/>
              </w:rPr>
              <w:t>สัดส่วนความเป็นเจ้าของ</w:t>
            </w:r>
          </w:p>
        </w:tc>
      </w:tr>
      <w:tr w:rsidR="00A0107E" w:rsidRPr="00F867BF" w14:paraId="5C09C70D" w14:textId="77777777" w:rsidTr="00EC6754">
        <w:trPr>
          <w:trHeight w:val="20"/>
          <w:tblHeader/>
        </w:trPr>
        <w:tc>
          <w:tcPr>
            <w:tcW w:w="3094" w:type="dxa"/>
            <w:shd w:val="clear" w:color="auto" w:fill="auto"/>
          </w:tcPr>
          <w:p w14:paraId="1FE1CB0E" w14:textId="77777777" w:rsidR="00A0107E" w:rsidRPr="00F867BF" w:rsidRDefault="00A0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119" w:type="dxa"/>
          </w:tcPr>
          <w:p w14:paraId="3437A723" w14:textId="77777777" w:rsidR="00A0107E" w:rsidRPr="00F867BF" w:rsidRDefault="00A0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613B564" w14:textId="77777777" w:rsidR="00A0107E" w:rsidRPr="00F867BF" w:rsidRDefault="00A0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D22A8B3" w14:textId="77777777" w:rsidR="00A0107E" w:rsidRPr="00F867BF" w:rsidRDefault="00A0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256</w:t>
            </w:r>
            <w:r w:rsidRPr="00F867BF">
              <w:rPr>
                <w:rFonts w:hint="cs"/>
                <w:sz w:val="24"/>
                <w:szCs w:val="24"/>
                <w:cs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45AEC008" w14:textId="77777777" w:rsidR="00A0107E" w:rsidRPr="00F867BF" w:rsidRDefault="00A0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256</w:t>
            </w:r>
            <w:r w:rsidRPr="00F867BF">
              <w:rPr>
                <w:rFonts w:hint="cs"/>
                <w:sz w:val="24"/>
                <w:szCs w:val="24"/>
                <w:cs/>
              </w:rPr>
              <w:t>6</w:t>
            </w:r>
          </w:p>
        </w:tc>
      </w:tr>
      <w:tr w:rsidR="00A0107E" w:rsidRPr="00F867BF" w14:paraId="5D8752D4" w14:textId="77777777" w:rsidTr="00EC6754">
        <w:trPr>
          <w:trHeight w:val="20"/>
          <w:tblHeader/>
        </w:trPr>
        <w:tc>
          <w:tcPr>
            <w:tcW w:w="3094" w:type="dxa"/>
            <w:shd w:val="clear" w:color="auto" w:fill="auto"/>
          </w:tcPr>
          <w:p w14:paraId="7E2616E2" w14:textId="77777777" w:rsidR="00A0107E" w:rsidRPr="00F867BF" w:rsidRDefault="00A0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119" w:type="dxa"/>
          </w:tcPr>
          <w:p w14:paraId="1648E227" w14:textId="77777777" w:rsidR="00A0107E" w:rsidRPr="00F867BF" w:rsidRDefault="00A0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518A400" w14:textId="77777777" w:rsidR="00A0107E" w:rsidRPr="00F867BF" w:rsidRDefault="00A0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2"/>
          </w:tcPr>
          <w:p w14:paraId="1D583F76" w14:textId="77777777" w:rsidR="00A0107E" w:rsidRPr="00F867BF" w:rsidRDefault="00A0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1"/>
              <w:jc w:val="center"/>
              <w:rPr>
                <w:i/>
                <w:iCs/>
                <w:sz w:val="24"/>
                <w:szCs w:val="24"/>
              </w:rPr>
            </w:pPr>
            <w:r w:rsidRPr="00F867BF">
              <w:rPr>
                <w:i/>
                <w:iCs/>
                <w:sz w:val="24"/>
                <w:szCs w:val="24"/>
              </w:rPr>
              <w:t>(</w:t>
            </w:r>
            <w:r w:rsidRPr="00F867BF">
              <w:rPr>
                <w:rFonts w:hint="cs"/>
                <w:i/>
                <w:iCs/>
                <w:sz w:val="24"/>
                <w:szCs w:val="24"/>
                <w:cs/>
              </w:rPr>
              <w:t>ร้อยละ</w:t>
            </w:r>
            <w:r w:rsidRPr="00F867BF">
              <w:rPr>
                <w:i/>
                <w:iCs/>
                <w:sz w:val="24"/>
                <w:szCs w:val="24"/>
              </w:rPr>
              <w:t>)</w:t>
            </w:r>
          </w:p>
        </w:tc>
      </w:tr>
      <w:tr w:rsidR="00374DDB" w:rsidRPr="00F867BF" w14:paraId="3CC8A1E5" w14:textId="77777777" w:rsidTr="00EC6754">
        <w:trPr>
          <w:trHeight w:val="20"/>
        </w:trPr>
        <w:tc>
          <w:tcPr>
            <w:tcW w:w="3094" w:type="dxa"/>
            <w:shd w:val="clear" w:color="auto" w:fill="auto"/>
          </w:tcPr>
          <w:p w14:paraId="34538E46" w14:textId="77777777" w:rsidR="00374DDB" w:rsidRPr="00F867BF" w:rsidRDefault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u w:val="single"/>
                <w:cs/>
              </w:rPr>
              <w:t>ถือหุ้นโดยบริษัทย่อยของบริษัท</w:t>
            </w:r>
            <w:r w:rsidRPr="00F867BF">
              <w:rPr>
                <w:rFonts w:hint="cs"/>
                <w:sz w:val="24"/>
                <w:szCs w:val="24"/>
                <w:u w:val="single"/>
                <w:cs/>
              </w:rPr>
              <w:t xml:space="preserve"> </w:t>
            </w:r>
            <w:r w:rsidRPr="00F867BF">
              <w:rPr>
                <w:sz w:val="24"/>
                <w:szCs w:val="24"/>
                <w:u w:val="single"/>
              </w:rPr>
              <w:t>(</w:t>
            </w:r>
            <w:r w:rsidRPr="00F867BF">
              <w:rPr>
                <w:rFonts w:hint="cs"/>
                <w:sz w:val="24"/>
                <w:szCs w:val="24"/>
                <w:u w:val="single"/>
                <w:cs/>
              </w:rPr>
              <w:t>ต่อ</w:t>
            </w:r>
            <w:r w:rsidRPr="00F867BF">
              <w:rPr>
                <w:sz w:val="24"/>
                <w:szCs w:val="24"/>
                <w:u w:val="single"/>
              </w:rPr>
              <w:t>)</w:t>
            </w:r>
          </w:p>
        </w:tc>
        <w:tc>
          <w:tcPr>
            <w:tcW w:w="3119" w:type="dxa"/>
          </w:tcPr>
          <w:p w14:paraId="0485E27C" w14:textId="77777777" w:rsidR="00374DDB" w:rsidRPr="00F867BF" w:rsidRDefault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F4E545D" w14:textId="77777777" w:rsidR="00374DDB" w:rsidRPr="00F867BF" w:rsidRDefault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B0738CC" w14:textId="77777777" w:rsidR="00374DDB" w:rsidRPr="00F867BF" w:rsidRDefault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F1AA8BF" w14:textId="77777777" w:rsidR="00374DDB" w:rsidRPr="00F867BF" w:rsidRDefault="0037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</w:p>
        </w:tc>
      </w:tr>
      <w:tr w:rsidR="00FC3922" w:rsidRPr="00F867BF" w14:paraId="54433846" w14:textId="77777777" w:rsidTr="00EC6754">
        <w:trPr>
          <w:trHeight w:val="20"/>
        </w:trPr>
        <w:tc>
          <w:tcPr>
            <w:tcW w:w="3094" w:type="dxa"/>
            <w:shd w:val="clear" w:color="auto" w:fill="auto"/>
          </w:tcPr>
          <w:p w14:paraId="5549363C" w14:textId="2BE3F2C1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u w:val="single"/>
                <w:cs/>
              </w:rPr>
            </w:pPr>
            <w:r w:rsidRPr="00F867BF">
              <w:rPr>
                <w:sz w:val="24"/>
                <w:szCs w:val="24"/>
                <w:cs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3119" w:type="dxa"/>
          </w:tcPr>
          <w:p w14:paraId="74B283CB" w14:textId="62E49893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ติดตั้งและบริหารจัดการระบบผลิตความเย็น</w:t>
            </w:r>
          </w:p>
        </w:tc>
        <w:tc>
          <w:tcPr>
            <w:tcW w:w="1275" w:type="dxa"/>
            <w:shd w:val="clear" w:color="auto" w:fill="auto"/>
          </w:tcPr>
          <w:p w14:paraId="7F770771" w14:textId="76BE1DA9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14656E44" w14:textId="7684C990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51.16</w:t>
            </w:r>
          </w:p>
        </w:tc>
        <w:tc>
          <w:tcPr>
            <w:tcW w:w="992" w:type="dxa"/>
            <w:shd w:val="clear" w:color="auto" w:fill="auto"/>
          </w:tcPr>
          <w:p w14:paraId="1243F60E" w14:textId="5F358C2D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44</w:t>
            </w:r>
            <w:r w:rsidRPr="00F867BF">
              <w:rPr>
                <w:sz w:val="24"/>
                <w:szCs w:val="24"/>
                <w:vertAlign w:val="superscript"/>
              </w:rPr>
              <w:t>*</w:t>
            </w:r>
          </w:p>
        </w:tc>
      </w:tr>
      <w:tr w:rsidR="000F399F" w:rsidRPr="00F867BF" w14:paraId="65DA527F" w14:textId="77777777" w:rsidTr="00EC6754">
        <w:trPr>
          <w:trHeight w:val="20"/>
        </w:trPr>
        <w:tc>
          <w:tcPr>
            <w:tcW w:w="3094" w:type="dxa"/>
            <w:shd w:val="clear" w:color="auto" w:fill="auto"/>
          </w:tcPr>
          <w:p w14:paraId="4E71711F" w14:textId="49C46399" w:rsidR="000F399F" w:rsidRPr="00F867BF" w:rsidRDefault="000F399F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 xml:space="preserve">บริษัท บีบีจีไอ ไบโอเอทานอล จำกัด </w:t>
            </w:r>
            <w:r w:rsidRPr="00F867BF">
              <w:rPr>
                <w:sz w:val="24"/>
                <w:szCs w:val="24"/>
              </w:rPr>
              <w:t>(</w:t>
            </w:r>
            <w:r w:rsidRPr="00F867BF">
              <w:rPr>
                <w:rFonts w:hint="cs"/>
                <w:sz w:val="24"/>
                <w:szCs w:val="24"/>
                <w:cs/>
              </w:rPr>
              <w:t>มหาชน</w:t>
            </w:r>
            <w:r w:rsidRPr="00F867BF">
              <w:rPr>
                <w:sz w:val="24"/>
                <w:szCs w:val="24"/>
              </w:rPr>
              <w:t>)</w:t>
            </w:r>
          </w:p>
        </w:tc>
        <w:tc>
          <w:tcPr>
            <w:tcW w:w="3119" w:type="dxa"/>
          </w:tcPr>
          <w:p w14:paraId="710D8521" w14:textId="7DB16F42" w:rsidR="000F399F" w:rsidRPr="00F867BF" w:rsidRDefault="000F399F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ดำเนินธุรกิจผลิตและจำหน่ายเอทานอล</w:t>
            </w:r>
          </w:p>
        </w:tc>
        <w:tc>
          <w:tcPr>
            <w:tcW w:w="1275" w:type="dxa"/>
            <w:shd w:val="clear" w:color="auto" w:fill="auto"/>
          </w:tcPr>
          <w:p w14:paraId="2EB93F25" w14:textId="5CEC6CF8" w:rsidR="000F399F" w:rsidRPr="00F867BF" w:rsidRDefault="000F399F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F867BF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13B84789" w14:textId="5D15C9B2" w:rsidR="000F399F" w:rsidRPr="00F867BF" w:rsidRDefault="000F399F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1F9D0520" w14:textId="5F0F4934" w:rsidR="000F399F" w:rsidRPr="00F867BF" w:rsidRDefault="000F399F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</w:tr>
      <w:tr w:rsidR="00FC3922" w:rsidRPr="00F867BF" w14:paraId="6FB5FB29" w14:textId="77777777" w:rsidTr="00EC6754">
        <w:trPr>
          <w:trHeight w:val="20"/>
        </w:trPr>
        <w:tc>
          <w:tcPr>
            <w:tcW w:w="3094" w:type="dxa"/>
            <w:shd w:val="clear" w:color="auto" w:fill="auto"/>
          </w:tcPr>
          <w:p w14:paraId="33DEEA92" w14:textId="35135876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pacing w:val="-8"/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บริษัท บีบีจีไอ ไบโอดีเซล จำกัด</w:t>
            </w:r>
          </w:p>
        </w:tc>
        <w:tc>
          <w:tcPr>
            <w:tcW w:w="3119" w:type="dxa"/>
          </w:tcPr>
          <w:p w14:paraId="16410217" w14:textId="42356941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ดำเนินธุรกิจผลิตและจำหน่ายไบโอดีเซลและผลิตภัณฑ์ผลพลอยได้</w:t>
            </w:r>
          </w:p>
        </w:tc>
        <w:tc>
          <w:tcPr>
            <w:tcW w:w="1275" w:type="dxa"/>
            <w:shd w:val="clear" w:color="auto" w:fill="auto"/>
          </w:tcPr>
          <w:p w14:paraId="09D9C4AD" w14:textId="1613B9E8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206DCDB5" w14:textId="0DCFC43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025AC7F7" w14:textId="76A717AB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70</w:t>
            </w:r>
          </w:p>
        </w:tc>
      </w:tr>
      <w:tr w:rsidR="00FC3922" w:rsidRPr="00F867BF" w14:paraId="14051D3F" w14:textId="77777777" w:rsidTr="00EC6754">
        <w:trPr>
          <w:trHeight w:val="20"/>
        </w:trPr>
        <w:tc>
          <w:tcPr>
            <w:tcW w:w="3094" w:type="dxa"/>
            <w:shd w:val="clear" w:color="auto" w:fill="auto"/>
          </w:tcPr>
          <w:p w14:paraId="30E5E3BF" w14:textId="6DCEFE69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pacing w:val="-8"/>
                <w:sz w:val="24"/>
                <w:szCs w:val="24"/>
                <w:cs/>
              </w:rPr>
            </w:pPr>
            <w:r w:rsidRPr="00F867BF">
              <w:rPr>
                <w:rFonts w:hint="cs"/>
                <w:spacing w:val="-8"/>
                <w:sz w:val="24"/>
                <w:szCs w:val="24"/>
                <w:cs/>
              </w:rPr>
              <w:t>บริษัท บีบีจีไอ ไบโอเอทานอล (ฉะเชิงเทรา)</w:t>
            </w:r>
            <w:r w:rsidRPr="00F867BF">
              <w:rPr>
                <w:spacing w:val="-8"/>
                <w:sz w:val="24"/>
                <w:szCs w:val="24"/>
              </w:rPr>
              <w:t xml:space="preserve"> </w:t>
            </w:r>
            <w:r w:rsidRPr="00F867BF">
              <w:rPr>
                <w:rFonts w:hint="cs"/>
                <w:spacing w:val="-8"/>
                <w:sz w:val="24"/>
                <w:szCs w:val="24"/>
                <w:cs/>
              </w:rPr>
              <w:t>จำกัด</w:t>
            </w:r>
          </w:p>
        </w:tc>
        <w:tc>
          <w:tcPr>
            <w:tcW w:w="3119" w:type="dxa"/>
          </w:tcPr>
          <w:p w14:paraId="7E5EE7C1" w14:textId="26D13E2C" w:rsidR="00FC3922" w:rsidRPr="00F867BF" w:rsidRDefault="00FC3922" w:rsidP="000F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ดำเนินธุรกิจผลิตและจำหน่ายเอทานอล</w:t>
            </w:r>
          </w:p>
        </w:tc>
        <w:tc>
          <w:tcPr>
            <w:tcW w:w="1275" w:type="dxa"/>
            <w:shd w:val="clear" w:color="auto" w:fill="auto"/>
          </w:tcPr>
          <w:p w14:paraId="19EDE15C" w14:textId="42784DC6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55EB3ED8" w14:textId="1C4C75B4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3CD6B5B1" w14:textId="3C4C4CE3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</w:tr>
      <w:tr w:rsidR="00FC3922" w:rsidRPr="00F867BF" w14:paraId="2597C09C" w14:textId="77777777" w:rsidTr="00EC6754">
        <w:trPr>
          <w:trHeight w:val="20"/>
        </w:trPr>
        <w:tc>
          <w:tcPr>
            <w:tcW w:w="3094" w:type="dxa"/>
            <w:shd w:val="clear" w:color="auto" w:fill="auto"/>
          </w:tcPr>
          <w:p w14:paraId="33714916" w14:textId="7777777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pacing w:val="-8"/>
                <w:sz w:val="24"/>
                <w:szCs w:val="24"/>
                <w:cs/>
              </w:rPr>
            </w:pPr>
            <w:r w:rsidRPr="00F867BF">
              <w:rPr>
                <w:rFonts w:hint="cs"/>
                <w:spacing w:val="-8"/>
                <w:sz w:val="24"/>
                <w:szCs w:val="24"/>
                <w:cs/>
              </w:rPr>
              <w:t>บริษัท บีบีจีไอ ยูทิลิตี้ แอนด์ เพาเวอร์ จำกัด</w:t>
            </w:r>
          </w:p>
        </w:tc>
        <w:tc>
          <w:tcPr>
            <w:tcW w:w="3119" w:type="dxa"/>
          </w:tcPr>
          <w:p w14:paraId="4D34A738" w14:textId="422F070B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ดำเนินธุรกิจให้บริการสาธารณูปโภคและพลังงาน</w:t>
            </w:r>
          </w:p>
        </w:tc>
        <w:tc>
          <w:tcPr>
            <w:tcW w:w="1275" w:type="dxa"/>
            <w:shd w:val="clear" w:color="auto" w:fill="auto"/>
          </w:tcPr>
          <w:p w14:paraId="1C0D9ED8" w14:textId="56F9EE3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F867BF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5B5A2602" w14:textId="45548055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519393BE" w14:textId="375857A9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</w:tr>
      <w:tr w:rsidR="00FC3922" w:rsidRPr="00F867BF" w14:paraId="13A6AE56" w14:textId="77777777" w:rsidTr="00EC6754">
        <w:trPr>
          <w:trHeight w:val="20"/>
        </w:trPr>
        <w:tc>
          <w:tcPr>
            <w:tcW w:w="3094" w:type="dxa"/>
            <w:shd w:val="clear" w:color="auto" w:fill="auto"/>
          </w:tcPr>
          <w:p w14:paraId="49C4D951" w14:textId="7777777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pacing w:val="-8"/>
                <w:sz w:val="24"/>
                <w:szCs w:val="24"/>
                <w:cs/>
              </w:rPr>
            </w:pPr>
            <w:r w:rsidRPr="00F867BF">
              <w:rPr>
                <w:spacing w:val="-8"/>
                <w:sz w:val="24"/>
                <w:szCs w:val="24"/>
                <w:cs/>
              </w:rPr>
              <w:t>บริษัท บีบีจีไอ เฟิร์มบ็อกซ์ ไบโอ จำกัด</w:t>
            </w:r>
          </w:p>
        </w:tc>
        <w:tc>
          <w:tcPr>
            <w:tcW w:w="3119" w:type="dxa"/>
          </w:tcPr>
          <w:p w14:paraId="31B829B1" w14:textId="13852326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  <w:cs/>
              </w:rPr>
              <w:t>ดำเนินธุรกิจให้บริการพัฒนาและผลิตผลิตภัณฑ์ชีวภาพ (</w:t>
            </w:r>
            <w:r w:rsidRPr="00F867BF">
              <w:rPr>
                <w:sz w:val="24"/>
                <w:szCs w:val="24"/>
              </w:rPr>
              <w:t xml:space="preserve">CDMO) </w:t>
            </w:r>
            <w:r w:rsidRPr="00F867BF">
              <w:rPr>
                <w:sz w:val="24"/>
                <w:szCs w:val="24"/>
                <w:cs/>
              </w:rPr>
              <w:t xml:space="preserve">ด้วยเทคโนโลยีชีวภาพขั้นสูง </w:t>
            </w:r>
            <w:r w:rsidRPr="00F867BF">
              <w:rPr>
                <w:sz w:val="24"/>
                <w:szCs w:val="24"/>
              </w:rPr>
              <w:t>Precision Fermentation</w:t>
            </w:r>
          </w:p>
        </w:tc>
        <w:tc>
          <w:tcPr>
            <w:tcW w:w="1275" w:type="dxa"/>
            <w:shd w:val="clear" w:color="auto" w:fill="auto"/>
          </w:tcPr>
          <w:p w14:paraId="1FD1DE8E" w14:textId="77FFF71E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F867BF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08A49F56" w14:textId="55CC1B36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5153B72A" w14:textId="35599894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</w:tr>
      <w:tr w:rsidR="00FC3922" w:rsidRPr="00F867BF" w14:paraId="550D5A2F" w14:textId="77777777" w:rsidTr="00EC6754">
        <w:trPr>
          <w:trHeight w:val="20"/>
        </w:trPr>
        <w:tc>
          <w:tcPr>
            <w:tcW w:w="3094" w:type="dxa"/>
            <w:shd w:val="clear" w:color="auto" w:fill="auto"/>
          </w:tcPr>
          <w:p w14:paraId="0D186C47" w14:textId="3AB5B139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111" w:hanging="160"/>
              <w:rPr>
                <w:spacing w:val="-8"/>
                <w:sz w:val="24"/>
                <w:szCs w:val="24"/>
                <w:cs/>
              </w:rPr>
            </w:pPr>
            <w:r w:rsidRPr="00F867BF">
              <w:rPr>
                <w:spacing w:val="-8"/>
                <w:sz w:val="24"/>
                <w:szCs w:val="24"/>
                <w:cs/>
              </w:rPr>
              <w:t>บริษัท วิน อินกรีเดียนส์ จำกัด</w:t>
            </w:r>
          </w:p>
        </w:tc>
        <w:tc>
          <w:tcPr>
            <w:tcW w:w="3119" w:type="dxa"/>
          </w:tcPr>
          <w:p w14:paraId="7CFEA121" w14:textId="08127EB1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ดำเนินธุรกิจผลิตและจำหน่ายผลิตภัณฑ์ชีวภาพ</w:t>
            </w:r>
            <w:r w:rsidRPr="00F867BF">
              <w:rPr>
                <w:sz w:val="24"/>
                <w:szCs w:val="24"/>
              </w:rPr>
              <w:br/>
            </w:r>
            <w:r w:rsidRPr="00F867BF">
              <w:rPr>
                <w:sz w:val="24"/>
                <w:szCs w:val="24"/>
                <w:cs/>
              </w:rPr>
              <w:t>ที่มีมูลค่าสูง</w:t>
            </w:r>
          </w:p>
        </w:tc>
        <w:tc>
          <w:tcPr>
            <w:tcW w:w="1275" w:type="dxa"/>
            <w:shd w:val="clear" w:color="auto" w:fill="auto"/>
          </w:tcPr>
          <w:p w14:paraId="4F7857D0" w14:textId="30BD7205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F867BF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56CDA4E5" w14:textId="0C9BD331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2A3BD955" w14:textId="468E1AB1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51</w:t>
            </w:r>
            <w:r w:rsidRPr="00F867BF">
              <w:rPr>
                <w:sz w:val="24"/>
                <w:szCs w:val="24"/>
                <w:vertAlign w:val="superscript"/>
              </w:rPr>
              <w:t>**</w:t>
            </w:r>
          </w:p>
        </w:tc>
      </w:tr>
      <w:tr w:rsidR="00FC3922" w:rsidRPr="00F867BF" w14:paraId="1A5186DD" w14:textId="77777777" w:rsidTr="00EC6754">
        <w:trPr>
          <w:trHeight w:val="20"/>
        </w:trPr>
        <w:tc>
          <w:tcPr>
            <w:tcW w:w="3094" w:type="dxa"/>
            <w:shd w:val="clear" w:color="auto" w:fill="auto"/>
          </w:tcPr>
          <w:p w14:paraId="62D687F7" w14:textId="54A2D656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2" w:right="-45" w:hanging="152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 xml:space="preserve">บริษัท โมบิล เอ็นเทอร์ไพรซิส </w:t>
            </w:r>
            <w:r w:rsidRPr="00F867BF">
              <w:rPr>
                <w:sz w:val="24"/>
                <w:szCs w:val="24"/>
                <w:cs/>
              </w:rPr>
              <w:br/>
              <w:t>(ประเท</w:t>
            </w:r>
            <w:r w:rsidRPr="00F867BF">
              <w:rPr>
                <w:rFonts w:hint="cs"/>
                <w:sz w:val="24"/>
                <w:szCs w:val="24"/>
                <w:cs/>
              </w:rPr>
              <w:t>ศ</w:t>
            </w:r>
            <w:r w:rsidRPr="00F867BF">
              <w:rPr>
                <w:sz w:val="24"/>
                <w:szCs w:val="24"/>
                <w:cs/>
              </w:rPr>
              <w:t>ไทย) จำกัด</w:t>
            </w:r>
            <w:r w:rsidRPr="00F867BF">
              <w:rPr>
                <w:sz w:val="24"/>
                <w:szCs w:val="24"/>
                <w:vertAlign w:val="superscript"/>
              </w:rPr>
              <w:t>*</w:t>
            </w:r>
            <w:r w:rsidR="0097464A" w:rsidRPr="00F867BF">
              <w:rPr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19" w:type="dxa"/>
          </w:tcPr>
          <w:p w14:paraId="1C284CAC" w14:textId="34DFA1E6" w:rsidR="00FC3922" w:rsidRPr="00F867BF" w:rsidRDefault="004D1CE8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จำหน่ายผลิตภัณฑ์หล่อลื่นและผลิตภัณฑ์พิเศษ</w:t>
            </w:r>
          </w:p>
        </w:tc>
        <w:tc>
          <w:tcPr>
            <w:tcW w:w="1275" w:type="dxa"/>
            <w:shd w:val="clear" w:color="auto" w:fill="auto"/>
          </w:tcPr>
          <w:p w14:paraId="51123295" w14:textId="7777777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422B5EA3" w14:textId="44CEC08C" w:rsidR="00FC3922" w:rsidRPr="00F867BF" w:rsidRDefault="00C8109C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4DA6B42" w14:textId="0F32619A" w:rsidR="00FC3922" w:rsidRPr="00F867BF" w:rsidRDefault="00C8109C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</w:tr>
      <w:tr w:rsidR="00FC3922" w:rsidRPr="00F867BF" w14:paraId="2A987F07" w14:textId="77777777" w:rsidTr="00EC6754">
        <w:trPr>
          <w:trHeight w:val="20"/>
        </w:trPr>
        <w:tc>
          <w:tcPr>
            <w:tcW w:w="3094" w:type="dxa"/>
            <w:shd w:val="clear" w:color="auto" w:fill="auto"/>
          </w:tcPr>
          <w:p w14:paraId="44AF957D" w14:textId="7777777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2" w:right="-246" w:hanging="152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 xml:space="preserve">บริษัท </w:t>
            </w:r>
            <w:r w:rsidRPr="00F867BF">
              <w:rPr>
                <w:spacing w:val="-4"/>
                <w:sz w:val="24"/>
                <w:szCs w:val="24"/>
                <w:cs/>
              </w:rPr>
              <w:t>วิสาหกิจส่งเสริมอุตสาหกรรม จำกัด</w:t>
            </w:r>
          </w:p>
        </w:tc>
        <w:tc>
          <w:tcPr>
            <w:tcW w:w="3119" w:type="dxa"/>
          </w:tcPr>
          <w:p w14:paraId="6233C845" w14:textId="0C7074D6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ดำเนินธุรกิจให้เช่าอสังหาริมทรัพย์</w:t>
            </w:r>
          </w:p>
        </w:tc>
        <w:tc>
          <w:tcPr>
            <w:tcW w:w="1275" w:type="dxa"/>
            <w:shd w:val="clear" w:color="auto" w:fill="auto"/>
          </w:tcPr>
          <w:p w14:paraId="7796ED35" w14:textId="7777777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74170AE7" w14:textId="43A10CC8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330A3B7A" w14:textId="7EC17C80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</w:tr>
      <w:tr w:rsidR="00FC3922" w:rsidRPr="00F867BF" w14:paraId="1DEE4575" w14:textId="77777777" w:rsidTr="00EC6754">
        <w:trPr>
          <w:trHeight w:val="20"/>
        </w:trPr>
        <w:tc>
          <w:tcPr>
            <w:tcW w:w="3094" w:type="dxa"/>
            <w:shd w:val="clear" w:color="auto" w:fill="auto"/>
          </w:tcPr>
          <w:p w14:paraId="374E02DD" w14:textId="36A24073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2" w:right="-45" w:hanging="152"/>
              <w:rPr>
                <w:spacing w:val="2"/>
                <w:sz w:val="24"/>
                <w:szCs w:val="24"/>
                <w:cs/>
              </w:rPr>
            </w:pPr>
            <w:bookmarkStart w:id="12" w:name="_Hlk158103225"/>
            <w:r w:rsidRPr="00F867BF">
              <w:rPr>
                <w:spacing w:val="2"/>
                <w:sz w:val="24"/>
                <w:szCs w:val="24"/>
                <w:cs/>
              </w:rPr>
              <w:t>บริษัท ร่วมพัฒนาอุตสาหกิจ จำกัด</w:t>
            </w:r>
            <w:r w:rsidRPr="00F867BF">
              <w:rPr>
                <w:spacing w:val="2"/>
                <w:sz w:val="24"/>
                <w:szCs w:val="24"/>
              </w:rPr>
              <w:t xml:space="preserve"> </w:t>
            </w:r>
            <w:r w:rsidRPr="00F867BF">
              <w:rPr>
                <w:rFonts w:hint="cs"/>
                <w:spacing w:val="2"/>
                <w:sz w:val="24"/>
                <w:szCs w:val="24"/>
                <w:cs/>
              </w:rPr>
              <w:t>และบริษัทย่อย</w:t>
            </w:r>
            <w:bookmarkEnd w:id="12"/>
          </w:p>
        </w:tc>
        <w:tc>
          <w:tcPr>
            <w:tcW w:w="3119" w:type="dxa"/>
          </w:tcPr>
          <w:p w14:paraId="4F374855" w14:textId="7478BDD6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  <w:cs/>
              </w:rPr>
              <w:t>ดำเนินธุรกิจให้เช่าอสังหาริมทรัพย์</w:t>
            </w:r>
          </w:p>
        </w:tc>
        <w:tc>
          <w:tcPr>
            <w:tcW w:w="1275" w:type="dxa"/>
            <w:shd w:val="clear" w:color="auto" w:fill="auto"/>
          </w:tcPr>
          <w:p w14:paraId="16DEB8E0" w14:textId="7777777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7967349A" w14:textId="1474395D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0759DFE0" w14:textId="1D51321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</w:tr>
      <w:tr w:rsidR="00FC3922" w:rsidRPr="00F867BF" w14:paraId="4BB87A7E" w14:textId="77777777" w:rsidTr="00EC6754">
        <w:trPr>
          <w:trHeight w:val="20"/>
        </w:trPr>
        <w:tc>
          <w:tcPr>
            <w:tcW w:w="3094" w:type="dxa"/>
            <w:shd w:val="clear" w:color="auto" w:fill="auto"/>
          </w:tcPr>
          <w:p w14:paraId="58EB4C01" w14:textId="7777777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2" w:right="-45" w:hanging="152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บริษัท เพซเซตเตอร์ เอ็นเตอร์ไพรเซส จำกัด</w:t>
            </w:r>
          </w:p>
        </w:tc>
        <w:tc>
          <w:tcPr>
            <w:tcW w:w="3119" w:type="dxa"/>
          </w:tcPr>
          <w:p w14:paraId="1B1AEC5F" w14:textId="6878326B" w:rsidR="00FC3922" w:rsidRPr="00F867BF" w:rsidRDefault="00FC3922" w:rsidP="000F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ดำเนินธุรกิจให้เช่าอสังหาริมทรัพย์</w:t>
            </w:r>
          </w:p>
        </w:tc>
        <w:tc>
          <w:tcPr>
            <w:tcW w:w="1275" w:type="dxa"/>
            <w:shd w:val="clear" w:color="auto" w:fill="auto"/>
          </w:tcPr>
          <w:p w14:paraId="72EAC1DD" w14:textId="7777777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3" w:type="dxa"/>
          </w:tcPr>
          <w:p w14:paraId="331C34D2" w14:textId="49C95D0E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5C2327BE" w14:textId="1D7CAA29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</w:tr>
      <w:tr w:rsidR="00FC3922" w:rsidRPr="00F867BF" w14:paraId="26FE636A" w14:textId="77777777" w:rsidTr="00EC6754">
        <w:trPr>
          <w:trHeight w:val="20"/>
        </w:trPr>
        <w:tc>
          <w:tcPr>
            <w:tcW w:w="3094" w:type="dxa"/>
            <w:shd w:val="clear" w:color="auto" w:fill="auto"/>
          </w:tcPr>
          <w:p w14:paraId="68B18360" w14:textId="43138386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2" w:right="-45" w:hanging="152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</w:rPr>
              <w:t>Nam San 3A Power Sole Co</w:t>
            </w:r>
            <w:r w:rsidRPr="00F867BF">
              <w:rPr>
                <w:rFonts w:hint="cs"/>
                <w:sz w:val="24"/>
                <w:szCs w:val="24"/>
                <w:cs/>
              </w:rPr>
              <w:t>.</w:t>
            </w:r>
            <w:r w:rsidRPr="00F867BF">
              <w:rPr>
                <w:rFonts w:hint="cs"/>
                <w:sz w:val="24"/>
                <w:szCs w:val="24"/>
              </w:rPr>
              <w:t>, Ltd</w:t>
            </w:r>
            <w:r w:rsidRPr="00F867BF">
              <w:rPr>
                <w:rFonts w:hint="cs"/>
                <w:sz w:val="24"/>
                <w:szCs w:val="24"/>
                <w:cs/>
              </w:rPr>
              <w:t>.</w:t>
            </w:r>
          </w:p>
        </w:tc>
        <w:tc>
          <w:tcPr>
            <w:tcW w:w="3119" w:type="dxa"/>
          </w:tcPr>
          <w:p w14:paraId="7D09F222" w14:textId="5EA983F2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โรงไฟฟ้าพลังงานน้ำ</w:t>
            </w:r>
          </w:p>
        </w:tc>
        <w:tc>
          <w:tcPr>
            <w:tcW w:w="1275" w:type="dxa"/>
            <w:shd w:val="clear" w:color="auto" w:fill="auto"/>
          </w:tcPr>
          <w:p w14:paraId="019AF0A6" w14:textId="2837B3B5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eastAsia="Calibri" w:hint="cs"/>
                <w:sz w:val="24"/>
                <w:szCs w:val="24"/>
                <w:cs/>
              </w:rPr>
              <w:t>ลาว</w:t>
            </w:r>
          </w:p>
        </w:tc>
        <w:tc>
          <w:tcPr>
            <w:tcW w:w="993" w:type="dxa"/>
          </w:tcPr>
          <w:p w14:paraId="300ED22B" w14:textId="4D03CBBC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43A18880" w14:textId="465AFE2C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</w:tr>
      <w:tr w:rsidR="00FC3922" w:rsidRPr="00F867BF" w14:paraId="2E7AF0DD" w14:textId="77777777" w:rsidTr="00EC6754">
        <w:trPr>
          <w:trHeight w:val="20"/>
        </w:trPr>
        <w:tc>
          <w:tcPr>
            <w:tcW w:w="3094" w:type="dxa"/>
            <w:shd w:val="clear" w:color="auto" w:fill="auto"/>
          </w:tcPr>
          <w:p w14:paraId="19B65C9F" w14:textId="7BF5E398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2" w:right="-45" w:hanging="152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</w:rPr>
              <w:t>Nam San 3B Power Sole Co</w:t>
            </w:r>
            <w:r w:rsidRPr="00F867BF">
              <w:rPr>
                <w:rFonts w:hint="cs"/>
                <w:sz w:val="24"/>
                <w:szCs w:val="24"/>
                <w:cs/>
              </w:rPr>
              <w:t>.</w:t>
            </w:r>
            <w:r w:rsidRPr="00F867BF">
              <w:rPr>
                <w:rFonts w:hint="cs"/>
                <w:sz w:val="24"/>
                <w:szCs w:val="24"/>
              </w:rPr>
              <w:t>, Ltd</w:t>
            </w:r>
            <w:r w:rsidRPr="00F867BF">
              <w:rPr>
                <w:rFonts w:hint="cs"/>
                <w:sz w:val="24"/>
                <w:szCs w:val="24"/>
                <w:cs/>
              </w:rPr>
              <w:t>.</w:t>
            </w:r>
          </w:p>
        </w:tc>
        <w:tc>
          <w:tcPr>
            <w:tcW w:w="3119" w:type="dxa"/>
          </w:tcPr>
          <w:p w14:paraId="040BF99C" w14:textId="23292AF1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โรงไฟฟ้าพลังงานน้ำ</w:t>
            </w:r>
          </w:p>
        </w:tc>
        <w:tc>
          <w:tcPr>
            <w:tcW w:w="1275" w:type="dxa"/>
            <w:shd w:val="clear" w:color="auto" w:fill="auto"/>
          </w:tcPr>
          <w:p w14:paraId="5A7391D7" w14:textId="7D61289A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eastAsia="Calibri" w:hint="cs"/>
                <w:sz w:val="24"/>
                <w:szCs w:val="24"/>
                <w:cs/>
              </w:rPr>
              <w:t>ลาว</w:t>
            </w:r>
          </w:p>
        </w:tc>
        <w:tc>
          <w:tcPr>
            <w:tcW w:w="993" w:type="dxa"/>
          </w:tcPr>
          <w:p w14:paraId="1EAEB97A" w14:textId="25ABC97C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300E4507" w14:textId="3F75DCC9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</w:tr>
      <w:tr w:rsidR="00FC3922" w:rsidRPr="00F867BF" w14:paraId="68EB761C" w14:textId="77777777" w:rsidTr="00EC6754">
        <w:trPr>
          <w:trHeight w:val="20"/>
        </w:trPr>
        <w:tc>
          <w:tcPr>
            <w:tcW w:w="3094" w:type="dxa"/>
            <w:shd w:val="clear" w:color="auto" w:fill="auto"/>
          </w:tcPr>
          <w:p w14:paraId="54EBC6E3" w14:textId="7777777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</w:rPr>
              <w:t>BCPR Pte</w:t>
            </w:r>
            <w:r w:rsidRPr="00F867BF">
              <w:rPr>
                <w:rFonts w:hint="cs"/>
                <w:sz w:val="24"/>
                <w:szCs w:val="24"/>
                <w:cs/>
              </w:rPr>
              <w:t xml:space="preserve">. </w:t>
            </w:r>
            <w:r w:rsidRPr="00F867BF">
              <w:rPr>
                <w:rFonts w:hint="cs"/>
                <w:sz w:val="24"/>
                <w:szCs w:val="24"/>
              </w:rPr>
              <w:t>Ltd</w:t>
            </w:r>
            <w:r w:rsidRPr="00F867BF">
              <w:rPr>
                <w:rFonts w:hint="cs"/>
                <w:sz w:val="24"/>
                <w:szCs w:val="24"/>
                <w:cs/>
              </w:rPr>
              <w:t>.</w:t>
            </w:r>
          </w:p>
        </w:tc>
        <w:tc>
          <w:tcPr>
            <w:tcW w:w="3119" w:type="dxa"/>
          </w:tcPr>
          <w:p w14:paraId="7439E40E" w14:textId="0CDA7779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ลงทุนธุรกิจด้านพลังงาน</w:t>
            </w:r>
            <w:r w:rsidRPr="00F867BF">
              <w:rPr>
                <w:sz w:val="24"/>
                <w:szCs w:val="24"/>
              </w:rPr>
              <w:t xml:space="preserve"> </w:t>
            </w:r>
            <w:r w:rsidRPr="00F867BF">
              <w:rPr>
                <w:sz w:val="24"/>
                <w:szCs w:val="24"/>
                <w:cs/>
              </w:rPr>
              <w:t>ปิโตรเคมีและทรัพยากรธรรมชาติในต่างประเทศ</w:t>
            </w:r>
          </w:p>
        </w:tc>
        <w:tc>
          <w:tcPr>
            <w:tcW w:w="1275" w:type="dxa"/>
            <w:shd w:val="clear" w:color="auto" w:fill="auto"/>
          </w:tcPr>
          <w:p w14:paraId="6BEED502" w14:textId="7777777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3" w:type="dxa"/>
          </w:tcPr>
          <w:p w14:paraId="446EAB88" w14:textId="4A5D59E3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64B75958" w14:textId="52A15F59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</w:tr>
      <w:tr w:rsidR="00FC3922" w:rsidRPr="00F867BF" w14:paraId="2BADA332" w14:textId="77777777" w:rsidTr="00EC6754">
        <w:trPr>
          <w:trHeight w:val="20"/>
        </w:trPr>
        <w:tc>
          <w:tcPr>
            <w:tcW w:w="3094" w:type="dxa"/>
            <w:shd w:val="clear" w:color="auto" w:fill="auto"/>
          </w:tcPr>
          <w:p w14:paraId="7EC3E2CB" w14:textId="31535082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2" w:right="-45" w:hanging="152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</w:rPr>
              <w:t>BCPG Investment Holdings Pte</w:t>
            </w:r>
            <w:r w:rsidRPr="00F867BF">
              <w:rPr>
                <w:rFonts w:hint="cs"/>
                <w:sz w:val="24"/>
                <w:szCs w:val="24"/>
                <w:cs/>
              </w:rPr>
              <w:t xml:space="preserve">. </w:t>
            </w:r>
            <w:r w:rsidRPr="00F867BF">
              <w:rPr>
                <w:rFonts w:hint="cs"/>
                <w:sz w:val="24"/>
                <w:szCs w:val="24"/>
              </w:rPr>
              <w:t>Ltd</w:t>
            </w:r>
            <w:r w:rsidRPr="00F867BF">
              <w:rPr>
                <w:rFonts w:hint="cs"/>
                <w:sz w:val="24"/>
                <w:szCs w:val="24"/>
                <w:cs/>
              </w:rPr>
              <w:t>.</w:t>
            </w:r>
          </w:p>
        </w:tc>
        <w:tc>
          <w:tcPr>
            <w:tcW w:w="3119" w:type="dxa"/>
          </w:tcPr>
          <w:p w14:paraId="3BE08B32" w14:textId="24BBF1C6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5" w:type="dxa"/>
            <w:shd w:val="clear" w:color="auto" w:fill="auto"/>
          </w:tcPr>
          <w:p w14:paraId="3048C3F9" w14:textId="2D0044B5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3" w:type="dxa"/>
          </w:tcPr>
          <w:p w14:paraId="7292F3E2" w14:textId="7A4E2A02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0AA3096F" w14:textId="3BB2CEFA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</w:tr>
      <w:tr w:rsidR="00FC3922" w:rsidRPr="00F867BF" w14:paraId="13314D2F" w14:textId="77777777" w:rsidTr="00EC6754">
        <w:trPr>
          <w:trHeight w:val="20"/>
        </w:trPr>
        <w:tc>
          <w:tcPr>
            <w:tcW w:w="3094" w:type="dxa"/>
            <w:shd w:val="clear" w:color="auto" w:fill="auto"/>
          </w:tcPr>
          <w:p w14:paraId="7F50074A" w14:textId="7E588CB2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2" w:right="-45" w:hanging="152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</w:rPr>
              <w:t>BSE Energy Holdings Pte</w:t>
            </w:r>
            <w:r w:rsidRPr="00F867BF">
              <w:rPr>
                <w:rFonts w:hint="cs"/>
                <w:sz w:val="24"/>
                <w:szCs w:val="24"/>
                <w:cs/>
              </w:rPr>
              <w:t xml:space="preserve">. </w:t>
            </w:r>
            <w:r w:rsidRPr="00F867BF">
              <w:rPr>
                <w:rFonts w:hint="cs"/>
                <w:sz w:val="24"/>
                <w:szCs w:val="24"/>
              </w:rPr>
              <w:t>Ltd</w:t>
            </w:r>
            <w:r w:rsidRPr="00F867BF">
              <w:rPr>
                <w:rFonts w:hint="cs"/>
                <w:sz w:val="24"/>
                <w:szCs w:val="24"/>
                <w:cs/>
              </w:rPr>
              <w:t>.</w:t>
            </w:r>
          </w:p>
        </w:tc>
        <w:tc>
          <w:tcPr>
            <w:tcW w:w="3119" w:type="dxa"/>
          </w:tcPr>
          <w:p w14:paraId="3C3495B9" w14:textId="1D570912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5" w:type="dxa"/>
            <w:shd w:val="clear" w:color="auto" w:fill="auto"/>
          </w:tcPr>
          <w:p w14:paraId="4860AD27" w14:textId="63467B4A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3" w:type="dxa"/>
          </w:tcPr>
          <w:p w14:paraId="3FDF8DEE" w14:textId="23AE990C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7E54B85A" w14:textId="056E2E19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</w:tr>
    </w:tbl>
    <w:p w14:paraId="29CB4B01" w14:textId="6413D2D9" w:rsidR="005E5658" w:rsidRPr="00F867BF" w:rsidRDefault="00FC3922" w:rsidP="00AD0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67" w:right="-45" w:firstLine="1"/>
        <w:jc w:val="thaiDistribute"/>
        <w:rPr>
          <w:sz w:val="24"/>
          <w:szCs w:val="24"/>
        </w:rPr>
      </w:pPr>
      <w:r w:rsidRPr="00F867BF">
        <w:rPr>
          <w:sz w:val="24"/>
          <w:szCs w:val="24"/>
          <w:vertAlign w:val="superscript"/>
        </w:rPr>
        <w:t>*</w:t>
      </w:r>
      <w:r w:rsidR="004B55B0" w:rsidRPr="00F867BF">
        <w:rPr>
          <w:sz w:val="24"/>
          <w:szCs w:val="24"/>
          <w:vertAlign w:val="superscript"/>
        </w:rPr>
        <w:t xml:space="preserve"> </w:t>
      </w:r>
      <w:r w:rsidRPr="00F867BF">
        <w:rPr>
          <w:rFonts w:hint="cs"/>
          <w:sz w:val="24"/>
          <w:szCs w:val="24"/>
          <w:cs/>
        </w:rPr>
        <w:t xml:space="preserve">ในระหว่างปี </w:t>
      </w:r>
      <w:r w:rsidRPr="00F867BF">
        <w:rPr>
          <w:sz w:val="24"/>
          <w:szCs w:val="24"/>
        </w:rPr>
        <w:t xml:space="preserve">2567 </w:t>
      </w:r>
      <w:r w:rsidR="00AD0FAD" w:rsidRPr="00F867BF">
        <w:rPr>
          <w:sz w:val="24"/>
          <w:szCs w:val="24"/>
          <w:cs/>
        </w:rPr>
        <w:t>บริษัท บีซีพีจี จำกัด (มหาชน)</w:t>
      </w:r>
      <w:r w:rsidRPr="00F867BF">
        <w:rPr>
          <w:sz w:val="24"/>
          <w:szCs w:val="24"/>
        </w:rPr>
        <w:t xml:space="preserve"> </w:t>
      </w:r>
      <w:r w:rsidRPr="00F867BF">
        <w:rPr>
          <w:rFonts w:hint="cs"/>
          <w:sz w:val="24"/>
          <w:szCs w:val="24"/>
          <w:cs/>
        </w:rPr>
        <w:t xml:space="preserve">ซึ่งเป็นบริษัทย่อยของกลุ่มบริษัท </w:t>
      </w:r>
      <w:r w:rsidRPr="00F867BF">
        <w:rPr>
          <w:sz w:val="24"/>
          <w:szCs w:val="24"/>
          <w:cs/>
        </w:rPr>
        <w:t>ได้</w:t>
      </w:r>
      <w:r w:rsidRPr="00F867BF">
        <w:rPr>
          <w:rFonts w:hint="cs"/>
          <w:sz w:val="24"/>
          <w:szCs w:val="24"/>
          <w:cs/>
        </w:rPr>
        <w:t>ซื้อ</w:t>
      </w:r>
      <w:r w:rsidRPr="00F867BF">
        <w:rPr>
          <w:sz w:val="24"/>
          <w:szCs w:val="24"/>
          <w:cs/>
        </w:rPr>
        <w:t>หุ้นสามัญในบริษัท ประทุมวันสมาร์ทดิสทริคท์คูลลิ่ง จำกัด</w:t>
      </w:r>
      <w:r w:rsidRPr="00F867BF">
        <w:rPr>
          <w:rFonts w:hint="cs"/>
          <w:sz w:val="24"/>
          <w:szCs w:val="24"/>
          <w:cs/>
        </w:rPr>
        <w:t xml:space="preserve"> เพิ่ม</w:t>
      </w:r>
      <w:r w:rsidRPr="00F867BF">
        <w:rPr>
          <w:sz w:val="24"/>
          <w:szCs w:val="24"/>
          <w:cs/>
        </w:rPr>
        <w:t>จำนวน</w:t>
      </w:r>
      <w:r w:rsidRPr="00F867BF">
        <w:rPr>
          <w:sz w:val="24"/>
          <w:szCs w:val="24"/>
        </w:rPr>
        <w:t xml:space="preserve"> 279,348 </w:t>
      </w:r>
      <w:r w:rsidRPr="00F867BF">
        <w:rPr>
          <w:sz w:val="24"/>
          <w:szCs w:val="24"/>
          <w:cs/>
        </w:rPr>
        <w:t>หุ้น</w:t>
      </w:r>
      <w:r w:rsidRPr="00F867BF">
        <w:rPr>
          <w:rFonts w:hint="cs"/>
          <w:sz w:val="24"/>
          <w:szCs w:val="24"/>
          <w:cs/>
        </w:rPr>
        <w:t xml:space="preserve"> ซึ่งส่งผลให้เงินลงทุนใน</w:t>
      </w:r>
      <w:r w:rsidR="00F470AA" w:rsidRPr="00F867BF">
        <w:rPr>
          <w:rFonts w:hint="cs"/>
          <w:sz w:val="24"/>
          <w:szCs w:val="24"/>
          <w:cs/>
        </w:rPr>
        <w:t>บริษัทดังกล่าว</w:t>
      </w:r>
      <w:r w:rsidRPr="00F867BF">
        <w:rPr>
          <w:sz w:val="24"/>
          <w:szCs w:val="24"/>
          <w:cs/>
        </w:rPr>
        <w:t>เปลี่ยน</w:t>
      </w:r>
      <w:r w:rsidRPr="00F867BF">
        <w:rPr>
          <w:rFonts w:hint="cs"/>
          <w:sz w:val="24"/>
          <w:szCs w:val="24"/>
          <w:cs/>
        </w:rPr>
        <w:t>จาก</w:t>
      </w:r>
      <w:r w:rsidRPr="00F867BF">
        <w:rPr>
          <w:sz w:val="24"/>
          <w:szCs w:val="24"/>
          <w:cs/>
        </w:rPr>
        <w:t>เงินลงทุนในบริษัท</w:t>
      </w:r>
      <w:r w:rsidRPr="00F867BF">
        <w:rPr>
          <w:rFonts w:hint="cs"/>
          <w:sz w:val="24"/>
          <w:szCs w:val="24"/>
          <w:cs/>
        </w:rPr>
        <w:t>ร่วม</w:t>
      </w:r>
      <w:r w:rsidRPr="00F867BF">
        <w:rPr>
          <w:sz w:val="24"/>
          <w:szCs w:val="24"/>
          <w:cs/>
        </w:rPr>
        <w:t>เป็นเงินลงทุนในบริษัท</w:t>
      </w:r>
      <w:r w:rsidRPr="00F867BF">
        <w:rPr>
          <w:rFonts w:hint="cs"/>
          <w:sz w:val="24"/>
          <w:szCs w:val="24"/>
          <w:cs/>
        </w:rPr>
        <w:t>ย่อย</w:t>
      </w:r>
      <w:r w:rsidRPr="00F867BF">
        <w:rPr>
          <w:sz w:val="24"/>
          <w:szCs w:val="24"/>
          <w:vertAlign w:val="superscript"/>
          <w:cs/>
        </w:rPr>
        <w:br/>
      </w:r>
      <w:r w:rsidR="00E82FDE" w:rsidRPr="00F867BF">
        <w:rPr>
          <w:sz w:val="24"/>
          <w:szCs w:val="24"/>
          <w:vertAlign w:val="superscript"/>
        </w:rPr>
        <w:t>*</w:t>
      </w:r>
      <w:r w:rsidR="00084DB0" w:rsidRPr="00F867BF">
        <w:rPr>
          <w:rFonts w:hint="cs"/>
          <w:sz w:val="24"/>
          <w:szCs w:val="24"/>
          <w:vertAlign w:val="superscript"/>
          <w:cs/>
        </w:rPr>
        <w:t>*</w:t>
      </w:r>
      <w:r w:rsidR="004B55B0" w:rsidRPr="00F867BF">
        <w:rPr>
          <w:sz w:val="24"/>
          <w:szCs w:val="24"/>
          <w:vertAlign w:val="superscript"/>
        </w:rPr>
        <w:t xml:space="preserve"> </w:t>
      </w:r>
      <w:r w:rsidR="0097464A" w:rsidRPr="00F867BF">
        <w:rPr>
          <w:rFonts w:hint="cs"/>
          <w:sz w:val="24"/>
          <w:szCs w:val="24"/>
          <w:cs/>
        </w:rPr>
        <w:t xml:space="preserve">ในระหว่างปี </w:t>
      </w:r>
      <w:r w:rsidR="0097464A" w:rsidRPr="00F867BF">
        <w:rPr>
          <w:sz w:val="24"/>
          <w:szCs w:val="24"/>
        </w:rPr>
        <w:t xml:space="preserve">2567 </w:t>
      </w:r>
      <w:r w:rsidR="00AD0FAD" w:rsidRPr="00F867BF">
        <w:rPr>
          <w:sz w:val="24"/>
          <w:szCs w:val="24"/>
          <w:cs/>
        </w:rPr>
        <w:t>บริษัท บีบีจีไอ จำกัด (มหาชน)</w:t>
      </w:r>
      <w:r w:rsidR="0097464A" w:rsidRPr="00F867BF">
        <w:rPr>
          <w:sz w:val="24"/>
          <w:szCs w:val="24"/>
        </w:rPr>
        <w:t xml:space="preserve"> </w:t>
      </w:r>
      <w:r w:rsidR="0097464A" w:rsidRPr="00F867BF">
        <w:rPr>
          <w:rFonts w:hint="cs"/>
          <w:sz w:val="24"/>
          <w:szCs w:val="24"/>
          <w:cs/>
        </w:rPr>
        <w:t xml:space="preserve">ซึ่งเป็นบริษัทย่อยของกลุ่มบริษัท </w:t>
      </w:r>
      <w:r w:rsidR="0097464A" w:rsidRPr="00F867BF">
        <w:rPr>
          <w:sz w:val="24"/>
          <w:szCs w:val="24"/>
          <w:cs/>
        </w:rPr>
        <w:t>ได้</w:t>
      </w:r>
      <w:r w:rsidR="0097464A" w:rsidRPr="00F867BF">
        <w:rPr>
          <w:rFonts w:hint="cs"/>
          <w:sz w:val="24"/>
          <w:szCs w:val="24"/>
          <w:cs/>
        </w:rPr>
        <w:t>ซื้อ</w:t>
      </w:r>
      <w:r w:rsidR="0097464A" w:rsidRPr="00F867BF">
        <w:rPr>
          <w:sz w:val="24"/>
          <w:szCs w:val="24"/>
          <w:cs/>
        </w:rPr>
        <w:t>หุ้นสามัญในบริษัท วิน อินกรีเดียนส์ จำกัด</w:t>
      </w:r>
      <w:r w:rsidR="0097464A" w:rsidRPr="00F867BF">
        <w:rPr>
          <w:sz w:val="24"/>
          <w:szCs w:val="24"/>
        </w:rPr>
        <w:t xml:space="preserve"> </w:t>
      </w:r>
      <w:r w:rsidR="0097464A" w:rsidRPr="00F867BF">
        <w:rPr>
          <w:rFonts w:hint="cs"/>
          <w:sz w:val="24"/>
          <w:szCs w:val="24"/>
          <w:cs/>
        </w:rPr>
        <w:t>เพิ่ม</w:t>
      </w:r>
      <w:r w:rsidR="0097464A" w:rsidRPr="00F867BF">
        <w:rPr>
          <w:sz w:val="24"/>
          <w:szCs w:val="24"/>
          <w:cs/>
        </w:rPr>
        <w:t>จำนวน</w:t>
      </w:r>
      <w:r w:rsidR="0097464A" w:rsidRPr="00F867BF">
        <w:rPr>
          <w:sz w:val="24"/>
          <w:szCs w:val="24"/>
        </w:rPr>
        <w:t xml:space="preserve"> 16 </w:t>
      </w:r>
      <w:r w:rsidR="0097464A" w:rsidRPr="00F867BF">
        <w:rPr>
          <w:rFonts w:hint="cs"/>
          <w:sz w:val="24"/>
          <w:szCs w:val="24"/>
          <w:cs/>
        </w:rPr>
        <w:t>ล้าน</w:t>
      </w:r>
      <w:r w:rsidR="0097464A" w:rsidRPr="00F867BF">
        <w:rPr>
          <w:sz w:val="24"/>
          <w:szCs w:val="24"/>
          <w:cs/>
        </w:rPr>
        <w:t>หุ้น</w:t>
      </w:r>
      <w:r w:rsidR="0097464A" w:rsidRPr="00F867BF">
        <w:rPr>
          <w:rFonts w:hint="cs"/>
          <w:sz w:val="24"/>
          <w:szCs w:val="24"/>
          <w:cs/>
        </w:rPr>
        <w:t xml:space="preserve"> ซึ่งส่งผลให้เงินลงทุนในบริษัทดังกล่าว </w:t>
      </w:r>
      <w:r w:rsidR="0097464A" w:rsidRPr="00F867BF">
        <w:rPr>
          <w:sz w:val="24"/>
          <w:szCs w:val="24"/>
          <w:cs/>
        </w:rPr>
        <w:t>เปลี่ยน</w:t>
      </w:r>
      <w:r w:rsidR="0097464A" w:rsidRPr="00F867BF">
        <w:rPr>
          <w:rFonts w:hint="cs"/>
          <w:sz w:val="24"/>
          <w:szCs w:val="24"/>
          <w:cs/>
        </w:rPr>
        <w:t>จาก</w:t>
      </w:r>
      <w:r w:rsidR="0097464A" w:rsidRPr="00F867BF">
        <w:rPr>
          <w:sz w:val="24"/>
          <w:szCs w:val="24"/>
          <w:cs/>
        </w:rPr>
        <w:t>เงินลงทุนใน</w:t>
      </w:r>
      <w:r w:rsidR="0097464A" w:rsidRPr="00F867BF">
        <w:rPr>
          <w:rFonts w:hint="cs"/>
          <w:sz w:val="24"/>
          <w:szCs w:val="24"/>
          <w:cs/>
        </w:rPr>
        <w:t>การร่วมค้า</w:t>
      </w:r>
      <w:r w:rsidR="0097464A" w:rsidRPr="00F867BF">
        <w:rPr>
          <w:sz w:val="24"/>
          <w:szCs w:val="24"/>
          <w:cs/>
        </w:rPr>
        <w:t>เป็นเงินลงทุนในบริษัท</w:t>
      </w:r>
      <w:r w:rsidR="0097464A" w:rsidRPr="00F867BF">
        <w:rPr>
          <w:rFonts w:hint="cs"/>
          <w:sz w:val="24"/>
          <w:szCs w:val="24"/>
          <w:cs/>
        </w:rPr>
        <w:t>ย่อย</w:t>
      </w:r>
    </w:p>
    <w:p w14:paraId="2D050AE1" w14:textId="6DB1CCDC" w:rsidR="0097464A" w:rsidRPr="00F867BF" w:rsidRDefault="00EC6754" w:rsidP="00AD0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67" w:right="-45" w:firstLine="1"/>
        <w:jc w:val="thaiDistribute"/>
        <w:rPr>
          <w:sz w:val="24"/>
          <w:szCs w:val="24"/>
        </w:rPr>
      </w:pPr>
      <w:r w:rsidRPr="00F867BF">
        <w:rPr>
          <w:sz w:val="24"/>
          <w:szCs w:val="24"/>
          <w:vertAlign w:val="superscript"/>
        </w:rPr>
        <w:t>**</w:t>
      </w:r>
      <w:r w:rsidRPr="00F867BF">
        <w:rPr>
          <w:rFonts w:hint="cs"/>
          <w:sz w:val="24"/>
          <w:szCs w:val="24"/>
          <w:vertAlign w:val="superscript"/>
          <w:cs/>
        </w:rPr>
        <w:t>*</w:t>
      </w:r>
      <w:r w:rsidR="00F10EA4" w:rsidRPr="00F867BF">
        <w:rPr>
          <w:rFonts w:hint="cs"/>
          <w:sz w:val="24"/>
          <w:szCs w:val="24"/>
          <w:vertAlign w:val="superscript"/>
          <w:cs/>
        </w:rPr>
        <w:t xml:space="preserve"> </w:t>
      </w:r>
      <w:r w:rsidR="0097464A" w:rsidRPr="00F867BF">
        <w:rPr>
          <w:sz w:val="24"/>
          <w:szCs w:val="24"/>
          <w:cs/>
        </w:rPr>
        <w:t>ชำระบัญชี</w:t>
      </w:r>
      <w:r w:rsidR="002E5D4A" w:rsidRPr="00F867BF">
        <w:rPr>
          <w:rFonts w:hint="cs"/>
          <w:sz w:val="24"/>
          <w:szCs w:val="24"/>
          <w:cs/>
        </w:rPr>
        <w:t xml:space="preserve">แล้วเสร็จเมื่อวันที่ </w:t>
      </w:r>
      <w:r w:rsidR="002E5D4A" w:rsidRPr="00F867BF">
        <w:rPr>
          <w:sz w:val="24"/>
          <w:szCs w:val="24"/>
        </w:rPr>
        <w:t xml:space="preserve">24 </w:t>
      </w:r>
      <w:r w:rsidR="002E5D4A" w:rsidRPr="00F867BF">
        <w:rPr>
          <w:rFonts w:hint="cs"/>
          <w:sz w:val="24"/>
          <w:szCs w:val="24"/>
          <w:cs/>
        </w:rPr>
        <w:t xml:space="preserve">เมษายน </w:t>
      </w:r>
      <w:r w:rsidR="002E5D4A" w:rsidRPr="00F867BF">
        <w:rPr>
          <w:sz w:val="24"/>
          <w:szCs w:val="24"/>
        </w:rPr>
        <w:t>2567</w:t>
      </w:r>
    </w:p>
    <w:p w14:paraId="1B0E7B58" w14:textId="77777777" w:rsidR="000F399F" w:rsidRPr="00F867BF" w:rsidRDefault="000F399F" w:rsidP="00974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67" w:right="-45" w:firstLine="1"/>
        <w:rPr>
          <w:sz w:val="24"/>
          <w:szCs w:val="24"/>
          <w:cs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3260"/>
        <w:gridCol w:w="1276"/>
        <w:gridCol w:w="992"/>
        <w:gridCol w:w="992"/>
      </w:tblGrid>
      <w:tr w:rsidR="00B527E1" w:rsidRPr="00F867BF" w14:paraId="762C240C" w14:textId="77777777">
        <w:trPr>
          <w:trHeight w:val="20"/>
        </w:trPr>
        <w:tc>
          <w:tcPr>
            <w:tcW w:w="2811" w:type="dxa"/>
            <w:shd w:val="clear" w:color="auto" w:fill="auto"/>
          </w:tcPr>
          <w:p w14:paraId="7764AE24" w14:textId="4953FA2F" w:rsidR="00B527E1" w:rsidRPr="00F867BF" w:rsidRDefault="00B527E1" w:rsidP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F867BF">
              <w:rPr>
                <w:rFonts w:hint="cs"/>
                <w:b/>
                <w:bCs/>
                <w:sz w:val="24"/>
                <w:szCs w:val="24"/>
                <w:cs/>
              </w:rPr>
              <w:lastRenderedPageBreak/>
              <w:t>ชื่อกิจการ</w:t>
            </w:r>
          </w:p>
        </w:tc>
        <w:tc>
          <w:tcPr>
            <w:tcW w:w="3260" w:type="dxa"/>
          </w:tcPr>
          <w:p w14:paraId="6C799B94" w14:textId="71B175C8" w:rsidR="00B527E1" w:rsidRPr="00F867BF" w:rsidRDefault="00B527E1" w:rsidP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F867BF">
              <w:rPr>
                <w:rFonts w:hint="cs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276" w:type="dxa"/>
            <w:shd w:val="clear" w:color="auto" w:fill="auto"/>
          </w:tcPr>
          <w:p w14:paraId="10526A64" w14:textId="2BBAF557" w:rsidR="00B527E1" w:rsidRPr="00F867BF" w:rsidRDefault="00B527E1" w:rsidP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F867BF">
              <w:rPr>
                <w:b/>
                <w:bCs/>
                <w:sz w:val="24"/>
                <w:szCs w:val="24"/>
                <w:cs/>
              </w:rPr>
              <w:t>ประเทศที่จัดตั้ง</w:t>
            </w:r>
          </w:p>
        </w:tc>
        <w:tc>
          <w:tcPr>
            <w:tcW w:w="1984" w:type="dxa"/>
            <w:gridSpan w:val="2"/>
          </w:tcPr>
          <w:p w14:paraId="4DB00E94" w14:textId="35D8C3B7" w:rsidR="00B527E1" w:rsidRPr="00F867BF" w:rsidRDefault="00B527E1" w:rsidP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right="-111" w:hanging="232"/>
              <w:jc w:val="center"/>
              <w:rPr>
                <w:b/>
                <w:bCs/>
                <w:sz w:val="24"/>
                <w:szCs w:val="24"/>
              </w:rPr>
            </w:pPr>
            <w:r w:rsidRPr="00F867BF">
              <w:rPr>
                <w:b/>
                <w:bCs/>
                <w:sz w:val="24"/>
                <w:szCs w:val="24"/>
                <w:cs/>
              </w:rPr>
              <w:t>สัดส่วนความเป็นเจ้าของ</w:t>
            </w:r>
          </w:p>
        </w:tc>
      </w:tr>
      <w:tr w:rsidR="00B527E1" w:rsidRPr="00F867BF" w14:paraId="2AC1609F" w14:textId="77777777">
        <w:trPr>
          <w:trHeight w:val="20"/>
        </w:trPr>
        <w:tc>
          <w:tcPr>
            <w:tcW w:w="2811" w:type="dxa"/>
            <w:shd w:val="clear" w:color="auto" w:fill="auto"/>
          </w:tcPr>
          <w:p w14:paraId="4CAF69AA" w14:textId="77777777" w:rsidR="00B527E1" w:rsidRPr="00F867BF" w:rsidRDefault="00B527E1" w:rsidP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u w:val="single"/>
              </w:rPr>
            </w:pPr>
          </w:p>
        </w:tc>
        <w:tc>
          <w:tcPr>
            <w:tcW w:w="3260" w:type="dxa"/>
          </w:tcPr>
          <w:p w14:paraId="00758796" w14:textId="77777777" w:rsidR="00B527E1" w:rsidRPr="00F867BF" w:rsidRDefault="00B527E1" w:rsidP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7DF3D64" w14:textId="77777777" w:rsidR="00B527E1" w:rsidRPr="00F867BF" w:rsidRDefault="00B527E1" w:rsidP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A42EC24" w14:textId="10006B21" w:rsidR="00B527E1" w:rsidRPr="00F867BF" w:rsidRDefault="00B527E1" w:rsidP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256</w:t>
            </w:r>
            <w:r w:rsidR="00577E79" w:rsidRPr="00F867BF">
              <w:rPr>
                <w:rFonts w:hint="cs"/>
                <w:sz w:val="24"/>
                <w:szCs w:val="24"/>
                <w:cs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4469D29B" w14:textId="422228DF" w:rsidR="00B527E1" w:rsidRPr="00F867BF" w:rsidRDefault="00B527E1" w:rsidP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256</w:t>
            </w:r>
            <w:r w:rsidR="00577E79" w:rsidRPr="00F867BF">
              <w:rPr>
                <w:rFonts w:hint="cs"/>
                <w:sz w:val="24"/>
                <w:szCs w:val="24"/>
                <w:cs/>
              </w:rPr>
              <w:t>6</w:t>
            </w:r>
          </w:p>
        </w:tc>
      </w:tr>
      <w:tr w:rsidR="00B527E1" w:rsidRPr="00F867BF" w14:paraId="17CD69B5" w14:textId="77777777">
        <w:trPr>
          <w:trHeight w:val="20"/>
        </w:trPr>
        <w:tc>
          <w:tcPr>
            <w:tcW w:w="2811" w:type="dxa"/>
            <w:shd w:val="clear" w:color="auto" w:fill="auto"/>
          </w:tcPr>
          <w:p w14:paraId="489B85B7" w14:textId="77777777" w:rsidR="00B527E1" w:rsidRPr="00F867BF" w:rsidRDefault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u w:val="single"/>
              </w:rPr>
            </w:pPr>
          </w:p>
        </w:tc>
        <w:tc>
          <w:tcPr>
            <w:tcW w:w="3260" w:type="dxa"/>
          </w:tcPr>
          <w:p w14:paraId="1165A629" w14:textId="77777777" w:rsidR="00B527E1" w:rsidRPr="00F867BF" w:rsidRDefault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3A41CDC" w14:textId="77777777" w:rsidR="00B527E1" w:rsidRPr="00F867BF" w:rsidRDefault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</w:tcPr>
          <w:p w14:paraId="28FD485A" w14:textId="0EE35720" w:rsidR="00B527E1" w:rsidRPr="00F867BF" w:rsidRDefault="00B5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i/>
                <w:iCs/>
                <w:sz w:val="24"/>
                <w:szCs w:val="24"/>
              </w:rPr>
            </w:pPr>
            <w:r w:rsidRPr="00F867BF">
              <w:rPr>
                <w:i/>
                <w:iCs/>
                <w:sz w:val="24"/>
                <w:szCs w:val="24"/>
              </w:rPr>
              <w:t>(</w:t>
            </w:r>
            <w:r w:rsidRPr="00F867BF">
              <w:rPr>
                <w:rFonts w:hint="cs"/>
                <w:i/>
                <w:iCs/>
                <w:sz w:val="24"/>
                <w:szCs w:val="24"/>
                <w:cs/>
              </w:rPr>
              <w:t>ร้อยละ</w:t>
            </w:r>
            <w:r w:rsidRPr="00F867BF">
              <w:rPr>
                <w:i/>
                <w:iCs/>
                <w:sz w:val="24"/>
                <w:szCs w:val="24"/>
              </w:rPr>
              <w:t>)</w:t>
            </w:r>
          </w:p>
        </w:tc>
      </w:tr>
      <w:tr w:rsidR="006F670A" w:rsidRPr="00F867BF" w14:paraId="17673AEE" w14:textId="77777777">
        <w:trPr>
          <w:trHeight w:val="20"/>
        </w:trPr>
        <w:tc>
          <w:tcPr>
            <w:tcW w:w="2811" w:type="dxa"/>
            <w:shd w:val="clear" w:color="auto" w:fill="auto"/>
          </w:tcPr>
          <w:p w14:paraId="73BAFBA7" w14:textId="6B798277" w:rsidR="006F670A" w:rsidRPr="00F867BF" w:rsidRDefault="006F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u w:val="single"/>
                <w:cs/>
              </w:rPr>
              <w:t>ถือหุ้นโดยบริษัทย่อยของบริษัท</w:t>
            </w:r>
            <w:r w:rsidRPr="00F867BF">
              <w:rPr>
                <w:rFonts w:hint="cs"/>
                <w:sz w:val="24"/>
                <w:szCs w:val="24"/>
                <w:u w:val="single"/>
                <w:cs/>
              </w:rPr>
              <w:t xml:space="preserve"> </w:t>
            </w:r>
            <w:r w:rsidRPr="00F867BF">
              <w:rPr>
                <w:sz w:val="24"/>
                <w:szCs w:val="24"/>
                <w:u w:val="single"/>
              </w:rPr>
              <w:t>(</w:t>
            </w:r>
            <w:r w:rsidRPr="00F867BF">
              <w:rPr>
                <w:rFonts w:hint="cs"/>
                <w:sz w:val="24"/>
                <w:szCs w:val="24"/>
                <w:u w:val="single"/>
                <w:cs/>
              </w:rPr>
              <w:t>ต่อ</w:t>
            </w:r>
            <w:r w:rsidRPr="00F867BF">
              <w:rPr>
                <w:sz w:val="24"/>
                <w:szCs w:val="24"/>
                <w:u w:val="single"/>
              </w:rPr>
              <w:t>)</w:t>
            </w:r>
          </w:p>
        </w:tc>
        <w:tc>
          <w:tcPr>
            <w:tcW w:w="3260" w:type="dxa"/>
          </w:tcPr>
          <w:p w14:paraId="675526A8" w14:textId="77777777" w:rsidR="006F670A" w:rsidRPr="00F867BF" w:rsidRDefault="006F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8B8F7F0" w14:textId="77777777" w:rsidR="006F670A" w:rsidRPr="00F867BF" w:rsidRDefault="006F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B0C8428" w14:textId="77777777" w:rsidR="006F670A" w:rsidRPr="00F867BF" w:rsidRDefault="006F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A36E7CC" w14:textId="77777777" w:rsidR="006F670A" w:rsidRPr="00F867BF" w:rsidRDefault="006F6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</w:p>
        </w:tc>
      </w:tr>
      <w:tr w:rsidR="00FC3922" w:rsidRPr="00F867BF" w14:paraId="3E4D297A" w14:textId="77777777">
        <w:trPr>
          <w:trHeight w:val="20"/>
        </w:trPr>
        <w:tc>
          <w:tcPr>
            <w:tcW w:w="2811" w:type="dxa"/>
            <w:shd w:val="clear" w:color="auto" w:fill="auto"/>
          </w:tcPr>
          <w:p w14:paraId="3574308F" w14:textId="6D0463C9" w:rsidR="00FC3922" w:rsidRPr="00F867BF" w:rsidRDefault="00FC3922" w:rsidP="000F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2" w:right="-45" w:hanging="152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</w:rPr>
              <w:t>Indochina Development and</w:t>
            </w:r>
            <w:r w:rsidRPr="00F867BF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F867BF">
              <w:rPr>
                <w:rFonts w:hint="cs"/>
                <w:sz w:val="24"/>
                <w:szCs w:val="24"/>
              </w:rPr>
              <w:t>Operation Holdings Pte. Ltd.</w:t>
            </w:r>
          </w:p>
        </w:tc>
        <w:tc>
          <w:tcPr>
            <w:tcW w:w="3260" w:type="dxa"/>
          </w:tcPr>
          <w:p w14:paraId="5C7513D3" w14:textId="7777777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  <w:cs/>
              </w:rPr>
              <w:t>ลงทุนในบริษัทอื่น</w:t>
            </w:r>
          </w:p>
          <w:p w14:paraId="45779EFD" w14:textId="7777777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91B1CDD" w14:textId="12865E98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2" w:type="dxa"/>
          </w:tcPr>
          <w:p w14:paraId="402F12AB" w14:textId="47E7B7FF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68EBEF6D" w14:textId="1F8A961E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</w:tr>
      <w:tr w:rsidR="00FC3922" w:rsidRPr="00F867BF" w14:paraId="468EA874" w14:textId="77777777">
        <w:trPr>
          <w:trHeight w:val="20"/>
        </w:trPr>
        <w:tc>
          <w:tcPr>
            <w:tcW w:w="2811" w:type="dxa"/>
            <w:shd w:val="clear" w:color="auto" w:fill="auto"/>
          </w:tcPr>
          <w:p w14:paraId="608D38C8" w14:textId="22ADC6A1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u w:val="single"/>
                <w:cs/>
              </w:rPr>
            </w:pPr>
            <w:r w:rsidRPr="00F867BF">
              <w:rPr>
                <w:rFonts w:hint="cs"/>
                <w:sz w:val="24"/>
                <w:szCs w:val="24"/>
              </w:rPr>
              <w:t>Greenergy Holdings Pte</w:t>
            </w:r>
            <w:r w:rsidRPr="00F867BF">
              <w:rPr>
                <w:rFonts w:hint="cs"/>
                <w:sz w:val="24"/>
                <w:szCs w:val="24"/>
                <w:cs/>
              </w:rPr>
              <w:t xml:space="preserve">. </w:t>
            </w:r>
            <w:r w:rsidRPr="00F867BF">
              <w:rPr>
                <w:rFonts w:hint="cs"/>
                <w:sz w:val="24"/>
                <w:szCs w:val="24"/>
              </w:rPr>
              <w:t>Ltd</w:t>
            </w:r>
            <w:r w:rsidRPr="00F867BF">
              <w:rPr>
                <w:rFonts w:hint="cs"/>
                <w:sz w:val="24"/>
                <w:szCs w:val="24"/>
                <w:cs/>
              </w:rPr>
              <w:t>.</w:t>
            </w:r>
          </w:p>
        </w:tc>
        <w:tc>
          <w:tcPr>
            <w:tcW w:w="3260" w:type="dxa"/>
          </w:tcPr>
          <w:p w14:paraId="24C83AC2" w14:textId="7FA9DE22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ลงทุนในโรงไฟฟ้าพลังงานแสงอาทิตย์ที่ประเทศญี่ปุ่นในฐานะนักลงทุนทีเค</w:t>
            </w:r>
          </w:p>
        </w:tc>
        <w:tc>
          <w:tcPr>
            <w:tcW w:w="1276" w:type="dxa"/>
            <w:shd w:val="clear" w:color="auto" w:fill="auto"/>
          </w:tcPr>
          <w:p w14:paraId="3082DFBF" w14:textId="32BBC1C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2" w:type="dxa"/>
          </w:tcPr>
          <w:p w14:paraId="27CE6FDD" w14:textId="6805B9D8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35A64415" w14:textId="3EB78968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</w:tr>
      <w:tr w:rsidR="00FC3922" w:rsidRPr="00F867BF" w14:paraId="18B795DC" w14:textId="77777777">
        <w:trPr>
          <w:trHeight w:val="20"/>
        </w:trPr>
        <w:tc>
          <w:tcPr>
            <w:tcW w:w="2811" w:type="dxa"/>
            <w:shd w:val="clear" w:color="auto" w:fill="auto"/>
          </w:tcPr>
          <w:p w14:paraId="09F2C462" w14:textId="7777777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SMP AS. Pte. Ltd.</w:t>
            </w:r>
          </w:p>
        </w:tc>
        <w:tc>
          <w:tcPr>
            <w:tcW w:w="3260" w:type="dxa"/>
          </w:tcPr>
          <w:p w14:paraId="41649C53" w14:textId="7777777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6" w:type="dxa"/>
            <w:shd w:val="clear" w:color="auto" w:fill="auto"/>
          </w:tcPr>
          <w:p w14:paraId="4BCDE2E2" w14:textId="7777777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2" w:type="dxa"/>
          </w:tcPr>
          <w:p w14:paraId="3485E3ED" w14:textId="7777777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0F85BD30" w14:textId="7777777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</w:tr>
      <w:tr w:rsidR="00FC3922" w:rsidRPr="00F867BF" w14:paraId="321AB692" w14:textId="77777777">
        <w:trPr>
          <w:trHeight w:val="20"/>
        </w:trPr>
        <w:tc>
          <w:tcPr>
            <w:tcW w:w="2811" w:type="dxa"/>
            <w:shd w:val="clear" w:color="auto" w:fill="auto"/>
          </w:tcPr>
          <w:p w14:paraId="7F29AF6C" w14:textId="7777777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 xml:space="preserve">กลุ่ม </w:t>
            </w:r>
            <w:r w:rsidRPr="00F867BF">
              <w:rPr>
                <w:rFonts w:hint="cs"/>
                <w:sz w:val="24"/>
                <w:szCs w:val="24"/>
              </w:rPr>
              <w:t>BCPG Formosa Co., Ltd.</w:t>
            </w:r>
          </w:p>
        </w:tc>
        <w:tc>
          <w:tcPr>
            <w:tcW w:w="3260" w:type="dxa"/>
          </w:tcPr>
          <w:p w14:paraId="7D3BAC55" w14:textId="7777777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276" w:type="dxa"/>
            <w:shd w:val="clear" w:color="auto" w:fill="auto"/>
          </w:tcPr>
          <w:p w14:paraId="754F3196" w14:textId="7777777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992" w:type="dxa"/>
          </w:tcPr>
          <w:p w14:paraId="7A2E394E" w14:textId="7777777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5A59623D" w14:textId="7777777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</w:tr>
      <w:tr w:rsidR="00FC3922" w:rsidRPr="00F867BF" w14:paraId="3B43A09E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3007CA27" w14:textId="7777777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 xml:space="preserve">กลุ่ม </w:t>
            </w:r>
            <w:r w:rsidRPr="00F867BF">
              <w:rPr>
                <w:rFonts w:hint="cs"/>
                <w:sz w:val="24"/>
                <w:szCs w:val="24"/>
              </w:rPr>
              <w:t>BCPG Japan Corporation</w:t>
            </w:r>
          </w:p>
        </w:tc>
        <w:tc>
          <w:tcPr>
            <w:tcW w:w="3260" w:type="dxa"/>
          </w:tcPr>
          <w:p w14:paraId="1B9F6083" w14:textId="4649D86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ดำเนินธุรกิจพัฒนาโครงการ บริหารจัดการก่อสร้าง และดำเนินการ รวมถึงบริหารเงินลงทุนในโครงการโรงไฟฟ้าในประเทศญี่ปุ่น</w:t>
            </w:r>
          </w:p>
        </w:tc>
        <w:tc>
          <w:tcPr>
            <w:tcW w:w="1276" w:type="dxa"/>
            <w:shd w:val="clear" w:color="auto" w:fill="auto"/>
          </w:tcPr>
          <w:p w14:paraId="35E2F5BD" w14:textId="412DF86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992" w:type="dxa"/>
          </w:tcPr>
          <w:p w14:paraId="40DE8FCF" w14:textId="47E1B19B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EFA16A5" w14:textId="77CD763D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</w:tr>
      <w:tr w:rsidR="00FC3922" w:rsidRPr="00F867BF" w14:paraId="51F09EE0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1A436977" w14:textId="7777777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</w:rPr>
            </w:pPr>
            <w:r w:rsidRPr="00F867BF">
              <w:rPr>
                <w:rFonts w:hint="cs"/>
                <w:sz w:val="24"/>
                <w:szCs w:val="24"/>
              </w:rPr>
              <w:t>BCPG Wind Cooperatief U</w:t>
            </w:r>
            <w:r w:rsidRPr="00F867BF">
              <w:rPr>
                <w:rFonts w:hint="cs"/>
                <w:sz w:val="24"/>
                <w:szCs w:val="24"/>
                <w:cs/>
              </w:rPr>
              <w:t>.</w:t>
            </w:r>
            <w:r w:rsidRPr="00F867BF">
              <w:rPr>
                <w:rFonts w:hint="cs"/>
                <w:sz w:val="24"/>
                <w:szCs w:val="24"/>
              </w:rPr>
              <w:t>A</w:t>
            </w:r>
            <w:r w:rsidRPr="00F867BF">
              <w:rPr>
                <w:rFonts w:hint="cs"/>
                <w:sz w:val="24"/>
                <w:szCs w:val="24"/>
                <w:cs/>
              </w:rPr>
              <w:t>.</w:t>
            </w:r>
          </w:p>
        </w:tc>
        <w:tc>
          <w:tcPr>
            <w:tcW w:w="3260" w:type="dxa"/>
          </w:tcPr>
          <w:p w14:paraId="2DE3A626" w14:textId="4861DA1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6" w:type="dxa"/>
            <w:shd w:val="clear" w:color="auto" w:fill="auto"/>
          </w:tcPr>
          <w:p w14:paraId="2731C516" w14:textId="0432DA0C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เนเธอร์แลนด์</w:t>
            </w:r>
          </w:p>
        </w:tc>
        <w:tc>
          <w:tcPr>
            <w:tcW w:w="992" w:type="dxa"/>
          </w:tcPr>
          <w:p w14:paraId="390020D1" w14:textId="24E10BF6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3B62A214" w14:textId="01EE2993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</w:tr>
      <w:tr w:rsidR="00FC3922" w:rsidRPr="00F867BF" w14:paraId="6CB0750D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3556EC8E" w14:textId="7777777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</w:rPr>
            </w:pPr>
            <w:r w:rsidRPr="00F867BF">
              <w:rPr>
                <w:rFonts w:hint="cs"/>
                <w:sz w:val="24"/>
                <w:szCs w:val="24"/>
              </w:rPr>
              <w:t>OKEA ASA</w:t>
            </w:r>
          </w:p>
        </w:tc>
        <w:tc>
          <w:tcPr>
            <w:tcW w:w="3260" w:type="dxa"/>
          </w:tcPr>
          <w:p w14:paraId="62BDCF7D" w14:textId="7777777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ดำเนินธุรกิจสำรวจ</w:t>
            </w:r>
            <w:r w:rsidRPr="00F867BF">
              <w:rPr>
                <w:sz w:val="24"/>
                <w:szCs w:val="24"/>
              </w:rPr>
              <w:t xml:space="preserve"> </w:t>
            </w:r>
            <w:r w:rsidRPr="00F867BF">
              <w:rPr>
                <w:sz w:val="24"/>
                <w:szCs w:val="24"/>
                <w:cs/>
              </w:rPr>
              <w:t>พัฒนาและผลิตแหล่งน้ำมันดิบและก๊าซธรรมชาติในประเทศนอร์เวย์</w:t>
            </w:r>
          </w:p>
        </w:tc>
        <w:tc>
          <w:tcPr>
            <w:tcW w:w="1276" w:type="dxa"/>
            <w:shd w:val="clear" w:color="auto" w:fill="auto"/>
          </w:tcPr>
          <w:p w14:paraId="26CDC853" w14:textId="7777777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rFonts w:hint="cs"/>
                <w:sz w:val="24"/>
                <w:szCs w:val="24"/>
                <w:cs/>
              </w:rPr>
              <w:t>นอร์เวย์</w:t>
            </w:r>
          </w:p>
        </w:tc>
        <w:tc>
          <w:tcPr>
            <w:tcW w:w="992" w:type="dxa"/>
          </w:tcPr>
          <w:p w14:paraId="3F8AF0CB" w14:textId="0B98F5D6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45.58</w:t>
            </w:r>
          </w:p>
        </w:tc>
        <w:tc>
          <w:tcPr>
            <w:tcW w:w="992" w:type="dxa"/>
            <w:shd w:val="clear" w:color="auto" w:fill="auto"/>
          </w:tcPr>
          <w:p w14:paraId="50447104" w14:textId="1009D121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45.44</w:t>
            </w:r>
          </w:p>
        </w:tc>
      </w:tr>
      <w:tr w:rsidR="00FC3922" w:rsidRPr="00F867BF" w14:paraId="104D5943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15FDAC2B" w14:textId="42777E2A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BCPG USA Inc.</w:t>
            </w:r>
          </w:p>
        </w:tc>
        <w:tc>
          <w:tcPr>
            <w:tcW w:w="3260" w:type="dxa"/>
          </w:tcPr>
          <w:p w14:paraId="3FC2A704" w14:textId="6CF87AD2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6" w:type="dxa"/>
            <w:shd w:val="clear" w:color="auto" w:fill="auto"/>
          </w:tcPr>
          <w:p w14:paraId="298E238A" w14:textId="50253A5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992" w:type="dxa"/>
          </w:tcPr>
          <w:p w14:paraId="4CF62BDD" w14:textId="2AAEF17B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1AFDA91C" w14:textId="5494B613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</w:tr>
      <w:tr w:rsidR="00FC3922" w:rsidRPr="00F867BF" w14:paraId="487C1605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2A92EC6D" w14:textId="638918ED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BCPG Hamilton US Acquisition Co. LLC</w:t>
            </w:r>
          </w:p>
        </w:tc>
        <w:tc>
          <w:tcPr>
            <w:tcW w:w="3260" w:type="dxa"/>
          </w:tcPr>
          <w:p w14:paraId="6184D57B" w14:textId="2F99F848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6" w:type="dxa"/>
            <w:shd w:val="clear" w:color="auto" w:fill="auto"/>
          </w:tcPr>
          <w:p w14:paraId="3FFEBF41" w14:textId="40D69CD3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992" w:type="dxa"/>
          </w:tcPr>
          <w:p w14:paraId="2AFBE5D9" w14:textId="1472CB7C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1CAD8961" w14:textId="430D87D0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</w:tr>
      <w:tr w:rsidR="00FC3922" w:rsidRPr="00F867BF" w14:paraId="59233F1C" w14:textId="77777777" w:rsidTr="00346B12">
        <w:trPr>
          <w:trHeight w:val="20"/>
        </w:trPr>
        <w:tc>
          <w:tcPr>
            <w:tcW w:w="2811" w:type="dxa"/>
            <w:shd w:val="clear" w:color="auto" w:fill="auto"/>
          </w:tcPr>
          <w:p w14:paraId="170BC767" w14:textId="4034EA13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sz w:val="24"/>
                <w:szCs w:val="24"/>
              </w:rPr>
            </w:pPr>
            <w:r w:rsidRPr="00F867BF">
              <w:rPr>
                <w:sz w:val="24"/>
                <w:szCs w:val="24"/>
              </w:rPr>
              <w:t>BCPG CCE Holding LLC</w:t>
            </w:r>
          </w:p>
        </w:tc>
        <w:tc>
          <w:tcPr>
            <w:tcW w:w="3260" w:type="dxa"/>
          </w:tcPr>
          <w:p w14:paraId="21A7A4F5" w14:textId="4407E287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276" w:type="dxa"/>
            <w:shd w:val="clear" w:color="auto" w:fill="auto"/>
          </w:tcPr>
          <w:p w14:paraId="39ED6D98" w14:textId="03F331D8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90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992" w:type="dxa"/>
          </w:tcPr>
          <w:p w14:paraId="4131514C" w14:textId="12F518AF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64923C61" w14:textId="5FE27CEA" w:rsidR="00FC3922" w:rsidRPr="00F867BF" w:rsidRDefault="00FC3922" w:rsidP="00FC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80" w:lineRule="exact"/>
              <w:ind w:left="232" w:right="-45" w:hanging="232"/>
              <w:jc w:val="center"/>
              <w:rPr>
                <w:sz w:val="24"/>
                <w:szCs w:val="24"/>
                <w:cs/>
              </w:rPr>
            </w:pPr>
            <w:r w:rsidRPr="00F867BF">
              <w:rPr>
                <w:sz w:val="24"/>
                <w:szCs w:val="24"/>
              </w:rPr>
              <w:t>100</w:t>
            </w:r>
          </w:p>
        </w:tc>
      </w:tr>
    </w:tbl>
    <w:p w14:paraId="56BB4603" w14:textId="77777777" w:rsidR="00022542" w:rsidRPr="00F867BF" w:rsidRDefault="00022542" w:rsidP="00475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  <w:lang w:val="en-GB"/>
        </w:rPr>
      </w:pPr>
    </w:p>
    <w:p w14:paraId="4902B9A2" w14:textId="77777777" w:rsidR="002960E4" w:rsidRPr="00F867BF" w:rsidRDefault="00296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 w:rsidRPr="00F867BF">
        <w:rPr>
          <w:i/>
          <w:iCs/>
          <w:cs/>
        </w:rPr>
        <w:br w:type="page"/>
      </w:r>
    </w:p>
    <w:p w14:paraId="190C0B5C" w14:textId="2BDC99BD" w:rsidR="00BC72C4" w:rsidRPr="00F867BF" w:rsidRDefault="00BC72C4" w:rsidP="000F5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  <w:lang w:val="en-GB"/>
        </w:rPr>
      </w:pPr>
      <w:r w:rsidRPr="00F867BF">
        <w:rPr>
          <w:rFonts w:hint="cs"/>
          <w:i/>
          <w:iCs/>
          <w:cs/>
          <w:lang w:val="en-GB"/>
        </w:rPr>
        <w:lastRenderedPageBreak/>
        <w:t>ส่วนได้เสียที่ไม่มีอำนาจควบคุม</w:t>
      </w:r>
    </w:p>
    <w:p w14:paraId="7E1C8F3A" w14:textId="77777777" w:rsidR="00BC72C4" w:rsidRPr="00F867BF" w:rsidRDefault="00BC72C4" w:rsidP="000F1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lang w:val="en-GB"/>
        </w:rPr>
      </w:pPr>
    </w:p>
    <w:p w14:paraId="28AF96DD" w14:textId="362FD66E" w:rsidR="00BC72C4" w:rsidRPr="00F867BF" w:rsidRDefault="00BC72C4" w:rsidP="003C386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867BF">
        <w:rPr>
          <w:rFonts w:asciiTheme="majorBidi" w:hAnsiTheme="majorBidi" w:cstheme="majorBidi" w:hint="cs"/>
          <w:sz w:val="30"/>
          <w:szCs w:val="30"/>
          <w:cs/>
        </w:rPr>
        <w:t>ตารางต่อไปนี้สรุปข้อมูลเกี่ยวกับบริษัทย่อย</w:t>
      </w:r>
      <w:r w:rsidR="00A43B96" w:rsidRPr="00F867BF">
        <w:rPr>
          <w:rFonts w:asciiTheme="majorBidi" w:hAnsiTheme="majorBidi" w:cstheme="majorBidi" w:hint="cs"/>
          <w:sz w:val="30"/>
          <w:szCs w:val="30"/>
          <w:cs/>
        </w:rPr>
        <w:t>และบริษัทย่อยทางอ้อม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>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733B5A40" w14:textId="77777777" w:rsidR="00BC72C4" w:rsidRPr="00F867BF" w:rsidRDefault="00BC72C4" w:rsidP="00BC7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  <w:lang w:val="en-GB"/>
        </w:rPr>
      </w:pPr>
    </w:p>
    <w:tbl>
      <w:tblPr>
        <w:tblW w:w="9213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51"/>
        <w:gridCol w:w="832"/>
        <w:gridCol w:w="833"/>
        <w:gridCol w:w="833"/>
        <w:gridCol w:w="833"/>
        <w:gridCol w:w="832"/>
        <w:gridCol w:w="833"/>
        <w:gridCol w:w="833"/>
        <w:gridCol w:w="833"/>
      </w:tblGrid>
      <w:tr w:rsidR="00AE11F2" w:rsidRPr="00F867BF" w14:paraId="51F5311A" w14:textId="77777777" w:rsidTr="00AE11F2">
        <w:trPr>
          <w:cantSplit/>
          <w:trHeight w:val="20"/>
        </w:trPr>
        <w:tc>
          <w:tcPr>
            <w:tcW w:w="2551" w:type="dxa"/>
            <w:vAlign w:val="bottom"/>
          </w:tcPr>
          <w:p w14:paraId="7C02C2CF" w14:textId="77777777" w:rsidR="00AE11F2" w:rsidRPr="00F867BF" w:rsidRDefault="00AE11F2" w:rsidP="00AE11F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665" w:type="dxa"/>
            <w:gridSpan w:val="2"/>
            <w:vAlign w:val="bottom"/>
          </w:tcPr>
          <w:p w14:paraId="7FED2FBC" w14:textId="2A7BAAEC" w:rsidR="00AE11F2" w:rsidRPr="00F867BF" w:rsidRDefault="00AE11F2" w:rsidP="00AE11F2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z w:val="25"/>
                <w:szCs w:val="25"/>
                <w:lang w:bidi="th-TH"/>
              </w:rPr>
            </w:pPr>
            <w:r w:rsidRPr="00F867BF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บริษัท บีซีพีจี</w:t>
            </w:r>
          </w:p>
          <w:p w14:paraId="28BDBE46" w14:textId="494D2EF1" w:rsidR="00AE11F2" w:rsidRPr="00F867BF" w:rsidRDefault="00AE11F2" w:rsidP="00AE11F2">
            <w:pPr>
              <w:pStyle w:val="acctmergecolhdg"/>
              <w:tabs>
                <w:tab w:val="decimal" w:pos="654"/>
              </w:tabs>
              <w:spacing w:line="240" w:lineRule="auto"/>
              <w:ind w:left="28" w:right="-2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จำกัด (มหาชน)</w:t>
            </w:r>
          </w:p>
        </w:tc>
        <w:tc>
          <w:tcPr>
            <w:tcW w:w="1666" w:type="dxa"/>
            <w:gridSpan w:val="2"/>
            <w:vAlign w:val="bottom"/>
          </w:tcPr>
          <w:p w14:paraId="310E9FE7" w14:textId="6558DF6C" w:rsidR="00AE11F2" w:rsidRPr="00F867BF" w:rsidRDefault="00AE11F2" w:rsidP="00AE11F2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z w:val="25"/>
                <w:szCs w:val="25"/>
                <w:lang w:bidi="th-TH"/>
              </w:rPr>
            </w:pPr>
            <w:r w:rsidRPr="00F867BF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บริษัท บีบีจีไอ</w:t>
            </w:r>
          </w:p>
          <w:p w14:paraId="38DF49BD" w14:textId="19193E48" w:rsidR="00AE11F2" w:rsidRPr="00F867BF" w:rsidRDefault="00AE11F2" w:rsidP="00AE11F2">
            <w:pPr>
              <w:pStyle w:val="acctmergecolhdg"/>
              <w:tabs>
                <w:tab w:val="decimal" w:pos="654"/>
              </w:tabs>
              <w:spacing w:line="240" w:lineRule="auto"/>
              <w:ind w:left="28" w:right="-2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 w:hint="cs"/>
                <w:b w:val="0"/>
                <w:sz w:val="25"/>
                <w:szCs w:val="25"/>
                <w:cs/>
                <w:lang w:bidi="th-TH"/>
              </w:rPr>
              <w:t>จำกัด (มหาชน)</w:t>
            </w:r>
          </w:p>
        </w:tc>
        <w:tc>
          <w:tcPr>
            <w:tcW w:w="1665" w:type="dxa"/>
            <w:gridSpan w:val="2"/>
            <w:vAlign w:val="bottom"/>
          </w:tcPr>
          <w:p w14:paraId="09F54E27" w14:textId="78771011" w:rsidR="00AE11F2" w:rsidRPr="00F867BF" w:rsidRDefault="00AE11F2" w:rsidP="00FE1D2B">
            <w:pPr>
              <w:pStyle w:val="acctmergecolhdg"/>
              <w:spacing w:line="240" w:lineRule="auto"/>
              <w:ind w:left="-11" w:right="-48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cs/>
              </w:rPr>
              <w:t xml:space="preserve">บริษัท </w:t>
            </w:r>
            <w:r w:rsidRPr="00F867BF">
              <w:rPr>
                <w:rFonts w:ascii="Angsana New" w:hAnsi="Angsana New" w:hint="cs"/>
                <w:b w:val="0"/>
                <w:sz w:val="25"/>
                <w:szCs w:val="25"/>
                <w:cs/>
              </w:rPr>
              <w:t>บางจาก ศรีราชา</w:t>
            </w:r>
            <w:r w:rsidRPr="00F867BF">
              <w:rPr>
                <w:rFonts w:ascii="Angsana New" w:hAnsi="Angsana New"/>
                <w:b w:val="0"/>
                <w:sz w:val="25"/>
                <w:szCs w:val="25"/>
                <w:cs/>
              </w:rPr>
              <w:t xml:space="preserve"> จำกัด (มหาชน)</w:t>
            </w:r>
          </w:p>
        </w:tc>
        <w:tc>
          <w:tcPr>
            <w:tcW w:w="1666" w:type="dxa"/>
            <w:gridSpan w:val="2"/>
            <w:vAlign w:val="bottom"/>
          </w:tcPr>
          <w:p w14:paraId="51E4CF65" w14:textId="0AB05A0F" w:rsidR="00AE11F2" w:rsidRPr="00F867BF" w:rsidRDefault="00AE11F2" w:rsidP="00AE11F2">
            <w:pPr>
              <w:pStyle w:val="acctmergecolhdg"/>
              <w:tabs>
                <w:tab w:val="decimal" w:pos="654"/>
              </w:tabs>
              <w:spacing w:line="240" w:lineRule="auto"/>
              <w:ind w:left="28" w:right="-2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 w:hint="cs"/>
                <w:b w:val="0"/>
                <w:sz w:val="25"/>
                <w:szCs w:val="25"/>
                <w:lang w:bidi="th-TH"/>
              </w:rPr>
              <w:t>OKEA ASA</w:t>
            </w:r>
          </w:p>
        </w:tc>
      </w:tr>
      <w:tr w:rsidR="00AE11F2" w:rsidRPr="00F867BF" w14:paraId="57AD389C" w14:textId="77777777">
        <w:trPr>
          <w:cantSplit/>
          <w:trHeight w:val="20"/>
        </w:trPr>
        <w:tc>
          <w:tcPr>
            <w:tcW w:w="2551" w:type="dxa"/>
            <w:vAlign w:val="bottom"/>
          </w:tcPr>
          <w:p w14:paraId="5F9F6861" w14:textId="77777777" w:rsidR="00AE11F2" w:rsidRPr="00F867BF" w:rsidRDefault="00AE11F2" w:rsidP="00AE11F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665" w:type="dxa"/>
            <w:gridSpan w:val="2"/>
            <w:vAlign w:val="bottom"/>
          </w:tcPr>
          <w:p w14:paraId="63DE6AD2" w14:textId="164E3459" w:rsidR="00AE11F2" w:rsidRPr="00F867BF" w:rsidRDefault="00AE11F2" w:rsidP="00AE11F2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lang w:bidi="th-TH"/>
              </w:rPr>
            </w:pPr>
            <w:r w:rsidRPr="00F867BF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 xml:space="preserve">สำหรับปีสิ้นสุดวันที่ </w:t>
            </w:r>
            <w:r w:rsidRPr="00F867BF">
              <w:rPr>
                <w:rFonts w:ascii="Angsana New" w:hAnsi="Angsana New"/>
                <w:b w:val="0"/>
                <w:spacing w:val="-6"/>
                <w:sz w:val="25"/>
                <w:szCs w:val="25"/>
                <w:cs/>
                <w:lang w:bidi="th-TH"/>
              </w:rPr>
              <w:br/>
            </w:r>
            <w:r w:rsidRPr="00F867BF">
              <w:rPr>
                <w:rFonts w:ascii="Angsana New" w:hAnsi="Angsana New" w:hint="cs"/>
                <w:b w:val="0"/>
                <w:spacing w:val="-6"/>
                <w:sz w:val="25"/>
                <w:szCs w:val="25"/>
                <w:lang w:bidi="th-TH"/>
              </w:rPr>
              <w:t xml:space="preserve">31 </w:t>
            </w:r>
            <w:r w:rsidRPr="00F867BF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1666" w:type="dxa"/>
            <w:gridSpan w:val="2"/>
            <w:vAlign w:val="bottom"/>
          </w:tcPr>
          <w:p w14:paraId="4323A8A6" w14:textId="470D503C" w:rsidR="00AE11F2" w:rsidRPr="00F867BF" w:rsidRDefault="00AE11F2" w:rsidP="00AE11F2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lang w:bidi="th-TH"/>
              </w:rPr>
            </w:pPr>
            <w:r w:rsidRPr="00F867BF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 xml:space="preserve">สำหรับปีสิ้นสุดวันที่ </w:t>
            </w:r>
            <w:r w:rsidRPr="00F867BF">
              <w:rPr>
                <w:rFonts w:ascii="Angsana New" w:hAnsi="Angsana New"/>
                <w:b w:val="0"/>
                <w:spacing w:val="-6"/>
                <w:sz w:val="25"/>
                <w:szCs w:val="25"/>
                <w:cs/>
                <w:lang w:bidi="th-TH"/>
              </w:rPr>
              <w:br/>
            </w:r>
            <w:r w:rsidRPr="00F867BF">
              <w:rPr>
                <w:rFonts w:ascii="Angsana New" w:hAnsi="Angsana New" w:hint="cs"/>
                <w:b w:val="0"/>
                <w:spacing w:val="-6"/>
                <w:sz w:val="25"/>
                <w:szCs w:val="25"/>
                <w:lang w:bidi="th-TH"/>
              </w:rPr>
              <w:t xml:space="preserve">31 </w:t>
            </w:r>
            <w:r w:rsidRPr="00F867BF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832" w:type="dxa"/>
            <w:vAlign w:val="bottom"/>
          </w:tcPr>
          <w:p w14:paraId="4A09C524" w14:textId="508D33FF" w:rsidR="00AE11F2" w:rsidRPr="00F867BF" w:rsidRDefault="00AE11F2" w:rsidP="00AE11F2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lang w:bidi="th-TH"/>
              </w:rPr>
            </w:pPr>
            <w:r w:rsidRPr="00F867BF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 xml:space="preserve">สำหรับปีสิ้นสุดวันที่ </w:t>
            </w:r>
            <w:r w:rsidRPr="00F867BF">
              <w:rPr>
                <w:rFonts w:ascii="Angsana New" w:hAnsi="Angsana New"/>
                <w:b w:val="0"/>
                <w:spacing w:val="-6"/>
                <w:sz w:val="25"/>
                <w:szCs w:val="25"/>
                <w:cs/>
                <w:lang w:bidi="th-TH"/>
              </w:rPr>
              <w:br/>
            </w:r>
            <w:r w:rsidRPr="00F867BF">
              <w:rPr>
                <w:rFonts w:ascii="Angsana New" w:hAnsi="Angsana New" w:hint="cs"/>
                <w:b w:val="0"/>
                <w:spacing w:val="-6"/>
                <w:sz w:val="25"/>
                <w:szCs w:val="25"/>
                <w:lang w:bidi="th-TH"/>
              </w:rPr>
              <w:t xml:space="preserve">31 </w:t>
            </w:r>
            <w:r w:rsidRPr="00F867BF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833" w:type="dxa"/>
            <w:vAlign w:val="bottom"/>
          </w:tcPr>
          <w:p w14:paraId="73DCD1F0" w14:textId="5410978D" w:rsidR="00AE11F2" w:rsidRPr="00F867BF" w:rsidRDefault="00AE11F2" w:rsidP="00AE11F2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 xml:space="preserve">ตั้งแต่วันที่ </w:t>
            </w:r>
            <w:r w:rsidRPr="00F867BF">
              <w:rPr>
                <w:rFonts w:ascii="Angsana New" w:hAnsi="Angsana New"/>
                <w:b w:val="0"/>
                <w:spacing w:val="-6"/>
                <w:sz w:val="25"/>
                <w:szCs w:val="25"/>
                <w:lang w:val="en-US" w:bidi="th-TH"/>
              </w:rPr>
              <w:t xml:space="preserve">31 </w:t>
            </w:r>
            <w:r w:rsidRPr="00F867BF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val="en-US" w:bidi="th-TH"/>
              </w:rPr>
              <w:t>สิงหาคม</w:t>
            </w:r>
            <w:r w:rsidRPr="00F867BF">
              <w:rPr>
                <w:rFonts w:ascii="Angsana New" w:hAnsi="Angsana New"/>
                <w:b w:val="0"/>
                <w:spacing w:val="-6"/>
                <w:sz w:val="25"/>
                <w:szCs w:val="25"/>
                <w:cs/>
                <w:lang w:val="en-US" w:bidi="th-TH"/>
              </w:rPr>
              <w:br/>
            </w:r>
            <w:r w:rsidRPr="00F867BF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val="en-US" w:bidi="th-TH"/>
              </w:rPr>
              <w:t>ถึง</w:t>
            </w:r>
            <w:r w:rsidRPr="00F867BF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 xml:space="preserve">วันที่ </w:t>
            </w:r>
            <w:r w:rsidRPr="00F867BF">
              <w:rPr>
                <w:rFonts w:ascii="Angsana New" w:hAnsi="Angsana New" w:hint="cs"/>
                <w:b w:val="0"/>
                <w:spacing w:val="-6"/>
                <w:sz w:val="25"/>
                <w:szCs w:val="25"/>
                <w:lang w:bidi="th-TH"/>
              </w:rPr>
              <w:t xml:space="preserve">31 </w:t>
            </w:r>
            <w:r w:rsidRPr="00F867BF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1666" w:type="dxa"/>
            <w:gridSpan w:val="2"/>
            <w:vAlign w:val="bottom"/>
          </w:tcPr>
          <w:p w14:paraId="2C767683" w14:textId="639A3485" w:rsidR="00AE11F2" w:rsidRPr="00F867BF" w:rsidRDefault="00AE11F2" w:rsidP="00AE11F2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lang w:bidi="th-TH"/>
              </w:rPr>
            </w:pPr>
            <w:r w:rsidRPr="00F867BF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 xml:space="preserve">สำหรับปีสิ้นสุดวันที่ </w:t>
            </w:r>
            <w:r w:rsidRPr="00F867BF">
              <w:rPr>
                <w:rFonts w:ascii="Angsana New" w:hAnsi="Angsana New"/>
                <w:b w:val="0"/>
                <w:spacing w:val="-6"/>
                <w:sz w:val="25"/>
                <w:szCs w:val="25"/>
                <w:cs/>
                <w:lang w:bidi="th-TH"/>
              </w:rPr>
              <w:br/>
            </w:r>
            <w:r w:rsidRPr="00F867BF">
              <w:rPr>
                <w:rFonts w:ascii="Angsana New" w:hAnsi="Angsana New" w:hint="cs"/>
                <w:b w:val="0"/>
                <w:spacing w:val="-6"/>
                <w:sz w:val="25"/>
                <w:szCs w:val="25"/>
                <w:lang w:bidi="th-TH"/>
              </w:rPr>
              <w:t xml:space="preserve">31 </w:t>
            </w:r>
            <w:r w:rsidRPr="00F867BF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ธันวาคม</w:t>
            </w:r>
          </w:p>
        </w:tc>
      </w:tr>
      <w:tr w:rsidR="00AE11F2" w:rsidRPr="00F867BF" w14:paraId="296D84D8" w14:textId="77777777">
        <w:trPr>
          <w:cantSplit/>
          <w:trHeight w:val="20"/>
        </w:trPr>
        <w:tc>
          <w:tcPr>
            <w:tcW w:w="2551" w:type="dxa"/>
            <w:vAlign w:val="bottom"/>
          </w:tcPr>
          <w:p w14:paraId="7417947F" w14:textId="77777777" w:rsidR="00AE11F2" w:rsidRPr="00F867BF" w:rsidRDefault="00AE11F2" w:rsidP="00AE11F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32" w:type="dxa"/>
          </w:tcPr>
          <w:p w14:paraId="47A8C3B9" w14:textId="7D84E12D" w:rsidR="00AE11F2" w:rsidRPr="00F867BF" w:rsidRDefault="00AE11F2" w:rsidP="00AE11F2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lang w:bidi="th-TH"/>
              </w:rPr>
            </w:pPr>
            <w:r w:rsidRPr="00F867BF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2567</w:t>
            </w:r>
          </w:p>
        </w:tc>
        <w:tc>
          <w:tcPr>
            <w:tcW w:w="833" w:type="dxa"/>
          </w:tcPr>
          <w:p w14:paraId="306971B1" w14:textId="6DBF8151" w:rsidR="00AE11F2" w:rsidRPr="00F867BF" w:rsidRDefault="00AE11F2" w:rsidP="00AE11F2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lang w:bidi="th-TH"/>
              </w:rPr>
            </w:pPr>
            <w:r w:rsidRPr="00F867BF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2566</w:t>
            </w:r>
          </w:p>
        </w:tc>
        <w:tc>
          <w:tcPr>
            <w:tcW w:w="833" w:type="dxa"/>
          </w:tcPr>
          <w:p w14:paraId="583B52D7" w14:textId="66D0F7EF" w:rsidR="00AE11F2" w:rsidRPr="00F867BF" w:rsidRDefault="00AE11F2" w:rsidP="00AE11F2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lang w:bidi="th-TH"/>
              </w:rPr>
            </w:pPr>
            <w:r w:rsidRPr="00F867BF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2567</w:t>
            </w:r>
          </w:p>
        </w:tc>
        <w:tc>
          <w:tcPr>
            <w:tcW w:w="833" w:type="dxa"/>
          </w:tcPr>
          <w:p w14:paraId="76E5DD24" w14:textId="79C4813C" w:rsidR="00AE11F2" w:rsidRPr="00F867BF" w:rsidRDefault="00AE11F2" w:rsidP="00AE11F2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lang w:bidi="th-TH"/>
              </w:rPr>
            </w:pPr>
            <w:r w:rsidRPr="00F867BF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2566</w:t>
            </w:r>
          </w:p>
        </w:tc>
        <w:tc>
          <w:tcPr>
            <w:tcW w:w="832" w:type="dxa"/>
          </w:tcPr>
          <w:p w14:paraId="6B61A284" w14:textId="029ECCD8" w:rsidR="00AE11F2" w:rsidRPr="00F867BF" w:rsidRDefault="00AE11F2" w:rsidP="00AE11F2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lang w:bidi="th-TH"/>
              </w:rPr>
            </w:pPr>
            <w:r w:rsidRPr="00F867BF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2567</w:t>
            </w:r>
          </w:p>
        </w:tc>
        <w:tc>
          <w:tcPr>
            <w:tcW w:w="833" w:type="dxa"/>
          </w:tcPr>
          <w:p w14:paraId="1BA48649" w14:textId="21251944" w:rsidR="00AE11F2" w:rsidRPr="00F867BF" w:rsidRDefault="00AE11F2" w:rsidP="00AE11F2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lang w:bidi="th-TH"/>
              </w:rPr>
            </w:pPr>
            <w:r w:rsidRPr="00F867BF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2566</w:t>
            </w:r>
          </w:p>
        </w:tc>
        <w:tc>
          <w:tcPr>
            <w:tcW w:w="833" w:type="dxa"/>
          </w:tcPr>
          <w:p w14:paraId="11C05A64" w14:textId="27471249" w:rsidR="00AE11F2" w:rsidRPr="00F867BF" w:rsidRDefault="00AE11F2" w:rsidP="00AE11F2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lang w:bidi="th-TH"/>
              </w:rPr>
            </w:pPr>
            <w:r w:rsidRPr="00F867BF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2567</w:t>
            </w:r>
          </w:p>
        </w:tc>
        <w:tc>
          <w:tcPr>
            <w:tcW w:w="833" w:type="dxa"/>
          </w:tcPr>
          <w:p w14:paraId="1B5866D4" w14:textId="6C95370F" w:rsidR="00AE11F2" w:rsidRPr="00F867BF" w:rsidRDefault="00AE11F2" w:rsidP="00AE11F2">
            <w:pPr>
              <w:pStyle w:val="acctmergecolhdg"/>
              <w:spacing w:line="240" w:lineRule="auto"/>
              <w:ind w:left="-83" w:right="-90"/>
              <w:rPr>
                <w:rFonts w:ascii="Angsana New" w:hAnsi="Angsana New"/>
                <w:b w:val="0"/>
                <w:spacing w:val="-6"/>
                <w:sz w:val="25"/>
                <w:szCs w:val="25"/>
                <w:lang w:bidi="th-TH"/>
              </w:rPr>
            </w:pPr>
            <w:r w:rsidRPr="00F867BF">
              <w:rPr>
                <w:rFonts w:ascii="Angsana New" w:hAnsi="Angsana New" w:hint="cs"/>
                <w:b w:val="0"/>
                <w:spacing w:val="-6"/>
                <w:sz w:val="25"/>
                <w:szCs w:val="25"/>
                <w:cs/>
                <w:lang w:bidi="th-TH"/>
              </w:rPr>
              <w:t>2566</w:t>
            </w:r>
          </w:p>
        </w:tc>
      </w:tr>
      <w:tr w:rsidR="00AE11F2" w:rsidRPr="00F867BF" w14:paraId="3A569A84" w14:textId="77777777">
        <w:trPr>
          <w:cantSplit/>
          <w:trHeight w:val="20"/>
        </w:trPr>
        <w:tc>
          <w:tcPr>
            <w:tcW w:w="2551" w:type="dxa"/>
            <w:vAlign w:val="bottom"/>
          </w:tcPr>
          <w:p w14:paraId="5E482EBF" w14:textId="77777777" w:rsidR="00AE11F2" w:rsidRPr="00F867BF" w:rsidRDefault="00AE11F2" w:rsidP="00AE11F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662" w:type="dxa"/>
            <w:gridSpan w:val="8"/>
            <w:vAlign w:val="bottom"/>
          </w:tcPr>
          <w:p w14:paraId="2F390A8D" w14:textId="7906773B" w:rsidR="00AE11F2" w:rsidRPr="00F867BF" w:rsidRDefault="00AE11F2" w:rsidP="00AE11F2">
            <w:pPr>
              <w:pStyle w:val="acctmergecolhdg"/>
              <w:tabs>
                <w:tab w:val="decimal" w:pos="654"/>
              </w:tabs>
              <w:spacing w:line="240" w:lineRule="auto"/>
              <w:ind w:left="28" w:right="-2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 w:hint="cs"/>
                <w:b w:val="0"/>
                <w:i/>
                <w:iCs/>
                <w:sz w:val="25"/>
                <w:szCs w:val="25"/>
                <w:cs/>
                <w:lang w:bidi="th-TH"/>
              </w:rPr>
              <w:t>(ล้านบาท)</w:t>
            </w:r>
          </w:p>
        </w:tc>
      </w:tr>
      <w:tr w:rsidR="00AE11F2" w:rsidRPr="00F867BF" w14:paraId="6D83B1CE" w14:textId="77777777" w:rsidTr="0097464A">
        <w:trPr>
          <w:cantSplit/>
          <w:trHeight w:val="20"/>
        </w:trPr>
        <w:tc>
          <w:tcPr>
            <w:tcW w:w="2551" w:type="dxa"/>
            <w:vAlign w:val="bottom"/>
          </w:tcPr>
          <w:p w14:paraId="493ED4DC" w14:textId="77777777" w:rsidR="00AE11F2" w:rsidRPr="00F867BF" w:rsidRDefault="00AE11F2" w:rsidP="00AE11F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F867BF">
              <w:rPr>
                <w:rFonts w:ascii="Angsana New" w:hAnsi="Angsana New"/>
                <w:sz w:val="25"/>
                <w:szCs w:val="25"/>
                <w:cs/>
                <w:lang w:bidi="th-TH"/>
              </w:rPr>
              <w:t>ร้อยละของส่วนได้เสียที่</w:t>
            </w:r>
          </w:p>
          <w:p w14:paraId="0A78D0AB" w14:textId="77777777" w:rsidR="00AE11F2" w:rsidRPr="00F867BF" w:rsidRDefault="00AE11F2" w:rsidP="00AE11F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F867BF">
              <w:rPr>
                <w:rFonts w:ascii="Angsana New" w:hAnsi="Angsana New"/>
                <w:sz w:val="25"/>
                <w:szCs w:val="25"/>
                <w:lang w:bidi="th-TH"/>
              </w:rPr>
              <w:tab/>
            </w:r>
            <w:r w:rsidRPr="00F867BF">
              <w:rPr>
                <w:rFonts w:ascii="Angsana New" w:hAnsi="Angsana New"/>
                <w:sz w:val="25"/>
                <w:szCs w:val="25"/>
                <w:cs/>
                <w:lang w:bidi="th-TH"/>
              </w:rPr>
              <w:t>ไม่มีอำนาจควบคุม</w:t>
            </w:r>
          </w:p>
        </w:tc>
        <w:tc>
          <w:tcPr>
            <w:tcW w:w="832" w:type="dxa"/>
            <w:vAlign w:val="bottom"/>
          </w:tcPr>
          <w:p w14:paraId="57E9F44E" w14:textId="4DA79300" w:rsidR="00AE11F2" w:rsidRPr="00F867BF" w:rsidRDefault="00AE11F2" w:rsidP="00AE11F2">
            <w:pPr>
              <w:pStyle w:val="acctmergecolhdg"/>
              <w:tabs>
                <w:tab w:val="decimal" w:pos="65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cs/>
                <w:lang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42</w:t>
            </w:r>
            <w:r w:rsidRPr="00F867BF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%</w:t>
            </w:r>
          </w:p>
        </w:tc>
        <w:tc>
          <w:tcPr>
            <w:tcW w:w="833" w:type="dxa"/>
            <w:vAlign w:val="bottom"/>
          </w:tcPr>
          <w:p w14:paraId="454E396A" w14:textId="1457DB73" w:rsidR="00AE11F2" w:rsidRPr="00F867BF" w:rsidRDefault="00AE11F2" w:rsidP="00AE11F2">
            <w:pPr>
              <w:pStyle w:val="acctmergecolhdg"/>
              <w:tabs>
                <w:tab w:val="decimal" w:pos="65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4</w:t>
            </w: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2</w:t>
            </w:r>
            <w:r w:rsidRPr="00F867BF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%</w:t>
            </w:r>
          </w:p>
        </w:tc>
        <w:tc>
          <w:tcPr>
            <w:tcW w:w="833" w:type="dxa"/>
            <w:vAlign w:val="bottom"/>
          </w:tcPr>
          <w:p w14:paraId="64FD729E" w14:textId="5D938AA6" w:rsidR="00AE11F2" w:rsidRPr="00F867BF" w:rsidRDefault="00AE11F2" w:rsidP="00AE11F2">
            <w:pPr>
              <w:pStyle w:val="acctmergecolhdg"/>
              <w:tabs>
                <w:tab w:val="decimal" w:pos="65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55%</w:t>
            </w:r>
          </w:p>
        </w:tc>
        <w:tc>
          <w:tcPr>
            <w:tcW w:w="833" w:type="dxa"/>
            <w:vAlign w:val="bottom"/>
          </w:tcPr>
          <w:p w14:paraId="6A2312CE" w14:textId="43C320B4" w:rsidR="00AE11F2" w:rsidRPr="00F867BF" w:rsidRDefault="00AE11F2" w:rsidP="00AE11F2">
            <w:pPr>
              <w:pStyle w:val="acctmergecolhdg"/>
              <w:tabs>
                <w:tab w:val="decimal" w:pos="65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55%</w:t>
            </w:r>
          </w:p>
        </w:tc>
        <w:tc>
          <w:tcPr>
            <w:tcW w:w="832" w:type="dxa"/>
            <w:vAlign w:val="bottom"/>
          </w:tcPr>
          <w:p w14:paraId="5818B7C9" w14:textId="2B8B9802" w:rsidR="00AE11F2" w:rsidRPr="00F867BF" w:rsidRDefault="00AE11F2" w:rsidP="00AE11F2">
            <w:pPr>
              <w:pStyle w:val="acctmergecolhdg"/>
              <w:tabs>
                <w:tab w:val="decimal" w:pos="1202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18%</w:t>
            </w:r>
          </w:p>
        </w:tc>
        <w:tc>
          <w:tcPr>
            <w:tcW w:w="833" w:type="dxa"/>
            <w:vAlign w:val="bottom"/>
          </w:tcPr>
          <w:p w14:paraId="7E333EB9" w14:textId="768A6393" w:rsidR="00AE11F2" w:rsidRPr="00F867BF" w:rsidRDefault="00AE11F2" w:rsidP="00AE11F2">
            <w:pPr>
              <w:pStyle w:val="acctmergecolhdg"/>
              <w:tabs>
                <w:tab w:val="decimal" w:pos="1202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24%</w:t>
            </w:r>
          </w:p>
        </w:tc>
        <w:tc>
          <w:tcPr>
            <w:tcW w:w="833" w:type="dxa"/>
            <w:vAlign w:val="bottom"/>
          </w:tcPr>
          <w:p w14:paraId="5E9548E4" w14:textId="4AA85B4B" w:rsidR="00AE11F2" w:rsidRPr="00F867BF" w:rsidRDefault="00AE11F2" w:rsidP="00AE11F2">
            <w:pPr>
              <w:pStyle w:val="acctmergecolhdg"/>
              <w:tabs>
                <w:tab w:val="decimal" w:pos="65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5</w:t>
            </w: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4</w:t>
            </w:r>
            <w:r w:rsidRPr="00F867BF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%</w:t>
            </w:r>
          </w:p>
        </w:tc>
        <w:tc>
          <w:tcPr>
            <w:tcW w:w="833" w:type="dxa"/>
            <w:vAlign w:val="bottom"/>
          </w:tcPr>
          <w:p w14:paraId="2C26F4A2" w14:textId="73B66C10" w:rsidR="00AE11F2" w:rsidRPr="00F867BF" w:rsidRDefault="00AE11F2" w:rsidP="00AE11F2">
            <w:pPr>
              <w:pStyle w:val="acctmergecolhdg"/>
              <w:tabs>
                <w:tab w:val="decimal" w:pos="65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 w:hint="cs"/>
                <w:b w:val="0"/>
                <w:sz w:val="25"/>
                <w:szCs w:val="25"/>
                <w:lang w:val="en-US" w:bidi="th-TH"/>
              </w:rPr>
              <w:t>55%</w:t>
            </w:r>
          </w:p>
        </w:tc>
      </w:tr>
      <w:tr w:rsidR="00AE11F2" w:rsidRPr="00F867BF" w14:paraId="0F855DE8" w14:textId="77777777" w:rsidTr="0097464A">
        <w:trPr>
          <w:cantSplit/>
          <w:trHeight w:val="20"/>
        </w:trPr>
        <w:tc>
          <w:tcPr>
            <w:tcW w:w="2551" w:type="dxa"/>
          </w:tcPr>
          <w:p w14:paraId="70492C8F" w14:textId="77777777" w:rsidR="00AE11F2" w:rsidRPr="00F867BF" w:rsidRDefault="00AE11F2" w:rsidP="00AE11F2">
            <w:pPr>
              <w:pStyle w:val="ListBullet3"/>
              <w:spacing w:line="240" w:lineRule="auto"/>
              <w:ind w:left="191" w:hanging="180"/>
              <w:rPr>
                <w:sz w:val="25"/>
                <w:szCs w:val="25"/>
                <w:cs/>
              </w:rPr>
            </w:pPr>
          </w:p>
        </w:tc>
        <w:tc>
          <w:tcPr>
            <w:tcW w:w="832" w:type="dxa"/>
            <w:vAlign w:val="bottom"/>
          </w:tcPr>
          <w:p w14:paraId="423F6C8D" w14:textId="77777777" w:rsidR="00AE11F2" w:rsidRPr="00F867BF" w:rsidRDefault="00AE11F2" w:rsidP="00AE11F2">
            <w:pPr>
              <w:pStyle w:val="ListBullet3"/>
              <w:spacing w:line="240" w:lineRule="auto"/>
              <w:ind w:left="191" w:hanging="180"/>
              <w:rPr>
                <w:sz w:val="16"/>
                <w:szCs w:val="16"/>
              </w:rPr>
            </w:pPr>
          </w:p>
        </w:tc>
        <w:tc>
          <w:tcPr>
            <w:tcW w:w="833" w:type="dxa"/>
            <w:vAlign w:val="bottom"/>
          </w:tcPr>
          <w:p w14:paraId="163427C7" w14:textId="77777777" w:rsidR="00AE11F2" w:rsidRPr="00F867BF" w:rsidRDefault="00AE11F2" w:rsidP="00AE11F2">
            <w:pPr>
              <w:pStyle w:val="ListBullet3"/>
              <w:spacing w:line="240" w:lineRule="auto"/>
              <w:ind w:left="191" w:hanging="180"/>
              <w:rPr>
                <w:sz w:val="16"/>
                <w:szCs w:val="16"/>
              </w:rPr>
            </w:pPr>
          </w:p>
        </w:tc>
        <w:tc>
          <w:tcPr>
            <w:tcW w:w="833" w:type="dxa"/>
            <w:vAlign w:val="bottom"/>
          </w:tcPr>
          <w:p w14:paraId="69E6CCDD" w14:textId="77777777" w:rsidR="00AE11F2" w:rsidRPr="00F867BF" w:rsidRDefault="00AE11F2" w:rsidP="00AE11F2">
            <w:pPr>
              <w:pStyle w:val="ListBullet3"/>
              <w:spacing w:line="240" w:lineRule="auto"/>
              <w:ind w:left="191" w:hanging="180"/>
              <w:rPr>
                <w:sz w:val="16"/>
                <w:szCs w:val="16"/>
              </w:rPr>
            </w:pPr>
          </w:p>
        </w:tc>
        <w:tc>
          <w:tcPr>
            <w:tcW w:w="833" w:type="dxa"/>
            <w:vAlign w:val="bottom"/>
          </w:tcPr>
          <w:p w14:paraId="564E36BD" w14:textId="77777777" w:rsidR="00AE11F2" w:rsidRPr="00F867BF" w:rsidRDefault="00AE11F2" w:rsidP="00AE11F2">
            <w:pPr>
              <w:pStyle w:val="ListBullet3"/>
              <w:spacing w:line="240" w:lineRule="auto"/>
              <w:ind w:left="191" w:hanging="180"/>
              <w:rPr>
                <w:sz w:val="16"/>
                <w:szCs w:val="16"/>
              </w:rPr>
            </w:pPr>
          </w:p>
        </w:tc>
        <w:tc>
          <w:tcPr>
            <w:tcW w:w="832" w:type="dxa"/>
            <w:vAlign w:val="bottom"/>
          </w:tcPr>
          <w:p w14:paraId="4057C3C6" w14:textId="77777777" w:rsidR="00AE11F2" w:rsidRPr="00F867BF" w:rsidRDefault="00AE11F2" w:rsidP="00AE11F2">
            <w:pPr>
              <w:pStyle w:val="acctmergecolhdg"/>
              <w:tabs>
                <w:tab w:val="decimal" w:pos="1202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33" w:type="dxa"/>
            <w:vAlign w:val="bottom"/>
          </w:tcPr>
          <w:p w14:paraId="2EB90F6A" w14:textId="275343AB" w:rsidR="00AE11F2" w:rsidRPr="00F867BF" w:rsidRDefault="00AE11F2" w:rsidP="00AE11F2">
            <w:pPr>
              <w:pStyle w:val="acctmergecolhdg"/>
              <w:tabs>
                <w:tab w:val="decimal" w:pos="1202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33" w:type="dxa"/>
            <w:vAlign w:val="bottom"/>
          </w:tcPr>
          <w:p w14:paraId="1196E58D" w14:textId="73A54AE5" w:rsidR="00AE11F2" w:rsidRPr="00F867BF" w:rsidRDefault="00AE11F2" w:rsidP="00AE11F2">
            <w:pPr>
              <w:pStyle w:val="ListBullet3"/>
              <w:spacing w:line="240" w:lineRule="auto"/>
              <w:ind w:left="191" w:hanging="180"/>
              <w:rPr>
                <w:sz w:val="16"/>
                <w:szCs w:val="16"/>
              </w:rPr>
            </w:pPr>
          </w:p>
        </w:tc>
        <w:tc>
          <w:tcPr>
            <w:tcW w:w="833" w:type="dxa"/>
            <w:vAlign w:val="bottom"/>
          </w:tcPr>
          <w:p w14:paraId="64F1137C" w14:textId="77777777" w:rsidR="00AE11F2" w:rsidRPr="00F867BF" w:rsidRDefault="00AE11F2" w:rsidP="00AE11F2">
            <w:pPr>
              <w:pStyle w:val="ListBullet3"/>
              <w:spacing w:line="240" w:lineRule="auto"/>
              <w:ind w:left="191" w:hanging="180"/>
              <w:rPr>
                <w:sz w:val="16"/>
                <w:szCs w:val="16"/>
              </w:rPr>
            </w:pPr>
          </w:p>
        </w:tc>
      </w:tr>
      <w:tr w:rsidR="00AE11F2" w:rsidRPr="00F867BF" w14:paraId="391C5CA1" w14:textId="77777777" w:rsidTr="0097464A">
        <w:trPr>
          <w:cantSplit/>
          <w:trHeight w:val="20"/>
        </w:trPr>
        <w:tc>
          <w:tcPr>
            <w:tcW w:w="2551" w:type="dxa"/>
          </w:tcPr>
          <w:p w14:paraId="0A70494D" w14:textId="77777777" w:rsidR="00AE11F2" w:rsidRPr="00F867BF" w:rsidRDefault="00AE11F2" w:rsidP="00AE11F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</w:rPr>
            </w:pPr>
            <w:r w:rsidRPr="00F867BF">
              <w:rPr>
                <w:rFonts w:ascii="Angsana New" w:hAnsi="Angsana New"/>
                <w:sz w:val="25"/>
                <w:szCs w:val="25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832" w:type="dxa"/>
            <w:vAlign w:val="bottom"/>
          </w:tcPr>
          <w:p w14:paraId="10B8D569" w14:textId="7460C979" w:rsidR="00AE11F2" w:rsidRPr="00F867BF" w:rsidRDefault="00AE11F2" w:rsidP="007F74A9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9,</w:t>
            </w:r>
            <w:r w:rsidR="008B1D56"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727</w:t>
            </w:r>
          </w:p>
        </w:tc>
        <w:tc>
          <w:tcPr>
            <w:tcW w:w="833" w:type="dxa"/>
            <w:vAlign w:val="bottom"/>
          </w:tcPr>
          <w:p w14:paraId="1DDFC6BB" w14:textId="098A74BE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12,335</w:t>
            </w:r>
          </w:p>
        </w:tc>
        <w:tc>
          <w:tcPr>
            <w:tcW w:w="833" w:type="dxa"/>
            <w:vAlign w:val="bottom"/>
          </w:tcPr>
          <w:p w14:paraId="2CD7C682" w14:textId="7CD5F8F4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4,266</w:t>
            </w:r>
          </w:p>
        </w:tc>
        <w:tc>
          <w:tcPr>
            <w:tcW w:w="833" w:type="dxa"/>
            <w:vAlign w:val="bottom"/>
          </w:tcPr>
          <w:p w14:paraId="6CE72325" w14:textId="2FCA76FA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4,940</w:t>
            </w:r>
          </w:p>
        </w:tc>
        <w:tc>
          <w:tcPr>
            <w:tcW w:w="832" w:type="dxa"/>
            <w:vAlign w:val="bottom"/>
          </w:tcPr>
          <w:p w14:paraId="4057BF3F" w14:textId="5D2B9DB1" w:rsidR="00AE11F2" w:rsidRPr="00F867BF" w:rsidRDefault="00AE11F2" w:rsidP="00AE11F2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33,052</w:t>
            </w:r>
          </w:p>
        </w:tc>
        <w:tc>
          <w:tcPr>
            <w:tcW w:w="833" w:type="dxa"/>
            <w:vAlign w:val="bottom"/>
          </w:tcPr>
          <w:p w14:paraId="3611FAB1" w14:textId="361B020D" w:rsidR="00AE11F2" w:rsidRPr="00F867BF" w:rsidRDefault="00AE11F2" w:rsidP="00AE11F2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36,408</w:t>
            </w:r>
          </w:p>
        </w:tc>
        <w:tc>
          <w:tcPr>
            <w:tcW w:w="833" w:type="dxa"/>
            <w:vAlign w:val="bottom"/>
          </w:tcPr>
          <w:p w14:paraId="7A3C2BF0" w14:textId="7289021E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19,856</w:t>
            </w:r>
          </w:p>
        </w:tc>
        <w:tc>
          <w:tcPr>
            <w:tcW w:w="833" w:type="dxa"/>
            <w:vAlign w:val="bottom"/>
          </w:tcPr>
          <w:p w14:paraId="716E8CCC" w14:textId="385C9DD2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15,073 </w:t>
            </w:r>
          </w:p>
        </w:tc>
      </w:tr>
      <w:tr w:rsidR="00AE11F2" w:rsidRPr="00F867BF" w14:paraId="353B7960" w14:textId="77777777" w:rsidTr="0097464A">
        <w:trPr>
          <w:cantSplit/>
          <w:trHeight w:val="20"/>
        </w:trPr>
        <w:tc>
          <w:tcPr>
            <w:tcW w:w="2551" w:type="dxa"/>
          </w:tcPr>
          <w:p w14:paraId="101A6355" w14:textId="77777777" w:rsidR="00AE11F2" w:rsidRPr="00F867BF" w:rsidRDefault="00AE11F2" w:rsidP="00AE11F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</w:rPr>
            </w:pPr>
            <w:r w:rsidRPr="00F867BF">
              <w:rPr>
                <w:rFonts w:ascii="Angsana New" w:hAnsi="Angsana New"/>
                <w:sz w:val="25"/>
                <w:szCs w:val="25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832" w:type="dxa"/>
            <w:vAlign w:val="bottom"/>
          </w:tcPr>
          <w:p w14:paraId="5F617B5C" w14:textId="63A61E7F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52,</w:t>
            </w:r>
            <w:r w:rsidR="00EF70E3"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2</w:t>
            </w: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7</w:t>
            </w:r>
            <w:r w:rsidR="00887A70"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6</w:t>
            </w:r>
          </w:p>
        </w:tc>
        <w:tc>
          <w:tcPr>
            <w:tcW w:w="833" w:type="dxa"/>
            <w:vAlign w:val="bottom"/>
          </w:tcPr>
          <w:p w14:paraId="39C65D33" w14:textId="1FAD45B6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 61,905</w:t>
            </w:r>
          </w:p>
        </w:tc>
        <w:tc>
          <w:tcPr>
            <w:tcW w:w="833" w:type="dxa"/>
            <w:vAlign w:val="bottom"/>
          </w:tcPr>
          <w:p w14:paraId="09F25322" w14:textId="6A51B339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9,460</w:t>
            </w:r>
          </w:p>
        </w:tc>
        <w:tc>
          <w:tcPr>
            <w:tcW w:w="833" w:type="dxa"/>
            <w:vAlign w:val="bottom"/>
          </w:tcPr>
          <w:p w14:paraId="306BFE84" w14:textId="054329A5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8,695</w:t>
            </w:r>
          </w:p>
        </w:tc>
        <w:tc>
          <w:tcPr>
            <w:tcW w:w="832" w:type="dxa"/>
            <w:vAlign w:val="bottom"/>
          </w:tcPr>
          <w:p w14:paraId="6101D52D" w14:textId="211C0FCE" w:rsidR="00AE11F2" w:rsidRPr="00F867BF" w:rsidRDefault="00AE11F2" w:rsidP="00AE11F2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32,782</w:t>
            </w:r>
          </w:p>
        </w:tc>
        <w:tc>
          <w:tcPr>
            <w:tcW w:w="833" w:type="dxa"/>
            <w:vAlign w:val="bottom"/>
          </w:tcPr>
          <w:p w14:paraId="0C52EEAA" w14:textId="452A8C1B" w:rsidR="00AE11F2" w:rsidRPr="00F867BF" w:rsidRDefault="00AE11F2" w:rsidP="00AE11F2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34,744</w:t>
            </w:r>
          </w:p>
        </w:tc>
        <w:tc>
          <w:tcPr>
            <w:tcW w:w="833" w:type="dxa"/>
            <w:vAlign w:val="bottom"/>
          </w:tcPr>
          <w:p w14:paraId="3A0FEC83" w14:textId="1A5F9ABB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39,824</w:t>
            </w:r>
          </w:p>
        </w:tc>
        <w:tc>
          <w:tcPr>
            <w:tcW w:w="833" w:type="dxa"/>
            <w:vAlign w:val="bottom"/>
          </w:tcPr>
          <w:p w14:paraId="0FF14046" w14:textId="541F4C71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47,457 </w:t>
            </w:r>
          </w:p>
        </w:tc>
      </w:tr>
      <w:tr w:rsidR="00AE11F2" w:rsidRPr="00F867BF" w14:paraId="2FFACD01" w14:textId="77777777" w:rsidTr="0097464A">
        <w:trPr>
          <w:cantSplit/>
          <w:trHeight w:val="20"/>
        </w:trPr>
        <w:tc>
          <w:tcPr>
            <w:tcW w:w="2551" w:type="dxa"/>
          </w:tcPr>
          <w:p w14:paraId="45AC1757" w14:textId="77777777" w:rsidR="00AE11F2" w:rsidRPr="00F867BF" w:rsidRDefault="00AE11F2" w:rsidP="00AE11F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867BF">
              <w:rPr>
                <w:rFonts w:ascii="Angsana New" w:hAnsi="Angsana New"/>
                <w:sz w:val="25"/>
                <w:szCs w:val="25"/>
                <w:cs/>
                <w:lang w:bidi="th-TH"/>
              </w:rPr>
              <w:t>หนี้สินหมุนเวียน</w:t>
            </w:r>
          </w:p>
        </w:tc>
        <w:tc>
          <w:tcPr>
            <w:tcW w:w="832" w:type="dxa"/>
            <w:vAlign w:val="bottom"/>
          </w:tcPr>
          <w:p w14:paraId="760838AC" w14:textId="0CBE1DE4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(3,1</w:t>
            </w:r>
            <w:r w:rsidR="00BC4116" w:rsidRPr="00F867BF">
              <w:rPr>
                <w:rFonts w:ascii="Angsana New" w:hAnsi="Angsana New" w:hint="cs"/>
                <w:b w:val="0"/>
                <w:sz w:val="25"/>
                <w:szCs w:val="25"/>
                <w:cs/>
                <w:lang w:val="en-US" w:bidi="th-TH"/>
              </w:rPr>
              <w:t>51</w:t>
            </w: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833" w:type="dxa"/>
            <w:vAlign w:val="bottom"/>
          </w:tcPr>
          <w:p w14:paraId="3473170C" w14:textId="555822CB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(11,812)</w:t>
            </w:r>
          </w:p>
        </w:tc>
        <w:tc>
          <w:tcPr>
            <w:tcW w:w="833" w:type="dxa"/>
            <w:vAlign w:val="bottom"/>
          </w:tcPr>
          <w:p w14:paraId="3E47E4E0" w14:textId="7DCD6699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(3,144)</w:t>
            </w:r>
          </w:p>
        </w:tc>
        <w:tc>
          <w:tcPr>
            <w:tcW w:w="833" w:type="dxa"/>
            <w:vAlign w:val="bottom"/>
          </w:tcPr>
          <w:p w14:paraId="67244415" w14:textId="7CA143BA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(2,866)</w:t>
            </w:r>
          </w:p>
        </w:tc>
        <w:tc>
          <w:tcPr>
            <w:tcW w:w="832" w:type="dxa"/>
            <w:vAlign w:val="bottom"/>
          </w:tcPr>
          <w:p w14:paraId="3A8F5CD9" w14:textId="5678B0B0" w:rsidR="00AE11F2" w:rsidRPr="00F867BF" w:rsidRDefault="00AE11F2" w:rsidP="00AE11F2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(26,148)</w:t>
            </w:r>
          </w:p>
        </w:tc>
        <w:tc>
          <w:tcPr>
            <w:tcW w:w="833" w:type="dxa"/>
            <w:vAlign w:val="bottom"/>
          </w:tcPr>
          <w:p w14:paraId="1C2CFE32" w14:textId="0C4DCA6B" w:rsidR="00AE11F2" w:rsidRPr="00F867BF" w:rsidRDefault="00AE11F2" w:rsidP="00AE11F2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(22,618)</w:t>
            </w:r>
          </w:p>
        </w:tc>
        <w:tc>
          <w:tcPr>
            <w:tcW w:w="833" w:type="dxa"/>
            <w:vAlign w:val="bottom"/>
          </w:tcPr>
          <w:p w14:paraId="7554CA3E" w14:textId="3D5D0E00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(15,138)</w:t>
            </w:r>
          </w:p>
        </w:tc>
        <w:tc>
          <w:tcPr>
            <w:tcW w:w="833" w:type="dxa"/>
            <w:vAlign w:val="bottom"/>
          </w:tcPr>
          <w:p w14:paraId="50DFACF3" w14:textId="4FC46C02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cs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(18,388)</w:t>
            </w:r>
          </w:p>
        </w:tc>
      </w:tr>
      <w:tr w:rsidR="00AE11F2" w:rsidRPr="00F867BF" w14:paraId="77AF4C84" w14:textId="77777777" w:rsidTr="0097464A">
        <w:trPr>
          <w:cantSplit/>
          <w:trHeight w:val="20"/>
        </w:trPr>
        <w:tc>
          <w:tcPr>
            <w:tcW w:w="2551" w:type="dxa"/>
          </w:tcPr>
          <w:p w14:paraId="43977A54" w14:textId="77777777" w:rsidR="00AE11F2" w:rsidRPr="00F867BF" w:rsidRDefault="00AE11F2" w:rsidP="00AE11F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</w:rPr>
            </w:pPr>
            <w:r w:rsidRPr="00F867BF">
              <w:rPr>
                <w:rFonts w:ascii="Angsana New" w:hAnsi="Angsana New"/>
                <w:sz w:val="25"/>
                <w:szCs w:val="25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832" w:type="dxa"/>
            <w:vAlign w:val="bottom"/>
          </w:tcPr>
          <w:p w14:paraId="253CAFA0" w14:textId="653FC2EA" w:rsidR="00AE11F2" w:rsidRPr="00F867BF" w:rsidRDefault="00AE11F2" w:rsidP="00AE11F2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(27,922)</w:t>
            </w:r>
          </w:p>
        </w:tc>
        <w:tc>
          <w:tcPr>
            <w:tcW w:w="833" w:type="dxa"/>
            <w:vAlign w:val="bottom"/>
          </w:tcPr>
          <w:p w14:paraId="242A4F10" w14:textId="313BB11F" w:rsidR="00AE11F2" w:rsidRPr="00F867BF" w:rsidRDefault="00AE11F2" w:rsidP="00AE11F2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 (32,816)</w:t>
            </w:r>
          </w:p>
        </w:tc>
        <w:tc>
          <w:tcPr>
            <w:tcW w:w="833" w:type="dxa"/>
            <w:vAlign w:val="bottom"/>
          </w:tcPr>
          <w:p w14:paraId="0627ECA9" w14:textId="43B04754" w:rsidR="00AE11F2" w:rsidRPr="00F867BF" w:rsidRDefault="00AE11F2" w:rsidP="00AE11F2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cs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(1,224)</w:t>
            </w:r>
          </w:p>
        </w:tc>
        <w:tc>
          <w:tcPr>
            <w:tcW w:w="833" w:type="dxa"/>
            <w:vAlign w:val="bottom"/>
          </w:tcPr>
          <w:p w14:paraId="44AECCB0" w14:textId="51B03DE4" w:rsidR="00AE11F2" w:rsidRPr="00F867BF" w:rsidRDefault="00AE11F2" w:rsidP="00AE11F2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(832)</w:t>
            </w:r>
          </w:p>
        </w:tc>
        <w:tc>
          <w:tcPr>
            <w:tcW w:w="832" w:type="dxa"/>
            <w:vAlign w:val="bottom"/>
          </w:tcPr>
          <w:p w14:paraId="7F63CADA" w14:textId="3CE5B245" w:rsidR="00AE11F2" w:rsidRPr="00F867BF" w:rsidRDefault="00AE11F2" w:rsidP="00AE11F2">
            <w:pPr>
              <w:pStyle w:val="acctmergecolhdg"/>
              <w:pBdr>
                <w:bottom w:val="single" w:sz="4" w:space="1" w:color="auto"/>
              </w:pBdr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(14,505)</w:t>
            </w:r>
          </w:p>
        </w:tc>
        <w:tc>
          <w:tcPr>
            <w:tcW w:w="833" w:type="dxa"/>
            <w:vAlign w:val="bottom"/>
          </w:tcPr>
          <w:p w14:paraId="4A4158C0" w14:textId="1F5B1FD9" w:rsidR="00AE11F2" w:rsidRPr="00F867BF" w:rsidRDefault="00AE11F2" w:rsidP="00AE11F2">
            <w:pPr>
              <w:pStyle w:val="acctmergecolhdg"/>
              <w:pBdr>
                <w:bottom w:val="single" w:sz="4" w:space="1" w:color="auto"/>
              </w:pBdr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(20,040)</w:t>
            </w:r>
          </w:p>
        </w:tc>
        <w:tc>
          <w:tcPr>
            <w:tcW w:w="833" w:type="dxa"/>
            <w:vAlign w:val="bottom"/>
          </w:tcPr>
          <w:p w14:paraId="00EF45BF" w14:textId="35EEFAB4" w:rsidR="00AE11F2" w:rsidRPr="00F867BF" w:rsidRDefault="00AE11F2" w:rsidP="00AE11F2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(41,191)</w:t>
            </w:r>
          </w:p>
        </w:tc>
        <w:tc>
          <w:tcPr>
            <w:tcW w:w="833" w:type="dxa"/>
            <w:vAlign w:val="bottom"/>
          </w:tcPr>
          <w:p w14:paraId="765360A3" w14:textId="3D706437" w:rsidR="00AE11F2" w:rsidRPr="00F867BF" w:rsidRDefault="00AE11F2" w:rsidP="00AE11F2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cs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(41,689)</w:t>
            </w:r>
          </w:p>
        </w:tc>
      </w:tr>
      <w:tr w:rsidR="00AE11F2" w:rsidRPr="00F867BF" w14:paraId="45076A61" w14:textId="77777777" w:rsidTr="0097464A">
        <w:trPr>
          <w:cantSplit/>
          <w:trHeight w:val="20"/>
        </w:trPr>
        <w:tc>
          <w:tcPr>
            <w:tcW w:w="2551" w:type="dxa"/>
          </w:tcPr>
          <w:p w14:paraId="1B1760B6" w14:textId="77777777" w:rsidR="00AE11F2" w:rsidRPr="00F867BF" w:rsidRDefault="00AE11F2" w:rsidP="00AE11F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867BF"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  <w:t>สินทรัพย์สุทธิ</w:t>
            </w:r>
          </w:p>
        </w:tc>
        <w:tc>
          <w:tcPr>
            <w:tcW w:w="832" w:type="dxa"/>
            <w:vAlign w:val="bottom"/>
          </w:tcPr>
          <w:p w14:paraId="6AE5EA3A" w14:textId="795C0A03" w:rsidR="00AE11F2" w:rsidRPr="00F867BF" w:rsidRDefault="00AE11F2" w:rsidP="00AE11F2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3</w:t>
            </w:r>
            <w:r w:rsidR="00BE315F" w:rsidRPr="00F867BF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0</w:t>
            </w:r>
            <w:r w:rsidRPr="00F867BF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,</w:t>
            </w:r>
            <w:r w:rsidR="00BE315F" w:rsidRPr="00F867BF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930</w:t>
            </w:r>
          </w:p>
        </w:tc>
        <w:tc>
          <w:tcPr>
            <w:tcW w:w="833" w:type="dxa"/>
            <w:vAlign w:val="bottom"/>
          </w:tcPr>
          <w:p w14:paraId="1157912F" w14:textId="5A06B0E7" w:rsidR="00AE11F2" w:rsidRPr="00F867BF" w:rsidRDefault="00AE11F2" w:rsidP="00AE11F2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 xml:space="preserve">  29,612</w:t>
            </w:r>
          </w:p>
        </w:tc>
        <w:tc>
          <w:tcPr>
            <w:tcW w:w="833" w:type="dxa"/>
            <w:vAlign w:val="bottom"/>
          </w:tcPr>
          <w:p w14:paraId="676970F1" w14:textId="7B3B55B4" w:rsidR="00AE11F2" w:rsidRPr="00F867BF" w:rsidRDefault="00AE11F2" w:rsidP="00AE11F2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9,358</w:t>
            </w:r>
          </w:p>
        </w:tc>
        <w:tc>
          <w:tcPr>
            <w:tcW w:w="833" w:type="dxa"/>
            <w:vAlign w:val="bottom"/>
          </w:tcPr>
          <w:p w14:paraId="531EC895" w14:textId="71432F76" w:rsidR="00AE11F2" w:rsidRPr="00F867BF" w:rsidRDefault="00AE11F2" w:rsidP="00AE11F2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9,937</w:t>
            </w:r>
          </w:p>
        </w:tc>
        <w:tc>
          <w:tcPr>
            <w:tcW w:w="832" w:type="dxa"/>
            <w:vAlign w:val="bottom"/>
          </w:tcPr>
          <w:p w14:paraId="713D88F0" w14:textId="08C9400C" w:rsidR="00AE11F2" w:rsidRPr="00F867BF" w:rsidRDefault="00AE11F2" w:rsidP="00AE11F2">
            <w:pPr>
              <w:pStyle w:val="acctmergecolhdg"/>
              <w:pBdr>
                <w:bottom w:val="single" w:sz="4" w:space="1" w:color="auto"/>
              </w:pBdr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25,181</w:t>
            </w:r>
          </w:p>
        </w:tc>
        <w:tc>
          <w:tcPr>
            <w:tcW w:w="833" w:type="dxa"/>
            <w:vAlign w:val="bottom"/>
          </w:tcPr>
          <w:p w14:paraId="58BDDD90" w14:textId="05E18B6C" w:rsidR="00AE11F2" w:rsidRPr="00F867BF" w:rsidRDefault="00AE11F2" w:rsidP="00AE11F2">
            <w:pPr>
              <w:pStyle w:val="acctmergecolhdg"/>
              <w:pBdr>
                <w:bottom w:val="single" w:sz="4" w:space="1" w:color="auto"/>
              </w:pBdr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28,494</w:t>
            </w:r>
          </w:p>
        </w:tc>
        <w:tc>
          <w:tcPr>
            <w:tcW w:w="833" w:type="dxa"/>
            <w:vAlign w:val="bottom"/>
          </w:tcPr>
          <w:p w14:paraId="5F01DFB5" w14:textId="262E0904" w:rsidR="00AE11F2" w:rsidRPr="00F867BF" w:rsidRDefault="00AE11F2" w:rsidP="00AE11F2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3,351</w:t>
            </w:r>
          </w:p>
        </w:tc>
        <w:tc>
          <w:tcPr>
            <w:tcW w:w="833" w:type="dxa"/>
            <w:tcBorders>
              <w:left w:val="nil"/>
            </w:tcBorders>
            <w:vAlign w:val="bottom"/>
          </w:tcPr>
          <w:p w14:paraId="65F00BF4" w14:textId="1BC16381" w:rsidR="00AE11F2" w:rsidRPr="00F867BF" w:rsidRDefault="00AE11F2" w:rsidP="00AE11F2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 xml:space="preserve">2,453 </w:t>
            </w:r>
          </w:p>
        </w:tc>
      </w:tr>
      <w:tr w:rsidR="00AE11F2" w:rsidRPr="00F867BF" w14:paraId="182AD617" w14:textId="77777777" w:rsidTr="0097464A">
        <w:trPr>
          <w:cantSplit/>
          <w:trHeight w:val="109"/>
        </w:trPr>
        <w:tc>
          <w:tcPr>
            <w:tcW w:w="2551" w:type="dxa"/>
          </w:tcPr>
          <w:p w14:paraId="46982423" w14:textId="375F6DB2" w:rsidR="00AE11F2" w:rsidRPr="00F867BF" w:rsidRDefault="00AE11F2" w:rsidP="00AE11F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80" w:hanging="180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F867BF">
              <w:rPr>
                <w:rFonts w:ascii="Angsana New" w:hAnsi="Angsana New"/>
                <w:sz w:val="25"/>
                <w:szCs w:val="25"/>
                <w:cs/>
                <w:lang w:bidi="th-TH"/>
              </w:rPr>
              <w:t>มูลค่าตามบัญชีของส่วนได้เสียที่</w:t>
            </w:r>
            <w:r w:rsidRPr="00F867BF">
              <w:rPr>
                <w:rFonts w:ascii="Angsana New" w:hAnsi="Angsana New"/>
                <w:sz w:val="25"/>
                <w:szCs w:val="25"/>
                <w:cs/>
                <w:lang w:bidi="th-TH"/>
              </w:rPr>
              <w:br/>
              <w:t>ไม่มีอำนาจควบคุม</w:t>
            </w:r>
          </w:p>
        </w:tc>
        <w:tc>
          <w:tcPr>
            <w:tcW w:w="832" w:type="dxa"/>
            <w:vAlign w:val="bottom"/>
          </w:tcPr>
          <w:p w14:paraId="3B3C018B" w14:textId="46FD2B01" w:rsidR="00AE11F2" w:rsidRPr="00F867BF" w:rsidRDefault="00AE11F2" w:rsidP="00AE11F2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1</w:t>
            </w:r>
            <w:r w:rsidR="0006618F"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2</w:t>
            </w: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,</w:t>
            </w:r>
            <w:r w:rsidR="0006618F"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959</w:t>
            </w:r>
          </w:p>
        </w:tc>
        <w:tc>
          <w:tcPr>
            <w:tcW w:w="833" w:type="dxa"/>
            <w:vAlign w:val="bottom"/>
          </w:tcPr>
          <w:p w14:paraId="0520471D" w14:textId="4DBD6210" w:rsidR="00AE11F2" w:rsidRPr="00F867BF" w:rsidRDefault="00AE11F2" w:rsidP="00AE11F2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      12,470</w:t>
            </w:r>
          </w:p>
        </w:tc>
        <w:tc>
          <w:tcPr>
            <w:tcW w:w="833" w:type="dxa"/>
            <w:vAlign w:val="bottom"/>
          </w:tcPr>
          <w:p w14:paraId="4DD1A85A" w14:textId="75B5EB4B" w:rsidR="00AE11F2" w:rsidRPr="00F867BF" w:rsidRDefault="00AE11F2" w:rsidP="00AE11F2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5,142</w:t>
            </w:r>
          </w:p>
        </w:tc>
        <w:tc>
          <w:tcPr>
            <w:tcW w:w="833" w:type="dxa"/>
            <w:vAlign w:val="bottom"/>
          </w:tcPr>
          <w:p w14:paraId="1A3D7B5D" w14:textId="3980C7B1" w:rsidR="00AE11F2" w:rsidRPr="00F867BF" w:rsidDel="004448B6" w:rsidRDefault="00AE11F2" w:rsidP="00AE11F2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5,278 </w:t>
            </w:r>
          </w:p>
        </w:tc>
        <w:tc>
          <w:tcPr>
            <w:tcW w:w="832" w:type="dxa"/>
            <w:vAlign w:val="bottom"/>
          </w:tcPr>
          <w:p w14:paraId="62A84FF1" w14:textId="54E63C96" w:rsidR="00AE11F2" w:rsidRPr="00F867BF" w:rsidDel="004448B6" w:rsidRDefault="00AE11F2" w:rsidP="00AE11F2">
            <w:pPr>
              <w:pStyle w:val="acctmergecolhdg"/>
              <w:pBdr>
                <w:bottom w:val="double" w:sz="4" w:space="1" w:color="auto"/>
              </w:pBdr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7,802</w:t>
            </w:r>
          </w:p>
        </w:tc>
        <w:tc>
          <w:tcPr>
            <w:tcW w:w="833" w:type="dxa"/>
            <w:vAlign w:val="bottom"/>
          </w:tcPr>
          <w:p w14:paraId="50EA5068" w14:textId="38AE5B91" w:rsidR="00AE11F2" w:rsidRPr="00F867BF" w:rsidDel="004448B6" w:rsidRDefault="00AE11F2" w:rsidP="00AE11F2">
            <w:pPr>
              <w:pStyle w:val="acctmergecolhdg"/>
              <w:pBdr>
                <w:bottom w:val="double" w:sz="4" w:space="1" w:color="auto"/>
              </w:pBdr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10,504</w:t>
            </w:r>
          </w:p>
        </w:tc>
        <w:tc>
          <w:tcPr>
            <w:tcW w:w="833" w:type="dxa"/>
            <w:vAlign w:val="bottom"/>
          </w:tcPr>
          <w:p w14:paraId="2B2764B8" w14:textId="7E3EA2F6" w:rsidR="00AE11F2" w:rsidRPr="00F867BF" w:rsidDel="004448B6" w:rsidRDefault="00AE11F2" w:rsidP="00AE11F2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504</w:t>
            </w:r>
          </w:p>
        </w:tc>
        <w:tc>
          <w:tcPr>
            <w:tcW w:w="833" w:type="dxa"/>
            <w:vAlign w:val="bottom"/>
          </w:tcPr>
          <w:p w14:paraId="0B2150F1" w14:textId="65131750" w:rsidR="00AE11F2" w:rsidRPr="00F867BF" w:rsidRDefault="00AE11F2" w:rsidP="00AE11F2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(692) </w:t>
            </w:r>
          </w:p>
        </w:tc>
      </w:tr>
      <w:tr w:rsidR="00AE11F2" w:rsidRPr="00F867BF" w14:paraId="7E542357" w14:textId="77777777" w:rsidTr="0097464A">
        <w:trPr>
          <w:cantSplit/>
          <w:trHeight w:val="126"/>
        </w:trPr>
        <w:tc>
          <w:tcPr>
            <w:tcW w:w="2551" w:type="dxa"/>
          </w:tcPr>
          <w:p w14:paraId="3E63EE19" w14:textId="77777777" w:rsidR="00AE11F2" w:rsidRPr="00F867BF" w:rsidRDefault="00AE11F2" w:rsidP="00AE11F2">
            <w:pPr>
              <w:pStyle w:val="ListBullet3"/>
              <w:spacing w:line="240" w:lineRule="auto"/>
              <w:ind w:left="191" w:hanging="180"/>
              <w:rPr>
                <w:sz w:val="25"/>
                <w:szCs w:val="25"/>
              </w:rPr>
            </w:pPr>
          </w:p>
        </w:tc>
        <w:tc>
          <w:tcPr>
            <w:tcW w:w="832" w:type="dxa"/>
            <w:vAlign w:val="bottom"/>
          </w:tcPr>
          <w:p w14:paraId="1AB20256" w14:textId="77777777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33" w:type="dxa"/>
            <w:vAlign w:val="bottom"/>
          </w:tcPr>
          <w:p w14:paraId="3A105B22" w14:textId="77777777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33" w:type="dxa"/>
            <w:vAlign w:val="bottom"/>
          </w:tcPr>
          <w:p w14:paraId="2085028B" w14:textId="77777777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33" w:type="dxa"/>
            <w:vAlign w:val="bottom"/>
          </w:tcPr>
          <w:p w14:paraId="29BF4425" w14:textId="77777777" w:rsidR="00AE11F2" w:rsidRPr="00F867BF" w:rsidDel="00A553E9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32" w:type="dxa"/>
            <w:vAlign w:val="bottom"/>
          </w:tcPr>
          <w:p w14:paraId="755D875E" w14:textId="77777777" w:rsidR="00AE11F2" w:rsidRPr="00F867BF" w:rsidDel="00A553E9" w:rsidRDefault="00AE11F2" w:rsidP="00AE11F2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33" w:type="dxa"/>
            <w:vAlign w:val="bottom"/>
          </w:tcPr>
          <w:p w14:paraId="6212C766" w14:textId="06293186" w:rsidR="00AE11F2" w:rsidRPr="00F867BF" w:rsidDel="00A553E9" w:rsidRDefault="00AE11F2" w:rsidP="00AE11F2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33" w:type="dxa"/>
            <w:vAlign w:val="bottom"/>
          </w:tcPr>
          <w:p w14:paraId="29A61B61" w14:textId="17D8756A" w:rsidR="00AE11F2" w:rsidRPr="00F867BF" w:rsidDel="00A553E9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33" w:type="dxa"/>
            <w:vAlign w:val="bottom"/>
          </w:tcPr>
          <w:p w14:paraId="64752D34" w14:textId="77777777" w:rsidR="00AE11F2" w:rsidRPr="00F867BF" w:rsidDel="00A553E9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</w:tr>
      <w:tr w:rsidR="00AE11F2" w:rsidRPr="00F867BF" w14:paraId="28870086" w14:textId="77777777" w:rsidTr="0097464A">
        <w:trPr>
          <w:cantSplit/>
          <w:trHeight w:val="20"/>
        </w:trPr>
        <w:tc>
          <w:tcPr>
            <w:tcW w:w="2551" w:type="dxa"/>
          </w:tcPr>
          <w:p w14:paraId="7CDCBFAE" w14:textId="77777777" w:rsidR="00AE11F2" w:rsidRPr="00F867BF" w:rsidRDefault="00AE11F2" w:rsidP="00AE11F2">
            <w:pPr>
              <w:pStyle w:val="ListBullet3"/>
              <w:spacing w:line="240" w:lineRule="auto"/>
              <w:ind w:left="191" w:hanging="180"/>
              <w:rPr>
                <w:sz w:val="25"/>
                <w:szCs w:val="25"/>
              </w:rPr>
            </w:pPr>
            <w:r w:rsidRPr="00F867BF">
              <w:rPr>
                <w:sz w:val="25"/>
                <w:szCs w:val="25"/>
                <w:cs/>
              </w:rPr>
              <w:t>รายได้</w:t>
            </w:r>
          </w:p>
        </w:tc>
        <w:tc>
          <w:tcPr>
            <w:tcW w:w="832" w:type="dxa"/>
            <w:vAlign w:val="bottom"/>
          </w:tcPr>
          <w:p w14:paraId="3BB278D0" w14:textId="1ED0516E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4,323</w:t>
            </w:r>
          </w:p>
        </w:tc>
        <w:tc>
          <w:tcPr>
            <w:tcW w:w="833" w:type="dxa"/>
            <w:vAlign w:val="bottom"/>
          </w:tcPr>
          <w:p w14:paraId="48D18E1E" w14:textId="7567D8F9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5,031</w:t>
            </w:r>
          </w:p>
        </w:tc>
        <w:tc>
          <w:tcPr>
            <w:tcW w:w="833" w:type="dxa"/>
            <w:vAlign w:val="bottom"/>
          </w:tcPr>
          <w:p w14:paraId="2A45E479" w14:textId="742327FC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22,192</w:t>
            </w:r>
          </w:p>
        </w:tc>
        <w:tc>
          <w:tcPr>
            <w:tcW w:w="833" w:type="dxa"/>
            <w:vAlign w:val="bottom"/>
          </w:tcPr>
          <w:p w14:paraId="565ACC0C" w14:textId="08BFDF3B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13,757 </w:t>
            </w:r>
          </w:p>
        </w:tc>
        <w:tc>
          <w:tcPr>
            <w:tcW w:w="832" w:type="dxa"/>
            <w:vAlign w:val="bottom"/>
          </w:tcPr>
          <w:p w14:paraId="1DB81A2C" w14:textId="43E392DB" w:rsidR="00AE11F2" w:rsidRPr="00F867BF" w:rsidRDefault="00AE11F2" w:rsidP="00AE11F2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238,734</w:t>
            </w:r>
          </w:p>
        </w:tc>
        <w:tc>
          <w:tcPr>
            <w:tcW w:w="833" w:type="dxa"/>
            <w:vAlign w:val="bottom"/>
          </w:tcPr>
          <w:p w14:paraId="78DA7353" w14:textId="13FB9F66" w:rsidR="00AE11F2" w:rsidRPr="00F867BF" w:rsidRDefault="00AE11F2" w:rsidP="00AE11F2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71,60</w:t>
            </w:r>
            <w:r w:rsidRPr="00F867BF">
              <w:rPr>
                <w:rFonts w:ascii="Angsana New" w:hAnsi="Angsana New" w:hint="cs"/>
                <w:b w:val="0"/>
                <w:sz w:val="25"/>
                <w:szCs w:val="25"/>
                <w:cs/>
                <w:lang w:val="en-US" w:bidi="th-TH"/>
              </w:rPr>
              <w:t>0</w:t>
            </w:r>
          </w:p>
        </w:tc>
        <w:tc>
          <w:tcPr>
            <w:tcW w:w="833" w:type="dxa"/>
            <w:vAlign w:val="bottom"/>
          </w:tcPr>
          <w:p w14:paraId="7452DD3F" w14:textId="3C92AC74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36,229</w:t>
            </w:r>
          </w:p>
        </w:tc>
        <w:tc>
          <w:tcPr>
            <w:tcW w:w="833" w:type="dxa"/>
            <w:vAlign w:val="bottom"/>
          </w:tcPr>
          <w:p w14:paraId="29FEA184" w14:textId="287254E5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28,847 </w:t>
            </w:r>
          </w:p>
        </w:tc>
      </w:tr>
      <w:tr w:rsidR="00AE11F2" w:rsidRPr="00F867BF" w14:paraId="43F8C3C5" w14:textId="77777777" w:rsidTr="0097464A">
        <w:trPr>
          <w:cantSplit/>
          <w:trHeight w:val="20"/>
        </w:trPr>
        <w:tc>
          <w:tcPr>
            <w:tcW w:w="2551" w:type="dxa"/>
          </w:tcPr>
          <w:p w14:paraId="5E2BD7AA" w14:textId="7DBF3A8E" w:rsidR="00AE11F2" w:rsidRPr="00F867BF" w:rsidRDefault="00AE11F2" w:rsidP="00AE11F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F867BF">
              <w:rPr>
                <w:rFonts w:ascii="Angsana New" w:hAnsi="Angsana New"/>
                <w:sz w:val="25"/>
                <w:szCs w:val="25"/>
                <w:cs/>
                <w:lang w:bidi="th-TH"/>
              </w:rPr>
              <w:t xml:space="preserve">กำไร </w:t>
            </w:r>
            <w:r w:rsidRPr="00F867BF">
              <w:rPr>
                <w:rFonts w:ascii="Angsana New" w:hAnsi="Angsana New"/>
                <w:sz w:val="25"/>
                <w:szCs w:val="25"/>
                <w:lang w:val="en-US" w:bidi="th-TH"/>
              </w:rPr>
              <w:t>(</w:t>
            </w:r>
            <w:r w:rsidRPr="00F867BF"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  <w:t>ขาดทุน</w:t>
            </w:r>
            <w:r w:rsidRPr="00F867BF">
              <w:rPr>
                <w:rFonts w:ascii="Angsana New" w:hAnsi="Angsana New"/>
                <w:sz w:val="25"/>
                <w:szCs w:val="25"/>
                <w:lang w:val="en-US" w:bidi="th-TH"/>
              </w:rPr>
              <w:t>)</w:t>
            </w:r>
            <w:r w:rsidRPr="00F867BF"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  <w:t xml:space="preserve"> </w:t>
            </w:r>
            <w:r w:rsidRPr="00F867BF">
              <w:rPr>
                <w:rFonts w:ascii="Angsana New" w:hAnsi="Angsana New"/>
                <w:sz w:val="25"/>
                <w:szCs w:val="25"/>
                <w:cs/>
                <w:lang w:bidi="th-TH"/>
              </w:rPr>
              <w:t>ส่วนของบริษัทใหญ่</w:t>
            </w:r>
          </w:p>
        </w:tc>
        <w:tc>
          <w:tcPr>
            <w:tcW w:w="832" w:type="dxa"/>
            <w:vAlign w:val="bottom"/>
          </w:tcPr>
          <w:p w14:paraId="52FD7D6F" w14:textId="169D9750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1,8</w:t>
            </w:r>
            <w:r w:rsidR="00E51C78"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24</w:t>
            </w:r>
          </w:p>
        </w:tc>
        <w:tc>
          <w:tcPr>
            <w:tcW w:w="833" w:type="dxa"/>
            <w:vAlign w:val="bottom"/>
          </w:tcPr>
          <w:p w14:paraId="61C1DBA5" w14:textId="2BFBCE81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  1,104</w:t>
            </w:r>
          </w:p>
        </w:tc>
        <w:tc>
          <w:tcPr>
            <w:tcW w:w="833" w:type="dxa"/>
            <w:vAlign w:val="bottom"/>
          </w:tcPr>
          <w:p w14:paraId="65143E5A" w14:textId="088F0AC7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213</w:t>
            </w:r>
          </w:p>
        </w:tc>
        <w:tc>
          <w:tcPr>
            <w:tcW w:w="833" w:type="dxa"/>
            <w:vAlign w:val="bottom"/>
          </w:tcPr>
          <w:p w14:paraId="54A8F4BC" w14:textId="7F48FC8B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       10 </w:t>
            </w:r>
          </w:p>
        </w:tc>
        <w:tc>
          <w:tcPr>
            <w:tcW w:w="832" w:type="dxa"/>
            <w:vAlign w:val="bottom"/>
          </w:tcPr>
          <w:p w14:paraId="4D86DEBC" w14:textId="58FD26E3" w:rsidR="00AE11F2" w:rsidRPr="00F867BF" w:rsidRDefault="00AE11F2" w:rsidP="00AE11F2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(1,860)</w:t>
            </w:r>
          </w:p>
        </w:tc>
        <w:tc>
          <w:tcPr>
            <w:tcW w:w="833" w:type="dxa"/>
            <w:vAlign w:val="bottom"/>
          </w:tcPr>
          <w:p w14:paraId="30CDF688" w14:textId="371EB7BD" w:rsidR="00AE11F2" w:rsidRPr="00F867BF" w:rsidRDefault="00AE11F2" w:rsidP="00AE11F2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</w:t>
            </w:r>
            <w:r w:rsidRPr="00F867BF">
              <w:rPr>
                <w:rFonts w:ascii="Angsana New" w:hAnsi="Angsana New" w:hint="cs"/>
                <w:b w:val="0"/>
                <w:sz w:val="25"/>
                <w:szCs w:val="25"/>
                <w:cs/>
                <w:lang w:val="en-US" w:bidi="th-TH"/>
              </w:rPr>
              <w:t>31</w:t>
            </w: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833" w:type="dxa"/>
            <w:vAlign w:val="bottom"/>
          </w:tcPr>
          <w:p w14:paraId="70C1BBAB" w14:textId="0ADE8CA2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1,242</w:t>
            </w:r>
          </w:p>
        </w:tc>
        <w:tc>
          <w:tcPr>
            <w:tcW w:w="833" w:type="dxa"/>
            <w:vAlign w:val="bottom"/>
          </w:tcPr>
          <w:p w14:paraId="53497420" w14:textId="452FA032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(3,080)</w:t>
            </w:r>
          </w:p>
        </w:tc>
      </w:tr>
      <w:tr w:rsidR="00AE11F2" w:rsidRPr="00F867BF" w14:paraId="4F48A7A1" w14:textId="77777777" w:rsidTr="0097464A">
        <w:trPr>
          <w:cantSplit/>
          <w:trHeight w:val="20"/>
        </w:trPr>
        <w:tc>
          <w:tcPr>
            <w:tcW w:w="2551" w:type="dxa"/>
            <w:vAlign w:val="bottom"/>
          </w:tcPr>
          <w:p w14:paraId="397B35BB" w14:textId="77777777" w:rsidR="00AE11F2" w:rsidRPr="00F867BF" w:rsidRDefault="00AE11F2" w:rsidP="00AE11F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F867BF">
              <w:rPr>
                <w:rFonts w:ascii="Angsana New" w:hAnsi="Angsana New"/>
                <w:sz w:val="25"/>
                <w:szCs w:val="25"/>
                <w:cs/>
                <w:lang w:bidi="th-TH"/>
              </w:rPr>
              <w:t>กำไร</w:t>
            </w:r>
            <w:r w:rsidRPr="00F867BF">
              <w:rPr>
                <w:rFonts w:ascii="Angsana New" w:hAnsi="Angsana New"/>
                <w:sz w:val="25"/>
                <w:szCs w:val="25"/>
                <w:lang w:bidi="th-TH"/>
              </w:rPr>
              <w:t xml:space="preserve"> </w:t>
            </w:r>
            <w:r w:rsidRPr="00F867BF">
              <w:rPr>
                <w:rFonts w:ascii="Angsana New" w:hAnsi="Angsana New"/>
                <w:sz w:val="25"/>
                <w:szCs w:val="25"/>
                <w:cs/>
                <w:lang w:bidi="th-TH"/>
              </w:rPr>
              <w:t>(ขาดทุน)</w:t>
            </w:r>
            <w:r w:rsidRPr="00F867BF">
              <w:rPr>
                <w:rFonts w:ascii="Angsana New" w:hAnsi="Angsana New"/>
                <w:sz w:val="25"/>
                <w:szCs w:val="25"/>
                <w:lang w:bidi="th-TH"/>
              </w:rPr>
              <w:t xml:space="preserve"> </w:t>
            </w:r>
            <w:r w:rsidRPr="00F867BF">
              <w:rPr>
                <w:rFonts w:ascii="Angsana New" w:hAnsi="Angsana New"/>
                <w:sz w:val="25"/>
                <w:szCs w:val="25"/>
                <w:cs/>
                <w:lang w:bidi="th-TH"/>
              </w:rPr>
              <w:t>เบ็ดเสร็จอื่น</w:t>
            </w:r>
          </w:p>
        </w:tc>
        <w:tc>
          <w:tcPr>
            <w:tcW w:w="832" w:type="dxa"/>
            <w:vAlign w:val="bottom"/>
          </w:tcPr>
          <w:p w14:paraId="46C9269E" w14:textId="369F4B02" w:rsidR="00AE11F2" w:rsidRPr="00F867BF" w:rsidRDefault="00AE11F2" w:rsidP="00AE11F2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80</w:t>
            </w:r>
          </w:p>
        </w:tc>
        <w:tc>
          <w:tcPr>
            <w:tcW w:w="833" w:type="dxa"/>
            <w:vAlign w:val="bottom"/>
          </w:tcPr>
          <w:p w14:paraId="2DDB5384" w14:textId="762E030D" w:rsidR="00AE11F2" w:rsidRPr="00F867BF" w:rsidRDefault="00AE11F2" w:rsidP="00AE11F2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(721)</w:t>
            </w:r>
          </w:p>
        </w:tc>
        <w:tc>
          <w:tcPr>
            <w:tcW w:w="833" w:type="dxa"/>
            <w:vAlign w:val="bottom"/>
          </w:tcPr>
          <w:p w14:paraId="521FB9CE" w14:textId="7982A15B" w:rsidR="00AE11F2" w:rsidRPr="00F867BF" w:rsidRDefault="00AE11F2" w:rsidP="00AE11F2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(52)</w:t>
            </w:r>
          </w:p>
        </w:tc>
        <w:tc>
          <w:tcPr>
            <w:tcW w:w="833" w:type="dxa"/>
            <w:vAlign w:val="bottom"/>
          </w:tcPr>
          <w:p w14:paraId="2627FF49" w14:textId="2E0D68F1" w:rsidR="00AE11F2" w:rsidRPr="00F867BF" w:rsidRDefault="00AE11F2" w:rsidP="00AE11F2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(256)</w:t>
            </w:r>
          </w:p>
        </w:tc>
        <w:tc>
          <w:tcPr>
            <w:tcW w:w="832" w:type="dxa"/>
            <w:vAlign w:val="bottom"/>
          </w:tcPr>
          <w:p w14:paraId="1DDE846C" w14:textId="398CE1BF" w:rsidR="00AE11F2" w:rsidRPr="00F867BF" w:rsidRDefault="00AE11F2" w:rsidP="00AE11F2">
            <w:pPr>
              <w:pStyle w:val="acctmergecolhdg"/>
              <w:pBdr>
                <w:bottom w:val="single" w:sz="4" w:space="1" w:color="auto"/>
              </w:pBdr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(304)</w:t>
            </w:r>
          </w:p>
        </w:tc>
        <w:tc>
          <w:tcPr>
            <w:tcW w:w="833" w:type="dxa"/>
            <w:vAlign w:val="bottom"/>
          </w:tcPr>
          <w:p w14:paraId="4DDA6798" w14:textId="307BA387" w:rsidR="00AE11F2" w:rsidRPr="00F867BF" w:rsidRDefault="00AE11F2" w:rsidP="00AE11F2">
            <w:pPr>
              <w:pStyle w:val="acctmergecolhdg"/>
              <w:pBdr>
                <w:bottom w:val="single" w:sz="4" w:space="1" w:color="auto"/>
              </w:pBdr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(220)</w:t>
            </w:r>
          </w:p>
        </w:tc>
        <w:tc>
          <w:tcPr>
            <w:tcW w:w="833" w:type="dxa"/>
            <w:vAlign w:val="bottom"/>
          </w:tcPr>
          <w:p w14:paraId="67795920" w14:textId="172E2B87" w:rsidR="00AE11F2" w:rsidRPr="00F867BF" w:rsidRDefault="00AE11F2" w:rsidP="00AE11F2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(344)</w:t>
            </w:r>
          </w:p>
        </w:tc>
        <w:tc>
          <w:tcPr>
            <w:tcW w:w="833" w:type="dxa"/>
            <w:vAlign w:val="bottom"/>
          </w:tcPr>
          <w:p w14:paraId="355D1703" w14:textId="4F21712F" w:rsidR="00AE11F2" w:rsidRPr="00F867BF" w:rsidRDefault="00AE11F2" w:rsidP="00AE11F2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(431)</w:t>
            </w:r>
          </w:p>
        </w:tc>
      </w:tr>
      <w:tr w:rsidR="00AE11F2" w:rsidRPr="00F867BF" w14:paraId="6AB799E9" w14:textId="77777777" w:rsidTr="0097464A">
        <w:trPr>
          <w:cantSplit/>
          <w:trHeight w:val="20"/>
        </w:trPr>
        <w:tc>
          <w:tcPr>
            <w:tcW w:w="2551" w:type="dxa"/>
          </w:tcPr>
          <w:p w14:paraId="3153A7A7" w14:textId="35B8711A" w:rsidR="00AE11F2" w:rsidRPr="00F867BF" w:rsidRDefault="00AE11F2" w:rsidP="00AE11F2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867BF">
              <w:rPr>
                <w:rFonts w:ascii="Angsana New" w:hAnsi="Angsana New"/>
                <w:b/>
                <w:bCs/>
                <w:sz w:val="25"/>
                <w:szCs w:val="25"/>
                <w:cs/>
                <w:lang w:bidi="th-TH"/>
              </w:rPr>
              <w:t>กำไร (ขาดทุน) เบ็ดเสร็จรวม</w:t>
            </w:r>
          </w:p>
        </w:tc>
        <w:tc>
          <w:tcPr>
            <w:tcW w:w="832" w:type="dxa"/>
            <w:vAlign w:val="bottom"/>
          </w:tcPr>
          <w:p w14:paraId="7153752D" w14:textId="4F6BF8DD" w:rsidR="00AE11F2" w:rsidRPr="00F867BF" w:rsidRDefault="00C11651" w:rsidP="00AE11F2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1</w:t>
            </w:r>
            <w:r w:rsidR="00AE11F2" w:rsidRPr="00F867BF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,</w:t>
            </w:r>
            <w:r w:rsidRPr="00F867BF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904</w:t>
            </w:r>
          </w:p>
        </w:tc>
        <w:tc>
          <w:tcPr>
            <w:tcW w:w="833" w:type="dxa"/>
            <w:vAlign w:val="bottom"/>
          </w:tcPr>
          <w:p w14:paraId="29C33270" w14:textId="5E3801E8" w:rsidR="00AE11F2" w:rsidRPr="00F867BF" w:rsidRDefault="00AE11F2" w:rsidP="00AE11F2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 xml:space="preserve">     383</w:t>
            </w:r>
          </w:p>
        </w:tc>
        <w:tc>
          <w:tcPr>
            <w:tcW w:w="833" w:type="dxa"/>
            <w:vAlign w:val="bottom"/>
          </w:tcPr>
          <w:p w14:paraId="4072CC87" w14:textId="1BECD27D" w:rsidR="00AE11F2" w:rsidRPr="00F867BF" w:rsidRDefault="00AE11F2" w:rsidP="00AE11F2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161</w:t>
            </w:r>
          </w:p>
        </w:tc>
        <w:tc>
          <w:tcPr>
            <w:tcW w:w="833" w:type="dxa"/>
            <w:vAlign w:val="bottom"/>
          </w:tcPr>
          <w:p w14:paraId="0F1D28B8" w14:textId="537FB68C" w:rsidR="00AE11F2" w:rsidRPr="00F867BF" w:rsidRDefault="00AE11F2" w:rsidP="00AE11F2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(246)</w:t>
            </w:r>
          </w:p>
        </w:tc>
        <w:tc>
          <w:tcPr>
            <w:tcW w:w="832" w:type="dxa"/>
            <w:vAlign w:val="bottom"/>
          </w:tcPr>
          <w:p w14:paraId="5DB20680" w14:textId="65FCA371" w:rsidR="00AE11F2" w:rsidRPr="00F867BF" w:rsidRDefault="00AE11F2" w:rsidP="00AE11F2">
            <w:pPr>
              <w:pStyle w:val="acctmergecolhdg"/>
              <w:pBdr>
                <w:bottom w:val="single" w:sz="4" w:space="1" w:color="auto"/>
              </w:pBdr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(2,164)</w:t>
            </w:r>
          </w:p>
        </w:tc>
        <w:tc>
          <w:tcPr>
            <w:tcW w:w="833" w:type="dxa"/>
            <w:vAlign w:val="bottom"/>
          </w:tcPr>
          <w:p w14:paraId="7A3298AF" w14:textId="123D5207" w:rsidR="00AE11F2" w:rsidRPr="00F867BF" w:rsidRDefault="00AE11F2" w:rsidP="00AE11F2">
            <w:pPr>
              <w:pStyle w:val="acctmergecolhdg"/>
              <w:pBdr>
                <w:bottom w:val="single" w:sz="4" w:space="1" w:color="auto"/>
              </w:pBdr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(</w:t>
            </w:r>
            <w:r w:rsidRPr="00F867BF">
              <w:rPr>
                <w:rFonts w:ascii="Angsana New" w:hAnsi="Angsana New" w:hint="cs"/>
                <w:bCs/>
                <w:sz w:val="25"/>
                <w:szCs w:val="25"/>
                <w:cs/>
                <w:lang w:val="en-US" w:bidi="th-TH"/>
              </w:rPr>
              <w:t>251</w:t>
            </w:r>
            <w:r w:rsidRPr="00F867BF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833" w:type="dxa"/>
            <w:vAlign w:val="bottom"/>
          </w:tcPr>
          <w:p w14:paraId="6CAFCDDE" w14:textId="21532114" w:rsidR="00AE11F2" w:rsidRPr="00F867BF" w:rsidRDefault="00AE11F2" w:rsidP="00AE11F2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898</w:t>
            </w:r>
          </w:p>
        </w:tc>
        <w:tc>
          <w:tcPr>
            <w:tcW w:w="833" w:type="dxa"/>
            <w:vAlign w:val="bottom"/>
          </w:tcPr>
          <w:p w14:paraId="2F79B23D" w14:textId="50FFFBCE" w:rsidR="00AE11F2" w:rsidRPr="00F867BF" w:rsidRDefault="00AE11F2" w:rsidP="00AE11F2">
            <w:pPr>
              <w:pStyle w:val="acctmergecolhdg"/>
              <w:pBdr>
                <w:bottom w:val="sing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Cs/>
                <w:sz w:val="25"/>
                <w:szCs w:val="25"/>
                <w:lang w:val="en-US" w:bidi="th-TH"/>
              </w:rPr>
              <w:t>(3,511)</w:t>
            </w:r>
          </w:p>
        </w:tc>
      </w:tr>
      <w:tr w:rsidR="00AE11F2" w:rsidRPr="00F867BF" w14:paraId="4A4540EE" w14:textId="77777777" w:rsidTr="0097464A">
        <w:trPr>
          <w:cantSplit/>
          <w:trHeight w:val="20"/>
        </w:trPr>
        <w:tc>
          <w:tcPr>
            <w:tcW w:w="2551" w:type="dxa"/>
          </w:tcPr>
          <w:p w14:paraId="1359B16F" w14:textId="26FC7601" w:rsidR="00AE11F2" w:rsidRPr="00F867BF" w:rsidRDefault="00AE11F2" w:rsidP="00AE11F2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F867BF">
              <w:rPr>
                <w:rFonts w:ascii="Angsana New" w:hAnsi="Angsana New"/>
                <w:sz w:val="25"/>
                <w:szCs w:val="25"/>
                <w:cs/>
                <w:lang w:bidi="th-TH"/>
              </w:rPr>
              <w:t>กำไร</w:t>
            </w:r>
            <w:r w:rsidRPr="00F867BF">
              <w:rPr>
                <w:rFonts w:ascii="Angsana New" w:hAnsi="Angsana New"/>
                <w:sz w:val="25"/>
                <w:szCs w:val="25"/>
                <w:lang w:bidi="th-TH"/>
              </w:rPr>
              <w:t xml:space="preserve"> </w:t>
            </w:r>
            <w:r w:rsidRPr="00F867BF">
              <w:rPr>
                <w:rFonts w:ascii="Angsana New" w:hAnsi="Angsana New"/>
                <w:sz w:val="25"/>
                <w:szCs w:val="25"/>
                <w:lang w:val="en-US" w:bidi="th-TH"/>
              </w:rPr>
              <w:t>(</w:t>
            </w:r>
            <w:r w:rsidRPr="00F867BF"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  <w:t>ขาดทุน</w:t>
            </w:r>
            <w:r w:rsidRPr="00F867BF">
              <w:rPr>
                <w:rFonts w:ascii="Angsana New" w:hAnsi="Angsana New"/>
                <w:sz w:val="25"/>
                <w:szCs w:val="25"/>
                <w:lang w:val="en-US" w:bidi="th-TH"/>
              </w:rPr>
              <w:t>)</w:t>
            </w:r>
            <w:r w:rsidRPr="00F867BF">
              <w:rPr>
                <w:rFonts w:ascii="Angsana New" w:hAnsi="Angsana New"/>
                <w:sz w:val="25"/>
                <w:szCs w:val="25"/>
                <w:cs/>
                <w:lang w:val="en-US" w:bidi="th-TH"/>
              </w:rPr>
              <w:t xml:space="preserve"> </w:t>
            </w:r>
            <w:r w:rsidRPr="00F867BF">
              <w:rPr>
                <w:rFonts w:ascii="Angsana New" w:hAnsi="Angsana New"/>
                <w:sz w:val="25"/>
                <w:szCs w:val="25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832" w:type="dxa"/>
            <w:vAlign w:val="bottom"/>
          </w:tcPr>
          <w:p w14:paraId="46BE4D54" w14:textId="66452EE5" w:rsidR="00AE11F2" w:rsidRPr="00F867BF" w:rsidRDefault="00CC7C16" w:rsidP="00AE11F2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770</w:t>
            </w:r>
          </w:p>
        </w:tc>
        <w:tc>
          <w:tcPr>
            <w:tcW w:w="833" w:type="dxa"/>
            <w:vAlign w:val="bottom"/>
          </w:tcPr>
          <w:p w14:paraId="35083314" w14:textId="25AE089C" w:rsidR="00AE11F2" w:rsidRPr="00F867BF" w:rsidRDefault="00AE11F2" w:rsidP="00AE11F2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    471</w:t>
            </w:r>
          </w:p>
        </w:tc>
        <w:tc>
          <w:tcPr>
            <w:tcW w:w="833" w:type="dxa"/>
            <w:vAlign w:val="bottom"/>
          </w:tcPr>
          <w:p w14:paraId="085EFAA4" w14:textId="3C1ECAAA" w:rsidR="00AE11F2" w:rsidRPr="00F867BF" w:rsidRDefault="00AE11F2" w:rsidP="00AE11F2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cs/>
                <w:lang w:val="en-US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/>
              </w:rPr>
              <w:t>117</w:t>
            </w:r>
          </w:p>
        </w:tc>
        <w:tc>
          <w:tcPr>
            <w:tcW w:w="833" w:type="dxa"/>
            <w:vAlign w:val="bottom"/>
          </w:tcPr>
          <w:p w14:paraId="3EC20AAB" w14:textId="658B0042" w:rsidR="00AE11F2" w:rsidRPr="00F867BF" w:rsidDel="004448B6" w:rsidRDefault="00AE11F2" w:rsidP="00AE11F2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         5 </w:t>
            </w:r>
          </w:p>
        </w:tc>
        <w:tc>
          <w:tcPr>
            <w:tcW w:w="832" w:type="dxa"/>
            <w:vAlign w:val="bottom"/>
          </w:tcPr>
          <w:p w14:paraId="357D21B1" w14:textId="7F4EE6FC" w:rsidR="00AE11F2" w:rsidRPr="00F867BF" w:rsidDel="004448B6" w:rsidRDefault="00AE11F2" w:rsidP="00AE11F2">
            <w:pPr>
              <w:pStyle w:val="acctmergecolhdg"/>
              <w:pBdr>
                <w:bottom w:val="double" w:sz="4" w:space="1" w:color="auto"/>
              </w:pBdr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(403)</w:t>
            </w:r>
          </w:p>
        </w:tc>
        <w:tc>
          <w:tcPr>
            <w:tcW w:w="833" w:type="dxa"/>
            <w:vAlign w:val="bottom"/>
          </w:tcPr>
          <w:p w14:paraId="7EE8B000" w14:textId="5580A42B" w:rsidR="00AE11F2" w:rsidRPr="00F867BF" w:rsidDel="004448B6" w:rsidRDefault="00AE11F2" w:rsidP="00AE11F2">
            <w:pPr>
              <w:pStyle w:val="acctmergecolhdg"/>
              <w:pBdr>
                <w:bottom w:val="double" w:sz="4" w:space="1" w:color="auto"/>
              </w:pBdr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</w:t>
            </w:r>
            <w:r w:rsidRPr="00F867BF">
              <w:rPr>
                <w:rFonts w:ascii="Angsana New" w:hAnsi="Angsana New" w:hint="cs"/>
                <w:b w:val="0"/>
                <w:sz w:val="25"/>
                <w:szCs w:val="25"/>
                <w:cs/>
                <w:lang w:val="en-US" w:bidi="th-TH"/>
              </w:rPr>
              <w:t>7</w:t>
            </w: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833" w:type="dxa"/>
            <w:vAlign w:val="bottom"/>
          </w:tcPr>
          <w:p w14:paraId="2B5C23DC" w14:textId="130AF79F" w:rsidR="00AE11F2" w:rsidRPr="00F867BF" w:rsidDel="004448B6" w:rsidRDefault="00AE11F2" w:rsidP="00AE11F2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676</w:t>
            </w:r>
          </w:p>
        </w:tc>
        <w:tc>
          <w:tcPr>
            <w:tcW w:w="833" w:type="dxa"/>
            <w:vAlign w:val="bottom"/>
          </w:tcPr>
          <w:p w14:paraId="74FDDE47" w14:textId="076BDE9D" w:rsidR="00AE11F2" w:rsidRPr="00F867BF" w:rsidRDefault="00AE11F2" w:rsidP="00AE11F2">
            <w:pPr>
              <w:pStyle w:val="acctmergecolhdg"/>
              <w:pBdr>
                <w:bottom w:val="double" w:sz="4" w:space="1" w:color="auto"/>
              </w:pBdr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(1,680)</w:t>
            </w:r>
          </w:p>
        </w:tc>
      </w:tr>
      <w:tr w:rsidR="00AE11F2" w:rsidRPr="00F867BF" w14:paraId="112638A3" w14:textId="77777777" w:rsidTr="0097464A">
        <w:trPr>
          <w:cantSplit/>
          <w:trHeight w:val="20"/>
        </w:trPr>
        <w:tc>
          <w:tcPr>
            <w:tcW w:w="2551" w:type="dxa"/>
          </w:tcPr>
          <w:p w14:paraId="5EDB9C0F" w14:textId="15F933C0" w:rsidR="00AE11F2" w:rsidRPr="00F867BF" w:rsidRDefault="00AE11F2" w:rsidP="00AE11F2">
            <w:pPr>
              <w:pStyle w:val="acctfourfigures"/>
              <w:tabs>
                <w:tab w:val="clear" w:pos="765"/>
              </w:tabs>
              <w:spacing w:line="240" w:lineRule="auto"/>
              <w:ind w:left="191" w:right="-80" w:hanging="180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  <w:r w:rsidRPr="00F867BF">
              <w:rPr>
                <w:rFonts w:ascii="Angsana New" w:hAnsi="Angsana New"/>
                <w:spacing w:val="-4"/>
                <w:sz w:val="25"/>
                <w:szCs w:val="25"/>
                <w:cs/>
                <w:lang w:bidi="th-TH"/>
              </w:rPr>
              <w:t>เงินปันผลที่จ่ายให้กับส่วน</w:t>
            </w:r>
            <w:r w:rsidRPr="00F867BF">
              <w:rPr>
                <w:rFonts w:ascii="Angsana New" w:hAnsi="Angsana New"/>
                <w:spacing w:val="-4"/>
                <w:sz w:val="25"/>
                <w:szCs w:val="25"/>
                <w:lang w:bidi="th-TH"/>
              </w:rPr>
              <w:br/>
            </w:r>
            <w:r w:rsidRPr="00F867BF">
              <w:rPr>
                <w:rFonts w:ascii="Angsana New" w:hAnsi="Angsana New"/>
                <w:spacing w:val="-4"/>
                <w:sz w:val="25"/>
                <w:szCs w:val="25"/>
                <w:cs/>
                <w:lang w:bidi="th-TH"/>
              </w:rPr>
              <w:t>ได้เสีย</w:t>
            </w:r>
            <w:r w:rsidRPr="00F867BF">
              <w:rPr>
                <w:rFonts w:ascii="Angsana New" w:hAnsi="Angsana New"/>
                <w:sz w:val="25"/>
                <w:szCs w:val="25"/>
                <w:cs/>
                <w:lang w:bidi="th-TH"/>
              </w:rPr>
              <w:t>ที่ไม่มีอำนาจควบคุม</w:t>
            </w:r>
          </w:p>
        </w:tc>
        <w:tc>
          <w:tcPr>
            <w:tcW w:w="832" w:type="dxa"/>
            <w:vAlign w:val="bottom"/>
          </w:tcPr>
          <w:p w14:paraId="29FED0D4" w14:textId="7685CC84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cs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316</w:t>
            </w:r>
          </w:p>
        </w:tc>
        <w:tc>
          <w:tcPr>
            <w:tcW w:w="833" w:type="dxa"/>
            <w:vAlign w:val="bottom"/>
          </w:tcPr>
          <w:p w14:paraId="2F9E25A4" w14:textId="208D0EA8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324</w:t>
            </w:r>
          </w:p>
        </w:tc>
        <w:tc>
          <w:tcPr>
            <w:tcW w:w="833" w:type="dxa"/>
            <w:vAlign w:val="bottom"/>
          </w:tcPr>
          <w:p w14:paraId="6116C923" w14:textId="5A721106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40</w:t>
            </w:r>
          </w:p>
        </w:tc>
        <w:tc>
          <w:tcPr>
            <w:tcW w:w="833" w:type="dxa"/>
            <w:vAlign w:val="bottom"/>
          </w:tcPr>
          <w:p w14:paraId="422F2546" w14:textId="2095D74B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40</w:t>
            </w:r>
          </w:p>
        </w:tc>
        <w:tc>
          <w:tcPr>
            <w:tcW w:w="832" w:type="dxa"/>
            <w:vAlign w:val="bottom"/>
          </w:tcPr>
          <w:p w14:paraId="5EDCAD2C" w14:textId="0136E5E3" w:rsidR="00AE11F2" w:rsidRPr="00F867BF" w:rsidRDefault="00AE11F2" w:rsidP="00AE11F2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263</w:t>
            </w:r>
          </w:p>
        </w:tc>
        <w:tc>
          <w:tcPr>
            <w:tcW w:w="833" w:type="dxa"/>
            <w:vAlign w:val="bottom"/>
          </w:tcPr>
          <w:p w14:paraId="1D38EF14" w14:textId="4326E65B" w:rsidR="00AE11F2" w:rsidRPr="00F867BF" w:rsidRDefault="00AE11F2" w:rsidP="00AE11F2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833" w:type="dxa"/>
            <w:vAlign w:val="bottom"/>
          </w:tcPr>
          <w:p w14:paraId="25B5B4F0" w14:textId="321DF7C7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833" w:type="dxa"/>
            <w:vAlign w:val="bottom"/>
          </w:tcPr>
          <w:p w14:paraId="47EE0442" w14:textId="5047D92B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370 </w:t>
            </w:r>
          </w:p>
        </w:tc>
      </w:tr>
      <w:tr w:rsidR="00AE11F2" w:rsidRPr="00F867BF" w14:paraId="2DAC469F" w14:textId="77777777" w:rsidTr="0097464A">
        <w:trPr>
          <w:cantSplit/>
          <w:trHeight w:val="125"/>
        </w:trPr>
        <w:tc>
          <w:tcPr>
            <w:tcW w:w="2551" w:type="dxa"/>
          </w:tcPr>
          <w:p w14:paraId="025784D5" w14:textId="77777777" w:rsidR="00AE11F2" w:rsidRPr="00F867BF" w:rsidRDefault="00AE11F2" w:rsidP="00AE11F2">
            <w:pPr>
              <w:pStyle w:val="ListBullet3"/>
              <w:spacing w:line="240" w:lineRule="auto"/>
              <w:ind w:left="191" w:hanging="180"/>
              <w:rPr>
                <w:sz w:val="25"/>
                <w:szCs w:val="25"/>
                <w:cs/>
              </w:rPr>
            </w:pPr>
          </w:p>
        </w:tc>
        <w:tc>
          <w:tcPr>
            <w:tcW w:w="832" w:type="dxa"/>
            <w:vAlign w:val="bottom"/>
          </w:tcPr>
          <w:p w14:paraId="728F9B05" w14:textId="77777777" w:rsidR="00AE11F2" w:rsidRPr="00F867BF" w:rsidRDefault="00AE11F2" w:rsidP="00AE11F2">
            <w:pPr>
              <w:pStyle w:val="acctmergecolhdg"/>
              <w:tabs>
                <w:tab w:val="decimal" w:pos="880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33" w:type="dxa"/>
            <w:vAlign w:val="bottom"/>
          </w:tcPr>
          <w:p w14:paraId="0A3AFF24" w14:textId="77777777" w:rsidR="00AE11F2" w:rsidRPr="00F867BF" w:rsidRDefault="00AE11F2" w:rsidP="00AE11F2">
            <w:pPr>
              <w:pStyle w:val="acctmergecolhdg"/>
              <w:tabs>
                <w:tab w:val="decimal" w:pos="880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33" w:type="dxa"/>
            <w:vAlign w:val="bottom"/>
          </w:tcPr>
          <w:p w14:paraId="145AB6E9" w14:textId="77777777" w:rsidR="00AE11F2" w:rsidRPr="00F867BF" w:rsidRDefault="00AE11F2" w:rsidP="00AE11F2">
            <w:pPr>
              <w:pStyle w:val="acctmergecolhdg"/>
              <w:tabs>
                <w:tab w:val="decimal" w:pos="880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33" w:type="dxa"/>
            <w:vAlign w:val="bottom"/>
          </w:tcPr>
          <w:p w14:paraId="7727D046" w14:textId="77777777" w:rsidR="00AE11F2" w:rsidRPr="00F867BF" w:rsidRDefault="00AE11F2" w:rsidP="00AE11F2">
            <w:pPr>
              <w:pStyle w:val="acctmergecolhdg"/>
              <w:tabs>
                <w:tab w:val="decimal" w:pos="880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32" w:type="dxa"/>
            <w:vAlign w:val="bottom"/>
          </w:tcPr>
          <w:p w14:paraId="752CFDA5" w14:textId="77777777" w:rsidR="00AE11F2" w:rsidRPr="00F867BF" w:rsidRDefault="00AE11F2" w:rsidP="00AE11F2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33" w:type="dxa"/>
            <w:vAlign w:val="bottom"/>
          </w:tcPr>
          <w:p w14:paraId="1457C32F" w14:textId="1F46AB79" w:rsidR="00AE11F2" w:rsidRPr="00F867BF" w:rsidRDefault="00AE11F2" w:rsidP="00AE11F2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33" w:type="dxa"/>
            <w:vAlign w:val="bottom"/>
          </w:tcPr>
          <w:p w14:paraId="4D6E0025" w14:textId="58557A57" w:rsidR="00AE11F2" w:rsidRPr="00F867BF" w:rsidRDefault="00AE11F2" w:rsidP="00AE11F2">
            <w:pPr>
              <w:pStyle w:val="acctmergecolhdg"/>
              <w:tabs>
                <w:tab w:val="decimal" w:pos="880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  <w:tc>
          <w:tcPr>
            <w:tcW w:w="833" w:type="dxa"/>
            <w:vAlign w:val="bottom"/>
          </w:tcPr>
          <w:p w14:paraId="100868E1" w14:textId="77777777" w:rsidR="00AE11F2" w:rsidRPr="00F867BF" w:rsidRDefault="00AE11F2" w:rsidP="00AE11F2">
            <w:pPr>
              <w:pStyle w:val="acctmergecolhdg"/>
              <w:tabs>
                <w:tab w:val="decimal" w:pos="880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</w:p>
        </w:tc>
      </w:tr>
      <w:tr w:rsidR="00AE11F2" w:rsidRPr="00F867BF" w14:paraId="0FA8DFA8" w14:textId="77777777" w:rsidTr="0097464A">
        <w:trPr>
          <w:cantSplit/>
          <w:trHeight w:val="20"/>
        </w:trPr>
        <w:tc>
          <w:tcPr>
            <w:tcW w:w="2551" w:type="dxa"/>
            <w:vAlign w:val="bottom"/>
          </w:tcPr>
          <w:p w14:paraId="451E1528" w14:textId="0F0A56A7" w:rsidR="00AE11F2" w:rsidRPr="00F867BF" w:rsidRDefault="00AE11F2" w:rsidP="00AE11F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4"/>
              <w:rPr>
                <w:rFonts w:ascii="Angsana New" w:hAnsi="Angsana New"/>
                <w:sz w:val="25"/>
                <w:szCs w:val="25"/>
              </w:rPr>
            </w:pPr>
            <w:r w:rsidRPr="00F867BF">
              <w:rPr>
                <w:rFonts w:ascii="Angsana New" w:hAnsi="Angsana New"/>
                <w:sz w:val="25"/>
                <w:szCs w:val="25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832" w:type="dxa"/>
            <w:vAlign w:val="bottom"/>
          </w:tcPr>
          <w:p w14:paraId="2E1E7FBE" w14:textId="156A3660" w:rsidR="00AE11F2" w:rsidRPr="00F867BF" w:rsidRDefault="006411D6" w:rsidP="00AE11F2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cs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2,</w:t>
            </w:r>
            <w:r w:rsidR="001407E1"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153</w:t>
            </w:r>
          </w:p>
        </w:tc>
        <w:tc>
          <w:tcPr>
            <w:tcW w:w="833" w:type="dxa"/>
            <w:vAlign w:val="bottom"/>
          </w:tcPr>
          <w:p w14:paraId="63175830" w14:textId="5E780F88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3,230</w:t>
            </w:r>
          </w:p>
        </w:tc>
        <w:tc>
          <w:tcPr>
            <w:tcW w:w="833" w:type="dxa"/>
            <w:vAlign w:val="bottom"/>
          </w:tcPr>
          <w:p w14:paraId="119F242C" w14:textId="7FA3DD13" w:rsidR="00AE11F2" w:rsidRPr="00F867BF" w:rsidRDefault="00E16F53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cs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</w:t>
            </w:r>
            <w:r w:rsidR="00DC35D6"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2</w:t>
            </w:r>
            <w:r w:rsidR="009B3B59"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6</w:t>
            </w: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833" w:type="dxa"/>
            <w:vAlign w:val="bottom"/>
          </w:tcPr>
          <w:p w14:paraId="213B73B1" w14:textId="2F7120A1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       816 </w:t>
            </w:r>
          </w:p>
        </w:tc>
        <w:tc>
          <w:tcPr>
            <w:tcW w:w="832" w:type="dxa"/>
            <w:vAlign w:val="bottom"/>
          </w:tcPr>
          <w:p w14:paraId="281FD3D4" w14:textId="42C95BB5" w:rsidR="00AE11F2" w:rsidRPr="00F867BF" w:rsidRDefault="00686F9A" w:rsidP="00AE11F2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8,107</w:t>
            </w:r>
          </w:p>
        </w:tc>
        <w:tc>
          <w:tcPr>
            <w:tcW w:w="833" w:type="dxa"/>
            <w:vAlign w:val="bottom"/>
          </w:tcPr>
          <w:p w14:paraId="20A330EC" w14:textId="465FF7A4" w:rsidR="00AE11F2" w:rsidRPr="00F867BF" w:rsidRDefault="00AE11F2" w:rsidP="00AE11F2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(9,196)</w:t>
            </w:r>
          </w:p>
        </w:tc>
        <w:tc>
          <w:tcPr>
            <w:tcW w:w="833" w:type="dxa"/>
            <w:vAlign w:val="bottom"/>
          </w:tcPr>
          <w:p w14:paraId="00D220A0" w14:textId="613B72EA" w:rsidR="00AE11F2" w:rsidRPr="00F867BF" w:rsidRDefault="00B152C9" w:rsidP="00AE11F2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 w:hint="cs"/>
                <w:b w:val="0"/>
                <w:sz w:val="25"/>
                <w:szCs w:val="25"/>
                <w:cs/>
                <w:lang w:val="en-US" w:bidi="th-TH"/>
              </w:rPr>
              <w:t>1</w:t>
            </w: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3,</w:t>
            </w:r>
            <w:r w:rsidR="00606D0A"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693</w:t>
            </w:r>
          </w:p>
        </w:tc>
        <w:tc>
          <w:tcPr>
            <w:tcW w:w="833" w:type="dxa"/>
            <w:vAlign w:val="bottom"/>
          </w:tcPr>
          <w:p w14:paraId="183A4D01" w14:textId="6F631FEF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16,754</w:t>
            </w:r>
          </w:p>
        </w:tc>
      </w:tr>
      <w:tr w:rsidR="00AE11F2" w:rsidRPr="00F867BF" w14:paraId="4F292717" w14:textId="77777777" w:rsidTr="0097464A">
        <w:trPr>
          <w:cantSplit/>
          <w:trHeight w:val="20"/>
        </w:trPr>
        <w:tc>
          <w:tcPr>
            <w:tcW w:w="2551" w:type="dxa"/>
            <w:vAlign w:val="bottom"/>
          </w:tcPr>
          <w:p w14:paraId="5C98E92A" w14:textId="77777777" w:rsidR="00AE11F2" w:rsidRPr="00F867BF" w:rsidRDefault="00AE11F2" w:rsidP="00AE11F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hanging="180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F867BF">
              <w:rPr>
                <w:rFonts w:ascii="Angsana New" w:hAnsi="Angsana New"/>
                <w:sz w:val="25"/>
                <w:szCs w:val="25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832" w:type="dxa"/>
            <w:vAlign w:val="bottom"/>
          </w:tcPr>
          <w:p w14:paraId="7135CA22" w14:textId="7CA01C10" w:rsidR="00AE11F2" w:rsidRPr="00F867BF" w:rsidRDefault="006411D6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6,0</w:t>
            </w:r>
            <w:r w:rsidR="001407E1"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8</w:t>
            </w:r>
            <w:r w:rsidR="004F2960"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2</w:t>
            </w:r>
          </w:p>
        </w:tc>
        <w:tc>
          <w:tcPr>
            <w:tcW w:w="833" w:type="dxa"/>
            <w:vAlign w:val="bottom"/>
          </w:tcPr>
          <w:p w14:paraId="379862A7" w14:textId="3EF8BFB4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(29,294)</w:t>
            </w:r>
          </w:p>
        </w:tc>
        <w:tc>
          <w:tcPr>
            <w:tcW w:w="833" w:type="dxa"/>
            <w:vAlign w:val="bottom"/>
          </w:tcPr>
          <w:p w14:paraId="6C0D7483" w14:textId="2805D051" w:rsidR="00AE11F2" w:rsidRPr="00F867BF" w:rsidRDefault="004E413D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(1,</w:t>
            </w:r>
            <w:r w:rsidR="004F2960"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307</w:t>
            </w: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833" w:type="dxa"/>
            <w:vAlign w:val="bottom"/>
          </w:tcPr>
          <w:p w14:paraId="5B3BA93E" w14:textId="21FD85CD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    649 </w:t>
            </w:r>
          </w:p>
        </w:tc>
        <w:tc>
          <w:tcPr>
            <w:tcW w:w="832" w:type="dxa"/>
            <w:vAlign w:val="bottom"/>
          </w:tcPr>
          <w:p w14:paraId="3FA16F0C" w14:textId="7BA250E0" w:rsidR="00AE11F2" w:rsidRPr="00F867BF" w:rsidRDefault="00686F9A" w:rsidP="00AE11F2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(1,439)</w:t>
            </w:r>
          </w:p>
        </w:tc>
        <w:tc>
          <w:tcPr>
            <w:tcW w:w="833" w:type="dxa"/>
            <w:vAlign w:val="bottom"/>
          </w:tcPr>
          <w:p w14:paraId="0B9B8405" w14:textId="6AAC2C76" w:rsidR="00AE11F2" w:rsidRPr="00F867BF" w:rsidRDefault="00AE11F2" w:rsidP="00AE11F2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(616)</w:t>
            </w:r>
          </w:p>
        </w:tc>
        <w:tc>
          <w:tcPr>
            <w:tcW w:w="833" w:type="dxa"/>
            <w:vAlign w:val="bottom"/>
          </w:tcPr>
          <w:p w14:paraId="1AD89FD8" w14:textId="1EAEAFF3" w:rsidR="00AE11F2" w:rsidRPr="00F867BF" w:rsidRDefault="005D06F3" w:rsidP="00AE11F2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(13,490)</w:t>
            </w:r>
          </w:p>
        </w:tc>
        <w:tc>
          <w:tcPr>
            <w:tcW w:w="833" w:type="dxa"/>
            <w:vAlign w:val="bottom"/>
          </w:tcPr>
          <w:p w14:paraId="0378DFAA" w14:textId="48CD0172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(10,263)</w:t>
            </w:r>
          </w:p>
        </w:tc>
      </w:tr>
      <w:tr w:rsidR="00AE11F2" w:rsidRPr="00F867BF" w14:paraId="0C4D2FB2" w14:textId="77777777" w:rsidTr="0097464A">
        <w:trPr>
          <w:cantSplit/>
          <w:trHeight w:val="20"/>
        </w:trPr>
        <w:tc>
          <w:tcPr>
            <w:tcW w:w="2551" w:type="dxa"/>
          </w:tcPr>
          <w:p w14:paraId="78CD8F3E" w14:textId="759A14A8" w:rsidR="00AE11F2" w:rsidRPr="00F867BF" w:rsidRDefault="00AE11F2" w:rsidP="00AE11F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right="-224" w:hanging="180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F867BF">
              <w:rPr>
                <w:rFonts w:ascii="Angsana New" w:hAnsi="Angsana New"/>
                <w:sz w:val="25"/>
                <w:szCs w:val="25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832" w:type="dxa"/>
            <w:vAlign w:val="bottom"/>
          </w:tcPr>
          <w:p w14:paraId="00FD4154" w14:textId="6A98620A" w:rsidR="00AE11F2" w:rsidRPr="00F867BF" w:rsidRDefault="00DA53D6" w:rsidP="00AE11F2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(10,</w:t>
            </w:r>
            <w:r w:rsidR="00AC5A3F"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628)</w:t>
            </w:r>
          </w:p>
        </w:tc>
        <w:tc>
          <w:tcPr>
            <w:tcW w:w="833" w:type="dxa"/>
            <w:vAlign w:val="bottom"/>
          </w:tcPr>
          <w:p w14:paraId="0EBFD41D" w14:textId="67DF3A6C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 xml:space="preserve">15,451 </w:t>
            </w:r>
          </w:p>
        </w:tc>
        <w:tc>
          <w:tcPr>
            <w:tcW w:w="833" w:type="dxa"/>
            <w:vAlign w:val="bottom"/>
          </w:tcPr>
          <w:p w14:paraId="70391089" w14:textId="5A347E34" w:rsidR="00AE11F2" w:rsidRPr="00F867BF" w:rsidRDefault="00CC052D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</w:t>
            </w:r>
            <w:r w:rsidR="004F2960"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381</w:t>
            </w: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833" w:type="dxa"/>
            <w:vAlign w:val="bottom"/>
          </w:tcPr>
          <w:p w14:paraId="583C3F5B" w14:textId="1602BDA0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(619)</w:t>
            </w:r>
          </w:p>
        </w:tc>
        <w:tc>
          <w:tcPr>
            <w:tcW w:w="832" w:type="dxa"/>
            <w:vAlign w:val="bottom"/>
          </w:tcPr>
          <w:p w14:paraId="7EA4E168" w14:textId="5CB29973" w:rsidR="00AE11F2" w:rsidRPr="00F867BF" w:rsidRDefault="00686F9A" w:rsidP="00AE11F2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(6,454)</w:t>
            </w:r>
          </w:p>
        </w:tc>
        <w:tc>
          <w:tcPr>
            <w:tcW w:w="833" w:type="dxa"/>
            <w:vAlign w:val="bottom"/>
          </w:tcPr>
          <w:p w14:paraId="5A9AF763" w14:textId="6A329B8F" w:rsidR="00AE11F2" w:rsidRPr="00F867BF" w:rsidRDefault="00AE11F2" w:rsidP="00AE11F2">
            <w:pPr>
              <w:pStyle w:val="acctmergecolhdg"/>
              <w:tabs>
                <w:tab w:val="decimal" w:pos="1344"/>
              </w:tabs>
              <w:spacing w:line="240" w:lineRule="auto"/>
              <w:ind w:left="28" w:right="-2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6,551</w:t>
            </w:r>
          </w:p>
        </w:tc>
        <w:tc>
          <w:tcPr>
            <w:tcW w:w="833" w:type="dxa"/>
            <w:vAlign w:val="bottom"/>
          </w:tcPr>
          <w:p w14:paraId="1A5777BA" w14:textId="64360B49" w:rsidR="00AE11F2" w:rsidRPr="00F867BF" w:rsidRDefault="00C14AB6" w:rsidP="00AE11F2">
            <w:pPr>
              <w:pStyle w:val="acctmergecolhdg"/>
              <w:tabs>
                <w:tab w:val="decimal" w:pos="632"/>
              </w:tabs>
              <w:spacing w:line="240" w:lineRule="auto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3,489</w:t>
            </w:r>
          </w:p>
        </w:tc>
        <w:tc>
          <w:tcPr>
            <w:tcW w:w="833" w:type="dxa"/>
            <w:vAlign w:val="bottom"/>
          </w:tcPr>
          <w:p w14:paraId="2898E31A" w14:textId="7BBD425C" w:rsidR="00AE11F2" w:rsidRPr="00F867BF" w:rsidRDefault="00AE11F2" w:rsidP="00AE11F2">
            <w:pPr>
              <w:pStyle w:val="acctmergecolhdg"/>
              <w:tabs>
                <w:tab w:val="decimal" w:pos="632"/>
              </w:tabs>
              <w:spacing w:line="240" w:lineRule="auto"/>
              <w:ind w:left="28"/>
              <w:jc w:val="left"/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</w:pPr>
            <w:r w:rsidRPr="00F867BF">
              <w:rPr>
                <w:rFonts w:ascii="Angsana New" w:hAnsi="Angsana New"/>
                <w:b w:val="0"/>
                <w:sz w:val="25"/>
                <w:szCs w:val="25"/>
                <w:lang w:val="en-US" w:bidi="th-TH"/>
              </w:rPr>
              <w:t>(2,138)</w:t>
            </w:r>
          </w:p>
        </w:tc>
      </w:tr>
    </w:tbl>
    <w:p w14:paraId="3AD1D3EA" w14:textId="77777777" w:rsidR="001010C9" w:rsidRPr="00F867BF" w:rsidRDefault="001010C9" w:rsidP="00A47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0"/>
          <w:szCs w:val="20"/>
          <w:lang w:val="en-GB"/>
        </w:rPr>
      </w:pPr>
    </w:p>
    <w:p w14:paraId="2670BDC7" w14:textId="22729A2E" w:rsidR="00633407" w:rsidRPr="00F867BF" w:rsidRDefault="00633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lang w:val="en-GB"/>
        </w:rPr>
      </w:pPr>
      <w:r w:rsidRPr="00F867BF">
        <w:rPr>
          <w:sz w:val="20"/>
          <w:szCs w:val="20"/>
          <w:lang w:val="en-GB"/>
        </w:rPr>
        <w:br w:type="page"/>
      </w:r>
    </w:p>
    <w:p w14:paraId="02A9CDF0" w14:textId="5AB1CD8B" w:rsidR="00F421FF" w:rsidRPr="00F867BF" w:rsidRDefault="004762B0" w:rsidP="008F4FAF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867BF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="007D0FFA" w:rsidRPr="00F867BF">
        <w:rPr>
          <w:rFonts w:ascii="Angsana New" w:hAnsi="Angsana New" w:hint="cs"/>
          <w:b/>
          <w:bCs/>
          <w:sz w:val="30"/>
          <w:szCs w:val="30"/>
          <w:cs/>
          <w:lang w:bidi="th-TH"/>
        </w:rPr>
        <w:t>และการร่วมค้า</w:t>
      </w:r>
    </w:p>
    <w:p w14:paraId="23817318" w14:textId="77777777" w:rsidR="002946FF" w:rsidRPr="00F867BF" w:rsidRDefault="002946FF" w:rsidP="002946FF">
      <w:pPr>
        <w:tabs>
          <w:tab w:val="clear" w:pos="680"/>
        </w:tabs>
        <w:spacing w:line="240" w:lineRule="auto"/>
        <w:ind w:left="567"/>
        <w:jc w:val="thaiDistribute"/>
        <w:rPr>
          <w:color w:val="000000" w:themeColor="text1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4"/>
        <w:gridCol w:w="1285"/>
        <w:gridCol w:w="1285"/>
        <w:gridCol w:w="1285"/>
      </w:tblGrid>
      <w:tr w:rsidR="008E3F30" w:rsidRPr="00F867BF" w14:paraId="04A7630B" w14:textId="77777777" w:rsidTr="008E3F30">
        <w:trPr>
          <w:tblHeader/>
        </w:trPr>
        <w:tc>
          <w:tcPr>
            <w:tcW w:w="2204" w:type="pct"/>
          </w:tcPr>
          <w:p w14:paraId="19A45A7D" w14:textId="77777777" w:rsidR="008E3F30" w:rsidRPr="00F867BF" w:rsidRDefault="008E3F30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pct"/>
            <w:gridSpan w:val="2"/>
          </w:tcPr>
          <w:p w14:paraId="41AEF081" w14:textId="77777777" w:rsidR="008E3F30" w:rsidRPr="00F867BF" w:rsidRDefault="008E3F30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8" w:type="pct"/>
            <w:gridSpan w:val="2"/>
          </w:tcPr>
          <w:p w14:paraId="6F4D5449" w14:textId="77777777" w:rsidR="008E3F30" w:rsidRPr="00F867BF" w:rsidRDefault="008E3F30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E3F30" w:rsidRPr="00F867BF" w14:paraId="2ED60DC1" w14:textId="77777777" w:rsidTr="008E3F30">
        <w:trPr>
          <w:tblHeader/>
        </w:trPr>
        <w:tc>
          <w:tcPr>
            <w:tcW w:w="2204" w:type="pct"/>
          </w:tcPr>
          <w:p w14:paraId="248F4D7A" w14:textId="310CE7A5" w:rsidR="008E3F30" w:rsidRPr="00F867BF" w:rsidRDefault="008E3F30" w:rsidP="00DA1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99" w:type="pct"/>
          </w:tcPr>
          <w:p w14:paraId="050A8541" w14:textId="3C26B904" w:rsidR="008E3F30" w:rsidRPr="00F867BF" w:rsidRDefault="008E3F30" w:rsidP="007D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40285" w:rsidRPr="00F867BF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699" w:type="pct"/>
          </w:tcPr>
          <w:p w14:paraId="7FA6CDD9" w14:textId="47340978" w:rsidR="008E3F30" w:rsidRPr="00F867BF" w:rsidRDefault="008E3F30" w:rsidP="007D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40285" w:rsidRPr="00F867B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699" w:type="pct"/>
          </w:tcPr>
          <w:p w14:paraId="3D3409B9" w14:textId="1160B228" w:rsidR="008E3F30" w:rsidRPr="00F867BF" w:rsidRDefault="008E3F30" w:rsidP="007D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40285" w:rsidRPr="00F867BF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699" w:type="pct"/>
          </w:tcPr>
          <w:p w14:paraId="1065DCD8" w14:textId="0E1804B6" w:rsidR="008E3F30" w:rsidRPr="00F867BF" w:rsidRDefault="008E3F30" w:rsidP="007D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40285" w:rsidRPr="00F867B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8E3F30" w:rsidRPr="00F867BF" w14:paraId="47778564" w14:textId="77777777" w:rsidTr="008E3F30">
        <w:trPr>
          <w:tblHeader/>
        </w:trPr>
        <w:tc>
          <w:tcPr>
            <w:tcW w:w="2204" w:type="pct"/>
          </w:tcPr>
          <w:p w14:paraId="53C73708" w14:textId="77777777" w:rsidR="008E3F30" w:rsidRPr="00F867BF" w:rsidRDefault="008E3F30" w:rsidP="00BD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6" w:type="pct"/>
            <w:gridSpan w:val="4"/>
          </w:tcPr>
          <w:p w14:paraId="6A728C26" w14:textId="77777777" w:rsidR="008E3F30" w:rsidRPr="00F867BF" w:rsidRDefault="008E3F30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38B8" w:rsidRPr="00F867BF" w14:paraId="209A7A4E" w14:textId="77777777" w:rsidTr="008E3F30">
        <w:tc>
          <w:tcPr>
            <w:tcW w:w="2204" w:type="pct"/>
          </w:tcPr>
          <w:p w14:paraId="519B78CB" w14:textId="059E5B66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F867BF">
              <w:rPr>
                <w:rFonts w:hint="cs"/>
                <w:cs/>
              </w:rPr>
              <w:t xml:space="preserve">ณ วันที่ </w:t>
            </w:r>
            <w:r w:rsidRPr="00F867BF">
              <w:rPr>
                <w:rFonts w:hint="cs"/>
              </w:rPr>
              <w:t>1</w:t>
            </w:r>
            <w:r w:rsidRPr="00F867BF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699" w:type="pct"/>
            <w:vAlign w:val="bottom"/>
          </w:tcPr>
          <w:p w14:paraId="4BF2F06F" w14:textId="55D0343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28,349</w:t>
            </w:r>
          </w:p>
        </w:tc>
        <w:tc>
          <w:tcPr>
            <w:tcW w:w="699" w:type="pct"/>
            <w:vAlign w:val="bottom"/>
          </w:tcPr>
          <w:p w14:paraId="41FEBE99" w14:textId="65DD1418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1,852</w:t>
            </w:r>
          </w:p>
        </w:tc>
        <w:tc>
          <w:tcPr>
            <w:tcW w:w="699" w:type="pct"/>
            <w:vAlign w:val="bottom"/>
          </w:tcPr>
          <w:p w14:paraId="64E2B91D" w14:textId="01D5E14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867BF">
              <w:t>235</w:t>
            </w:r>
          </w:p>
        </w:tc>
        <w:tc>
          <w:tcPr>
            <w:tcW w:w="699" w:type="pct"/>
            <w:vAlign w:val="bottom"/>
          </w:tcPr>
          <w:p w14:paraId="68E47CF4" w14:textId="45B100AC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867BF">
              <w:t>307</w:t>
            </w:r>
          </w:p>
        </w:tc>
      </w:tr>
      <w:tr w:rsidR="008C38B8" w:rsidRPr="00F867BF" w14:paraId="59B56527" w14:textId="77777777">
        <w:tc>
          <w:tcPr>
            <w:tcW w:w="2204" w:type="pct"/>
          </w:tcPr>
          <w:p w14:paraId="3CE991FC" w14:textId="15CD4A5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F867BF">
              <w:rPr>
                <w:rFonts w:hint="cs"/>
                <w:cs/>
              </w:rPr>
              <w:t>ได้มาจากการซื้อธุรกิจ</w:t>
            </w:r>
          </w:p>
        </w:tc>
        <w:tc>
          <w:tcPr>
            <w:tcW w:w="699" w:type="pct"/>
          </w:tcPr>
          <w:p w14:paraId="67924D62" w14:textId="3A075C47" w:rsidR="008C38B8" w:rsidRPr="00F867BF" w:rsidRDefault="00B4401D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699" w:type="pct"/>
          </w:tcPr>
          <w:p w14:paraId="72AF8476" w14:textId="48F41F8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5,708</w:t>
            </w:r>
          </w:p>
        </w:tc>
        <w:tc>
          <w:tcPr>
            <w:tcW w:w="699" w:type="pct"/>
            <w:vAlign w:val="bottom"/>
          </w:tcPr>
          <w:p w14:paraId="5279973B" w14:textId="79DB70F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  <w:tc>
          <w:tcPr>
            <w:tcW w:w="699" w:type="pct"/>
            <w:vAlign w:val="bottom"/>
          </w:tcPr>
          <w:p w14:paraId="1DAB8FB9" w14:textId="7EB002E6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-</w:t>
            </w:r>
          </w:p>
        </w:tc>
      </w:tr>
      <w:tr w:rsidR="008C38B8" w:rsidRPr="00F867BF" w14:paraId="111E03E9" w14:textId="77777777">
        <w:tc>
          <w:tcPr>
            <w:tcW w:w="2204" w:type="pct"/>
          </w:tcPr>
          <w:p w14:paraId="4449B530" w14:textId="70AC1AF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F867BF">
              <w:rPr>
                <w:rFonts w:hint="cs"/>
                <w:cs/>
              </w:rPr>
              <w:t>รายได้เงินปันผล</w:t>
            </w:r>
          </w:p>
        </w:tc>
        <w:tc>
          <w:tcPr>
            <w:tcW w:w="699" w:type="pct"/>
            <w:vAlign w:val="bottom"/>
          </w:tcPr>
          <w:p w14:paraId="5AB8D411" w14:textId="1593DD4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(3,768)</w:t>
            </w:r>
          </w:p>
        </w:tc>
        <w:tc>
          <w:tcPr>
            <w:tcW w:w="699" w:type="pct"/>
            <w:vAlign w:val="bottom"/>
          </w:tcPr>
          <w:p w14:paraId="7FAC8403" w14:textId="5250BF7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(</w:t>
            </w:r>
            <w:r w:rsidRPr="00F867BF">
              <w:rPr>
                <w:rFonts w:hint="cs"/>
                <w:cs/>
              </w:rPr>
              <w:t>214</w:t>
            </w:r>
            <w:r w:rsidRPr="00F867BF">
              <w:t>)</w:t>
            </w:r>
          </w:p>
        </w:tc>
        <w:tc>
          <w:tcPr>
            <w:tcW w:w="699" w:type="pct"/>
            <w:vAlign w:val="bottom"/>
          </w:tcPr>
          <w:p w14:paraId="18516040" w14:textId="6A8B821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  <w:tc>
          <w:tcPr>
            <w:tcW w:w="699" w:type="pct"/>
            <w:vAlign w:val="bottom"/>
          </w:tcPr>
          <w:p w14:paraId="04E64627" w14:textId="61CA576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</w:tr>
      <w:tr w:rsidR="008C38B8" w:rsidRPr="00F867BF" w14:paraId="096BB188" w14:textId="77777777" w:rsidTr="008E3F30">
        <w:tc>
          <w:tcPr>
            <w:tcW w:w="2204" w:type="pct"/>
          </w:tcPr>
          <w:p w14:paraId="701A1313" w14:textId="2EE9CCC9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F867BF">
              <w:rPr>
                <w:rFonts w:hint="cs"/>
                <w:cs/>
              </w:rPr>
              <w:t>ส่วนแบ่งกำไรสุทธิจากเงินลงทุนในบริษัทร่วมและการร่วมค้า</w:t>
            </w:r>
          </w:p>
        </w:tc>
        <w:tc>
          <w:tcPr>
            <w:tcW w:w="699" w:type="pct"/>
            <w:vAlign w:val="bottom"/>
          </w:tcPr>
          <w:p w14:paraId="3832E40A" w14:textId="5A62118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1,361</w:t>
            </w:r>
          </w:p>
        </w:tc>
        <w:tc>
          <w:tcPr>
            <w:tcW w:w="699" w:type="pct"/>
            <w:vAlign w:val="bottom"/>
          </w:tcPr>
          <w:p w14:paraId="1363374A" w14:textId="1E47266C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rPr>
                <w:rFonts w:hint="cs"/>
                <w:cs/>
              </w:rPr>
              <w:t>3</w:t>
            </w:r>
            <w:r w:rsidRPr="00F867BF">
              <w:t>40</w:t>
            </w:r>
          </w:p>
        </w:tc>
        <w:tc>
          <w:tcPr>
            <w:tcW w:w="699" w:type="pct"/>
            <w:vAlign w:val="bottom"/>
          </w:tcPr>
          <w:p w14:paraId="604CDBAF" w14:textId="66A9B5F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  <w:tc>
          <w:tcPr>
            <w:tcW w:w="699" w:type="pct"/>
            <w:vAlign w:val="bottom"/>
          </w:tcPr>
          <w:p w14:paraId="7F94C58D" w14:textId="32611B2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</w:tr>
      <w:tr w:rsidR="008C38B8" w:rsidRPr="00F867BF" w14:paraId="7DAE186C" w14:textId="77777777" w:rsidTr="008E3F30">
        <w:tc>
          <w:tcPr>
            <w:tcW w:w="2204" w:type="pct"/>
          </w:tcPr>
          <w:p w14:paraId="043E4697" w14:textId="7777777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</w:pPr>
            <w:r w:rsidRPr="00F867BF">
              <w:rPr>
                <w:rFonts w:hint="cs"/>
                <w:cs/>
              </w:rPr>
              <w:t>ส่วนแบ่งกำไร</w:t>
            </w:r>
            <w:r w:rsidRPr="00F867BF">
              <w:t xml:space="preserve"> (</w:t>
            </w:r>
            <w:r w:rsidRPr="00F867BF">
              <w:rPr>
                <w:rFonts w:hint="cs"/>
                <w:cs/>
              </w:rPr>
              <w:t>ขาดทุน</w:t>
            </w:r>
            <w:r w:rsidRPr="00F867BF">
              <w:t xml:space="preserve">) </w:t>
            </w:r>
            <w:r w:rsidRPr="00F867BF">
              <w:rPr>
                <w:rFonts w:hint="cs"/>
                <w:cs/>
              </w:rPr>
              <w:t>เบ็ดเสร็จอื่นจาก</w:t>
            </w:r>
          </w:p>
          <w:p w14:paraId="038652E6" w14:textId="6426BF5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2"/>
              <w:rPr>
                <w:cs/>
              </w:rPr>
            </w:pPr>
            <w:r w:rsidRPr="00F867BF">
              <w:rPr>
                <w:rFonts w:hint="cs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99" w:type="pct"/>
            <w:vAlign w:val="bottom"/>
          </w:tcPr>
          <w:p w14:paraId="1B368730" w14:textId="21B9A95C" w:rsidR="008C38B8" w:rsidRPr="00F867BF" w:rsidRDefault="000F19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rPr>
                <w:rFonts w:hint="cs"/>
                <w:cs/>
              </w:rPr>
              <w:t>694</w:t>
            </w:r>
          </w:p>
        </w:tc>
        <w:tc>
          <w:tcPr>
            <w:tcW w:w="699" w:type="pct"/>
            <w:vAlign w:val="bottom"/>
          </w:tcPr>
          <w:p w14:paraId="15ED0C77" w14:textId="36E3E72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(218)</w:t>
            </w:r>
          </w:p>
        </w:tc>
        <w:tc>
          <w:tcPr>
            <w:tcW w:w="699" w:type="pct"/>
            <w:vAlign w:val="bottom"/>
          </w:tcPr>
          <w:p w14:paraId="4203E468" w14:textId="66BFE0E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  <w:tc>
          <w:tcPr>
            <w:tcW w:w="699" w:type="pct"/>
            <w:vAlign w:val="bottom"/>
          </w:tcPr>
          <w:p w14:paraId="2A5E45F2" w14:textId="7C389DB9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</w:tr>
      <w:tr w:rsidR="008C38B8" w:rsidRPr="00F867BF" w14:paraId="293F79F9" w14:textId="77777777" w:rsidTr="008E3F30">
        <w:tc>
          <w:tcPr>
            <w:tcW w:w="2204" w:type="pct"/>
          </w:tcPr>
          <w:p w14:paraId="4F7C92A8" w14:textId="7A9D749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F867BF">
              <w:rPr>
                <w:rFonts w:asciiTheme="majorBidi" w:hAnsiTheme="majorBidi"/>
                <w:cs/>
              </w:rPr>
              <w:t>ขาดทุนจากการด้อยค่า</w:t>
            </w:r>
          </w:p>
        </w:tc>
        <w:tc>
          <w:tcPr>
            <w:tcW w:w="699" w:type="pct"/>
            <w:vAlign w:val="bottom"/>
          </w:tcPr>
          <w:p w14:paraId="791322A0" w14:textId="058FC32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(126)</w:t>
            </w:r>
          </w:p>
        </w:tc>
        <w:tc>
          <w:tcPr>
            <w:tcW w:w="699" w:type="pct"/>
            <w:vAlign w:val="bottom"/>
          </w:tcPr>
          <w:p w14:paraId="6E244E08" w14:textId="2254BBA2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699" w:type="pct"/>
            <w:vAlign w:val="bottom"/>
          </w:tcPr>
          <w:p w14:paraId="01D27721" w14:textId="7FAF655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  <w:tc>
          <w:tcPr>
            <w:tcW w:w="699" w:type="pct"/>
            <w:vAlign w:val="bottom"/>
          </w:tcPr>
          <w:p w14:paraId="0230E7F6" w14:textId="7AEDE8C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-</w:t>
            </w:r>
          </w:p>
        </w:tc>
      </w:tr>
      <w:tr w:rsidR="008C38B8" w:rsidRPr="00F867BF" w14:paraId="1A022A57" w14:textId="77777777" w:rsidTr="008E3F30">
        <w:tc>
          <w:tcPr>
            <w:tcW w:w="2204" w:type="pct"/>
          </w:tcPr>
          <w:p w14:paraId="38516FD9" w14:textId="020A90D9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F867BF">
              <w:rPr>
                <w:rFonts w:hint="cs"/>
                <w:cs/>
              </w:rPr>
              <w:t>ผลกระทบจากการแปลงค่างบการเงิน</w:t>
            </w:r>
          </w:p>
        </w:tc>
        <w:tc>
          <w:tcPr>
            <w:tcW w:w="699" w:type="pct"/>
            <w:vAlign w:val="bottom"/>
          </w:tcPr>
          <w:p w14:paraId="5CE67743" w14:textId="2937245A" w:rsidR="008C38B8" w:rsidRPr="00F867BF" w:rsidRDefault="00B4401D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(79)</w:t>
            </w:r>
          </w:p>
        </w:tc>
        <w:tc>
          <w:tcPr>
            <w:tcW w:w="699" w:type="pct"/>
            <w:vAlign w:val="bottom"/>
          </w:tcPr>
          <w:p w14:paraId="107A203B" w14:textId="5A4935E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(540)</w:t>
            </w:r>
          </w:p>
        </w:tc>
        <w:tc>
          <w:tcPr>
            <w:tcW w:w="699" w:type="pct"/>
            <w:vAlign w:val="bottom"/>
          </w:tcPr>
          <w:p w14:paraId="38333793" w14:textId="74037989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  <w:tc>
          <w:tcPr>
            <w:tcW w:w="699" w:type="pct"/>
            <w:vAlign w:val="bottom"/>
          </w:tcPr>
          <w:p w14:paraId="1FE7C876" w14:textId="5CDE209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</w:tr>
      <w:tr w:rsidR="008C38B8" w:rsidRPr="00F867BF" w14:paraId="15CB4D94" w14:textId="77777777" w:rsidTr="008E3F30">
        <w:tc>
          <w:tcPr>
            <w:tcW w:w="2204" w:type="pct"/>
          </w:tcPr>
          <w:p w14:paraId="6152B7C2" w14:textId="332E6778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F867BF">
              <w:rPr>
                <w:rFonts w:hint="cs"/>
                <w:cs/>
              </w:rPr>
              <w:t>เพิ่มขึ้น</w:t>
            </w:r>
          </w:p>
        </w:tc>
        <w:tc>
          <w:tcPr>
            <w:tcW w:w="699" w:type="pct"/>
            <w:vAlign w:val="bottom"/>
          </w:tcPr>
          <w:p w14:paraId="39569E58" w14:textId="76D11586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cs/>
              </w:rPr>
            </w:pPr>
            <w:r w:rsidRPr="00F867BF">
              <w:t>5,</w:t>
            </w:r>
            <w:r w:rsidR="00ED24CB" w:rsidRPr="00F867BF">
              <w:t>3</w:t>
            </w:r>
            <w:r w:rsidRPr="00F867BF">
              <w:t>39</w:t>
            </w:r>
          </w:p>
        </w:tc>
        <w:tc>
          <w:tcPr>
            <w:tcW w:w="699" w:type="pct"/>
            <w:vAlign w:val="bottom"/>
          </w:tcPr>
          <w:p w14:paraId="4B056DEF" w14:textId="76F93679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21,493</w:t>
            </w:r>
          </w:p>
        </w:tc>
        <w:tc>
          <w:tcPr>
            <w:tcW w:w="699" w:type="pct"/>
            <w:vAlign w:val="bottom"/>
          </w:tcPr>
          <w:p w14:paraId="2A574D1B" w14:textId="23843CC1" w:rsidR="008C38B8" w:rsidRPr="00F867BF" w:rsidRDefault="00ED24CB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4</w:t>
            </w:r>
            <w:r w:rsidR="008C38B8" w:rsidRPr="00F867BF">
              <w:t>50</w:t>
            </w:r>
          </w:p>
        </w:tc>
        <w:tc>
          <w:tcPr>
            <w:tcW w:w="699" w:type="pct"/>
            <w:vAlign w:val="bottom"/>
          </w:tcPr>
          <w:p w14:paraId="7235D222" w14:textId="05D099F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-</w:t>
            </w:r>
          </w:p>
        </w:tc>
      </w:tr>
      <w:tr w:rsidR="008C38B8" w:rsidRPr="00F867BF" w14:paraId="4DFB929C" w14:textId="77777777" w:rsidTr="008E3F30">
        <w:tc>
          <w:tcPr>
            <w:tcW w:w="2204" w:type="pct"/>
          </w:tcPr>
          <w:p w14:paraId="336BD78C" w14:textId="2EEA6078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F867BF">
              <w:rPr>
                <w:rFonts w:hint="cs"/>
                <w:cs/>
              </w:rPr>
              <w:t>คืนเงินลงทุนจากการเลิกกิจการ</w:t>
            </w:r>
          </w:p>
        </w:tc>
        <w:tc>
          <w:tcPr>
            <w:tcW w:w="699" w:type="pct"/>
            <w:vAlign w:val="bottom"/>
          </w:tcPr>
          <w:p w14:paraId="5DFDC97D" w14:textId="476BD879" w:rsidR="008C38B8" w:rsidRPr="00F867BF" w:rsidRDefault="00B4401D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699" w:type="pct"/>
            <w:vAlign w:val="bottom"/>
          </w:tcPr>
          <w:p w14:paraId="6C27A782" w14:textId="37E24B5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(72)</w:t>
            </w:r>
          </w:p>
        </w:tc>
        <w:tc>
          <w:tcPr>
            <w:tcW w:w="699" w:type="pct"/>
            <w:vAlign w:val="bottom"/>
          </w:tcPr>
          <w:p w14:paraId="48522408" w14:textId="5B36896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699" w:type="pct"/>
            <w:vAlign w:val="bottom"/>
          </w:tcPr>
          <w:p w14:paraId="123D1FD9" w14:textId="6E6F6B2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(72)</w:t>
            </w:r>
          </w:p>
        </w:tc>
      </w:tr>
      <w:tr w:rsidR="008C38B8" w:rsidRPr="00F867BF" w14:paraId="107821EF" w14:textId="77777777" w:rsidTr="008E3F30">
        <w:tc>
          <w:tcPr>
            <w:tcW w:w="2204" w:type="pct"/>
          </w:tcPr>
          <w:p w14:paraId="1B171647" w14:textId="3600089D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F867BF">
              <w:rPr>
                <w:rFonts w:hint="cs"/>
                <w:cs/>
              </w:rPr>
              <w:t>จัดประเภทใหม่</w:t>
            </w:r>
          </w:p>
        </w:tc>
        <w:tc>
          <w:tcPr>
            <w:tcW w:w="699" w:type="pct"/>
            <w:vAlign w:val="bottom"/>
          </w:tcPr>
          <w:p w14:paraId="5FBE6AC6" w14:textId="3A572FEC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(115)</w:t>
            </w:r>
          </w:p>
        </w:tc>
        <w:tc>
          <w:tcPr>
            <w:tcW w:w="699" w:type="pct"/>
            <w:vAlign w:val="bottom"/>
          </w:tcPr>
          <w:p w14:paraId="271304A0" w14:textId="62B26728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699" w:type="pct"/>
            <w:vAlign w:val="bottom"/>
          </w:tcPr>
          <w:p w14:paraId="1FA527AC" w14:textId="4CB0C7B2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699" w:type="pct"/>
            <w:vAlign w:val="bottom"/>
          </w:tcPr>
          <w:p w14:paraId="1DEFB825" w14:textId="0BF6F26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-</w:t>
            </w:r>
          </w:p>
        </w:tc>
      </w:tr>
      <w:tr w:rsidR="008C38B8" w:rsidRPr="00F867BF" w14:paraId="339C04A5" w14:textId="77777777" w:rsidTr="008E3F30">
        <w:tc>
          <w:tcPr>
            <w:tcW w:w="2204" w:type="pct"/>
          </w:tcPr>
          <w:p w14:paraId="3CCD54E6" w14:textId="100E4F08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F867BF">
              <w:rPr>
                <w:cs/>
              </w:rPr>
              <w:t>ปรับปรุงมูลค่าเงินลงทุน</w:t>
            </w:r>
          </w:p>
        </w:tc>
        <w:tc>
          <w:tcPr>
            <w:tcW w:w="699" w:type="pct"/>
            <w:vAlign w:val="bottom"/>
          </w:tcPr>
          <w:p w14:paraId="000666F5" w14:textId="0FFA9E7B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(87)</w:t>
            </w:r>
          </w:p>
        </w:tc>
        <w:tc>
          <w:tcPr>
            <w:tcW w:w="699" w:type="pct"/>
            <w:vAlign w:val="bottom"/>
          </w:tcPr>
          <w:p w14:paraId="10A8690C" w14:textId="09A67563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699" w:type="pct"/>
            <w:vAlign w:val="bottom"/>
          </w:tcPr>
          <w:p w14:paraId="27D2B300" w14:textId="4F9B2ACC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699" w:type="pct"/>
            <w:vAlign w:val="bottom"/>
          </w:tcPr>
          <w:p w14:paraId="5929CCA0" w14:textId="5158AD51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</w:pPr>
            <w:r w:rsidRPr="00F867BF">
              <w:t>-</w:t>
            </w:r>
          </w:p>
        </w:tc>
      </w:tr>
      <w:tr w:rsidR="008C38B8" w:rsidRPr="00F867BF" w14:paraId="352D001E" w14:textId="77777777" w:rsidTr="008E3F30">
        <w:tc>
          <w:tcPr>
            <w:tcW w:w="2204" w:type="pct"/>
          </w:tcPr>
          <w:p w14:paraId="67AF6E78" w14:textId="15CEF55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F867BF">
              <w:rPr>
                <w:rFonts w:hint="cs"/>
                <w:b/>
                <w:bCs/>
                <w:cs/>
              </w:rPr>
              <w:t xml:space="preserve">ณ วันที่ </w:t>
            </w:r>
            <w:r w:rsidRPr="00F867BF">
              <w:rPr>
                <w:rFonts w:hint="cs"/>
                <w:b/>
                <w:bCs/>
              </w:rPr>
              <w:t>31</w:t>
            </w:r>
            <w:r w:rsidRPr="00F867BF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699" w:type="pct"/>
            <w:vAlign w:val="bottom"/>
          </w:tcPr>
          <w:p w14:paraId="08524DF5" w14:textId="194BCB53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31,</w:t>
            </w:r>
            <w:r w:rsidR="00ED24CB" w:rsidRPr="00F867BF">
              <w:rPr>
                <w:b/>
                <w:bCs/>
              </w:rPr>
              <w:t>5</w:t>
            </w:r>
            <w:r w:rsidRPr="00F867BF">
              <w:rPr>
                <w:b/>
                <w:bCs/>
              </w:rPr>
              <w:t>68</w:t>
            </w:r>
          </w:p>
        </w:tc>
        <w:tc>
          <w:tcPr>
            <w:tcW w:w="699" w:type="pct"/>
            <w:vAlign w:val="bottom"/>
          </w:tcPr>
          <w:p w14:paraId="58855BC3" w14:textId="1B7DBE17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28,349</w:t>
            </w:r>
          </w:p>
        </w:tc>
        <w:tc>
          <w:tcPr>
            <w:tcW w:w="699" w:type="pct"/>
            <w:vAlign w:val="bottom"/>
          </w:tcPr>
          <w:p w14:paraId="0F1E24AE" w14:textId="7082146D" w:rsidR="008C38B8" w:rsidRPr="00F867BF" w:rsidRDefault="00ED24CB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6</w:t>
            </w:r>
            <w:r w:rsidR="008C38B8" w:rsidRPr="00F867BF">
              <w:rPr>
                <w:b/>
                <w:bCs/>
              </w:rPr>
              <w:t>85</w:t>
            </w:r>
          </w:p>
        </w:tc>
        <w:tc>
          <w:tcPr>
            <w:tcW w:w="699" w:type="pct"/>
            <w:vAlign w:val="bottom"/>
          </w:tcPr>
          <w:p w14:paraId="1271DCB6" w14:textId="15F2CFDF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235</w:t>
            </w:r>
          </w:p>
        </w:tc>
      </w:tr>
    </w:tbl>
    <w:p w14:paraId="7D5C7682" w14:textId="77777777" w:rsidR="00D80869" w:rsidRPr="00F867BF" w:rsidRDefault="00D80869" w:rsidP="00803151">
      <w:pPr>
        <w:tabs>
          <w:tab w:val="clear" w:pos="680"/>
        </w:tabs>
        <w:spacing w:line="240" w:lineRule="auto"/>
        <w:ind w:left="567"/>
        <w:jc w:val="thaiDistribute"/>
        <w:rPr>
          <w:color w:val="000000" w:themeColor="text1"/>
          <w:sz w:val="28"/>
          <w:szCs w:val="28"/>
          <w:cs/>
        </w:rPr>
      </w:pPr>
    </w:p>
    <w:p w14:paraId="2A5C12BD" w14:textId="77777777" w:rsidR="00F54EDE" w:rsidRPr="00F867BF" w:rsidRDefault="00F54EDE" w:rsidP="00F54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lang w:val="en-GB"/>
        </w:rPr>
      </w:pPr>
      <w:r w:rsidRPr="00F867BF">
        <w:rPr>
          <w:rFonts w:hint="cs"/>
          <w:i/>
          <w:iCs/>
          <w:cs/>
          <w:lang w:val="en-GB"/>
        </w:rPr>
        <w:t>การเปลี่ยนแปลงเงินลงทุนในบริษัทร่วมและการร่วมค้า</w:t>
      </w:r>
    </w:p>
    <w:p w14:paraId="5F5378DA" w14:textId="77777777" w:rsidR="00F2573F" w:rsidRPr="00F867BF" w:rsidRDefault="00F2573F" w:rsidP="00F2573F">
      <w:pPr>
        <w:tabs>
          <w:tab w:val="clear" w:pos="680"/>
        </w:tabs>
        <w:spacing w:line="240" w:lineRule="auto"/>
        <w:ind w:left="567"/>
        <w:jc w:val="thaiDistribute"/>
        <w:rPr>
          <w:color w:val="000000" w:themeColor="text1"/>
          <w:sz w:val="28"/>
          <w:szCs w:val="28"/>
        </w:rPr>
      </w:pPr>
    </w:p>
    <w:p w14:paraId="18FD3E0F" w14:textId="77777777" w:rsidR="00C40285" w:rsidRPr="00F867BF" w:rsidRDefault="00C40285" w:rsidP="00C40285">
      <w:pPr>
        <w:autoSpaceDE w:val="0"/>
        <w:autoSpaceDN w:val="0"/>
        <w:ind w:left="567"/>
        <w:jc w:val="thaiDistribute"/>
        <w:rPr>
          <w:i/>
          <w:iCs/>
        </w:rPr>
      </w:pPr>
      <w:r w:rsidRPr="00F867BF">
        <w:rPr>
          <w:i/>
          <w:iCs/>
          <w:cs/>
        </w:rPr>
        <w:t>บริษัท ประทุมวันสมาร์ทดิสทริคท์คูลลิ่ง จำกัด</w:t>
      </w:r>
    </w:p>
    <w:p w14:paraId="46428FB4" w14:textId="77777777" w:rsidR="00C40285" w:rsidRPr="00F867BF" w:rsidRDefault="00C40285" w:rsidP="00C40285">
      <w:pPr>
        <w:autoSpaceDE w:val="0"/>
        <w:autoSpaceDN w:val="0"/>
        <w:ind w:left="567"/>
        <w:jc w:val="thaiDistribute"/>
      </w:pPr>
    </w:p>
    <w:p w14:paraId="028FC675" w14:textId="77777777" w:rsidR="00C40285" w:rsidRPr="00F867BF" w:rsidRDefault="00C40285" w:rsidP="00C40285">
      <w:pPr>
        <w:autoSpaceDE w:val="0"/>
        <w:autoSpaceDN w:val="0"/>
        <w:ind w:left="567"/>
        <w:jc w:val="thaiDistribute"/>
      </w:pPr>
      <w:r w:rsidRPr="00F867BF">
        <w:rPr>
          <w:cs/>
        </w:rPr>
        <w:t xml:space="preserve">เมื่อวันที่ </w:t>
      </w:r>
      <w:r w:rsidRPr="00F867BF">
        <w:t xml:space="preserve">9 </w:t>
      </w:r>
      <w:r w:rsidRPr="00F867BF">
        <w:rPr>
          <w:rFonts w:hint="cs"/>
          <w:cs/>
        </w:rPr>
        <w:t xml:space="preserve">มกราคม </w:t>
      </w:r>
      <w:r w:rsidRPr="00F867BF">
        <w:t xml:space="preserve">2567 </w:t>
      </w:r>
      <w:r w:rsidRPr="00F867BF">
        <w:rPr>
          <w:rFonts w:hint="cs"/>
          <w:cs/>
        </w:rPr>
        <w:t>บริษัท ประทุมวันสมาร์ทดิสทริคท์คูลลิ่ง จำกัด</w:t>
      </w:r>
      <w:r w:rsidRPr="00F867BF">
        <w:t xml:space="preserve"> (“PSDC”) </w:t>
      </w:r>
      <w:r w:rsidRPr="00F867BF">
        <w:rPr>
          <w:rFonts w:hint="cs"/>
          <w:cs/>
        </w:rPr>
        <w:t>ซึ่งเป็นบริษัทร่วมของกลุ่มบริษัท ได้เรียกชำระทุนหุ้นสามัญ จำนวน</w:t>
      </w:r>
      <w:r w:rsidRPr="00F867BF">
        <w:t xml:space="preserve"> 85 </w:t>
      </w:r>
      <w:r w:rsidRPr="00F867BF">
        <w:rPr>
          <w:rFonts w:hint="cs"/>
          <w:cs/>
        </w:rPr>
        <w:t xml:space="preserve">ล้านบาท และบริษัทย่อยของกลุ่มบริษัทได้ชำระค่าหุ้นร้อยละ </w:t>
      </w:r>
      <w:r w:rsidRPr="00F867BF">
        <w:t>44</w:t>
      </w:r>
      <w:r w:rsidRPr="00F867BF">
        <w:rPr>
          <w:rFonts w:hint="cs"/>
          <w:cs/>
        </w:rPr>
        <w:t xml:space="preserve"> ของจำนวนดังกล่าวตามสัดส่วนการถือหุ้น คิดเป็นจำนวนเงิน</w:t>
      </w:r>
      <w:r w:rsidRPr="00F867BF">
        <w:t> 37</w:t>
      </w:r>
      <w:r w:rsidRPr="00F867BF">
        <w:rPr>
          <w:rFonts w:hint="cs"/>
          <w:cs/>
        </w:rPr>
        <w:t xml:space="preserve"> ล้านบาท</w:t>
      </w:r>
    </w:p>
    <w:p w14:paraId="636F0BCF" w14:textId="77777777" w:rsidR="00011011" w:rsidRPr="00F867BF" w:rsidRDefault="00011011" w:rsidP="00C40285">
      <w:pPr>
        <w:ind w:left="567"/>
        <w:jc w:val="thaiDistribute"/>
      </w:pPr>
    </w:p>
    <w:p w14:paraId="339ED9A3" w14:textId="77777777" w:rsidR="002C3B0E" w:rsidRPr="00F867BF" w:rsidRDefault="002C3B0E" w:rsidP="00C40285">
      <w:pPr>
        <w:ind w:left="567"/>
        <w:jc w:val="thaiDistribute"/>
      </w:pPr>
    </w:p>
    <w:p w14:paraId="349B3C10" w14:textId="77777777" w:rsidR="002C3B0E" w:rsidRPr="00F867BF" w:rsidRDefault="002C3B0E" w:rsidP="00C40285">
      <w:pPr>
        <w:ind w:left="567"/>
        <w:jc w:val="thaiDistribute"/>
      </w:pPr>
    </w:p>
    <w:p w14:paraId="5CBCBF6E" w14:textId="77777777" w:rsidR="002C3B0E" w:rsidRPr="00F867BF" w:rsidRDefault="002C3B0E" w:rsidP="00C40285">
      <w:pPr>
        <w:ind w:left="567"/>
        <w:jc w:val="thaiDistribute"/>
      </w:pPr>
    </w:p>
    <w:p w14:paraId="7B4FCF00" w14:textId="77777777" w:rsidR="002C3B0E" w:rsidRPr="00F867BF" w:rsidRDefault="002C3B0E" w:rsidP="00C40285">
      <w:pPr>
        <w:ind w:left="567"/>
        <w:jc w:val="thaiDistribute"/>
      </w:pPr>
    </w:p>
    <w:p w14:paraId="55E8FDDF" w14:textId="77777777" w:rsidR="00C40285" w:rsidRPr="00F867BF" w:rsidRDefault="00C40285" w:rsidP="00C40285">
      <w:pPr>
        <w:ind w:left="567"/>
        <w:jc w:val="thaiDistribute"/>
      </w:pPr>
      <w:r w:rsidRPr="00F867BF">
        <w:rPr>
          <w:rFonts w:hint="cs"/>
          <w:cs/>
        </w:rPr>
        <w:lastRenderedPageBreak/>
        <w:t>ต่อมา</w:t>
      </w:r>
      <w:r w:rsidRPr="00F867BF">
        <w:rPr>
          <w:cs/>
        </w:rPr>
        <w:t xml:space="preserve">เมื่อวันที่ </w:t>
      </w:r>
      <w:r w:rsidRPr="00F867BF">
        <w:t xml:space="preserve">12 </w:t>
      </w:r>
      <w:r w:rsidRPr="00F867BF">
        <w:rPr>
          <w:rFonts w:hint="cs"/>
          <w:cs/>
        </w:rPr>
        <w:t>กรกฎาคม</w:t>
      </w:r>
      <w:r w:rsidRPr="00F867BF">
        <w:rPr>
          <w:cs/>
        </w:rPr>
        <w:t xml:space="preserve"> </w:t>
      </w:r>
      <w:r w:rsidRPr="00F867BF">
        <w:t xml:space="preserve">2567 </w:t>
      </w:r>
      <w:r w:rsidRPr="00F867BF">
        <w:rPr>
          <w:cs/>
        </w:rPr>
        <w:t>บริษัท</w:t>
      </w:r>
      <w:r w:rsidRPr="00F867BF">
        <w:rPr>
          <w:rFonts w:hint="cs"/>
          <w:cs/>
        </w:rPr>
        <w:t>ย่อยของกลุ่มบริษัท</w:t>
      </w:r>
      <w:r w:rsidRPr="00F867BF">
        <w:rPr>
          <w:cs/>
        </w:rPr>
        <w:t>ได้</w:t>
      </w:r>
      <w:r w:rsidRPr="00F867BF">
        <w:rPr>
          <w:rFonts w:hint="cs"/>
          <w:cs/>
        </w:rPr>
        <w:t>ซื้อ</w:t>
      </w:r>
      <w:r w:rsidRPr="00F867BF">
        <w:rPr>
          <w:cs/>
        </w:rPr>
        <w:t>หุ้นสามัญใน</w:t>
      </w:r>
      <w:r w:rsidRPr="00F867BF">
        <w:t xml:space="preserve"> PSDC</w:t>
      </w:r>
      <w:r w:rsidRPr="00F867BF">
        <w:rPr>
          <w:cs/>
        </w:rPr>
        <w:t xml:space="preserve"> จำนวน</w:t>
      </w:r>
      <w:r w:rsidRPr="00F867BF">
        <w:t xml:space="preserve"> 279,348 </w:t>
      </w:r>
      <w:r w:rsidRPr="00F867BF">
        <w:rPr>
          <w:cs/>
        </w:rPr>
        <w:t xml:space="preserve">หุ้น </w:t>
      </w:r>
      <w:r w:rsidRPr="00F867BF">
        <w:rPr>
          <w:rFonts w:hint="cs"/>
          <w:cs/>
        </w:rPr>
        <w:t>จาก</w:t>
      </w:r>
      <w:r w:rsidRPr="00F867BF">
        <w:rPr>
          <w:cs/>
        </w:rPr>
        <w:t xml:space="preserve">บริษัท </w:t>
      </w:r>
      <w:r w:rsidRPr="00F867BF">
        <w:rPr>
          <w:rFonts w:hint="cs"/>
          <w:cs/>
        </w:rPr>
        <w:t xml:space="preserve">ทีม คอนซัลติ้ง เอนจิเนียริ่ง แอนด์ แมเนจเมนท์ จำกัด </w:t>
      </w:r>
      <w:r w:rsidRPr="00F867BF">
        <w:t>(</w:t>
      </w:r>
      <w:r w:rsidRPr="00F867BF">
        <w:rPr>
          <w:rFonts w:hint="cs"/>
          <w:cs/>
        </w:rPr>
        <w:t>มหาชน</w:t>
      </w:r>
      <w:r w:rsidRPr="00F867BF">
        <w:t xml:space="preserve">) </w:t>
      </w:r>
      <w:r w:rsidRPr="00F867BF">
        <w:rPr>
          <w:cs/>
        </w:rPr>
        <w:t>ซึ่งเป็นบริษัทผู้ร่วมลงทุนและไม่ได้เป็นกิจการที่เกี่ยวข้องกันกับกลุ่มบริษัท</w:t>
      </w:r>
      <w:r w:rsidRPr="00F867BF">
        <w:t xml:space="preserve"> </w:t>
      </w:r>
      <w:r w:rsidRPr="00F867BF">
        <w:rPr>
          <w:cs/>
        </w:rPr>
        <w:t xml:space="preserve">เป็นจำนวนเงิน </w:t>
      </w:r>
      <w:r w:rsidRPr="00F867BF">
        <w:t xml:space="preserve">18 </w:t>
      </w:r>
      <w:r w:rsidRPr="00F867BF">
        <w:rPr>
          <w:cs/>
        </w:rPr>
        <w:t>ล้านบาท ผลจากการลงทุนดังกล่าวทำให้สัดส่วนการถือหุ้นของ</w:t>
      </w:r>
      <w:r w:rsidRPr="00F867BF">
        <w:rPr>
          <w:rFonts w:hint="cs"/>
          <w:cs/>
        </w:rPr>
        <w:t>กลุ่ม</w:t>
      </w:r>
      <w:r w:rsidRPr="00F867BF">
        <w:rPr>
          <w:cs/>
        </w:rPr>
        <w:t>บริษัท</w:t>
      </w:r>
      <w:r w:rsidRPr="00F867BF">
        <w:rPr>
          <w:rFonts w:hint="cs"/>
          <w:spacing w:val="4"/>
          <w:cs/>
        </w:rPr>
        <w:t>เพิ่มขึ้น</w:t>
      </w:r>
      <w:r w:rsidRPr="00F867BF">
        <w:rPr>
          <w:spacing w:val="4"/>
          <w:cs/>
        </w:rPr>
        <w:t xml:space="preserve">จากร้อยละ </w:t>
      </w:r>
      <w:r w:rsidRPr="00F867BF">
        <w:rPr>
          <w:spacing w:val="4"/>
        </w:rPr>
        <w:t>44</w:t>
      </w:r>
      <w:r w:rsidRPr="00F867BF">
        <w:rPr>
          <w:spacing w:val="4"/>
          <w:cs/>
        </w:rPr>
        <w:t xml:space="preserve"> เป็นร้อยละ</w:t>
      </w:r>
      <w:r w:rsidRPr="00F867BF">
        <w:rPr>
          <w:cs/>
        </w:rPr>
        <w:t xml:space="preserve"> </w:t>
      </w:r>
      <w:r w:rsidRPr="00F867BF">
        <w:t xml:space="preserve">51 </w:t>
      </w:r>
      <w:r w:rsidRPr="00F867BF">
        <w:rPr>
          <w:rFonts w:hint="cs"/>
          <w:cs/>
        </w:rPr>
        <w:t xml:space="preserve">และมีอำนาจควบคุม ซึ่งส่งผลให้เงินลงทุนใน </w:t>
      </w:r>
      <w:r w:rsidRPr="00F867BF">
        <w:t>PSDC</w:t>
      </w:r>
      <w:r w:rsidRPr="00F867BF">
        <w:rPr>
          <w:rFonts w:hint="cs"/>
          <w:cs/>
        </w:rPr>
        <w:t xml:space="preserve"> </w:t>
      </w:r>
      <w:r w:rsidRPr="00F867BF">
        <w:rPr>
          <w:cs/>
        </w:rPr>
        <w:t>เปลี่ยน</w:t>
      </w:r>
      <w:r w:rsidRPr="00F867BF">
        <w:rPr>
          <w:rFonts w:hint="cs"/>
          <w:cs/>
        </w:rPr>
        <w:t>จาก</w:t>
      </w:r>
      <w:r w:rsidRPr="00F867BF">
        <w:rPr>
          <w:cs/>
        </w:rPr>
        <w:t>เงินลงทุนในบริษัท</w:t>
      </w:r>
      <w:r w:rsidRPr="00F867BF">
        <w:rPr>
          <w:rFonts w:hint="cs"/>
          <w:cs/>
        </w:rPr>
        <w:t>ร่วม</w:t>
      </w:r>
      <w:r w:rsidRPr="00F867BF">
        <w:rPr>
          <w:cs/>
        </w:rPr>
        <w:t>เป็นเงินลงทุนในบริษัท</w:t>
      </w:r>
      <w:r w:rsidRPr="00F867BF">
        <w:rPr>
          <w:rFonts w:hint="cs"/>
          <w:cs/>
        </w:rPr>
        <w:t>ย่อย</w:t>
      </w:r>
    </w:p>
    <w:p w14:paraId="4C9807D6" w14:textId="77777777" w:rsidR="00651D79" w:rsidRPr="00F867BF" w:rsidRDefault="00651D79" w:rsidP="00C40285">
      <w:pPr>
        <w:autoSpaceDE w:val="0"/>
        <w:autoSpaceDN w:val="0"/>
        <w:ind w:left="567"/>
        <w:jc w:val="thaiDistribute"/>
        <w:rPr>
          <w:i/>
          <w:iCs/>
        </w:rPr>
      </w:pPr>
    </w:p>
    <w:p w14:paraId="66603A5D" w14:textId="060D7040" w:rsidR="00C40285" w:rsidRPr="00F867BF" w:rsidRDefault="00C40285" w:rsidP="00C40285">
      <w:pPr>
        <w:autoSpaceDE w:val="0"/>
        <w:autoSpaceDN w:val="0"/>
        <w:ind w:left="567"/>
        <w:jc w:val="thaiDistribute"/>
        <w:rPr>
          <w:i/>
          <w:iCs/>
        </w:rPr>
      </w:pPr>
      <w:r w:rsidRPr="00F867BF">
        <w:rPr>
          <w:i/>
          <w:iCs/>
        </w:rPr>
        <w:t>Carroll County Energy Holdings LLC</w:t>
      </w:r>
    </w:p>
    <w:p w14:paraId="14ABE046" w14:textId="77777777" w:rsidR="00C40285" w:rsidRPr="00F867BF" w:rsidRDefault="00C40285" w:rsidP="00C40285">
      <w:pPr>
        <w:autoSpaceDE w:val="0"/>
        <w:autoSpaceDN w:val="0"/>
        <w:ind w:left="567"/>
        <w:jc w:val="thaiDistribute"/>
        <w:rPr>
          <w:i/>
          <w:iCs/>
        </w:rPr>
      </w:pPr>
    </w:p>
    <w:p w14:paraId="20C792C8" w14:textId="77777777" w:rsidR="00C40285" w:rsidRPr="00F867BF" w:rsidRDefault="00C40285" w:rsidP="00C40285">
      <w:pPr>
        <w:autoSpaceDE w:val="0"/>
        <w:autoSpaceDN w:val="0"/>
        <w:ind w:left="567"/>
        <w:jc w:val="thaiDistribute"/>
        <w:rPr>
          <w:cs/>
        </w:rPr>
      </w:pPr>
      <w:bookmarkStart w:id="13" w:name="_Hlk180157129"/>
      <w:r w:rsidRPr="00F867BF">
        <w:rPr>
          <w:cs/>
        </w:rPr>
        <w:t xml:space="preserve">เมื่อวันที่ </w:t>
      </w:r>
      <w:r w:rsidRPr="00F867BF">
        <w:t xml:space="preserve">28 </w:t>
      </w:r>
      <w:r w:rsidRPr="00F867BF">
        <w:rPr>
          <w:cs/>
        </w:rPr>
        <w:t xml:space="preserve">สิงหาคม </w:t>
      </w:r>
      <w:r w:rsidRPr="00F867BF">
        <w:t xml:space="preserve">2567 BCPG CCE Holding LLC (“BCHL”) </w:t>
      </w:r>
      <w:r w:rsidRPr="00F867BF">
        <w:rPr>
          <w:cs/>
        </w:rPr>
        <w:t>ซึ่งเป็นบริษัทย่อยทางอ้อมของ</w:t>
      </w:r>
      <w:r w:rsidRPr="00F867BF">
        <w:rPr>
          <w:rFonts w:hint="cs"/>
          <w:cs/>
        </w:rPr>
        <w:t>กลุ่ม</w:t>
      </w:r>
      <w:r w:rsidRPr="00F867BF">
        <w:rPr>
          <w:cs/>
        </w:rPr>
        <w:t>บริษัท</w:t>
      </w:r>
      <w:r w:rsidRPr="00F867BF">
        <w:rPr>
          <w:rFonts w:hint="cs"/>
          <w:cs/>
        </w:rPr>
        <w:t xml:space="preserve"> </w:t>
      </w:r>
      <w:r w:rsidRPr="00F867BF">
        <w:rPr>
          <w:cs/>
        </w:rPr>
        <w:t>ได้รับ</w:t>
      </w:r>
      <w:r w:rsidRPr="00F867BF">
        <w:rPr>
          <w:rFonts w:hint="cs"/>
          <w:cs/>
        </w:rPr>
        <w:t xml:space="preserve">เงินคืนจากการลงทุนใน </w:t>
      </w:r>
      <w:bookmarkStart w:id="14" w:name="_Hlk180613517"/>
      <w:r w:rsidRPr="00F867BF">
        <w:t>Carroll County Energy Holdings LLC (“CCEH”)</w:t>
      </w:r>
      <w:bookmarkEnd w:id="14"/>
      <w:r w:rsidRPr="00F867BF">
        <w:rPr>
          <w:rFonts w:hint="cs"/>
          <w:cs/>
        </w:rPr>
        <w:t xml:space="preserve"> เป็น</w:t>
      </w:r>
      <w:r w:rsidRPr="00F867BF">
        <w:rPr>
          <w:cs/>
        </w:rPr>
        <w:t>จำนวน</w:t>
      </w:r>
      <w:r w:rsidRPr="00F867BF">
        <w:t xml:space="preserve"> 3 </w:t>
      </w:r>
      <w:r w:rsidRPr="00F867BF">
        <w:rPr>
          <w:cs/>
        </w:rPr>
        <w:t>ล้านเหรียญ</w:t>
      </w:r>
      <w:r w:rsidRPr="00F867BF">
        <w:rPr>
          <w:rFonts w:hint="cs"/>
          <w:cs/>
        </w:rPr>
        <w:t>สหรัฐฯ</w:t>
      </w:r>
      <w:r w:rsidRPr="00F867BF">
        <w:rPr>
          <w:cs/>
        </w:rPr>
        <w:t xml:space="preserve"> </w:t>
      </w:r>
      <w:r w:rsidRPr="00F867BF">
        <w:t>(</w:t>
      </w:r>
      <w:r w:rsidRPr="00F867BF">
        <w:rPr>
          <w:cs/>
        </w:rPr>
        <w:t xml:space="preserve">ประมาณ </w:t>
      </w:r>
      <w:r w:rsidRPr="00F867BF">
        <w:t xml:space="preserve">87 </w:t>
      </w:r>
      <w:r w:rsidRPr="00F867BF">
        <w:rPr>
          <w:cs/>
        </w:rPr>
        <w:t>ล้านบาท</w:t>
      </w:r>
      <w:r w:rsidRPr="00F867BF">
        <w:t>)</w:t>
      </w:r>
      <w:r w:rsidRPr="00F867BF">
        <w:rPr>
          <w:cs/>
        </w:rPr>
        <w:t xml:space="preserve"> จาก </w:t>
      </w:r>
      <w:r w:rsidRPr="00F867BF">
        <w:t xml:space="preserve">730 Carroll, LLC. </w:t>
      </w:r>
      <w:r w:rsidRPr="00F867BF">
        <w:rPr>
          <w:rFonts w:hint="cs"/>
          <w:cs/>
        </w:rPr>
        <w:t xml:space="preserve">ซึ่งเป็นบริษัทผู้ขาย ทั้งนี้ </w:t>
      </w:r>
      <w:r w:rsidRPr="00F867BF">
        <w:t xml:space="preserve">BCHL </w:t>
      </w:r>
      <w:r w:rsidRPr="00F867BF">
        <w:rPr>
          <w:rFonts w:hint="cs"/>
          <w:cs/>
        </w:rPr>
        <w:t xml:space="preserve">ได้เข้าลงทุนในสัดส่วนร้อยละ </w:t>
      </w:r>
      <w:r w:rsidRPr="00F867BF">
        <w:t xml:space="preserve">40 </w:t>
      </w:r>
      <w:r w:rsidRPr="00F867BF">
        <w:rPr>
          <w:rFonts w:hint="cs"/>
          <w:cs/>
        </w:rPr>
        <w:t xml:space="preserve">ของหุ้นทั้งหมดใน </w:t>
      </w:r>
      <w:r w:rsidRPr="00F867BF">
        <w:t xml:space="preserve">CCEH </w:t>
      </w:r>
      <w:r w:rsidRPr="00F867BF">
        <w:rPr>
          <w:rFonts w:hint="cs"/>
          <w:cs/>
        </w:rPr>
        <w:t xml:space="preserve">ในไตรมาสที่ </w:t>
      </w:r>
      <w:r w:rsidRPr="00F867BF">
        <w:t xml:space="preserve">4 </w:t>
      </w:r>
      <w:r w:rsidRPr="00F867BF">
        <w:rPr>
          <w:rFonts w:hint="cs"/>
          <w:cs/>
        </w:rPr>
        <w:t xml:space="preserve">ของปี </w:t>
      </w:r>
      <w:r w:rsidRPr="00F867BF">
        <w:t xml:space="preserve">2566 </w:t>
      </w:r>
      <w:r w:rsidRPr="00F867BF">
        <w:rPr>
          <w:rFonts w:hint="cs"/>
          <w:cs/>
        </w:rPr>
        <w:t xml:space="preserve">การได้รับเงินคืนดังกล่าวเป็นไปตามเงื่อนไขการปรับมูลค่าเงินลงทุนตาม </w:t>
      </w:r>
      <w:r w:rsidRPr="00F867BF">
        <w:t xml:space="preserve">Market Performance </w:t>
      </w:r>
      <w:r w:rsidRPr="00F867BF">
        <w:rPr>
          <w:rFonts w:hint="cs"/>
          <w:cs/>
        </w:rPr>
        <w:t>ซึ่งระบุอยู่ในสัญญาซื้อขายหุ้น</w:t>
      </w:r>
      <w:r w:rsidRPr="00F867BF">
        <w:t xml:space="preserve"> </w:t>
      </w:r>
      <w:r w:rsidRPr="00F867BF">
        <w:rPr>
          <w:rFonts w:hint="cs"/>
          <w:cs/>
        </w:rPr>
        <w:t>กลุ่มบริษัทจึงรับรู้รายการดังกล่าวเป็นรายการปรับปรุงกับเงินลงทุนในการร่วมค้า</w:t>
      </w:r>
    </w:p>
    <w:bookmarkEnd w:id="13"/>
    <w:p w14:paraId="2356C2B9" w14:textId="77777777" w:rsidR="00C40285" w:rsidRPr="00F867BF" w:rsidRDefault="00C40285" w:rsidP="00C40285">
      <w:pPr>
        <w:autoSpaceDE w:val="0"/>
        <w:autoSpaceDN w:val="0"/>
        <w:ind w:left="567"/>
        <w:jc w:val="thaiDistribute"/>
        <w:rPr>
          <w:i/>
          <w:iCs/>
        </w:rPr>
      </w:pPr>
    </w:p>
    <w:p w14:paraId="5278F24C" w14:textId="77777777" w:rsidR="00C40285" w:rsidRPr="00F867BF" w:rsidRDefault="00C40285" w:rsidP="00C40285">
      <w:pPr>
        <w:autoSpaceDE w:val="0"/>
        <w:autoSpaceDN w:val="0"/>
        <w:ind w:left="567"/>
        <w:jc w:val="thaiDistribute"/>
        <w:rPr>
          <w:i/>
          <w:iCs/>
          <w:cs/>
        </w:rPr>
      </w:pPr>
      <w:r w:rsidRPr="00F867BF">
        <w:rPr>
          <w:i/>
          <w:iCs/>
        </w:rPr>
        <w:t>Impact Energy Asia Development Limited</w:t>
      </w:r>
    </w:p>
    <w:p w14:paraId="04F42534" w14:textId="77777777" w:rsidR="00C40285" w:rsidRPr="00F867BF" w:rsidRDefault="00C40285" w:rsidP="00C40285">
      <w:pPr>
        <w:autoSpaceDE w:val="0"/>
        <w:autoSpaceDN w:val="0"/>
        <w:ind w:left="567"/>
        <w:jc w:val="thaiDistribute"/>
      </w:pPr>
    </w:p>
    <w:p w14:paraId="2543FC55" w14:textId="3FC43A3D" w:rsidR="00C40285" w:rsidRPr="00F867BF" w:rsidRDefault="00C40285" w:rsidP="00C40285">
      <w:pPr>
        <w:autoSpaceDE w:val="0"/>
        <w:autoSpaceDN w:val="0"/>
        <w:ind w:left="567"/>
        <w:jc w:val="thaiDistribute"/>
        <w:rPr>
          <w:rFonts w:asciiTheme="majorBidi" w:hAnsiTheme="majorBidi" w:cstheme="majorBidi"/>
        </w:rPr>
      </w:pPr>
      <w:r w:rsidRPr="00F867BF">
        <w:rPr>
          <w:rFonts w:asciiTheme="majorBidi" w:hAnsiTheme="majorBidi" w:cstheme="majorBidi"/>
          <w:cs/>
        </w:rPr>
        <w:t>ในระหว่าง</w:t>
      </w:r>
      <w:r w:rsidR="00FD71C7" w:rsidRPr="00F867BF">
        <w:rPr>
          <w:rFonts w:asciiTheme="majorBidi" w:hAnsiTheme="majorBidi" w:cstheme="majorBidi" w:hint="cs"/>
          <w:cs/>
        </w:rPr>
        <w:t>ปี</w:t>
      </w:r>
      <w:r w:rsidRPr="00F867BF">
        <w:rPr>
          <w:rFonts w:asciiTheme="majorBidi" w:hAnsiTheme="majorBidi" w:cstheme="majorBidi" w:hint="cs"/>
          <w:cs/>
        </w:rPr>
        <w:t xml:space="preserve"> </w:t>
      </w:r>
      <w:r w:rsidRPr="00F867BF">
        <w:rPr>
          <w:rFonts w:asciiTheme="majorBidi" w:hAnsiTheme="majorBidi" w:cstheme="majorBidi"/>
        </w:rPr>
        <w:t xml:space="preserve">2567 Impact Energy Asia Development Limited </w:t>
      </w:r>
      <w:r w:rsidRPr="00F867BF">
        <w:rPr>
          <w:rFonts w:asciiTheme="majorBidi" w:hAnsiTheme="majorBidi" w:cstheme="majorBidi" w:hint="cs"/>
          <w:cs/>
        </w:rPr>
        <w:t xml:space="preserve">ซึ่งเป็นการร่วมค้าของ </w:t>
      </w:r>
      <w:r w:rsidRPr="00F867BF">
        <w:rPr>
          <w:rFonts w:asciiTheme="majorBidi" w:hAnsiTheme="majorBidi" w:cstheme="majorBidi"/>
        </w:rPr>
        <w:t xml:space="preserve">Indochina Development and Operation Holdings Pte. Ltd. (“IDO”) </w:t>
      </w:r>
      <w:r w:rsidRPr="00F867BF">
        <w:rPr>
          <w:rFonts w:asciiTheme="majorBidi" w:hAnsiTheme="majorBidi" w:cstheme="majorBidi" w:hint="cs"/>
          <w:cs/>
        </w:rPr>
        <w:t xml:space="preserve">ซึ่งเป็นบริษัทย่อยทางอ้อมของกลุ่มบริษัท </w:t>
      </w:r>
      <w:r w:rsidRPr="00F867BF">
        <w:rPr>
          <w:rFonts w:asciiTheme="majorBidi" w:hAnsiTheme="majorBidi" w:cstheme="majorBidi"/>
          <w:cs/>
        </w:rPr>
        <w:t xml:space="preserve">ได้เรียกชำระทุนจำนวน </w:t>
      </w:r>
      <w:r w:rsidRPr="00F867BF">
        <w:rPr>
          <w:rFonts w:asciiTheme="majorBidi" w:hAnsiTheme="majorBidi" w:cstheme="majorBidi"/>
        </w:rPr>
        <w:t xml:space="preserve">81 </w:t>
      </w:r>
      <w:r w:rsidRPr="00F867BF">
        <w:rPr>
          <w:rFonts w:asciiTheme="majorBidi" w:hAnsiTheme="majorBidi" w:cstheme="majorBidi"/>
          <w:cs/>
        </w:rPr>
        <w:t xml:space="preserve">ล้านเหรียญสหรัฐฯ ทั้งนี้ </w:t>
      </w:r>
      <w:r w:rsidRPr="00F867BF">
        <w:rPr>
          <w:rFonts w:asciiTheme="majorBidi" w:hAnsiTheme="majorBidi" w:cstheme="majorBidi"/>
        </w:rPr>
        <w:t xml:space="preserve">IDO </w:t>
      </w:r>
      <w:r w:rsidRPr="00F867BF">
        <w:rPr>
          <w:rFonts w:asciiTheme="majorBidi" w:hAnsiTheme="majorBidi" w:cstheme="majorBidi"/>
          <w:cs/>
        </w:rPr>
        <w:t xml:space="preserve">ได้ชำระค่าหุ้นร้อยละ </w:t>
      </w:r>
      <w:r w:rsidRPr="00F867BF">
        <w:rPr>
          <w:rFonts w:asciiTheme="majorBidi" w:hAnsiTheme="majorBidi" w:cstheme="majorBidi"/>
        </w:rPr>
        <w:t xml:space="preserve">45 </w:t>
      </w:r>
      <w:r w:rsidRPr="00F867BF">
        <w:rPr>
          <w:rFonts w:asciiTheme="majorBidi" w:hAnsiTheme="majorBidi" w:cstheme="majorBidi"/>
          <w:cs/>
        </w:rPr>
        <w:t xml:space="preserve">ของจำนวนดังกล่าวตามสัดส่วนการถือหุ้น คิดเป็นจำนวนเงิน </w:t>
      </w:r>
      <w:r w:rsidRPr="00F867BF">
        <w:rPr>
          <w:rFonts w:asciiTheme="majorBidi" w:hAnsiTheme="majorBidi" w:cstheme="majorBidi"/>
        </w:rPr>
        <w:t xml:space="preserve">36 </w:t>
      </w:r>
      <w:r w:rsidRPr="00F867BF">
        <w:rPr>
          <w:rFonts w:asciiTheme="majorBidi" w:hAnsiTheme="majorBidi" w:cstheme="majorBidi"/>
          <w:cs/>
        </w:rPr>
        <w:t xml:space="preserve">ล้านเหรียญสหรัฐฯ (ประมาณ </w:t>
      </w:r>
      <w:r w:rsidRPr="00F867BF">
        <w:rPr>
          <w:rFonts w:asciiTheme="majorBidi" w:hAnsiTheme="majorBidi" w:cstheme="majorBidi"/>
        </w:rPr>
        <w:t xml:space="preserve">1,291 </w:t>
      </w:r>
      <w:r w:rsidRPr="00F867BF">
        <w:rPr>
          <w:rFonts w:asciiTheme="majorBidi" w:hAnsiTheme="majorBidi" w:cstheme="majorBidi"/>
          <w:cs/>
        </w:rPr>
        <w:t>ล้านบาท)</w:t>
      </w:r>
    </w:p>
    <w:p w14:paraId="3C340473" w14:textId="77777777" w:rsidR="00C40285" w:rsidRPr="00F867BF" w:rsidRDefault="00C40285" w:rsidP="00C40285">
      <w:pPr>
        <w:autoSpaceDE w:val="0"/>
        <w:autoSpaceDN w:val="0"/>
        <w:ind w:left="567"/>
        <w:jc w:val="thaiDistribute"/>
      </w:pPr>
    </w:p>
    <w:p w14:paraId="329B72C4" w14:textId="77777777" w:rsidR="00C40285" w:rsidRPr="00F867BF" w:rsidRDefault="00C40285" w:rsidP="00C4028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r w:rsidRPr="00F867BF">
        <w:rPr>
          <w:rFonts w:asciiTheme="majorBidi" w:hAnsiTheme="majorBidi" w:cstheme="majorBidi"/>
          <w:i/>
          <w:iCs/>
        </w:rPr>
        <w:t>Monsoon Wind Power Co., Ltd.</w:t>
      </w:r>
      <w:r w:rsidRPr="00F867BF">
        <w:rPr>
          <w:rFonts w:asciiTheme="majorBidi" w:hAnsiTheme="majorBidi" w:cstheme="majorBidi" w:hint="cs"/>
          <w:i/>
          <w:iCs/>
          <w:cs/>
        </w:rPr>
        <w:t xml:space="preserve"> </w:t>
      </w:r>
    </w:p>
    <w:p w14:paraId="108E8B85" w14:textId="77777777" w:rsidR="00C40285" w:rsidRPr="00F867BF" w:rsidRDefault="00C40285" w:rsidP="00C4028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8B1747" w14:textId="52D46667" w:rsidR="00C40285" w:rsidRPr="00F867BF" w:rsidRDefault="00C40285" w:rsidP="00C4028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F867BF">
        <w:rPr>
          <w:rFonts w:asciiTheme="majorBidi" w:hAnsiTheme="majorBidi" w:cstheme="majorBidi"/>
          <w:cs/>
        </w:rPr>
        <w:t>ในระหว่าง</w:t>
      </w:r>
      <w:r w:rsidR="00FD71C7" w:rsidRPr="00F867BF">
        <w:rPr>
          <w:rFonts w:asciiTheme="majorBidi" w:hAnsiTheme="majorBidi" w:cstheme="majorBidi" w:hint="cs"/>
          <w:cs/>
        </w:rPr>
        <w:t xml:space="preserve">ปี </w:t>
      </w:r>
      <w:r w:rsidRPr="00F867BF">
        <w:rPr>
          <w:rFonts w:asciiTheme="majorBidi" w:hAnsiTheme="majorBidi" w:cstheme="majorBidi"/>
        </w:rPr>
        <w:t xml:space="preserve">2567 </w:t>
      </w:r>
      <w:r w:rsidRPr="00F867BF">
        <w:rPr>
          <w:rFonts w:asciiTheme="majorBidi" w:hAnsiTheme="majorBidi" w:cstheme="majorBidi" w:hint="cs"/>
          <w:cs/>
        </w:rPr>
        <w:t xml:space="preserve">ที่ประชุมคณะกรรมการของ </w:t>
      </w:r>
      <w:r w:rsidRPr="00F867BF">
        <w:rPr>
          <w:rFonts w:asciiTheme="majorBidi" w:hAnsiTheme="majorBidi" w:cstheme="majorBidi"/>
        </w:rPr>
        <w:t xml:space="preserve">Monsoon Wind Power Co., Ltd. (“MWP”) </w:t>
      </w:r>
      <w:r w:rsidRPr="00F867BF">
        <w:rPr>
          <w:rFonts w:asciiTheme="majorBidi" w:hAnsiTheme="majorBidi" w:cstheme="majorBidi" w:hint="cs"/>
          <w:cs/>
        </w:rPr>
        <w:t xml:space="preserve">ซึ่งดำเนินธุรกิจโครงการโรงไฟฟ้าพลังงานลมขนาดกำลังผลิต </w:t>
      </w:r>
      <w:r w:rsidRPr="00F867BF">
        <w:rPr>
          <w:rFonts w:asciiTheme="majorBidi" w:hAnsiTheme="majorBidi" w:cstheme="majorBidi"/>
        </w:rPr>
        <w:t xml:space="preserve">600 </w:t>
      </w:r>
      <w:r w:rsidRPr="00F867BF">
        <w:rPr>
          <w:rFonts w:asciiTheme="majorBidi" w:hAnsiTheme="majorBidi" w:cstheme="majorBidi" w:hint="cs"/>
          <w:cs/>
        </w:rPr>
        <w:t>เมกะวัตต์ ที่อยู่ระหว่างการพัฒนาในประเทศลาว โดย</w:t>
      </w:r>
      <w:r w:rsidRPr="00F867BF">
        <w:rPr>
          <w:rFonts w:asciiTheme="majorBidi" w:hAnsiTheme="majorBidi" w:cstheme="majorBidi"/>
        </w:rPr>
        <w:t xml:space="preserve"> Impact Energy Asia Development Limited (“IEAD”) </w:t>
      </w:r>
      <w:r w:rsidRPr="00F867BF">
        <w:rPr>
          <w:rFonts w:asciiTheme="majorBidi" w:hAnsiTheme="majorBidi" w:cstheme="majorBidi" w:hint="cs"/>
          <w:cs/>
        </w:rPr>
        <w:t xml:space="preserve">ซึ่งเป็นการร่วมค้าทางอ้อมของกลุ่มบริษัท และ </w:t>
      </w:r>
      <w:r w:rsidRPr="00F867BF">
        <w:rPr>
          <w:rFonts w:asciiTheme="majorBidi" w:hAnsiTheme="majorBidi" w:cstheme="majorBidi"/>
        </w:rPr>
        <w:t xml:space="preserve">SMP AS. Pte. Ltd. (“SMPAS”) </w:t>
      </w:r>
      <w:r w:rsidRPr="00F867BF">
        <w:rPr>
          <w:rFonts w:asciiTheme="majorBidi" w:hAnsiTheme="majorBidi" w:cstheme="majorBidi" w:hint="cs"/>
          <w:cs/>
        </w:rPr>
        <w:t xml:space="preserve">ซึ่งเป็นบริษัทย่อยทางอ้อมของกลุ่มบริษัท ถือหุ้นร้อยละ </w:t>
      </w:r>
      <w:r w:rsidRPr="00F867BF">
        <w:rPr>
          <w:rFonts w:asciiTheme="majorBidi" w:hAnsiTheme="majorBidi" w:cstheme="majorBidi"/>
        </w:rPr>
        <w:t xml:space="preserve">85 </w:t>
      </w:r>
      <w:r w:rsidRPr="00F867BF">
        <w:rPr>
          <w:rFonts w:asciiTheme="majorBidi" w:hAnsiTheme="majorBidi" w:cstheme="majorBidi" w:hint="cs"/>
          <w:cs/>
        </w:rPr>
        <w:t xml:space="preserve">และร้อยละ </w:t>
      </w:r>
      <w:r w:rsidRPr="00F867BF">
        <w:rPr>
          <w:rFonts w:asciiTheme="majorBidi" w:hAnsiTheme="majorBidi" w:cstheme="majorBidi"/>
        </w:rPr>
        <w:t xml:space="preserve">10 </w:t>
      </w:r>
      <w:r w:rsidRPr="00F867BF">
        <w:rPr>
          <w:rFonts w:asciiTheme="majorBidi" w:hAnsiTheme="majorBidi" w:cstheme="majorBidi" w:hint="cs"/>
          <w:cs/>
        </w:rPr>
        <w:t xml:space="preserve">ตามลำดับ ได้มีมติอนุมัติเรียกชำระค่าหุ้นเพิ่มเติมจำนวน </w:t>
      </w:r>
      <w:r w:rsidRPr="00F867BF">
        <w:rPr>
          <w:rFonts w:asciiTheme="majorBidi" w:hAnsiTheme="majorBidi" w:cstheme="majorBidi"/>
        </w:rPr>
        <w:t xml:space="preserve">73 </w:t>
      </w:r>
      <w:r w:rsidRPr="00F867BF">
        <w:rPr>
          <w:rFonts w:asciiTheme="majorBidi" w:hAnsiTheme="majorBidi" w:cstheme="majorBidi" w:hint="cs"/>
          <w:cs/>
        </w:rPr>
        <w:t xml:space="preserve">ล้านเหรียญสหรัฐฯ โดย </w:t>
      </w:r>
      <w:r w:rsidRPr="00F867BF">
        <w:rPr>
          <w:rFonts w:asciiTheme="majorBidi" w:hAnsiTheme="majorBidi" w:cstheme="majorBidi"/>
        </w:rPr>
        <w:t xml:space="preserve">IEAD </w:t>
      </w:r>
      <w:r w:rsidRPr="00F867BF">
        <w:rPr>
          <w:rFonts w:asciiTheme="majorBidi" w:hAnsiTheme="majorBidi" w:cstheme="majorBidi" w:hint="cs"/>
          <w:cs/>
        </w:rPr>
        <w:t xml:space="preserve">และ </w:t>
      </w:r>
      <w:r w:rsidRPr="00F867BF">
        <w:rPr>
          <w:rFonts w:asciiTheme="majorBidi" w:hAnsiTheme="majorBidi" w:cstheme="majorBidi"/>
        </w:rPr>
        <w:t xml:space="preserve">SMPAS </w:t>
      </w:r>
      <w:r w:rsidRPr="00F867BF">
        <w:rPr>
          <w:rFonts w:asciiTheme="majorBidi" w:hAnsiTheme="majorBidi" w:cstheme="majorBidi" w:hint="cs"/>
          <w:cs/>
        </w:rPr>
        <w:t xml:space="preserve">ได้ชำระค่าหุ้นดังกล่าวตามสัดส่วนการถือหุ้น คิดเป็นจำนวนเงิน </w:t>
      </w:r>
      <w:r w:rsidRPr="00F867BF">
        <w:rPr>
          <w:rFonts w:asciiTheme="majorBidi" w:hAnsiTheme="majorBidi" w:cstheme="majorBidi"/>
        </w:rPr>
        <w:t xml:space="preserve">62 </w:t>
      </w:r>
      <w:r w:rsidRPr="00F867BF">
        <w:rPr>
          <w:rFonts w:asciiTheme="majorBidi" w:hAnsiTheme="majorBidi" w:cstheme="majorBidi" w:hint="cs"/>
          <w:cs/>
        </w:rPr>
        <w:t xml:space="preserve">ล้านเหรียญสหรัฐฯ และ </w:t>
      </w:r>
      <w:r w:rsidRPr="00F867BF">
        <w:rPr>
          <w:rFonts w:asciiTheme="majorBidi" w:hAnsiTheme="majorBidi" w:cstheme="majorBidi"/>
        </w:rPr>
        <w:t xml:space="preserve">7 </w:t>
      </w:r>
      <w:r w:rsidRPr="00F867BF">
        <w:rPr>
          <w:rFonts w:asciiTheme="majorBidi" w:hAnsiTheme="majorBidi" w:cstheme="majorBidi" w:hint="cs"/>
          <w:cs/>
        </w:rPr>
        <w:t xml:space="preserve">ล้านเหรียญสหรัฐฯ ตามลำดับ (ประมาณ </w:t>
      </w:r>
      <w:r w:rsidRPr="00F867BF">
        <w:rPr>
          <w:rFonts w:asciiTheme="majorBidi" w:hAnsiTheme="majorBidi" w:cstheme="majorBidi"/>
        </w:rPr>
        <w:t xml:space="preserve">2,221 </w:t>
      </w:r>
      <w:r w:rsidRPr="00F867BF">
        <w:rPr>
          <w:rFonts w:asciiTheme="majorBidi" w:hAnsiTheme="majorBidi" w:cstheme="majorBidi" w:hint="cs"/>
          <w:cs/>
        </w:rPr>
        <w:t xml:space="preserve">ล้านบาท และ </w:t>
      </w:r>
      <w:r w:rsidRPr="00F867BF">
        <w:rPr>
          <w:rFonts w:asciiTheme="majorBidi" w:hAnsiTheme="majorBidi" w:cstheme="majorBidi"/>
        </w:rPr>
        <w:t xml:space="preserve">261 </w:t>
      </w:r>
      <w:r w:rsidRPr="00F867BF">
        <w:rPr>
          <w:rFonts w:asciiTheme="majorBidi" w:hAnsiTheme="majorBidi" w:cstheme="majorBidi" w:hint="cs"/>
          <w:cs/>
        </w:rPr>
        <w:t>ล้านบาท ตามลำดับ)</w:t>
      </w:r>
    </w:p>
    <w:p w14:paraId="3E08CDD8" w14:textId="77777777" w:rsidR="00C40285" w:rsidRPr="00F867BF" w:rsidRDefault="00C40285" w:rsidP="00C4028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CDA325" w14:textId="77777777" w:rsidR="00C40285" w:rsidRPr="00F867BF" w:rsidRDefault="00C40285" w:rsidP="00C4028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r w:rsidRPr="00F867BF">
        <w:rPr>
          <w:rFonts w:asciiTheme="majorBidi" w:hAnsiTheme="majorBidi" w:cstheme="majorBidi"/>
          <w:i/>
          <w:iCs/>
          <w:cs/>
        </w:rPr>
        <w:lastRenderedPageBreak/>
        <w:t xml:space="preserve">บริษัท ธนโชคน้ำมันพืช </w:t>
      </w:r>
      <w:r w:rsidRPr="00F867BF">
        <w:rPr>
          <w:rFonts w:asciiTheme="majorBidi" w:hAnsiTheme="majorBidi" w:cstheme="majorBidi"/>
          <w:i/>
          <w:iCs/>
        </w:rPr>
        <w:t>(2012)</w:t>
      </w:r>
      <w:r w:rsidRPr="00F867BF">
        <w:rPr>
          <w:rFonts w:asciiTheme="majorBidi" w:hAnsiTheme="majorBidi" w:cstheme="majorBidi" w:hint="cs"/>
          <w:i/>
          <w:iCs/>
          <w:cs/>
        </w:rPr>
        <w:t xml:space="preserve"> จำกัด</w:t>
      </w:r>
    </w:p>
    <w:p w14:paraId="55F8ADD0" w14:textId="77777777" w:rsidR="00C40285" w:rsidRPr="00F867BF" w:rsidRDefault="00C40285" w:rsidP="00C4028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3D48F9" w14:textId="10CDCBA6" w:rsidR="00F17850" w:rsidRPr="00F867BF" w:rsidRDefault="00C40285" w:rsidP="00010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F867BF">
        <w:rPr>
          <w:rFonts w:asciiTheme="majorBidi" w:hAnsiTheme="majorBidi" w:cstheme="majorBidi"/>
          <w:cs/>
        </w:rPr>
        <w:t xml:space="preserve">เมื่อวันที่ </w:t>
      </w:r>
      <w:r w:rsidRPr="00F867BF">
        <w:rPr>
          <w:rFonts w:asciiTheme="majorBidi" w:hAnsiTheme="majorBidi" w:cstheme="majorBidi"/>
        </w:rPr>
        <w:t>26</w:t>
      </w:r>
      <w:r w:rsidRPr="00F867BF">
        <w:rPr>
          <w:rFonts w:asciiTheme="majorBidi" w:hAnsiTheme="majorBidi" w:cstheme="majorBidi" w:hint="cs"/>
          <w:cs/>
        </w:rPr>
        <w:t xml:space="preserve"> ธันวาคม </w:t>
      </w:r>
      <w:r w:rsidRPr="00F867BF">
        <w:rPr>
          <w:rFonts w:asciiTheme="majorBidi" w:hAnsiTheme="majorBidi" w:cstheme="majorBidi"/>
        </w:rPr>
        <w:t xml:space="preserve">2566 </w:t>
      </w:r>
      <w:r w:rsidRPr="00F867BF">
        <w:rPr>
          <w:rFonts w:asciiTheme="majorBidi" w:hAnsiTheme="majorBidi" w:cstheme="majorBidi" w:hint="cs"/>
          <w:cs/>
        </w:rPr>
        <w:t xml:space="preserve">บริษัทได้ลงนามในสัญญาร่วมทุนและสัญญาระหว่างผู้ถือหุ้นเพื่อเข้าซื้อเงินลงทุนในสัดส่วนร้อยละ </w:t>
      </w:r>
      <w:r w:rsidRPr="00F867BF">
        <w:rPr>
          <w:rFonts w:asciiTheme="majorBidi" w:hAnsiTheme="majorBidi" w:cstheme="majorBidi"/>
        </w:rPr>
        <w:t>45</w:t>
      </w:r>
      <w:r w:rsidRPr="00F867BF">
        <w:rPr>
          <w:rFonts w:asciiTheme="majorBidi" w:hAnsiTheme="majorBidi" w:cstheme="majorBidi" w:hint="cs"/>
          <w:cs/>
        </w:rPr>
        <w:t xml:space="preserve"> ในบริษัท ธนโชคน้ำมันพืช </w:t>
      </w:r>
      <w:r w:rsidRPr="00F867BF">
        <w:rPr>
          <w:rFonts w:asciiTheme="majorBidi" w:hAnsiTheme="majorBidi" w:cstheme="majorBidi"/>
        </w:rPr>
        <w:t>(2012)</w:t>
      </w:r>
      <w:r w:rsidRPr="00F867BF">
        <w:rPr>
          <w:rFonts w:asciiTheme="majorBidi" w:hAnsiTheme="majorBidi" w:cstheme="majorBidi" w:hint="cs"/>
          <w:cs/>
        </w:rPr>
        <w:t xml:space="preserve"> จำกัด </w:t>
      </w:r>
      <w:r w:rsidRPr="00F867BF">
        <w:rPr>
          <w:rFonts w:asciiTheme="majorBidi" w:hAnsiTheme="majorBidi" w:cstheme="majorBidi"/>
        </w:rPr>
        <w:t xml:space="preserve">(“TCV”) </w:t>
      </w:r>
      <w:r w:rsidRPr="00F867BF">
        <w:rPr>
          <w:rFonts w:asciiTheme="majorBidi" w:hAnsiTheme="majorBidi" w:cstheme="majorBidi" w:hint="cs"/>
          <w:cs/>
        </w:rPr>
        <w:t xml:space="preserve">ซึ่งเป็นบริษัทที่ประกอบธุรกิจจัดหาและจำหน่ายน้ำมันปรุงอาหารใช้แล้ว </w:t>
      </w:r>
      <w:r w:rsidRPr="00F867BF">
        <w:rPr>
          <w:rFonts w:asciiTheme="majorBidi" w:hAnsiTheme="majorBidi" w:cstheme="majorBidi"/>
        </w:rPr>
        <w:t xml:space="preserve">(Used Cooking Oil) </w:t>
      </w:r>
      <w:r w:rsidRPr="00F867BF">
        <w:rPr>
          <w:rFonts w:asciiTheme="majorBidi" w:hAnsiTheme="majorBidi" w:cstheme="majorBidi" w:hint="cs"/>
          <w:cs/>
        </w:rPr>
        <w:t xml:space="preserve">ในวงเงินไม่เกิน </w:t>
      </w:r>
      <w:r w:rsidRPr="00F867BF">
        <w:rPr>
          <w:rFonts w:asciiTheme="majorBidi" w:hAnsiTheme="majorBidi" w:cstheme="majorBidi"/>
        </w:rPr>
        <w:t>450</w:t>
      </w:r>
      <w:r w:rsidRPr="00F867BF">
        <w:rPr>
          <w:rFonts w:asciiTheme="majorBidi" w:hAnsiTheme="majorBidi" w:cstheme="majorBidi" w:hint="cs"/>
          <w:cs/>
        </w:rPr>
        <w:t xml:space="preserve"> ล้านบาท ซึ่งบริษัทได้ชำระค่าหุ้นเพิ่มทุนครั้งแรกจำนวน </w:t>
      </w:r>
      <w:r w:rsidRPr="00F867BF">
        <w:rPr>
          <w:rFonts w:asciiTheme="majorBidi" w:hAnsiTheme="majorBidi" w:cstheme="majorBidi"/>
        </w:rPr>
        <w:t>150</w:t>
      </w:r>
      <w:r w:rsidRPr="00F867BF">
        <w:rPr>
          <w:rFonts w:asciiTheme="majorBidi" w:hAnsiTheme="majorBidi" w:cstheme="majorBidi" w:hint="cs"/>
          <w:cs/>
        </w:rPr>
        <w:t xml:space="preserve"> ล้านบาทในวันที่ </w:t>
      </w:r>
      <w:r w:rsidRPr="00F867BF">
        <w:rPr>
          <w:rFonts w:asciiTheme="majorBidi" w:hAnsiTheme="majorBidi" w:cstheme="majorBidi"/>
        </w:rPr>
        <w:t xml:space="preserve">28 </w:t>
      </w:r>
      <w:r w:rsidRPr="00F867BF">
        <w:rPr>
          <w:rFonts w:asciiTheme="majorBidi" w:hAnsiTheme="majorBidi" w:cstheme="majorBidi" w:hint="cs"/>
          <w:cs/>
        </w:rPr>
        <w:t xml:space="preserve">ธันวาคม </w:t>
      </w:r>
      <w:r w:rsidRPr="00F867BF">
        <w:rPr>
          <w:rFonts w:asciiTheme="majorBidi" w:hAnsiTheme="majorBidi" w:cstheme="majorBidi"/>
        </w:rPr>
        <w:t>2566</w:t>
      </w:r>
      <w:r w:rsidRPr="00F867BF">
        <w:rPr>
          <w:rFonts w:asciiTheme="majorBidi" w:hAnsiTheme="majorBidi" w:cstheme="majorBidi" w:hint="cs"/>
          <w:cs/>
        </w:rPr>
        <w:t xml:space="preserve"> </w:t>
      </w:r>
      <w:r w:rsidRPr="00F867BF">
        <w:rPr>
          <w:rFonts w:asciiTheme="majorBidi" w:hAnsiTheme="majorBidi" w:cstheme="majorBidi"/>
          <w:cs/>
        </w:rPr>
        <w:t>บริษัทได้รับโอนหุ้น</w:t>
      </w:r>
      <w:r w:rsidRPr="00F867BF">
        <w:rPr>
          <w:rFonts w:asciiTheme="majorBidi" w:hAnsiTheme="majorBidi" w:cstheme="majorBidi" w:hint="cs"/>
          <w:cs/>
        </w:rPr>
        <w:t>ใน</w:t>
      </w:r>
      <w:r w:rsidRPr="00F867BF">
        <w:rPr>
          <w:rFonts w:asciiTheme="majorBidi" w:hAnsiTheme="majorBidi" w:cstheme="majorBidi"/>
          <w:cs/>
        </w:rPr>
        <w:t>วันที่</w:t>
      </w:r>
      <w:r w:rsidRPr="00F867BF">
        <w:rPr>
          <w:rFonts w:asciiTheme="majorBidi" w:hAnsiTheme="majorBidi" w:cstheme="majorBidi" w:hint="cs"/>
          <w:cs/>
        </w:rPr>
        <w:t xml:space="preserve"> </w:t>
      </w:r>
      <w:r w:rsidRPr="00F867BF">
        <w:rPr>
          <w:rFonts w:asciiTheme="majorBidi" w:hAnsiTheme="majorBidi" w:cstheme="majorBidi"/>
        </w:rPr>
        <w:t>5</w:t>
      </w:r>
      <w:r w:rsidRPr="00F867BF">
        <w:rPr>
          <w:rFonts w:asciiTheme="majorBidi" w:hAnsiTheme="majorBidi" w:cstheme="majorBidi"/>
          <w:cs/>
        </w:rPr>
        <w:t xml:space="preserve"> มกราคม </w:t>
      </w:r>
      <w:r w:rsidRPr="00F867BF">
        <w:rPr>
          <w:rFonts w:asciiTheme="majorBidi" w:hAnsiTheme="majorBidi" w:cstheme="majorBidi"/>
        </w:rPr>
        <w:t>2567</w:t>
      </w:r>
      <w:r w:rsidRPr="00F867BF">
        <w:rPr>
          <w:rFonts w:asciiTheme="majorBidi" w:hAnsiTheme="majorBidi" w:cstheme="majorBidi"/>
          <w:cs/>
        </w:rPr>
        <w:t xml:space="preserve"> เป็นที่เรียบร้อยแล้ว</w:t>
      </w:r>
      <w:r w:rsidRPr="00F867BF">
        <w:rPr>
          <w:rFonts w:asciiTheme="majorBidi" w:hAnsiTheme="majorBidi" w:cstheme="majorBidi" w:hint="cs"/>
          <w:cs/>
        </w:rPr>
        <w:t xml:space="preserve"> ทั้งนี้มีสิ่งตอบแทนที่คาดว่าจะต้องจ่ายจำนวน </w:t>
      </w:r>
      <w:r w:rsidRPr="00F867BF">
        <w:rPr>
          <w:rFonts w:asciiTheme="majorBidi" w:hAnsiTheme="majorBidi" w:cstheme="majorBidi"/>
        </w:rPr>
        <w:t>300</w:t>
      </w:r>
      <w:r w:rsidRPr="00F867BF">
        <w:rPr>
          <w:rFonts w:asciiTheme="majorBidi" w:hAnsiTheme="majorBidi" w:cstheme="majorBidi" w:hint="cs"/>
          <w:cs/>
        </w:rPr>
        <w:t xml:space="preserve"> ล้านบาท</w:t>
      </w:r>
      <w:r w:rsidR="00AD0FAD" w:rsidRPr="00F867BF">
        <w:rPr>
          <w:rFonts w:asciiTheme="majorBidi" w:hAnsiTheme="majorBidi" w:cstheme="majorBidi"/>
        </w:rPr>
        <w:t xml:space="preserve"> </w:t>
      </w:r>
      <w:r w:rsidR="00AD0FAD" w:rsidRPr="00F867BF">
        <w:rPr>
          <w:rFonts w:asciiTheme="majorBidi" w:hAnsiTheme="majorBidi"/>
          <w:cs/>
        </w:rPr>
        <w:t xml:space="preserve">ภายในปี </w:t>
      </w:r>
      <w:r w:rsidR="00AD0FAD" w:rsidRPr="00F867BF">
        <w:rPr>
          <w:rFonts w:asciiTheme="majorBidi" w:hAnsiTheme="majorBidi" w:cstheme="majorBidi"/>
        </w:rPr>
        <w:t xml:space="preserve">2567 </w:t>
      </w:r>
      <w:r w:rsidR="00AD0FAD" w:rsidRPr="00F867BF">
        <w:rPr>
          <w:rFonts w:asciiTheme="majorBidi" w:hAnsiTheme="majorBidi"/>
          <w:cs/>
        </w:rPr>
        <w:t xml:space="preserve">และ </w:t>
      </w:r>
      <w:r w:rsidR="00AD0FAD" w:rsidRPr="00F867BF">
        <w:rPr>
          <w:rFonts w:asciiTheme="majorBidi" w:hAnsiTheme="majorBidi" w:cstheme="majorBidi"/>
        </w:rPr>
        <w:t xml:space="preserve">2568 </w:t>
      </w:r>
      <w:r w:rsidR="00AD0FAD" w:rsidRPr="00F867BF">
        <w:rPr>
          <w:rFonts w:asciiTheme="majorBidi" w:hAnsiTheme="majorBidi"/>
          <w:cs/>
        </w:rPr>
        <w:t xml:space="preserve">โดยแบ่งชำระครั้งแรกจำนวน </w:t>
      </w:r>
      <w:r w:rsidR="00AD0FAD" w:rsidRPr="00F867BF">
        <w:rPr>
          <w:rFonts w:asciiTheme="majorBidi" w:hAnsiTheme="majorBidi" w:cstheme="majorBidi"/>
        </w:rPr>
        <w:t xml:space="preserve">150 </w:t>
      </w:r>
      <w:r w:rsidR="00AD0FAD" w:rsidRPr="00F867BF">
        <w:rPr>
          <w:rFonts w:asciiTheme="majorBidi" w:hAnsiTheme="majorBidi"/>
          <w:cs/>
        </w:rPr>
        <w:t xml:space="preserve">ล้านบาท และครั้งที่สองจำนวน </w:t>
      </w:r>
      <w:r w:rsidR="00AD0FAD" w:rsidRPr="00F867BF">
        <w:rPr>
          <w:rFonts w:asciiTheme="majorBidi" w:hAnsiTheme="majorBidi" w:cstheme="majorBidi"/>
        </w:rPr>
        <w:t xml:space="preserve">150 </w:t>
      </w:r>
      <w:r w:rsidR="00AD0FAD" w:rsidRPr="00F867BF">
        <w:rPr>
          <w:rFonts w:asciiTheme="majorBidi" w:hAnsiTheme="majorBidi"/>
          <w:cs/>
        </w:rPr>
        <w:t xml:space="preserve">ล้านบาท ตามลำดับ เมื่อ </w:t>
      </w:r>
      <w:r w:rsidR="00AD0FAD" w:rsidRPr="00F867BF">
        <w:rPr>
          <w:rFonts w:asciiTheme="majorBidi" w:hAnsiTheme="majorBidi" w:cstheme="majorBidi"/>
        </w:rPr>
        <w:t xml:space="preserve">TCV </w:t>
      </w:r>
      <w:r w:rsidR="00AD0FAD" w:rsidRPr="00F867BF">
        <w:rPr>
          <w:rFonts w:asciiTheme="majorBidi" w:hAnsiTheme="majorBidi"/>
          <w:cs/>
        </w:rPr>
        <w:t>สามารถสร้างผลงานตามดัชนีชี้วัดผลงานหรือความสำเร็จของงาน (</w:t>
      </w:r>
      <w:r w:rsidR="00AD0FAD" w:rsidRPr="00F867BF">
        <w:rPr>
          <w:rFonts w:asciiTheme="majorBidi" w:hAnsiTheme="majorBidi" w:cstheme="majorBidi"/>
        </w:rPr>
        <w:t xml:space="preserve">KPI) </w:t>
      </w:r>
      <w:r w:rsidR="00AD0FAD" w:rsidRPr="00F867BF">
        <w:rPr>
          <w:rFonts w:asciiTheme="majorBidi" w:hAnsiTheme="majorBidi"/>
          <w:cs/>
        </w:rPr>
        <w:t>ได้ตามเงื่อนไขที่ระบุในสัญญา</w:t>
      </w:r>
      <w:r w:rsidR="00AD0FAD" w:rsidRPr="00F867BF">
        <w:rPr>
          <w:rFonts w:asciiTheme="majorBidi" w:hAnsiTheme="majorBidi"/>
        </w:rPr>
        <w:t xml:space="preserve"> </w:t>
      </w:r>
      <w:r w:rsidR="00AD0FAD" w:rsidRPr="00F867BF">
        <w:rPr>
          <w:rFonts w:asciiTheme="majorBidi" w:hAnsiTheme="majorBidi" w:hint="cs"/>
          <w:cs/>
        </w:rPr>
        <w:t xml:space="preserve">อย่างไรก็ตาม บริษัทยังไม่ได้ชำระเงินงวดแรกในปี </w:t>
      </w:r>
      <w:r w:rsidR="00AD0FAD" w:rsidRPr="00F867BF">
        <w:rPr>
          <w:rFonts w:asciiTheme="majorBidi" w:hAnsiTheme="majorBidi"/>
        </w:rPr>
        <w:t xml:space="preserve">2567 </w:t>
      </w:r>
      <w:r w:rsidR="00AD0FAD" w:rsidRPr="00F867BF">
        <w:rPr>
          <w:rFonts w:asciiTheme="majorBidi" w:hAnsiTheme="majorBidi" w:hint="cs"/>
          <w:cs/>
        </w:rPr>
        <w:t>เนื่องจากอยู่ในระหว่างการพิจารณาตามเงื่อนไขกับคู่สัญญา</w:t>
      </w:r>
      <w:r w:rsidRPr="00F867BF">
        <w:rPr>
          <w:rFonts w:asciiTheme="majorBidi" w:hAnsiTheme="majorBidi" w:cstheme="majorBidi" w:hint="cs"/>
          <w:cs/>
        </w:rPr>
        <w:t xml:space="preserve"> ณ วันที่ </w:t>
      </w:r>
      <w:r w:rsidRPr="00F867BF">
        <w:rPr>
          <w:rFonts w:asciiTheme="majorBidi" w:hAnsiTheme="majorBidi" w:cstheme="majorBidi"/>
        </w:rPr>
        <w:t>3</w:t>
      </w:r>
      <w:r w:rsidR="00D34364" w:rsidRPr="00F867BF">
        <w:rPr>
          <w:rFonts w:asciiTheme="majorBidi" w:hAnsiTheme="majorBidi" w:cstheme="majorBidi"/>
        </w:rPr>
        <w:t>1</w:t>
      </w:r>
      <w:r w:rsidRPr="00F867BF">
        <w:rPr>
          <w:rFonts w:asciiTheme="majorBidi" w:hAnsiTheme="majorBidi" w:cstheme="majorBidi"/>
        </w:rPr>
        <w:t xml:space="preserve"> </w:t>
      </w:r>
      <w:r w:rsidR="00D34364" w:rsidRPr="00F867BF">
        <w:rPr>
          <w:rFonts w:asciiTheme="majorBidi" w:hAnsiTheme="majorBidi" w:cstheme="majorBidi" w:hint="cs"/>
          <w:cs/>
        </w:rPr>
        <w:t>ธันวาคม</w:t>
      </w:r>
      <w:r w:rsidRPr="00F867BF">
        <w:rPr>
          <w:rFonts w:asciiTheme="majorBidi" w:hAnsiTheme="majorBidi" w:cstheme="majorBidi"/>
          <w:cs/>
        </w:rPr>
        <w:t xml:space="preserve"> </w:t>
      </w:r>
      <w:r w:rsidRPr="00F867BF">
        <w:rPr>
          <w:rFonts w:asciiTheme="majorBidi" w:hAnsiTheme="majorBidi" w:cstheme="majorBidi"/>
        </w:rPr>
        <w:t>2567</w:t>
      </w:r>
      <w:r w:rsidRPr="00F867BF">
        <w:rPr>
          <w:rFonts w:asciiTheme="majorBidi" w:hAnsiTheme="majorBidi" w:cstheme="majorBidi"/>
          <w:cs/>
        </w:rPr>
        <w:t xml:space="preserve"> </w:t>
      </w:r>
      <w:r w:rsidRPr="00F867BF">
        <w:rPr>
          <w:rFonts w:asciiTheme="majorBidi" w:hAnsiTheme="majorBidi" w:cstheme="majorBidi" w:hint="cs"/>
          <w:cs/>
        </w:rPr>
        <w:t>บริษัทได้รับรู้สิ่งตอบแทนที่คาดว่าจะต้องจ่ายดังกล่าวเป็นหนี้สินหมุนเวียนอื่นในงบฐานะการเงินรวมและงบฐานะการเงินเฉพาะกิจการ</w:t>
      </w:r>
    </w:p>
    <w:p w14:paraId="193C29EA" w14:textId="77777777" w:rsidR="007423E0" w:rsidRPr="00F867BF" w:rsidRDefault="007423E0" w:rsidP="00010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p w14:paraId="50A0B79B" w14:textId="40B097C4" w:rsidR="003A515C" w:rsidRPr="00F867BF" w:rsidRDefault="003A515C" w:rsidP="003A515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bookmarkStart w:id="15" w:name="_Hlk187393958"/>
      <w:r w:rsidRPr="00F867BF">
        <w:rPr>
          <w:rFonts w:asciiTheme="majorBidi" w:hAnsiTheme="majorBidi" w:cstheme="majorBidi" w:hint="cs"/>
          <w:i/>
          <w:iCs/>
          <w:cs/>
        </w:rPr>
        <w:t>บริษัท ไทยคาลิ จำกัด</w:t>
      </w:r>
    </w:p>
    <w:p w14:paraId="0F1F9124" w14:textId="77777777" w:rsidR="003A515C" w:rsidRPr="00F867BF" w:rsidRDefault="003A515C" w:rsidP="003A5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p w14:paraId="2CDC6379" w14:textId="2F427281" w:rsidR="003A515C" w:rsidRPr="00F867BF" w:rsidRDefault="003A515C" w:rsidP="003A515C">
      <w:pPr>
        <w:spacing w:line="240" w:lineRule="auto"/>
        <w:ind w:left="540" w:right="-25"/>
        <w:jc w:val="thaiDistribute"/>
        <w:rPr>
          <w:rFonts w:asciiTheme="majorBidi" w:hAnsiTheme="majorBidi" w:cstheme="majorBidi"/>
          <w:lang w:val="en-GB"/>
        </w:rPr>
      </w:pPr>
      <w:r w:rsidRPr="00F867BF">
        <w:rPr>
          <w:rFonts w:asciiTheme="majorBidi" w:hAnsiTheme="majorBidi" w:cstheme="majorBidi"/>
          <w:cs/>
        </w:rPr>
        <w:t xml:space="preserve">เมื่อวันที่ </w:t>
      </w:r>
      <w:r w:rsidRPr="00F867BF">
        <w:rPr>
          <w:rFonts w:asciiTheme="majorBidi" w:hAnsiTheme="majorBidi" w:cstheme="majorBidi"/>
        </w:rPr>
        <w:t xml:space="preserve">11 </w:t>
      </w:r>
      <w:r w:rsidRPr="00F867BF">
        <w:rPr>
          <w:rFonts w:asciiTheme="majorBidi" w:hAnsiTheme="majorBidi" w:cstheme="majorBidi" w:hint="cs"/>
          <w:cs/>
        </w:rPr>
        <w:t>ธันวาคม</w:t>
      </w:r>
      <w:r w:rsidRPr="00F867BF">
        <w:rPr>
          <w:rFonts w:asciiTheme="majorBidi" w:hAnsiTheme="majorBidi" w:cstheme="majorBidi"/>
        </w:rPr>
        <w:t xml:space="preserve"> 2567 </w:t>
      </w:r>
      <w:r w:rsidRPr="00F867BF">
        <w:rPr>
          <w:rFonts w:asciiTheme="majorBidi" w:hAnsiTheme="majorBidi" w:cstheme="majorBidi" w:hint="cs"/>
          <w:cs/>
        </w:rPr>
        <w:t xml:space="preserve">บริษัท บีซีวี เอ็นเนอร์ยี จำกัด </w:t>
      </w:r>
      <w:r w:rsidRPr="00F867BF">
        <w:rPr>
          <w:rFonts w:asciiTheme="majorBidi" w:hAnsiTheme="majorBidi" w:cstheme="majorBidi"/>
        </w:rPr>
        <w:t xml:space="preserve">(“BCVE”) </w:t>
      </w:r>
      <w:r w:rsidRPr="00F867BF">
        <w:rPr>
          <w:rFonts w:asciiTheme="majorBidi" w:hAnsiTheme="majorBidi" w:cstheme="majorBidi" w:hint="cs"/>
          <w:cs/>
        </w:rPr>
        <w:t>ซึ่งเป็นบริษัทย่อยของกลุ่มบริษัท ได้ซื้อหุ้นเพิ่ม</w:t>
      </w:r>
      <w:r w:rsidRPr="00F867BF">
        <w:rPr>
          <w:rFonts w:asciiTheme="majorBidi" w:hAnsiTheme="majorBidi" w:cstheme="majorBidi" w:hint="cs"/>
          <w:cs/>
          <w:lang w:val="en-GB"/>
        </w:rPr>
        <w:t xml:space="preserve">ทุนที่ออกโดยบริษัท ไทยคาลิ จำกัด </w:t>
      </w:r>
      <w:r w:rsidRPr="00F867BF">
        <w:rPr>
          <w:rFonts w:asciiTheme="majorBidi" w:hAnsiTheme="majorBidi" w:cstheme="majorBidi"/>
          <w:lang w:val="en-GB"/>
        </w:rPr>
        <w:t>(“</w:t>
      </w:r>
      <w:r w:rsidRPr="00F867BF">
        <w:rPr>
          <w:rFonts w:asciiTheme="majorBidi" w:hAnsiTheme="majorBidi" w:cstheme="majorBidi" w:hint="cs"/>
          <w:cs/>
          <w:lang w:val="en-GB"/>
        </w:rPr>
        <w:t>ไทยคาลิ</w:t>
      </w:r>
      <w:r w:rsidRPr="00F867BF">
        <w:rPr>
          <w:rFonts w:asciiTheme="majorBidi" w:hAnsiTheme="majorBidi" w:cstheme="majorBidi"/>
          <w:lang w:val="en-GB"/>
        </w:rPr>
        <w:t>”)</w:t>
      </w:r>
      <w:r w:rsidRPr="00F867BF">
        <w:rPr>
          <w:rFonts w:asciiTheme="majorBidi" w:hAnsiTheme="majorBidi" w:cstheme="majorBidi" w:hint="cs"/>
          <w:cs/>
          <w:lang w:val="en-GB"/>
        </w:rPr>
        <w:t xml:space="preserve"> จำนวนหุ้น </w:t>
      </w:r>
      <w:r w:rsidRPr="00F867BF">
        <w:rPr>
          <w:rFonts w:asciiTheme="majorBidi" w:hAnsiTheme="majorBidi" w:cstheme="majorBidi"/>
          <w:lang w:val="en-GB"/>
        </w:rPr>
        <w:t xml:space="preserve">660 </w:t>
      </w:r>
      <w:r w:rsidRPr="00F867BF">
        <w:rPr>
          <w:rFonts w:asciiTheme="majorBidi" w:hAnsiTheme="majorBidi" w:cstheme="majorBidi" w:hint="cs"/>
          <w:cs/>
          <w:lang w:val="en-GB"/>
        </w:rPr>
        <w:t xml:space="preserve">ล้านหุ้น มูลค่าที่ตราไว้หุ้นละ </w:t>
      </w:r>
      <w:r w:rsidRPr="00F867BF">
        <w:rPr>
          <w:rFonts w:asciiTheme="majorBidi" w:hAnsiTheme="majorBidi" w:cstheme="majorBidi"/>
          <w:lang w:val="en-GB"/>
        </w:rPr>
        <w:t xml:space="preserve">5 </w:t>
      </w:r>
      <w:r w:rsidRPr="00F867BF">
        <w:rPr>
          <w:rFonts w:asciiTheme="majorBidi" w:hAnsiTheme="majorBidi" w:cstheme="majorBidi" w:hint="cs"/>
          <w:cs/>
          <w:lang w:val="en-GB"/>
        </w:rPr>
        <w:t xml:space="preserve">บาท คิดเป็นจำนวนเงิน </w:t>
      </w:r>
      <w:r w:rsidRPr="00F867BF">
        <w:rPr>
          <w:rFonts w:asciiTheme="majorBidi" w:hAnsiTheme="majorBidi" w:cstheme="majorBidi"/>
          <w:lang w:val="en-GB"/>
        </w:rPr>
        <w:t xml:space="preserve">3,300 </w:t>
      </w:r>
      <w:r w:rsidRPr="00F867BF">
        <w:rPr>
          <w:rFonts w:asciiTheme="majorBidi" w:hAnsiTheme="majorBidi" w:cstheme="majorBidi" w:hint="cs"/>
          <w:cs/>
          <w:lang w:val="en-GB"/>
        </w:rPr>
        <w:t xml:space="preserve">ล้านบาท ซึ่ง </w:t>
      </w:r>
      <w:r w:rsidRPr="00F867BF">
        <w:rPr>
          <w:rFonts w:asciiTheme="majorBidi" w:hAnsiTheme="majorBidi" w:cstheme="majorBidi"/>
          <w:lang w:val="en-GB"/>
        </w:rPr>
        <w:t xml:space="preserve">BCVE </w:t>
      </w:r>
      <w:r w:rsidRPr="00F867BF">
        <w:rPr>
          <w:rFonts w:asciiTheme="majorBidi" w:hAnsiTheme="majorBidi" w:cstheme="majorBidi" w:hint="cs"/>
          <w:cs/>
          <w:lang w:val="en-GB"/>
        </w:rPr>
        <w:t xml:space="preserve">ได้ชำระค่าหุ้นครั้งแรก จำนวน </w:t>
      </w:r>
      <w:r w:rsidRPr="00F867BF">
        <w:rPr>
          <w:rFonts w:asciiTheme="majorBidi" w:hAnsiTheme="majorBidi" w:cstheme="majorBidi"/>
          <w:lang w:val="en-GB"/>
        </w:rPr>
        <w:t>1,655</w:t>
      </w:r>
      <w:r w:rsidRPr="00F867BF">
        <w:rPr>
          <w:rFonts w:asciiTheme="majorBidi" w:hAnsiTheme="majorBidi" w:cstheme="majorBidi" w:hint="cs"/>
          <w:cs/>
          <w:lang w:val="en-GB"/>
        </w:rPr>
        <w:t xml:space="preserve"> ล้านบาท</w:t>
      </w:r>
      <w:r w:rsidR="0079718F" w:rsidRPr="00F867BF">
        <w:rPr>
          <w:rFonts w:asciiTheme="majorBidi" w:hAnsiTheme="majorBidi" w:cstheme="majorBidi" w:hint="cs"/>
          <w:cs/>
          <w:lang w:val="en-GB"/>
        </w:rPr>
        <w:t xml:space="preserve"> </w:t>
      </w:r>
      <w:r w:rsidR="00351203" w:rsidRPr="00F867BF">
        <w:rPr>
          <w:rFonts w:asciiTheme="majorBidi" w:hAnsiTheme="majorBidi" w:cstheme="majorBidi" w:hint="cs"/>
          <w:cs/>
          <w:lang w:val="en-GB"/>
        </w:rPr>
        <w:t>และ</w:t>
      </w:r>
      <w:r w:rsidRPr="00F867BF">
        <w:rPr>
          <w:rFonts w:asciiTheme="majorBidi" w:hAnsiTheme="majorBidi" w:cstheme="majorBidi"/>
          <w:cs/>
          <w:lang w:val="en-GB"/>
        </w:rPr>
        <w:t>ได้รับโอนหุ้น</w:t>
      </w:r>
      <w:r w:rsidRPr="00F867BF">
        <w:rPr>
          <w:rFonts w:asciiTheme="majorBidi" w:hAnsiTheme="majorBidi" w:cstheme="majorBidi" w:hint="cs"/>
          <w:cs/>
          <w:lang w:val="en-GB"/>
        </w:rPr>
        <w:t>ใน</w:t>
      </w:r>
      <w:r w:rsidRPr="00F867BF">
        <w:rPr>
          <w:rFonts w:asciiTheme="majorBidi" w:hAnsiTheme="majorBidi" w:cstheme="majorBidi"/>
          <w:cs/>
          <w:lang w:val="en-GB"/>
        </w:rPr>
        <w:t>วันที่</w:t>
      </w:r>
      <w:r w:rsidRPr="00F867BF">
        <w:rPr>
          <w:rFonts w:asciiTheme="majorBidi" w:hAnsiTheme="majorBidi" w:cstheme="majorBidi" w:hint="cs"/>
          <w:cs/>
          <w:lang w:val="en-GB"/>
        </w:rPr>
        <w:t xml:space="preserve"> </w:t>
      </w:r>
      <w:r w:rsidRPr="00F867BF">
        <w:rPr>
          <w:rFonts w:asciiTheme="majorBidi" w:hAnsiTheme="majorBidi" w:cstheme="majorBidi"/>
          <w:lang w:val="en-GB"/>
        </w:rPr>
        <w:t xml:space="preserve">11 </w:t>
      </w:r>
      <w:r w:rsidRPr="00F867BF">
        <w:rPr>
          <w:rFonts w:asciiTheme="majorBidi" w:hAnsiTheme="majorBidi" w:cstheme="majorBidi" w:hint="cs"/>
          <w:cs/>
          <w:lang w:val="en-GB"/>
        </w:rPr>
        <w:t xml:space="preserve">ธันวาคม </w:t>
      </w:r>
      <w:r w:rsidRPr="00F867BF">
        <w:rPr>
          <w:rFonts w:asciiTheme="majorBidi" w:hAnsiTheme="majorBidi" w:cstheme="majorBidi"/>
          <w:lang w:val="en-GB"/>
        </w:rPr>
        <w:t>2567</w:t>
      </w:r>
      <w:r w:rsidRPr="00F867BF">
        <w:rPr>
          <w:rFonts w:asciiTheme="majorBidi" w:hAnsiTheme="majorBidi" w:cstheme="majorBidi" w:hint="cs"/>
          <w:cs/>
          <w:lang w:val="en-GB"/>
        </w:rPr>
        <w:t xml:space="preserve"> </w:t>
      </w:r>
      <w:r w:rsidRPr="00F867BF">
        <w:rPr>
          <w:rFonts w:asciiTheme="majorBidi" w:hAnsiTheme="majorBidi" w:cstheme="majorBidi"/>
          <w:cs/>
          <w:lang w:val="en-GB"/>
        </w:rPr>
        <w:t>เป็นที่เรียบร้อยแล้ว</w:t>
      </w:r>
      <w:r w:rsidRPr="00F867BF">
        <w:rPr>
          <w:rFonts w:asciiTheme="majorBidi" w:hAnsiTheme="majorBidi" w:cstheme="majorBidi" w:hint="cs"/>
          <w:cs/>
          <w:lang w:val="en-GB"/>
        </w:rPr>
        <w:t xml:space="preserve"> </w:t>
      </w:r>
      <w:r w:rsidRPr="00F867BF">
        <w:rPr>
          <w:rFonts w:asciiTheme="majorBidi" w:hAnsiTheme="majorBidi" w:cstheme="majorBidi"/>
          <w:cs/>
          <w:lang w:val="en-GB"/>
        </w:rPr>
        <w:t>ทำให้กลุ่มบริษัทมีส่วนได้เสีย</w:t>
      </w:r>
      <w:r w:rsidRPr="00F867BF">
        <w:rPr>
          <w:rFonts w:asciiTheme="majorBidi" w:hAnsiTheme="majorBidi" w:cstheme="majorBidi" w:hint="cs"/>
          <w:cs/>
          <w:lang w:val="en-GB"/>
        </w:rPr>
        <w:t>ในไทยคาลิ</w:t>
      </w:r>
      <w:r w:rsidRPr="00F867BF">
        <w:rPr>
          <w:rFonts w:asciiTheme="majorBidi" w:hAnsiTheme="majorBidi" w:cstheme="majorBidi"/>
          <w:lang w:val="en-GB"/>
        </w:rPr>
        <w:t xml:space="preserve"> </w:t>
      </w:r>
      <w:r w:rsidRPr="00F867BF">
        <w:rPr>
          <w:rFonts w:asciiTheme="majorBidi" w:hAnsiTheme="majorBidi" w:cstheme="majorBidi"/>
          <w:cs/>
          <w:lang w:val="en-GB"/>
        </w:rPr>
        <w:t xml:space="preserve">เป็นร้อยละ </w:t>
      </w:r>
      <w:r w:rsidRPr="00F867BF">
        <w:rPr>
          <w:rFonts w:asciiTheme="majorBidi" w:hAnsiTheme="majorBidi" w:cstheme="majorBidi"/>
          <w:lang w:val="en-GB"/>
        </w:rPr>
        <w:t xml:space="preserve">65 </w:t>
      </w:r>
      <w:r w:rsidRPr="00F867BF">
        <w:rPr>
          <w:rFonts w:asciiTheme="majorBidi" w:hAnsiTheme="majorBidi" w:cstheme="majorBidi" w:hint="cs"/>
          <w:cs/>
          <w:lang w:val="en-GB"/>
        </w:rPr>
        <w:t>โดย</w:t>
      </w:r>
      <w:r w:rsidR="00351203" w:rsidRPr="00F867BF">
        <w:rPr>
          <w:rFonts w:asciiTheme="majorBidi" w:hAnsiTheme="majorBidi" w:cstheme="majorBidi" w:hint="cs"/>
          <w:cs/>
          <w:lang w:val="en-GB"/>
        </w:rPr>
        <w:t>ที่</w:t>
      </w:r>
      <w:r w:rsidR="006826D6" w:rsidRPr="00F867BF">
        <w:rPr>
          <w:rFonts w:asciiTheme="majorBidi" w:hAnsiTheme="majorBidi" w:cstheme="majorBidi" w:hint="cs"/>
          <w:cs/>
          <w:lang w:val="en-GB"/>
        </w:rPr>
        <w:t xml:space="preserve"> </w:t>
      </w:r>
      <w:r w:rsidR="006826D6" w:rsidRPr="00F867BF">
        <w:rPr>
          <w:rFonts w:asciiTheme="majorBidi" w:hAnsiTheme="majorBidi" w:cstheme="majorBidi"/>
          <w:lang w:val="en-GB"/>
        </w:rPr>
        <w:t xml:space="preserve">BCVE </w:t>
      </w:r>
      <w:r w:rsidRPr="00F867BF">
        <w:rPr>
          <w:rFonts w:asciiTheme="majorBidi" w:hAnsiTheme="majorBidi" w:cstheme="majorBidi" w:hint="cs"/>
          <w:cs/>
          <w:lang w:val="en-GB"/>
        </w:rPr>
        <w:t xml:space="preserve">มีการควบคุมร่วม </w:t>
      </w:r>
      <w:r w:rsidRPr="00F867BF">
        <w:rPr>
          <w:rFonts w:asciiTheme="majorBidi" w:hAnsiTheme="majorBidi" w:cstheme="majorBidi"/>
          <w:cs/>
          <w:lang w:val="en-GB"/>
        </w:rPr>
        <w:t>ดังนั้น</w:t>
      </w:r>
      <w:r w:rsidR="006826D6" w:rsidRPr="00F867BF">
        <w:rPr>
          <w:rFonts w:asciiTheme="majorBidi" w:hAnsiTheme="majorBidi" w:cstheme="majorBidi" w:hint="cs"/>
          <w:cs/>
          <w:lang w:val="en-GB"/>
        </w:rPr>
        <w:t>ไทยคาลิ</w:t>
      </w:r>
      <w:r w:rsidRPr="00F867BF">
        <w:rPr>
          <w:rFonts w:asciiTheme="majorBidi" w:hAnsiTheme="majorBidi" w:cstheme="majorBidi"/>
          <w:cs/>
          <w:lang w:val="en-GB"/>
        </w:rPr>
        <w:t>จึงถูกจัดเป็น</w:t>
      </w:r>
      <w:r w:rsidRPr="00F867BF">
        <w:rPr>
          <w:rFonts w:asciiTheme="majorBidi" w:hAnsiTheme="majorBidi" w:cstheme="majorBidi" w:hint="cs"/>
          <w:cs/>
          <w:lang w:val="en-GB"/>
        </w:rPr>
        <w:t>การร่วมค้า</w:t>
      </w:r>
      <w:r w:rsidRPr="00F867BF">
        <w:rPr>
          <w:rFonts w:asciiTheme="majorBidi" w:hAnsiTheme="majorBidi" w:cstheme="majorBidi"/>
          <w:cs/>
          <w:lang w:val="en-GB"/>
        </w:rPr>
        <w:t>ของกลุ่มบริษัท</w:t>
      </w:r>
      <w:r w:rsidR="003200F3" w:rsidRPr="00F867BF">
        <w:rPr>
          <w:rFonts w:asciiTheme="majorBidi" w:hAnsiTheme="majorBidi" w:cstheme="majorBidi" w:hint="cs"/>
          <w:cs/>
          <w:lang w:val="en-GB"/>
        </w:rPr>
        <w:t xml:space="preserve"> ทั้งนี้ ณ วันที่ </w:t>
      </w:r>
      <w:r w:rsidR="003200F3" w:rsidRPr="00F867BF">
        <w:rPr>
          <w:rFonts w:asciiTheme="majorBidi" w:hAnsiTheme="majorBidi" w:cstheme="majorBidi"/>
          <w:lang w:val="en-GB"/>
        </w:rPr>
        <w:t xml:space="preserve">31 </w:t>
      </w:r>
      <w:r w:rsidR="003200F3" w:rsidRPr="00F867BF">
        <w:rPr>
          <w:rFonts w:asciiTheme="majorBidi" w:hAnsiTheme="majorBidi" w:cstheme="majorBidi" w:hint="cs"/>
          <w:cs/>
          <w:lang w:val="en-GB"/>
        </w:rPr>
        <w:t>ธันวาคม</w:t>
      </w:r>
      <w:r w:rsidR="003200F3" w:rsidRPr="00F867BF">
        <w:rPr>
          <w:rFonts w:asciiTheme="majorBidi" w:hAnsiTheme="majorBidi" w:cstheme="majorBidi"/>
          <w:cs/>
          <w:lang w:val="en-GB"/>
        </w:rPr>
        <w:t xml:space="preserve"> </w:t>
      </w:r>
      <w:r w:rsidR="003200F3" w:rsidRPr="00F867BF">
        <w:rPr>
          <w:rFonts w:asciiTheme="majorBidi" w:hAnsiTheme="majorBidi" w:cstheme="majorBidi"/>
          <w:lang w:val="en-GB"/>
        </w:rPr>
        <w:t>2567</w:t>
      </w:r>
      <w:r w:rsidR="003200F3" w:rsidRPr="00F867BF">
        <w:rPr>
          <w:rFonts w:asciiTheme="majorBidi" w:hAnsiTheme="majorBidi" w:cstheme="majorBidi" w:hint="cs"/>
          <w:cs/>
          <w:lang w:val="en-GB"/>
        </w:rPr>
        <w:t xml:space="preserve"> กลุ่มบริษัทได้บันทึกค่าหุ้นค้างจ่ายจำนวน </w:t>
      </w:r>
      <w:r w:rsidR="003200F3" w:rsidRPr="00F867BF">
        <w:rPr>
          <w:rFonts w:asciiTheme="majorBidi" w:hAnsiTheme="majorBidi" w:cstheme="majorBidi"/>
          <w:lang w:val="en-GB"/>
        </w:rPr>
        <w:t>1,645</w:t>
      </w:r>
      <w:r w:rsidR="003200F3" w:rsidRPr="00F867BF">
        <w:rPr>
          <w:rFonts w:asciiTheme="majorBidi" w:hAnsiTheme="majorBidi" w:cstheme="majorBidi" w:hint="cs"/>
          <w:cs/>
          <w:lang w:val="en-GB"/>
        </w:rPr>
        <w:t xml:space="preserve"> ล้านบาท เป็นหนี้สินไม่หมุนเวียนอื่นในงบฐานะการเงินรวม</w:t>
      </w:r>
    </w:p>
    <w:bookmarkEnd w:id="15"/>
    <w:p w14:paraId="6EB48854" w14:textId="77777777" w:rsidR="00651D79" w:rsidRPr="00F867BF" w:rsidRDefault="00651D79" w:rsidP="00C4028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p w14:paraId="458603F5" w14:textId="77777777" w:rsidR="00651D79" w:rsidRPr="00F867BF" w:rsidRDefault="00651D79" w:rsidP="00651D7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r w:rsidRPr="00F867BF">
        <w:rPr>
          <w:rFonts w:asciiTheme="majorBidi" w:hAnsiTheme="majorBidi" w:cstheme="majorBidi"/>
          <w:i/>
          <w:iCs/>
          <w:cs/>
        </w:rPr>
        <w:t xml:space="preserve">บริษัท วิน อินกรีเดียนส์ จำกัด  </w:t>
      </w:r>
    </w:p>
    <w:p w14:paraId="1823BBFE" w14:textId="77777777" w:rsidR="00651D79" w:rsidRPr="00F867BF" w:rsidRDefault="00651D79" w:rsidP="00651D7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p w14:paraId="5F3B5F59" w14:textId="69A5DCF5" w:rsidR="00651D79" w:rsidRPr="00F867BF" w:rsidRDefault="00651D79" w:rsidP="00651D7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cs/>
        </w:rPr>
        <w:sectPr w:rsidR="00651D79" w:rsidRPr="00F867BF" w:rsidSect="00FB5E1D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r w:rsidRPr="00F867BF">
        <w:rPr>
          <w:rFonts w:asciiTheme="majorBidi" w:hAnsiTheme="majorBidi" w:cstheme="majorBidi"/>
          <w:cs/>
        </w:rPr>
        <w:t xml:space="preserve">เมื่อวันที่ 20 ธันวาคม 2567 </w:t>
      </w:r>
      <w:r w:rsidR="00AD0FAD" w:rsidRPr="00F867BF">
        <w:rPr>
          <w:rFonts w:asciiTheme="majorBidi" w:hAnsiTheme="majorBidi"/>
          <w:cs/>
        </w:rPr>
        <w:t>บริษัท บีบีจีไอ จำกัด (มหาชน)</w:t>
      </w:r>
      <w:r w:rsidR="00AD0FAD" w:rsidRPr="00F867BF">
        <w:rPr>
          <w:sz w:val="24"/>
          <w:szCs w:val="24"/>
          <w:cs/>
        </w:rPr>
        <w:t xml:space="preserve"> </w:t>
      </w:r>
      <w:r w:rsidRPr="00F867BF">
        <w:rPr>
          <w:rFonts w:asciiTheme="majorBidi" w:hAnsiTheme="majorBidi" w:cstheme="majorBidi"/>
          <w:cs/>
        </w:rPr>
        <w:t xml:space="preserve"> </w:t>
      </w:r>
      <w:r w:rsidRPr="00F867BF">
        <w:rPr>
          <w:rFonts w:asciiTheme="majorBidi" w:hAnsiTheme="majorBidi" w:cstheme="majorBidi" w:hint="cs"/>
          <w:cs/>
        </w:rPr>
        <w:t xml:space="preserve">ซึ่งเป็นบริษัทย่อยของกลุ่มบริษัท </w:t>
      </w:r>
      <w:r w:rsidRPr="00F867BF">
        <w:rPr>
          <w:rFonts w:asciiTheme="majorBidi" w:hAnsiTheme="majorBidi" w:cstheme="majorBidi"/>
          <w:cs/>
        </w:rPr>
        <w:t xml:space="preserve">ได้ซื้อหุ้นสามัญใน บริษัท วิน อินกรีเดียนส์ จำกัด </w:t>
      </w:r>
      <w:r w:rsidR="00267866" w:rsidRPr="00F867BF">
        <w:rPr>
          <w:rFonts w:asciiTheme="majorBidi" w:hAnsiTheme="majorBidi" w:cstheme="majorBidi"/>
        </w:rPr>
        <w:t xml:space="preserve">(“WIN”) </w:t>
      </w:r>
      <w:r w:rsidRPr="00F867BF">
        <w:rPr>
          <w:rFonts w:asciiTheme="majorBidi" w:hAnsiTheme="majorBidi" w:cstheme="majorBidi"/>
          <w:cs/>
        </w:rPr>
        <w:t xml:space="preserve">จำนวน 16 ล้านหุ้น จาก </w:t>
      </w:r>
      <w:r w:rsidRPr="00F867BF">
        <w:rPr>
          <w:rFonts w:asciiTheme="majorBidi" w:hAnsiTheme="majorBidi" w:cstheme="majorBidi"/>
        </w:rPr>
        <w:t xml:space="preserve">Manus Bio, Inc </w:t>
      </w:r>
      <w:r w:rsidRPr="00F867BF">
        <w:rPr>
          <w:rFonts w:asciiTheme="majorBidi" w:hAnsiTheme="majorBidi" w:cstheme="majorBidi"/>
          <w:cs/>
        </w:rPr>
        <w:t>ซึ่งเป็นบริษัทผู้ร่วมลงทุน</w:t>
      </w:r>
      <w:r w:rsidR="006A595F" w:rsidRPr="00F867BF">
        <w:rPr>
          <w:rFonts w:asciiTheme="majorBidi" w:hAnsiTheme="majorBidi" w:cstheme="majorBidi" w:hint="cs"/>
          <w:cs/>
        </w:rPr>
        <w:t>และไม่ได้เป็นกิจการที่เกี่ยวข้องกันกับกลุ่มบริษัท</w:t>
      </w:r>
      <w:r w:rsidRPr="00F867BF">
        <w:rPr>
          <w:rFonts w:asciiTheme="majorBidi" w:hAnsiTheme="majorBidi" w:cstheme="majorBidi"/>
          <w:cs/>
        </w:rPr>
        <w:t xml:space="preserve"> เป็นจำนวนเงิน 5 ล้านบาท ผลจากการลงทุนดังกล่าวทำให้สัดส่วนการถือหุ้นของ</w:t>
      </w:r>
      <w:r w:rsidRPr="00F867BF">
        <w:rPr>
          <w:rFonts w:asciiTheme="majorBidi" w:hAnsiTheme="majorBidi" w:cstheme="majorBidi" w:hint="cs"/>
          <w:cs/>
        </w:rPr>
        <w:t>กลุ่มบริษัท</w:t>
      </w:r>
      <w:r w:rsidRPr="00F867BF">
        <w:rPr>
          <w:rFonts w:asciiTheme="majorBidi" w:hAnsiTheme="majorBidi" w:cstheme="majorBidi"/>
          <w:cs/>
        </w:rPr>
        <w:t xml:space="preserve">เพิ่มขึ้นจากร้อยละ 51 เป็นร้อยละ 100 และมีอำนาจควบคุม </w:t>
      </w:r>
      <w:r w:rsidRPr="00F867BF">
        <w:rPr>
          <w:rFonts w:asciiTheme="majorBidi" w:hAnsiTheme="majorBidi" w:cstheme="majorBidi"/>
          <w:spacing w:val="2"/>
          <w:cs/>
        </w:rPr>
        <w:t>ซึ่งส่งผลให้เงินลงทุนใ</w:t>
      </w:r>
      <w:r w:rsidR="006A595F" w:rsidRPr="00F867BF">
        <w:rPr>
          <w:rFonts w:asciiTheme="majorBidi" w:hAnsiTheme="majorBidi" w:cstheme="majorBidi" w:hint="cs"/>
          <w:spacing w:val="2"/>
          <w:cs/>
        </w:rPr>
        <w:t xml:space="preserve">น </w:t>
      </w:r>
      <w:r w:rsidR="006A595F" w:rsidRPr="00F867BF">
        <w:rPr>
          <w:rFonts w:asciiTheme="majorBidi" w:hAnsiTheme="majorBidi" w:cstheme="majorBidi"/>
          <w:spacing w:val="2"/>
        </w:rPr>
        <w:t xml:space="preserve">WIN </w:t>
      </w:r>
      <w:r w:rsidRPr="00F867BF">
        <w:rPr>
          <w:rFonts w:asciiTheme="majorBidi" w:hAnsiTheme="majorBidi" w:cstheme="majorBidi"/>
          <w:spacing w:val="2"/>
          <w:cs/>
        </w:rPr>
        <w:t>เปลี่ยนจากเงินลงทุนในการร่วมค้าเป็นเงินลงทุนในบริษัทย่อย</w:t>
      </w:r>
      <w:r w:rsidRPr="00F867BF">
        <w:rPr>
          <w:rFonts w:asciiTheme="majorBidi" w:hAnsiTheme="majorBidi" w:cstheme="majorBidi"/>
          <w:cs/>
        </w:rPr>
        <w:t xml:space="preserve"> </w:t>
      </w:r>
    </w:p>
    <w:p w14:paraId="53466758" w14:textId="20F01BE8" w:rsidR="00D42518" w:rsidRPr="00F867BF" w:rsidRDefault="00D42518" w:rsidP="00D42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28"/>
          <w:szCs w:val="28"/>
        </w:rPr>
      </w:pPr>
      <w:r w:rsidRPr="00F867BF">
        <w:rPr>
          <w:sz w:val="28"/>
          <w:szCs w:val="28"/>
          <w:cs/>
        </w:rPr>
        <w:lastRenderedPageBreak/>
        <w:t>เงินลงทุนในบริษัทร่วม</w:t>
      </w:r>
      <w:r w:rsidRPr="00F867BF">
        <w:rPr>
          <w:rFonts w:hint="cs"/>
          <w:sz w:val="28"/>
          <w:szCs w:val="28"/>
          <w:cs/>
        </w:rPr>
        <w:t>และการร่วมค้า</w:t>
      </w:r>
      <w:r w:rsidRPr="00F867BF">
        <w:rPr>
          <w:sz w:val="28"/>
          <w:szCs w:val="28"/>
          <w:rtl/>
          <w:cs/>
        </w:rPr>
        <w:t xml:space="preserve"> </w:t>
      </w:r>
      <w:r w:rsidRPr="00F867BF">
        <w:rPr>
          <w:sz w:val="28"/>
          <w:szCs w:val="28"/>
          <w:cs/>
        </w:rPr>
        <w:t>ณ</w:t>
      </w:r>
      <w:r w:rsidRPr="00F867BF">
        <w:rPr>
          <w:sz w:val="28"/>
          <w:szCs w:val="28"/>
          <w:rtl/>
          <w:cs/>
        </w:rPr>
        <w:t xml:space="preserve"> </w:t>
      </w:r>
      <w:r w:rsidRPr="00F867BF">
        <w:rPr>
          <w:sz w:val="28"/>
          <w:szCs w:val="28"/>
          <w:cs/>
        </w:rPr>
        <w:t>วันที่</w:t>
      </w:r>
      <w:r w:rsidRPr="00F867BF">
        <w:rPr>
          <w:rFonts w:hint="cs"/>
          <w:sz w:val="28"/>
          <w:szCs w:val="28"/>
          <w:cs/>
        </w:rPr>
        <w:t xml:space="preserve"> </w:t>
      </w:r>
      <w:r w:rsidR="00E566A2" w:rsidRPr="00F867BF">
        <w:rPr>
          <w:sz w:val="28"/>
          <w:szCs w:val="28"/>
          <w:lang w:bidi="ar-SA"/>
        </w:rPr>
        <w:t xml:space="preserve">31 </w:t>
      </w:r>
      <w:r w:rsidR="00E566A2" w:rsidRPr="00F867BF">
        <w:rPr>
          <w:sz w:val="28"/>
          <w:szCs w:val="28"/>
          <w:cs/>
        </w:rPr>
        <w:t xml:space="preserve">ธันวาคม </w:t>
      </w:r>
      <w:r w:rsidR="00E566A2" w:rsidRPr="00F867BF">
        <w:rPr>
          <w:sz w:val="28"/>
          <w:szCs w:val="28"/>
          <w:lang w:bidi="ar-SA"/>
        </w:rPr>
        <w:t>256</w:t>
      </w:r>
      <w:r w:rsidR="00D34364" w:rsidRPr="00F867BF">
        <w:rPr>
          <w:sz w:val="28"/>
          <w:szCs w:val="28"/>
        </w:rPr>
        <w:t>7</w:t>
      </w:r>
      <w:r w:rsidRPr="00F867BF">
        <w:rPr>
          <w:sz w:val="28"/>
          <w:szCs w:val="28"/>
          <w:cs/>
        </w:rPr>
        <w:t xml:space="preserve"> และ </w:t>
      </w:r>
      <w:r w:rsidR="00DE3F43" w:rsidRPr="00F867BF">
        <w:rPr>
          <w:sz w:val="28"/>
          <w:szCs w:val="28"/>
        </w:rPr>
        <w:t>256</w:t>
      </w:r>
      <w:r w:rsidR="00D34364" w:rsidRPr="00F867BF">
        <w:rPr>
          <w:sz w:val="28"/>
          <w:szCs w:val="28"/>
        </w:rPr>
        <w:t>6</w:t>
      </w:r>
      <w:r w:rsidRPr="00F867BF">
        <w:rPr>
          <w:sz w:val="28"/>
          <w:szCs w:val="28"/>
          <w:cs/>
        </w:rPr>
        <w:t xml:space="preserve"> และเงินปันผลรับสำหรับ</w:t>
      </w:r>
      <w:r w:rsidRPr="00F867BF">
        <w:rPr>
          <w:rFonts w:hint="cs"/>
          <w:sz w:val="28"/>
          <w:szCs w:val="28"/>
          <w:cs/>
        </w:rPr>
        <w:t>แต่ละปี</w:t>
      </w:r>
      <w:r w:rsidRPr="00F867BF">
        <w:rPr>
          <w:sz w:val="28"/>
          <w:szCs w:val="28"/>
          <w:cs/>
        </w:rPr>
        <w:t xml:space="preserve"> มีดังนี้</w:t>
      </w:r>
    </w:p>
    <w:p w14:paraId="4BBE606D" w14:textId="77777777" w:rsidR="000F7568" w:rsidRPr="00F867BF" w:rsidRDefault="000F7568" w:rsidP="00D42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8"/>
          <w:szCs w:val="8"/>
        </w:rPr>
      </w:pPr>
    </w:p>
    <w:tbl>
      <w:tblPr>
        <w:tblW w:w="1497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217"/>
        <w:gridCol w:w="567"/>
        <w:gridCol w:w="2551"/>
        <w:gridCol w:w="688"/>
        <w:gridCol w:w="689"/>
        <w:gridCol w:w="688"/>
        <w:gridCol w:w="689"/>
        <w:gridCol w:w="688"/>
        <w:gridCol w:w="689"/>
        <w:gridCol w:w="688"/>
        <w:gridCol w:w="689"/>
        <w:gridCol w:w="688"/>
        <w:gridCol w:w="689"/>
        <w:gridCol w:w="688"/>
        <w:gridCol w:w="689"/>
        <w:gridCol w:w="688"/>
        <w:gridCol w:w="689"/>
      </w:tblGrid>
      <w:tr w:rsidR="00921170" w:rsidRPr="00F867BF" w14:paraId="1146AF2B" w14:textId="77777777" w:rsidTr="007858CD">
        <w:trPr>
          <w:cantSplit/>
        </w:trPr>
        <w:tc>
          <w:tcPr>
            <w:tcW w:w="2217" w:type="dxa"/>
          </w:tcPr>
          <w:p w14:paraId="2A5E3652" w14:textId="77777777" w:rsidR="00921170" w:rsidRPr="00F867BF" w:rsidRDefault="00921170" w:rsidP="00BB4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  <w:vAlign w:val="bottom"/>
          </w:tcPr>
          <w:p w14:paraId="7B56A1C8" w14:textId="77777777" w:rsidR="00921170" w:rsidRPr="00F867BF" w:rsidRDefault="00921170" w:rsidP="00EB73D1">
            <w:pPr>
              <w:pStyle w:val="acctfourfigures"/>
              <w:tabs>
                <w:tab w:val="clear" w:pos="765"/>
              </w:tabs>
              <w:spacing w:line="240" w:lineRule="auto"/>
              <w:ind w:left="-108" w:right="-105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551" w:type="dxa"/>
            <w:vAlign w:val="bottom"/>
          </w:tcPr>
          <w:p w14:paraId="45896620" w14:textId="77777777" w:rsidR="00921170" w:rsidRPr="00F867BF" w:rsidRDefault="00921170" w:rsidP="003E7B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639" w:type="dxa"/>
            <w:gridSpan w:val="14"/>
            <w:shd w:val="clear" w:color="auto" w:fill="auto"/>
            <w:vAlign w:val="bottom"/>
          </w:tcPr>
          <w:p w14:paraId="0BCEA2C2" w14:textId="37AD2AD8" w:rsidR="00921170" w:rsidRPr="00F867BF" w:rsidRDefault="00921170" w:rsidP="003E7B6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F867BF">
              <w:rPr>
                <w:rFonts w:ascii="Angsana New" w:hAnsi="Angsana New" w:hint="cs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BB429E" w:rsidRPr="00F867BF" w14:paraId="23D93180" w14:textId="77777777" w:rsidTr="007858CD">
        <w:trPr>
          <w:cantSplit/>
        </w:trPr>
        <w:tc>
          <w:tcPr>
            <w:tcW w:w="2217" w:type="dxa"/>
          </w:tcPr>
          <w:p w14:paraId="1F29857A" w14:textId="77777777" w:rsidR="00BB429E" w:rsidRPr="00F867BF" w:rsidRDefault="00BB429E" w:rsidP="00BB4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  <w:vAlign w:val="bottom"/>
          </w:tcPr>
          <w:p w14:paraId="16F26779" w14:textId="55F18336" w:rsidR="00BB429E" w:rsidRPr="00F867BF" w:rsidRDefault="00BB429E" w:rsidP="00EB73D1">
            <w:pPr>
              <w:pStyle w:val="acctfourfigures"/>
              <w:tabs>
                <w:tab w:val="clear" w:pos="765"/>
              </w:tabs>
              <w:spacing w:line="240" w:lineRule="auto"/>
              <w:ind w:left="-108" w:right="-105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551" w:type="dxa"/>
            <w:vAlign w:val="bottom"/>
          </w:tcPr>
          <w:p w14:paraId="6C7851BD" w14:textId="28499B12" w:rsidR="00BB429E" w:rsidRPr="00F867BF" w:rsidRDefault="0096632B" w:rsidP="003E7B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377" w:type="dxa"/>
            <w:gridSpan w:val="2"/>
            <w:vAlign w:val="bottom"/>
          </w:tcPr>
          <w:p w14:paraId="072BA3D9" w14:textId="7B183F7E" w:rsidR="00BB429E" w:rsidRPr="00F867BF" w:rsidRDefault="00BB429E" w:rsidP="003E7B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377" w:type="dxa"/>
            <w:gridSpan w:val="2"/>
            <w:vAlign w:val="bottom"/>
          </w:tcPr>
          <w:p w14:paraId="27365273" w14:textId="00394891" w:rsidR="00BB429E" w:rsidRPr="00F867BF" w:rsidRDefault="00BB429E" w:rsidP="003E7B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377" w:type="dxa"/>
            <w:gridSpan w:val="2"/>
            <w:vAlign w:val="bottom"/>
          </w:tcPr>
          <w:p w14:paraId="7BF0BE21" w14:textId="35446962" w:rsidR="00BB429E" w:rsidRPr="00F867BF" w:rsidRDefault="00BB429E" w:rsidP="003E7B6A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377" w:type="dxa"/>
            <w:gridSpan w:val="2"/>
            <w:vAlign w:val="bottom"/>
          </w:tcPr>
          <w:p w14:paraId="6A880DAF" w14:textId="4A86B176" w:rsidR="00BB429E" w:rsidRPr="00F867BF" w:rsidRDefault="00BB429E" w:rsidP="008B4D0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377" w:type="dxa"/>
            <w:gridSpan w:val="2"/>
            <w:vAlign w:val="bottom"/>
          </w:tcPr>
          <w:p w14:paraId="11B94B95" w14:textId="550A8356" w:rsidR="00BB429E" w:rsidRPr="00F867BF" w:rsidRDefault="00BB429E" w:rsidP="003E7B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377" w:type="dxa"/>
            <w:gridSpan w:val="2"/>
            <w:vAlign w:val="bottom"/>
          </w:tcPr>
          <w:p w14:paraId="5923BE8E" w14:textId="74830FFA" w:rsidR="00BB429E" w:rsidRPr="00F867BF" w:rsidRDefault="00BB429E" w:rsidP="003E7B6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bidi="th-TH"/>
              </w:rPr>
              <w:t>ส่วนได้เสีย - สุทธิ</w:t>
            </w:r>
          </w:p>
        </w:tc>
        <w:tc>
          <w:tcPr>
            <w:tcW w:w="1377" w:type="dxa"/>
            <w:gridSpan w:val="2"/>
            <w:vAlign w:val="bottom"/>
          </w:tcPr>
          <w:p w14:paraId="29F47FD7" w14:textId="37CFDCC2" w:rsidR="00BB429E" w:rsidRPr="00F867BF" w:rsidRDefault="00BB429E" w:rsidP="003E7B6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bidi="th-TH"/>
              </w:rPr>
              <w:t>เงินปันผลรับสำหรับปี</w:t>
            </w:r>
          </w:p>
        </w:tc>
      </w:tr>
      <w:tr w:rsidR="00D34364" w:rsidRPr="00F867BF" w14:paraId="20679BE3" w14:textId="77777777" w:rsidTr="007858CD">
        <w:trPr>
          <w:cantSplit/>
        </w:trPr>
        <w:tc>
          <w:tcPr>
            <w:tcW w:w="2217" w:type="dxa"/>
          </w:tcPr>
          <w:p w14:paraId="1755177E" w14:textId="77777777" w:rsidR="00D34364" w:rsidRPr="00F867BF" w:rsidRDefault="00D34364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3672F07A" w14:textId="7B6981C7" w:rsidR="00D34364" w:rsidRPr="00F867BF" w:rsidRDefault="00D34364" w:rsidP="00D3436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551" w:type="dxa"/>
          </w:tcPr>
          <w:p w14:paraId="72803888" w14:textId="77777777" w:rsidR="00D34364" w:rsidRPr="00F867BF" w:rsidRDefault="00D34364" w:rsidP="00D34364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3C05ACCC" w14:textId="4CA5F0BA" w:rsidR="00D34364" w:rsidRPr="00F867BF" w:rsidRDefault="00D34364" w:rsidP="00F5613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F867BF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689" w:type="dxa"/>
            <w:vAlign w:val="bottom"/>
          </w:tcPr>
          <w:p w14:paraId="40C2DD75" w14:textId="43BA9F9F" w:rsidR="00D34364" w:rsidRPr="00F867BF" w:rsidRDefault="00D34364" w:rsidP="00F5613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F867BF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  <w:tc>
          <w:tcPr>
            <w:tcW w:w="688" w:type="dxa"/>
            <w:vAlign w:val="bottom"/>
          </w:tcPr>
          <w:p w14:paraId="0EB6B90F" w14:textId="1DE9989C" w:rsidR="00D34364" w:rsidRPr="00F867BF" w:rsidRDefault="00D34364" w:rsidP="00F5613B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F867BF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689" w:type="dxa"/>
            <w:vAlign w:val="bottom"/>
          </w:tcPr>
          <w:p w14:paraId="12E628FA" w14:textId="2EA31E80" w:rsidR="00D34364" w:rsidRPr="00F867BF" w:rsidRDefault="00D34364" w:rsidP="00F5613B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F867BF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  <w:tc>
          <w:tcPr>
            <w:tcW w:w="688" w:type="dxa"/>
            <w:vAlign w:val="bottom"/>
          </w:tcPr>
          <w:p w14:paraId="22BEBEF6" w14:textId="21D24C0D" w:rsidR="00D34364" w:rsidRPr="00F867BF" w:rsidRDefault="00D34364" w:rsidP="00F5613B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F867BF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689" w:type="dxa"/>
            <w:vAlign w:val="bottom"/>
          </w:tcPr>
          <w:p w14:paraId="0AB0A96E" w14:textId="218F0154" w:rsidR="00D34364" w:rsidRPr="00F867BF" w:rsidRDefault="00D34364" w:rsidP="00F5613B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F867BF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  <w:tc>
          <w:tcPr>
            <w:tcW w:w="688" w:type="dxa"/>
            <w:vAlign w:val="bottom"/>
          </w:tcPr>
          <w:p w14:paraId="36608E12" w14:textId="63E365EA" w:rsidR="00D34364" w:rsidRPr="00F867BF" w:rsidRDefault="00D34364" w:rsidP="00F5613B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F867BF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689" w:type="dxa"/>
            <w:vAlign w:val="bottom"/>
          </w:tcPr>
          <w:p w14:paraId="3137095A" w14:textId="42DCC076" w:rsidR="00D34364" w:rsidRPr="00F867BF" w:rsidRDefault="00D34364" w:rsidP="00F5613B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F867BF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  <w:tc>
          <w:tcPr>
            <w:tcW w:w="688" w:type="dxa"/>
            <w:vAlign w:val="bottom"/>
          </w:tcPr>
          <w:p w14:paraId="276EA01B" w14:textId="355A06BF" w:rsidR="00D34364" w:rsidRPr="00F867BF" w:rsidRDefault="00D34364" w:rsidP="00F5613B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F867BF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689" w:type="dxa"/>
            <w:vAlign w:val="bottom"/>
          </w:tcPr>
          <w:p w14:paraId="5A01008D" w14:textId="7586CA3F" w:rsidR="00D34364" w:rsidRPr="00F867BF" w:rsidRDefault="00D34364" w:rsidP="00F5613B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F867BF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  <w:tc>
          <w:tcPr>
            <w:tcW w:w="688" w:type="dxa"/>
            <w:vAlign w:val="bottom"/>
          </w:tcPr>
          <w:p w14:paraId="737F0BC5" w14:textId="47754535" w:rsidR="00D34364" w:rsidRPr="00F867BF" w:rsidRDefault="00D34364" w:rsidP="00F5613B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F867BF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689" w:type="dxa"/>
            <w:vAlign w:val="bottom"/>
          </w:tcPr>
          <w:p w14:paraId="6BF369A4" w14:textId="32A76C2D" w:rsidR="00D34364" w:rsidRPr="00F867BF" w:rsidRDefault="00D34364" w:rsidP="00F5613B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F867BF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  <w:tc>
          <w:tcPr>
            <w:tcW w:w="688" w:type="dxa"/>
            <w:vAlign w:val="bottom"/>
          </w:tcPr>
          <w:p w14:paraId="7428BA20" w14:textId="4B17E7F5" w:rsidR="00D34364" w:rsidRPr="00F867BF" w:rsidRDefault="00D34364" w:rsidP="00F5613B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F867BF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689" w:type="dxa"/>
            <w:vAlign w:val="bottom"/>
          </w:tcPr>
          <w:p w14:paraId="59796013" w14:textId="4D704D09" w:rsidR="00D34364" w:rsidRPr="00F867BF" w:rsidRDefault="00D34364" w:rsidP="00F5613B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F867BF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</w:tr>
      <w:tr w:rsidR="00523320" w:rsidRPr="00F867BF" w14:paraId="0846E21F" w14:textId="77777777" w:rsidTr="007858CD">
        <w:trPr>
          <w:cantSplit/>
        </w:trPr>
        <w:tc>
          <w:tcPr>
            <w:tcW w:w="2217" w:type="dxa"/>
          </w:tcPr>
          <w:p w14:paraId="7A6B1FD5" w14:textId="77777777" w:rsidR="00523320" w:rsidRPr="00F867BF" w:rsidRDefault="00523320" w:rsidP="00BB4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7AB118A0" w14:textId="77777777" w:rsidR="00523320" w:rsidRPr="00F867BF" w:rsidRDefault="00523320" w:rsidP="00BB429E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551" w:type="dxa"/>
          </w:tcPr>
          <w:p w14:paraId="770AA1D7" w14:textId="77777777" w:rsidR="00523320" w:rsidRPr="00F867BF" w:rsidRDefault="00523320" w:rsidP="00BB429E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1F0E74D4" w14:textId="0942FDDB" w:rsidR="00523320" w:rsidRPr="00F867BF" w:rsidRDefault="00523320" w:rsidP="00523320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i/>
                <w:iCs/>
                <w:sz w:val="20"/>
                <w:cs/>
                <w:lang w:val="en-US" w:bidi="th-TH"/>
              </w:rPr>
            </w:pPr>
            <w:r w:rsidRPr="00F867BF">
              <w:rPr>
                <w:rFonts w:ascii="Angsana New" w:hAnsi="Angsana New"/>
                <w:i/>
                <w:iCs/>
                <w:sz w:val="20"/>
                <w:lang w:val="en-US" w:bidi="th-TH"/>
              </w:rPr>
              <w:t>(</w:t>
            </w:r>
            <w:r w:rsidRPr="00F867BF">
              <w:rPr>
                <w:rFonts w:ascii="Angsana New" w:hAnsi="Angsana New" w:hint="cs"/>
                <w:i/>
                <w:iCs/>
                <w:sz w:val="20"/>
                <w:cs/>
                <w:lang w:val="en-US" w:bidi="th-TH"/>
              </w:rPr>
              <w:t>ร้อยละ</w:t>
            </w:r>
            <w:r w:rsidRPr="00F867BF">
              <w:rPr>
                <w:rFonts w:ascii="Angsana New" w:hAnsi="Angsana New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8262" w:type="dxa"/>
            <w:gridSpan w:val="12"/>
            <w:vAlign w:val="bottom"/>
          </w:tcPr>
          <w:p w14:paraId="45AC9116" w14:textId="4A000655" w:rsidR="00523320" w:rsidRPr="00F867BF" w:rsidRDefault="00523320" w:rsidP="00523320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lang w:val="en-US" w:bidi="th-TH"/>
              </w:rPr>
            </w:pPr>
            <w:r w:rsidRPr="00F867BF">
              <w:rPr>
                <w:rFonts w:ascii="Angsana New" w:hAnsi="Angsana New"/>
                <w:i/>
                <w:iCs/>
                <w:sz w:val="20"/>
                <w:lang w:val="en-US" w:bidi="th-TH"/>
              </w:rPr>
              <w:t>(</w:t>
            </w:r>
            <w:r w:rsidRPr="00F867BF">
              <w:rPr>
                <w:rFonts w:ascii="Angsana New" w:hAnsi="Angsana New" w:hint="cs"/>
                <w:i/>
                <w:iCs/>
                <w:sz w:val="20"/>
                <w:cs/>
                <w:lang w:val="en-US" w:bidi="th-TH"/>
              </w:rPr>
              <w:t>ล้านบาท</w:t>
            </w:r>
            <w:r w:rsidRPr="00F867BF">
              <w:rPr>
                <w:rFonts w:ascii="Angsana New" w:hAnsi="Angsana New"/>
                <w:i/>
                <w:iCs/>
                <w:sz w:val="20"/>
                <w:lang w:val="en-US" w:bidi="th-TH"/>
              </w:rPr>
              <w:t>)</w:t>
            </w:r>
          </w:p>
        </w:tc>
      </w:tr>
      <w:tr w:rsidR="00BB429E" w:rsidRPr="00F867BF" w14:paraId="6D1B324A" w14:textId="77777777" w:rsidTr="007858CD">
        <w:trPr>
          <w:cantSplit/>
        </w:trPr>
        <w:tc>
          <w:tcPr>
            <w:tcW w:w="2217" w:type="dxa"/>
          </w:tcPr>
          <w:p w14:paraId="6A38DC45" w14:textId="265FBE4E" w:rsidR="00BB429E" w:rsidRPr="00F867BF" w:rsidRDefault="00BB429E" w:rsidP="00BB4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  <w:r w:rsidRPr="00F867BF"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567" w:type="dxa"/>
          </w:tcPr>
          <w:p w14:paraId="066C4C72" w14:textId="4FE5324C" w:rsidR="00BB429E" w:rsidRPr="00F867BF" w:rsidRDefault="00BB429E" w:rsidP="00BB429E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551" w:type="dxa"/>
          </w:tcPr>
          <w:p w14:paraId="55BED7E3" w14:textId="77777777" w:rsidR="00BB429E" w:rsidRPr="00F867BF" w:rsidRDefault="00BB429E" w:rsidP="00BB429E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22674226" w14:textId="0B933F2F" w:rsidR="00BB429E" w:rsidRPr="00F867BF" w:rsidRDefault="00BB429E" w:rsidP="00BB429E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6E6161AD" w14:textId="77777777" w:rsidR="00BB429E" w:rsidRPr="00F867BF" w:rsidRDefault="00BB429E" w:rsidP="00BB429E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28ED1AB1" w14:textId="77777777" w:rsidR="00BB429E" w:rsidRPr="00F867BF" w:rsidRDefault="00BB429E" w:rsidP="00BB429E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89" w:type="dxa"/>
            <w:vAlign w:val="bottom"/>
          </w:tcPr>
          <w:p w14:paraId="2B25C10F" w14:textId="77777777" w:rsidR="00BB429E" w:rsidRPr="00F867BF" w:rsidRDefault="00BB429E" w:rsidP="00BB429E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88" w:type="dxa"/>
            <w:vAlign w:val="bottom"/>
          </w:tcPr>
          <w:p w14:paraId="626C1E3C" w14:textId="77777777" w:rsidR="00BB429E" w:rsidRPr="00F867BF" w:rsidRDefault="00BB429E" w:rsidP="00BB429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89" w:type="dxa"/>
            <w:vAlign w:val="bottom"/>
          </w:tcPr>
          <w:p w14:paraId="68D0D011" w14:textId="77777777" w:rsidR="00BB429E" w:rsidRPr="00F867BF" w:rsidRDefault="00BB429E" w:rsidP="00BB429E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88" w:type="dxa"/>
            <w:vAlign w:val="bottom"/>
          </w:tcPr>
          <w:p w14:paraId="2DCB0813" w14:textId="77777777" w:rsidR="00BB429E" w:rsidRPr="00F867BF" w:rsidRDefault="00BB429E" w:rsidP="00BB429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89" w:type="dxa"/>
            <w:vAlign w:val="bottom"/>
          </w:tcPr>
          <w:p w14:paraId="610189F5" w14:textId="77777777" w:rsidR="00BB429E" w:rsidRPr="00F867BF" w:rsidRDefault="00BB429E" w:rsidP="00BB429E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88" w:type="dxa"/>
            <w:vAlign w:val="bottom"/>
          </w:tcPr>
          <w:p w14:paraId="131659AB" w14:textId="77777777" w:rsidR="00BB429E" w:rsidRPr="00F867BF" w:rsidRDefault="00BB429E" w:rsidP="00BB429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89" w:type="dxa"/>
            <w:vAlign w:val="bottom"/>
          </w:tcPr>
          <w:p w14:paraId="5B7AAA8B" w14:textId="77777777" w:rsidR="00BB429E" w:rsidRPr="00F867BF" w:rsidRDefault="00BB429E" w:rsidP="00BB429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88" w:type="dxa"/>
            <w:vAlign w:val="bottom"/>
          </w:tcPr>
          <w:p w14:paraId="0BED83E5" w14:textId="77777777" w:rsidR="00BB429E" w:rsidRPr="00F867BF" w:rsidRDefault="00BB429E" w:rsidP="00BB429E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689" w:type="dxa"/>
            <w:vAlign w:val="bottom"/>
          </w:tcPr>
          <w:p w14:paraId="31E9A329" w14:textId="77777777" w:rsidR="00BB429E" w:rsidRPr="00F867BF" w:rsidRDefault="00BB429E" w:rsidP="00BB429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6B2533DC" w14:textId="77777777" w:rsidR="00BB429E" w:rsidRPr="00F867BF" w:rsidRDefault="00BB429E" w:rsidP="00BB429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0D436235" w14:textId="77777777" w:rsidR="00BB429E" w:rsidRPr="00F867BF" w:rsidRDefault="00BB429E" w:rsidP="00BB429E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</w:tr>
      <w:tr w:rsidR="008C38B8" w:rsidRPr="00F867BF" w14:paraId="303125F0" w14:textId="77777777" w:rsidTr="007858CD">
        <w:trPr>
          <w:cantSplit/>
        </w:trPr>
        <w:tc>
          <w:tcPr>
            <w:tcW w:w="2217" w:type="dxa"/>
          </w:tcPr>
          <w:p w14:paraId="7F300087" w14:textId="7777777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บริษัท เคหะสุขประชา จำกัด (มหาชน)</w:t>
            </w:r>
          </w:p>
        </w:tc>
        <w:tc>
          <w:tcPr>
            <w:tcW w:w="567" w:type="dxa"/>
          </w:tcPr>
          <w:p w14:paraId="6F913EB0" w14:textId="77777777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551" w:type="dxa"/>
          </w:tcPr>
          <w:p w14:paraId="321EEBB0" w14:textId="15A1440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 w:cs="Calibri"/>
                <w:color w:val="000000"/>
                <w:sz w:val="20"/>
                <w:szCs w:val="20"/>
                <w:cs/>
              </w:rPr>
            </w:pPr>
            <w:r w:rsidRPr="00F867BF">
              <w:rPr>
                <w:rFonts w:ascii="Calibri" w:hAnsi="Calibri"/>
                <w:color w:val="000000"/>
                <w:sz w:val="20"/>
                <w:szCs w:val="20"/>
                <w:cs/>
              </w:rPr>
              <w:t>ดำเนินธุรกิจให้เช่าแ</w:t>
            </w:r>
            <w:r w:rsidRPr="00F867BF">
              <w:rPr>
                <w:rFonts w:ascii="Calibri" w:hAnsi="Calibri" w:hint="cs"/>
                <w:color w:val="000000"/>
                <w:sz w:val="20"/>
                <w:szCs w:val="20"/>
                <w:cs/>
              </w:rPr>
              <w:t>ละ</w:t>
            </w:r>
            <w:r w:rsidRPr="00F867BF">
              <w:rPr>
                <w:rFonts w:ascii="Calibri" w:hAnsi="Calibri"/>
                <w:color w:val="000000"/>
                <w:sz w:val="20"/>
                <w:szCs w:val="20"/>
                <w:cs/>
              </w:rPr>
              <w:t>จำหน่ายอสังหาริมทรัพย์และสังหาริมทรัพย</w:t>
            </w:r>
            <w:r w:rsidRPr="00F867BF">
              <w:rPr>
                <w:rFonts w:ascii="Calibri" w:hAnsi="Calibri" w:hint="cs"/>
                <w:color w:val="000000"/>
                <w:sz w:val="20"/>
                <w:szCs w:val="20"/>
                <w:cs/>
              </w:rPr>
              <w:t>์</w:t>
            </w:r>
          </w:p>
        </w:tc>
        <w:tc>
          <w:tcPr>
            <w:tcW w:w="688" w:type="dxa"/>
            <w:vAlign w:val="bottom"/>
          </w:tcPr>
          <w:p w14:paraId="67447B41" w14:textId="20736633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867BF">
              <w:rPr>
                <w:rFonts w:ascii="Angsana New" w:hAnsi="Angsana New"/>
                <w:sz w:val="20"/>
                <w:lang w:val="en-US" w:bidi="th-TH"/>
              </w:rPr>
              <w:t>19.77</w:t>
            </w:r>
          </w:p>
        </w:tc>
        <w:tc>
          <w:tcPr>
            <w:tcW w:w="689" w:type="dxa"/>
            <w:vAlign w:val="bottom"/>
          </w:tcPr>
          <w:p w14:paraId="49394EEB" w14:textId="3DE88058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867BF">
              <w:rPr>
                <w:rFonts w:ascii="Angsana New" w:hAnsi="Angsana New"/>
                <w:sz w:val="20"/>
                <w:lang w:val="en-US" w:bidi="th-TH"/>
              </w:rPr>
              <w:t>19.77</w:t>
            </w:r>
          </w:p>
        </w:tc>
        <w:tc>
          <w:tcPr>
            <w:tcW w:w="688" w:type="dxa"/>
            <w:vAlign w:val="bottom"/>
          </w:tcPr>
          <w:p w14:paraId="36957333" w14:textId="1484CA8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500</w:t>
            </w:r>
          </w:p>
        </w:tc>
        <w:tc>
          <w:tcPr>
            <w:tcW w:w="689" w:type="dxa"/>
            <w:vAlign w:val="bottom"/>
          </w:tcPr>
          <w:p w14:paraId="1E713F99" w14:textId="4F389FD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500</w:t>
            </w:r>
          </w:p>
        </w:tc>
        <w:tc>
          <w:tcPr>
            <w:tcW w:w="688" w:type="dxa"/>
            <w:vAlign w:val="bottom"/>
          </w:tcPr>
          <w:p w14:paraId="79A1A2C6" w14:textId="4A57D52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125</w:t>
            </w:r>
          </w:p>
        </w:tc>
        <w:tc>
          <w:tcPr>
            <w:tcW w:w="689" w:type="dxa"/>
            <w:vAlign w:val="bottom"/>
          </w:tcPr>
          <w:p w14:paraId="48EE9019" w14:textId="46504228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125</w:t>
            </w:r>
          </w:p>
        </w:tc>
        <w:tc>
          <w:tcPr>
            <w:tcW w:w="688" w:type="dxa"/>
            <w:vAlign w:val="bottom"/>
          </w:tcPr>
          <w:p w14:paraId="031AE6D4" w14:textId="1006E016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40</w:t>
            </w:r>
          </w:p>
        </w:tc>
        <w:tc>
          <w:tcPr>
            <w:tcW w:w="689" w:type="dxa"/>
            <w:vAlign w:val="bottom"/>
          </w:tcPr>
          <w:p w14:paraId="3A15FB07" w14:textId="18B68E7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52</w:t>
            </w:r>
          </w:p>
        </w:tc>
        <w:tc>
          <w:tcPr>
            <w:tcW w:w="688" w:type="dxa"/>
            <w:vAlign w:val="bottom"/>
          </w:tcPr>
          <w:p w14:paraId="784C153B" w14:textId="2E83E49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(40)</w:t>
            </w:r>
          </w:p>
        </w:tc>
        <w:tc>
          <w:tcPr>
            <w:tcW w:w="689" w:type="dxa"/>
            <w:vAlign w:val="bottom"/>
          </w:tcPr>
          <w:p w14:paraId="19D7798A" w14:textId="12D64ED6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7A5E5568" w14:textId="429B1FC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0FFF726B" w14:textId="52447F2C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52</w:t>
            </w:r>
          </w:p>
        </w:tc>
        <w:tc>
          <w:tcPr>
            <w:tcW w:w="688" w:type="dxa"/>
            <w:vAlign w:val="bottom"/>
          </w:tcPr>
          <w:p w14:paraId="55D51B42" w14:textId="28CFA01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6B838924" w14:textId="675F392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</w:tr>
      <w:tr w:rsidR="008C38B8" w:rsidRPr="00F867BF" w14:paraId="3BBDF630" w14:textId="77777777" w:rsidTr="007858CD">
        <w:trPr>
          <w:cantSplit/>
        </w:trPr>
        <w:tc>
          <w:tcPr>
            <w:tcW w:w="2217" w:type="dxa"/>
          </w:tcPr>
          <w:p w14:paraId="2850E56D" w14:textId="7777777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บริษัท ไบโอม จำกัด</w:t>
            </w:r>
          </w:p>
        </w:tc>
        <w:tc>
          <w:tcPr>
            <w:tcW w:w="567" w:type="dxa"/>
          </w:tcPr>
          <w:p w14:paraId="427E5D5D" w14:textId="77777777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551" w:type="dxa"/>
          </w:tcPr>
          <w:p w14:paraId="04D09FAA" w14:textId="19A4E91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0"/>
                <w:szCs w:val="20"/>
              </w:rPr>
            </w:pPr>
            <w:r w:rsidRPr="00F867BF">
              <w:rPr>
                <w:rFonts w:ascii="Calibri" w:hAnsi="Calibri"/>
                <w:color w:val="000000"/>
                <w:sz w:val="20"/>
                <w:szCs w:val="20"/>
                <w:cs/>
              </w:rPr>
              <w:t>ดำเนินธุรกิจวิจัยและพัฒนาเทคโนโลยีผลิตภัณฑ์ชีวภาพ</w:t>
            </w:r>
          </w:p>
        </w:tc>
        <w:tc>
          <w:tcPr>
            <w:tcW w:w="688" w:type="dxa"/>
            <w:vAlign w:val="bottom"/>
          </w:tcPr>
          <w:p w14:paraId="5289FF4B" w14:textId="24CBE550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867BF">
              <w:rPr>
                <w:rFonts w:ascii="Angsana New" w:hAnsi="Angsana New"/>
                <w:sz w:val="20"/>
                <w:lang w:val="en-US" w:bidi="th-TH"/>
              </w:rPr>
              <w:t>20.00</w:t>
            </w:r>
          </w:p>
        </w:tc>
        <w:tc>
          <w:tcPr>
            <w:tcW w:w="689" w:type="dxa"/>
            <w:vAlign w:val="bottom"/>
          </w:tcPr>
          <w:p w14:paraId="1313C57A" w14:textId="64CB9805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/>
                <w:sz w:val="20"/>
                <w:lang w:val="en-US" w:bidi="th-TH"/>
              </w:rPr>
              <w:t>20.00</w:t>
            </w:r>
          </w:p>
        </w:tc>
        <w:tc>
          <w:tcPr>
            <w:tcW w:w="688" w:type="dxa"/>
            <w:vAlign w:val="bottom"/>
          </w:tcPr>
          <w:p w14:paraId="788B9C01" w14:textId="7193D22D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69</w:t>
            </w:r>
          </w:p>
        </w:tc>
        <w:tc>
          <w:tcPr>
            <w:tcW w:w="689" w:type="dxa"/>
            <w:vAlign w:val="bottom"/>
          </w:tcPr>
          <w:p w14:paraId="1EECC588" w14:textId="5CF2171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69</w:t>
            </w:r>
          </w:p>
        </w:tc>
        <w:tc>
          <w:tcPr>
            <w:tcW w:w="688" w:type="dxa"/>
            <w:vAlign w:val="bottom"/>
          </w:tcPr>
          <w:p w14:paraId="7C62ACEC" w14:textId="639CAD38" w:rsidR="008C38B8" w:rsidRPr="00F867BF" w:rsidRDefault="007F62F6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83</w:t>
            </w:r>
          </w:p>
        </w:tc>
        <w:tc>
          <w:tcPr>
            <w:tcW w:w="689" w:type="dxa"/>
            <w:vAlign w:val="bottom"/>
          </w:tcPr>
          <w:p w14:paraId="7090D49D" w14:textId="37749216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83</w:t>
            </w:r>
          </w:p>
        </w:tc>
        <w:tc>
          <w:tcPr>
            <w:tcW w:w="688" w:type="dxa"/>
            <w:vAlign w:val="bottom"/>
          </w:tcPr>
          <w:p w14:paraId="7F39870A" w14:textId="0E151A1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74</w:t>
            </w:r>
          </w:p>
        </w:tc>
        <w:tc>
          <w:tcPr>
            <w:tcW w:w="689" w:type="dxa"/>
            <w:vAlign w:val="bottom"/>
          </w:tcPr>
          <w:p w14:paraId="5CFE7C26" w14:textId="75EE67D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77</w:t>
            </w:r>
          </w:p>
        </w:tc>
        <w:tc>
          <w:tcPr>
            <w:tcW w:w="688" w:type="dxa"/>
            <w:vAlign w:val="bottom"/>
          </w:tcPr>
          <w:p w14:paraId="29ED9ED7" w14:textId="5611B7F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(52)</w:t>
            </w:r>
          </w:p>
        </w:tc>
        <w:tc>
          <w:tcPr>
            <w:tcW w:w="689" w:type="dxa"/>
            <w:vAlign w:val="bottom"/>
          </w:tcPr>
          <w:p w14:paraId="1BF35A33" w14:textId="0A0D9E1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61D823ED" w14:textId="4775EB09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22</w:t>
            </w:r>
          </w:p>
        </w:tc>
        <w:tc>
          <w:tcPr>
            <w:tcW w:w="689" w:type="dxa"/>
            <w:vAlign w:val="bottom"/>
          </w:tcPr>
          <w:p w14:paraId="3BE72D4A" w14:textId="0B852ADD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77</w:t>
            </w:r>
          </w:p>
        </w:tc>
        <w:tc>
          <w:tcPr>
            <w:tcW w:w="688" w:type="dxa"/>
            <w:vAlign w:val="bottom"/>
          </w:tcPr>
          <w:p w14:paraId="2EC142D4" w14:textId="0ECA19E9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472D9BC7" w14:textId="031FF30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</w:tr>
      <w:tr w:rsidR="008C38B8" w:rsidRPr="00F867BF" w14:paraId="51B13263" w14:textId="77777777" w:rsidTr="007858CD">
        <w:trPr>
          <w:cantSplit/>
        </w:trPr>
        <w:tc>
          <w:tcPr>
            <w:tcW w:w="2217" w:type="dxa"/>
          </w:tcPr>
          <w:p w14:paraId="1D6D2E89" w14:textId="7777777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บริษัท ดาต้า คาเฟ่ จำกัด</w:t>
            </w:r>
          </w:p>
        </w:tc>
        <w:tc>
          <w:tcPr>
            <w:tcW w:w="567" w:type="dxa"/>
          </w:tcPr>
          <w:p w14:paraId="009EFEF6" w14:textId="77777777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551" w:type="dxa"/>
          </w:tcPr>
          <w:p w14:paraId="6EA7D7E4" w14:textId="58292FA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0"/>
                <w:szCs w:val="20"/>
              </w:rPr>
            </w:pPr>
            <w:r w:rsidRPr="00F867BF">
              <w:rPr>
                <w:rFonts w:ascii="Calibri" w:hAnsi="Calibri"/>
                <w:color w:val="000000"/>
                <w:sz w:val="20"/>
                <w:szCs w:val="20"/>
                <w:cs/>
              </w:rPr>
              <w:t>ดำเนินธุรกิจให้บริการที่ปรึกษาวิเคราะห์ข้อมูลทางธุรกิจและบริการบุคคลากรด้านเทคโนโลยีและสารสนเทศ</w:t>
            </w:r>
          </w:p>
        </w:tc>
        <w:tc>
          <w:tcPr>
            <w:tcW w:w="688" w:type="dxa"/>
            <w:vAlign w:val="bottom"/>
          </w:tcPr>
          <w:p w14:paraId="38122C55" w14:textId="42A9C207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867BF">
              <w:rPr>
                <w:rFonts w:ascii="Angsana New" w:hAnsi="Angsana New"/>
                <w:sz w:val="20"/>
                <w:lang w:val="en-US" w:bidi="th-TH"/>
              </w:rPr>
              <w:t>35.00</w:t>
            </w:r>
          </w:p>
        </w:tc>
        <w:tc>
          <w:tcPr>
            <w:tcW w:w="689" w:type="dxa"/>
            <w:vAlign w:val="bottom"/>
          </w:tcPr>
          <w:p w14:paraId="2C3B8A7A" w14:textId="69539B52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/>
                <w:sz w:val="20"/>
                <w:lang w:val="en-US" w:bidi="th-TH"/>
              </w:rPr>
              <w:t>35.00</w:t>
            </w:r>
          </w:p>
        </w:tc>
        <w:tc>
          <w:tcPr>
            <w:tcW w:w="688" w:type="dxa"/>
            <w:vAlign w:val="bottom"/>
          </w:tcPr>
          <w:p w14:paraId="033C3CBF" w14:textId="459116D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12</w:t>
            </w:r>
          </w:p>
        </w:tc>
        <w:tc>
          <w:tcPr>
            <w:tcW w:w="689" w:type="dxa"/>
            <w:vAlign w:val="bottom"/>
          </w:tcPr>
          <w:p w14:paraId="38F3175F" w14:textId="539A2D6D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12</w:t>
            </w:r>
          </w:p>
        </w:tc>
        <w:tc>
          <w:tcPr>
            <w:tcW w:w="688" w:type="dxa"/>
            <w:vAlign w:val="bottom"/>
          </w:tcPr>
          <w:p w14:paraId="60D462E4" w14:textId="5CCD98E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35</w:t>
            </w:r>
          </w:p>
        </w:tc>
        <w:tc>
          <w:tcPr>
            <w:tcW w:w="689" w:type="dxa"/>
            <w:vAlign w:val="bottom"/>
          </w:tcPr>
          <w:p w14:paraId="4EE2AB54" w14:textId="31025CC2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35</w:t>
            </w:r>
          </w:p>
        </w:tc>
        <w:tc>
          <w:tcPr>
            <w:tcW w:w="688" w:type="dxa"/>
            <w:vAlign w:val="bottom"/>
          </w:tcPr>
          <w:p w14:paraId="68D3A1EF" w14:textId="42AD526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36</w:t>
            </w:r>
          </w:p>
        </w:tc>
        <w:tc>
          <w:tcPr>
            <w:tcW w:w="689" w:type="dxa"/>
            <w:vAlign w:val="bottom"/>
          </w:tcPr>
          <w:p w14:paraId="19F847A9" w14:textId="1BD7041D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42</w:t>
            </w:r>
          </w:p>
        </w:tc>
        <w:tc>
          <w:tcPr>
            <w:tcW w:w="688" w:type="dxa"/>
            <w:vAlign w:val="bottom"/>
          </w:tcPr>
          <w:p w14:paraId="64E1DF35" w14:textId="22C57D2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483CD2AA" w14:textId="25318E6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606A9880" w14:textId="79302BF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36</w:t>
            </w:r>
          </w:p>
        </w:tc>
        <w:tc>
          <w:tcPr>
            <w:tcW w:w="689" w:type="dxa"/>
            <w:vAlign w:val="bottom"/>
          </w:tcPr>
          <w:p w14:paraId="7469510C" w14:textId="1E11BD6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42</w:t>
            </w:r>
          </w:p>
        </w:tc>
        <w:tc>
          <w:tcPr>
            <w:tcW w:w="688" w:type="dxa"/>
            <w:vAlign w:val="bottom"/>
          </w:tcPr>
          <w:p w14:paraId="07571E71" w14:textId="299C528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343789E0" w14:textId="33D0023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1</w:t>
            </w:r>
          </w:p>
        </w:tc>
      </w:tr>
      <w:tr w:rsidR="008C38B8" w:rsidRPr="00F867BF" w14:paraId="588B79A1" w14:textId="77777777" w:rsidTr="007858CD">
        <w:trPr>
          <w:cantSplit/>
        </w:trPr>
        <w:tc>
          <w:tcPr>
            <w:tcW w:w="2217" w:type="dxa"/>
          </w:tcPr>
          <w:p w14:paraId="4AF16B2A" w14:textId="7777777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บริษัท มีที่ มีเงิน จำกัด</w:t>
            </w:r>
            <w:r w:rsidRPr="00F867BF">
              <w:rPr>
                <w:rFonts w:hint="cs"/>
                <w:sz w:val="20"/>
                <w:szCs w:val="20"/>
              </w:rPr>
              <w:t xml:space="preserve">   </w:t>
            </w:r>
          </w:p>
        </w:tc>
        <w:tc>
          <w:tcPr>
            <w:tcW w:w="567" w:type="dxa"/>
          </w:tcPr>
          <w:p w14:paraId="2AA8F88F" w14:textId="77777777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2F5458AC" w14:textId="0C94110C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0"/>
                <w:szCs w:val="20"/>
              </w:rPr>
            </w:pPr>
            <w:r w:rsidRPr="00F867BF">
              <w:rPr>
                <w:rFonts w:ascii="Calibri" w:hAnsi="Calibri"/>
                <w:color w:val="000000"/>
                <w:sz w:val="20"/>
                <w:szCs w:val="20"/>
                <w:cs/>
              </w:rPr>
              <w:t>ดำเนินธุรกิจสินเชื่อที่ดินและขายฝาก</w:t>
            </w:r>
          </w:p>
        </w:tc>
        <w:tc>
          <w:tcPr>
            <w:tcW w:w="688" w:type="dxa"/>
            <w:vAlign w:val="bottom"/>
          </w:tcPr>
          <w:p w14:paraId="51DA8657" w14:textId="35BC717B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/>
                <w:sz w:val="20"/>
                <w:lang w:val="en-US" w:bidi="th-TH"/>
              </w:rPr>
              <w:t>20.00</w:t>
            </w:r>
          </w:p>
        </w:tc>
        <w:tc>
          <w:tcPr>
            <w:tcW w:w="689" w:type="dxa"/>
            <w:vAlign w:val="bottom"/>
          </w:tcPr>
          <w:p w14:paraId="476098DD" w14:textId="3AEE7793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/>
                <w:sz w:val="20"/>
                <w:lang w:val="en-US" w:bidi="th-TH"/>
              </w:rPr>
              <w:t>20.00</w:t>
            </w:r>
          </w:p>
        </w:tc>
        <w:tc>
          <w:tcPr>
            <w:tcW w:w="688" w:type="dxa"/>
            <w:vAlign w:val="bottom"/>
          </w:tcPr>
          <w:p w14:paraId="5FD52748" w14:textId="3F91CFF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1,000</w:t>
            </w:r>
          </w:p>
        </w:tc>
        <w:tc>
          <w:tcPr>
            <w:tcW w:w="689" w:type="dxa"/>
            <w:vAlign w:val="bottom"/>
          </w:tcPr>
          <w:p w14:paraId="0F50DC90" w14:textId="549B6CA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1,000</w:t>
            </w:r>
          </w:p>
        </w:tc>
        <w:tc>
          <w:tcPr>
            <w:tcW w:w="688" w:type="dxa"/>
            <w:vAlign w:val="bottom"/>
          </w:tcPr>
          <w:p w14:paraId="2C2A26E7" w14:textId="69A3D52C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200</w:t>
            </w:r>
          </w:p>
        </w:tc>
        <w:tc>
          <w:tcPr>
            <w:tcW w:w="689" w:type="dxa"/>
            <w:vAlign w:val="bottom"/>
          </w:tcPr>
          <w:p w14:paraId="6823344C" w14:textId="29DF2109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200</w:t>
            </w:r>
          </w:p>
        </w:tc>
        <w:tc>
          <w:tcPr>
            <w:tcW w:w="688" w:type="dxa"/>
            <w:vAlign w:val="bottom"/>
          </w:tcPr>
          <w:p w14:paraId="299A3348" w14:textId="605215B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2</w:t>
            </w:r>
            <w:r w:rsidR="00CE35BB" w:rsidRPr="00F867BF">
              <w:rPr>
                <w:sz w:val="20"/>
                <w:szCs w:val="20"/>
              </w:rPr>
              <w:t>22</w:t>
            </w:r>
          </w:p>
        </w:tc>
        <w:tc>
          <w:tcPr>
            <w:tcW w:w="689" w:type="dxa"/>
            <w:vAlign w:val="bottom"/>
          </w:tcPr>
          <w:p w14:paraId="1BAE2BAC" w14:textId="554D028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20</w:t>
            </w:r>
            <w:r w:rsidRPr="00F867BF">
              <w:rPr>
                <w:rFonts w:hint="cs"/>
                <w:sz w:val="20"/>
                <w:szCs w:val="20"/>
                <w:cs/>
              </w:rPr>
              <w:t>6</w:t>
            </w:r>
          </w:p>
        </w:tc>
        <w:tc>
          <w:tcPr>
            <w:tcW w:w="688" w:type="dxa"/>
            <w:vAlign w:val="bottom"/>
          </w:tcPr>
          <w:p w14:paraId="03CE2926" w14:textId="0665BDC6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170D4B1C" w14:textId="675622D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74071C67" w14:textId="0B42E45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2</w:t>
            </w:r>
            <w:r w:rsidR="00CE35BB" w:rsidRPr="00F867BF">
              <w:rPr>
                <w:sz w:val="20"/>
                <w:szCs w:val="20"/>
              </w:rPr>
              <w:t>2</w:t>
            </w:r>
            <w:r w:rsidRPr="00F867BF">
              <w:rPr>
                <w:sz w:val="20"/>
                <w:szCs w:val="20"/>
              </w:rPr>
              <w:t>2</w:t>
            </w:r>
          </w:p>
        </w:tc>
        <w:tc>
          <w:tcPr>
            <w:tcW w:w="689" w:type="dxa"/>
            <w:vAlign w:val="bottom"/>
          </w:tcPr>
          <w:p w14:paraId="4FD99434" w14:textId="720CD26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20</w:t>
            </w:r>
            <w:r w:rsidRPr="00F867BF">
              <w:rPr>
                <w:rFonts w:hint="cs"/>
                <w:sz w:val="20"/>
                <w:szCs w:val="20"/>
                <w:cs/>
              </w:rPr>
              <w:t>6</w:t>
            </w:r>
          </w:p>
        </w:tc>
        <w:tc>
          <w:tcPr>
            <w:tcW w:w="688" w:type="dxa"/>
            <w:vAlign w:val="bottom"/>
          </w:tcPr>
          <w:p w14:paraId="6917613C" w14:textId="70F0A90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40FA2C8A" w14:textId="21BE03B2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</w:tr>
      <w:tr w:rsidR="008C38B8" w:rsidRPr="00F867BF" w14:paraId="05D4CBC5" w14:textId="77777777" w:rsidTr="007858CD">
        <w:trPr>
          <w:cantSplit/>
        </w:trPr>
        <w:tc>
          <w:tcPr>
            <w:tcW w:w="2217" w:type="dxa"/>
          </w:tcPr>
          <w:p w14:paraId="53BE4395" w14:textId="760028E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Transitus Energy</w:t>
            </w:r>
            <w:r w:rsidRPr="00F867BF">
              <w:rPr>
                <w:rFonts w:hint="cs"/>
                <w:sz w:val="20"/>
                <w:szCs w:val="20"/>
                <w:cs/>
              </w:rPr>
              <w:t xml:space="preserve"> </w:t>
            </w:r>
            <w:r w:rsidRPr="00F867BF">
              <w:rPr>
                <w:rFonts w:hint="cs"/>
                <w:sz w:val="20"/>
                <w:szCs w:val="20"/>
              </w:rPr>
              <w:t>Ltd.</w:t>
            </w:r>
          </w:p>
        </w:tc>
        <w:tc>
          <w:tcPr>
            <w:tcW w:w="567" w:type="dxa"/>
          </w:tcPr>
          <w:p w14:paraId="6F2E4C32" w14:textId="7F2D09FD" w:rsidR="008C38B8" w:rsidRPr="00F867BF" w:rsidRDefault="008C38B8" w:rsidP="008C38B8">
            <w:pPr>
              <w:pStyle w:val="acctfourfigures"/>
              <w:tabs>
                <w:tab w:val="clear" w:pos="765"/>
                <w:tab w:val="decimal" w:pos="186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6C51067F" w14:textId="35C194D2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0"/>
                <w:szCs w:val="20"/>
              </w:rPr>
            </w:pPr>
            <w:r w:rsidRPr="00F867BF">
              <w:rPr>
                <w:rFonts w:ascii="Calibri" w:hAnsi="Calibri"/>
                <w:color w:val="000000"/>
                <w:sz w:val="20"/>
                <w:szCs w:val="20"/>
                <w:cs/>
              </w:rPr>
              <w:t>ดำเนินธุรกิจเกี่ยวกับพลังงานไฮโดรเจน</w:t>
            </w:r>
          </w:p>
        </w:tc>
        <w:tc>
          <w:tcPr>
            <w:tcW w:w="688" w:type="dxa"/>
            <w:vAlign w:val="bottom"/>
          </w:tcPr>
          <w:p w14:paraId="453397ED" w14:textId="77652AD3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/>
                <w:sz w:val="20"/>
                <w:lang w:val="en-US" w:bidi="th-TH"/>
              </w:rPr>
              <w:t>40.10</w:t>
            </w:r>
          </w:p>
        </w:tc>
        <w:tc>
          <w:tcPr>
            <w:tcW w:w="689" w:type="dxa"/>
            <w:vAlign w:val="bottom"/>
          </w:tcPr>
          <w:p w14:paraId="67582F0B" w14:textId="5D4A0EAF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/>
                <w:sz w:val="20"/>
                <w:lang w:val="en-US" w:bidi="th-TH"/>
              </w:rPr>
              <w:t>40.10</w:t>
            </w:r>
          </w:p>
        </w:tc>
        <w:tc>
          <w:tcPr>
            <w:tcW w:w="688" w:type="dxa"/>
            <w:vAlign w:val="bottom"/>
          </w:tcPr>
          <w:p w14:paraId="3D11B1EE" w14:textId="28DC0454" w:rsidR="008C38B8" w:rsidRPr="00F867BF" w:rsidRDefault="006E4922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6AE3D7BE" w14:textId="26336FCC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41D87D86" w14:textId="1E54B04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34</w:t>
            </w:r>
          </w:p>
        </w:tc>
        <w:tc>
          <w:tcPr>
            <w:tcW w:w="689" w:type="dxa"/>
            <w:vAlign w:val="bottom"/>
          </w:tcPr>
          <w:p w14:paraId="29544DEE" w14:textId="7FBBCE18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34</w:t>
            </w:r>
          </w:p>
        </w:tc>
        <w:tc>
          <w:tcPr>
            <w:tcW w:w="688" w:type="dxa"/>
            <w:vAlign w:val="bottom"/>
          </w:tcPr>
          <w:p w14:paraId="223E6B8B" w14:textId="62DE669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36</w:t>
            </w:r>
          </w:p>
        </w:tc>
        <w:tc>
          <w:tcPr>
            <w:tcW w:w="689" w:type="dxa"/>
            <w:vAlign w:val="bottom"/>
          </w:tcPr>
          <w:p w14:paraId="4FB0834B" w14:textId="3BE9F64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34</w:t>
            </w:r>
          </w:p>
        </w:tc>
        <w:tc>
          <w:tcPr>
            <w:tcW w:w="688" w:type="dxa"/>
            <w:vAlign w:val="bottom"/>
          </w:tcPr>
          <w:p w14:paraId="41A9BF3E" w14:textId="199AFFB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(34)</w:t>
            </w:r>
          </w:p>
        </w:tc>
        <w:tc>
          <w:tcPr>
            <w:tcW w:w="689" w:type="dxa"/>
            <w:vAlign w:val="bottom"/>
          </w:tcPr>
          <w:p w14:paraId="281A960D" w14:textId="2ACEF2E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1EFB331D" w14:textId="60484C2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2</w:t>
            </w:r>
          </w:p>
        </w:tc>
        <w:tc>
          <w:tcPr>
            <w:tcW w:w="689" w:type="dxa"/>
            <w:vAlign w:val="bottom"/>
          </w:tcPr>
          <w:p w14:paraId="25E49077" w14:textId="5D4A0349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34</w:t>
            </w:r>
          </w:p>
        </w:tc>
        <w:tc>
          <w:tcPr>
            <w:tcW w:w="688" w:type="dxa"/>
            <w:vAlign w:val="bottom"/>
          </w:tcPr>
          <w:p w14:paraId="4C86F029" w14:textId="7B6CF52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6FB820F2" w14:textId="48F39D6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</w:tr>
      <w:tr w:rsidR="008C38B8" w:rsidRPr="00F867BF" w14:paraId="07B4FA8F" w14:textId="77777777" w:rsidTr="007858CD">
        <w:trPr>
          <w:cantSplit/>
        </w:trPr>
        <w:tc>
          <w:tcPr>
            <w:tcW w:w="2217" w:type="dxa"/>
          </w:tcPr>
          <w:p w14:paraId="4F99EEC0" w14:textId="077E017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Nam Tai Hydropower Co., Ltd.</w:t>
            </w:r>
          </w:p>
        </w:tc>
        <w:tc>
          <w:tcPr>
            <w:tcW w:w="567" w:type="dxa"/>
          </w:tcPr>
          <w:p w14:paraId="29EA1792" w14:textId="439C09D0" w:rsidR="008C38B8" w:rsidRPr="00F867BF" w:rsidRDefault="008C38B8" w:rsidP="008C38B8">
            <w:pPr>
              <w:pStyle w:val="acctfourfigures"/>
              <w:tabs>
                <w:tab w:val="clear" w:pos="765"/>
                <w:tab w:val="decimal" w:pos="105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0D65DFE0" w14:textId="5647C879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0"/>
                <w:szCs w:val="20"/>
              </w:rPr>
            </w:pPr>
            <w:r w:rsidRPr="00F867BF">
              <w:rPr>
                <w:rFonts w:ascii="Calibri" w:hAnsi="Calibri"/>
                <w:color w:val="000000"/>
                <w:sz w:val="20"/>
                <w:szCs w:val="20"/>
                <w:cs/>
              </w:rPr>
              <w:t>โรงไฟฟ้าพลังงานน้ำและระบบสายส่งไฟฟ้า</w:t>
            </w:r>
          </w:p>
        </w:tc>
        <w:tc>
          <w:tcPr>
            <w:tcW w:w="688" w:type="dxa"/>
            <w:vAlign w:val="bottom"/>
          </w:tcPr>
          <w:p w14:paraId="5F691FB4" w14:textId="5ECF3C00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/>
                <w:sz w:val="20"/>
                <w:lang w:val="en-US" w:bidi="th-TH"/>
              </w:rPr>
              <w:t>25.00</w:t>
            </w:r>
          </w:p>
        </w:tc>
        <w:tc>
          <w:tcPr>
            <w:tcW w:w="689" w:type="dxa"/>
            <w:vAlign w:val="bottom"/>
          </w:tcPr>
          <w:p w14:paraId="5EF22211" w14:textId="1003A1BF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/>
                <w:sz w:val="20"/>
                <w:lang w:val="en-US" w:bidi="th-TH"/>
              </w:rPr>
              <w:t>25.00</w:t>
            </w:r>
          </w:p>
        </w:tc>
        <w:tc>
          <w:tcPr>
            <w:tcW w:w="688" w:type="dxa"/>
            <w:vAlign w:val="bottom"/>
          </w:tcPr>
          <w:p w14:paraId="0A11D2AD" w14:textId="168AB516" w:rsidR="008C38B8" w:rsidRPr="00F867BF" w:rsidRDefault="006E4922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319</w:t>
            </w:r>
          </w:p>
        </w:tc>
        <w:tc>
          <w:tcPr>
            <w:tcW w:w="689" w:type="dxa"/>
            <w:vAlign w:val="bottom"/>
          </w:tcPr>
          <w:p w14:paraId="68CBEAEC" w14:textId="7E9C9A3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319</w:t>
            </w:r>
          </w:p>
        </w:tc>
        <w:tc>
          <w:tcPr>
            <w:tcW w:w="688" w:type="dxa"/>
            <w:vAlign w:val="bottom"/>
          </w:tcPr>
          <w:p w14:paraId="720042C9" w14:textId="58D5360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90</w:t>
            </w:r>
          </w:p>
        </w:tc>
        <w:tc>
          <w:tcPr>
            <w:tcW w:w="689" w:type="dxa"/>
            <w:vAlign w:val="bottom"/>
          </w:tcPr>
          <w:p w14:paraId="0F0F1E2C" w14:textId="7152381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90</w:t>
            </w:r>
          </w:p>
        </w:tc>
        <w:tc>
          <w:tcPr>
            <w:tcW w:w="688" w:type="dxa"/>
            <w:vAlign w:val="bottom"/>
          </w:tcPr>
          <w:p w14:paraId="520528EB" w14:textId="7A3FBE39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2AFF9C49" w14:textId="6EDA2E88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17</w:t>
            </w:r>
          </w:p>
        </w:tc>
        <w:tc>
          <w:tcPr>
            <w:tcW w:w="688" w:type="dxa"/>
            <w:vAlign w:val="bottom"/>
          </w:tcPr>
          <w:p w14:paraId="2B1B58FD" w14:textId="433805A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5331ABCA" w14:textId="4DB0DC78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339841F8" w14:textId="1506CAE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73279BE9" w14:textId="186A7E4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17</w:t>
            </w:r>
          </w:p>
        </w:tc>
        <w:tc>
          <w:tcPr>
            <w:tcW w:w="688" w:type="dxa"/>
            <w:vAlign w:val="bottom"/>
          </w:tcPr>
          <w:p w14:paraId="51952B29" w14:textId="487A345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62A5A4ED" w14:textId="15717AF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</w:tr>
      <w:tr w:rsidR="008C38B8" w:rsidRPr="00F867BF" w14:paraId="2892585B" w14:textId="77777777" w:rsidTr="007858CD">
        <w:trPr>
          <w:cantSplit/>
        </w:trPr>
        <w:tc>
          <w:tcPr>
            <w:tcW w:w="2217" w:type="dxa"/>
          </w:tcPr>
          <w:p w14:paraId="430B4220" w14:textId="01C2E83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บริษัท ประทุมวันสมาร์ทดิสทริคท์</w:t>
            </w:r>
            <w:r w:rsidRPr="00F867BF">
              <w:rPr>
                <w:sz w:val="20"/>
                <w:szCs w:val="20"/>
              </w:rPr>
              <w:br/>
            </w:r>
            <w:r w:rsidRPr="00F867BF">
              <w:rPr>
                <w:rFonts w:hint="cs"/>
                <w:sz w:val="20"/>
                <w:szCs w:val="20"/>
                <w:cs/>
              </w:rPr>
              <w:t>คูลลิ่ง จำกัด</w:t>
            </w:r>
          </w:p>
        </w:tc>
        <w:tc>
          <w:tcPr>
            <w:tcW w:w="567" w:type="dxa"/>
          </w:tcPr>
          <w:p w14:paraId="7ECB3CF9" w14:textId="77777777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776528D3" w14:textId="44A2C2B4" w:rsidR="008C38B8" w:rsidRPr="00F867BF" w:rsidRDefault="008C38B8" w:rsidP="00B5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right="-107" w:hanging="142"/>
              <w:rPr>
                <w:rFonts w:ascii="Calibri" w:hAnsi="Calibri"/>
                <w:color w:val="000000"/>
                <w:sz w:val="20"/>
                <w:szCs w:val="20"/>
              </w:rPr>
            </w:pPr>
            <w:r w:rsidRPr="00F867BF">
              <w:rPr>
                <w:rFonts w:ascii="Calibri" w:hAnsi="Calibri"/>
                <w:color w:val="000000"/>
                <w:sz w:val="20"/>
                <w:szCs w:val="20"/>
                <w:cs/>
              </w:rPr>
              <w:t>ติดตั้งและบริหารจัดการระบบผลิตความเย็น</w:t>
            </w:r>
          </w:p>
        </w:tc>
        <w:tc>
          <w:tcPr>
            <w:tcW w:w="688" w:type="dxa"/>
            <w:vAlign w:val="bottom"/>
          </w:tcPr>
          <w:p w14:paraId="21F48EC2" w14:textId="196668D3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689" w:type="dxa"/>
            <w:vAlign w:val="bottom"/>
          </w:tcPr>
          <w:p w14:paraId="3E1566BE" w14:textId="357853C7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/>
                <w:sz w:val="20"/>
                <w:lang w:val="en-US" w:bidi="th-TH"/>
              </w:rPr>
              <w:t>44.00</w:t>
            </w:r>
          </w:p>
        </w:tc>
        <w:tc>
          <w:tcPr>
            <w:tcW w:w="688" w:type="dxa"/>
            <w:vAlign w:val="bottom"/>
          </w:tcPr>
          <w:p w14:paraId="56135EB0" w14:textId="1B71D7BD" w:rsidR="008C38B8" w:rsidRPr="00F867BF" w:rsidRDefault="006E4922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402473B5" w14:textId="0BF49B5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135</w:t>
            </w:r>
          </w:p>
        </w:tc>
        <w:tc>
          <w:tcPr>
            <w:tcW w:w="688" w:type="dxa"/>
            <w:vAlign w:val="bottom"/>
          </w:tcPr>
          <w:p w14:paraId="5177C490" w14:textId="41F9555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7ABCB208" w14:textId="73C20DE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59</w:t>
            </w:r>
          </w:p>
        </w:tc>
        <w:tc>
          <w:tcPr>
            <w:tcW w:w="688" w:type="dxa"/>
            <w:vAlign w:val="bottom"/>
          </w:tcPr>
          <w:p w14:paraId="3406E86C" w14:textId="769D7AF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080F5978" w14:textId="4F62B32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58</w:t>
            </w:r>
          </w:p>
        </w:tc>
        <w:tc>
          <w:tcPr>
            <w:tcW w:w="688" w:type="dxa"/>
            <w:vAlign w:val="bottom"/>
          </w:tcPr>
          <w:p w14:paraId="4FE80917" w14:textId="188020A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13B18F8D" w14:textId="2E97583C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1DDCBFAF" w14:textId="7F20B11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38B25D8A" w14:textId="3947279D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58</w:t>
            </w:r>
          </w:p>
        </w:tc>
        <w:tc>
          <w:tcPr>
            <w:tcW w:w="688" w:type="dxa"/>
            <w:vAlign w:val="bottom"/>
          </w:tcPr>
          <w:p w14:paraId="2DBB3D1E" w14:textId="79C78EC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03247467" w14:textId="4E9FE18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</w:tr>
      <w:tr w:rsidR="008C38B8" w:rsidRPr="00F867BF" w14:paraId="0575977A" w14:textId="77777777" w:rsidTr="007858CD">
        <w:trPr>
          <w:cantSplit/>
        </w:trPr>
        <w:tc>
          <w:tcPr>
            <w:tcW w:w="2217" w:type="dxa"/>
          </w:tcPr>
          <w:p w14:paraId="7DC877D7" w14:textId="51110A9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  <w:cs/>
              </w:rPr>
              <w:t>บริษัท ท่อส่งปิโตรเลียมไทย จำกัด</w:t>
            </w:r>
          </w:p>
        </w:tc>
        <w:tc>
          <w:tcPr>
            <w:tcW w:w="567" w:type="dxa"/>
          </w:tcPr>
          <w:p w14:paraId="0EAA71E3" w14:textId="66245850" w:rsidR="008C38B8" w:rsidRPr="00F867BF" w:rsidRDefault="008C38B8" w:rsidP="008C38B8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5FFC2398" w14:textId="074B58BD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0"/>
                <w:szCs w:val="20"/>
              </w:rPr>
            </w:pPr>
            <w:r w:rsidRPr="00F867BF">
              <w:rPr>
                <w:rFonts w:ascii="Calibri" w:hAnsi="Calibri"/>
                <w:color w:val="000000"/>
                <w:sz w:val="20"/>
                <w:szCs w:val="20"/>
                <w:cs/>
              </w:rPr>
              <w:t>ดำเนินธุรกิจบริการขนส่งน้ำมันทางท่อ</w:t>
            </w:r>
          </w:p>
        </w:tc>
        <w:tc>
          <w:tcPr>
            <w:tcW w:w="688" w:type="dxa"/>
            <w:vAlign w:val="bottom"/>
          </w:tcPr>
          <w:p w14:paraId="3BDFD1D4" w14:textId="324EB9BA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/>
                <w:sz w:val="20"/>
                <w:lang w:val="en-US" w:bidi="th-TH"/>
              </w:rPr>
              <w:t>20.78</w:t>
            </w:r>
          </w:p>
        </w:tc>
        <w:tc>
          <w:tcPr>
            <w:tcW w:w="689" w:type="dxa"/>
            <w:vAlign w:val="bottom"/>
          </w:tcPr>
          <w:p w14:paraId="14818CFB" w14:textId="276C1EB8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/>
                <w:sz w:val="20"/>
                <w:lang w:val="en-US" w:bidi="th-TH"/>
              </w:rPr>
              <w:t>20.78</w:t>
            </w:r>
          </w:p>
        </w:tc>
        <w:tc>
          <w:tcPr>
            <w:tcW w:w="688" w:type="dxa"/>
            <w:vAlign w:val="bottom"/>
          </w:tcPr>
          <w:p w14:paraId="490A404A" w14:textId="0D09D7A6" w:rsidR="008C38B8" w:rsidRPr="00F867BF" w:rsidRDefault="006E4922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8,479</w:t>
            </w:r>
          </w:p>
        </w:tc>
        <w:tc>
          <w:tcPr>
            <w:tcW w:w="689" w:type="dxa"/>
            <w:vAlign w:val="bottom"/>
          </w:tcPr>
          <w:p w14:paraId="29513F2F" w14:textId="1D10C17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8,479</w:t>
            </w:r>
          </w:p>
        </w:tc>
        <w:tc>
          <w:tcPr>
            <w:tcW w:w="688" w:type="dxa"/>
            <w:vAlign w:val="bottom"/>
          </w:tcPr>
          <w:p w14:paraId="2CF1C1EC" w14:textId="26DB34AC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5,708</w:t>
            </w:r>
          </w:p>
        </w:tc>
        <w:tc>
          <w:tcPr>
            <w:tcW w:w="689" w:type="dxa"/>
            <w:vAlign w:val="bottom"/>
          </w:tcPr>
          <w:p w14:paraId="51A93806" w14:textId="53AF805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5,708</w:t>
            </w:r>
          </w:p>
        </w:tc>
        <w:tc>
          <w:tcPr>
            <w:tcW w:w="688" w:type="dxa"/>
            <w:vAlign w:val="bottom"/>
          </w:tcPr>
          <w:p w14:paraId="63D72E58" w14:textId="0EDCA30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5,808</w:t>
            </w:r>
          </w:p>
        </w:tc>
        <w:tc>
          <w:tcPr>
            <w:tcW w:w="689" w:type="dxa"/>
            <w:vAlign w:val="bottom"/>
          </w:tcPr>
          <w:p w14:paraId="5119E2F3" w14:textId="17A8F31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5,637</w:t>
            </w:r>
          </w:p>
        </w:tc>
        <w:tc>
          <w:tcPr>
            <w:tcW w:w="688" w:type="dxa"/>
            <w:vAlign w:val="bottom"/>
          </w:tcPr>
          <w:p w14:paraId="69245D37" w14:textId="47816DA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3318F820" w14:textId="74AB698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5FF3A1BD" w14:textId="6EFBB12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5,808</w:t>
            </w:r>
          </w:p>
        </w:tc>
        <w:tc>
          <w:tcPr>
            <w:tcW w:w="689" w:type="dxa"/>
            <w:vAlign w:val="bottom"/>
          </w:tcPr>
          <w:p w14:paraId="2090BFC1" w14:textId="2644B6AD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5,637</w:t>
            </w:r>
          </w:p>
        </w:tc>
        <w:tc>
          <w:tcPr>
            <w:tcW w:w="688" w:type="dxa"/>
            <w:vAlign w:val="bottom"/>
          </w:tcPr>
          <w:p w14:paraId="6C191EC2" w14:textId="3520DE9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161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1ABDFBE7" w14:textId="008689EC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180</w:t>
            </w:r>
          </w:p>
        </w:tc>
      </w:tr>
      <w:tr w:rsidR="008C38B8" w:rsidRPr="00F867BF" w14:paraId="7DEFEA1E" w14:textId="77777777" w:rsidTr="007858CD">
        <w:trPr>
          <w:cantSplit/>
          <w:trHeight w:val="170"/>
        </w:trPr>
        <w:tc>
          <w:tcPr>
            <w:tcW w:w="2217" w:type="dxa"/>
          </w:tcPr>
          <w:p w14:paraId="56A6D224" w14:textId="7777777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Hamilton Holdings II LLC</w:t>
            </w:r>
          </w:p>
        </w:tc>
        <w:tc>
          <w:tcPr>
            <w:tcW w:w="567" w:type="dxa"/>
          </w:tcPr>
          <w:p w14:paraId="58D8A5FD" w14:textId="77777777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0A64BEDE" w14:textId="546BA499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0"/>
                <w:szCs w:val="20"/>
              </w:rPr>
            </w:pPr>
            <w:r w:rsidRPr="00F867BF">
              <w:rPr>
                <w:rFonts w:ascii="Calibri" w:hAnsi="Calibri"/>
                <w:color w:val="000000"/>
                <w:sz w:val="20"/>
                <w:szCs w:val="20"/>
                <w:cs/>
              </w:rPr>
              <w:t>ลงทุนในโครงการโรงไฟฟ้าก๊าซธรรมชาติ</w:t>
            </w:r>
          </w:p>
        </w:tc>
        <w:tc>
          <w:tcPr>
            <w:tcW w:w="688" w:type="dxa"/>
            <w:vAlign w:val="bottom"/>
          </w:tcPr>
          <w:p w14:paraId="55FB09F6" w14:textId="114DAD80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/>
                <w:sz w:val="20"/>
                <w:lang w:val="en-US" w:bidi="th-TH"/>
              </w:rPr>
              <w:t>25.00</w:t>
            </w:r>
          </w:p>
        </w:tc>
        <w:tc>
          <w:tcPr>
            <w:tcW w:w="689" w:type="dxa"/>
            <w:vAlign w:val="bottom"/>
          </w:tcPr>
          <w:p w14:paraId="1ABA0EDE" w14:textId="356F5D23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/>
                <w:sz w:val="20"/>
                <w:lang w:val="en-US" w:bidi="th-TH"/>
              </w:rPr>
              <w:t>25.00</w:t>
            </w:r>
          </w:p>
        </w:tc>
        <w:tc>
          <w:tcPr>
            <w:tcW w:w="688" w:type="dxa"/>
            <w:vAlign w:val="bottom"/>
          </w:tcPr>
          <w:p w14:paraId="6ED90EB9" w14:textId="73AF15A5" w:rsidR="008C38B8" w:rsidRPr="00F867BF" w:rsidRDefault="006E4922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867BF">
              <w:rPr>
                <w:rFonts w:asciiTheme="majorBidi" w:hAnsiTheme="majorBidi" w:cstheme="majorBidi"/>
                <w:sz w:val="20"/>
              </w:rPr>
              <w:t>20,970</w:t>
            </w:r>
          </w:p>
        </w:tc>
        <w:tc>
          <w:tcPr>
            <w:tcW w:w="689" w:type="dxa"/>
            <w:vAlign w:val="bottom"/>
          </w:tcPr>
          <w:p w14:paraId="1816B244" w14:textId="2D193062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2</w:t>
            </w:r>
            <w:r w:rsidRPr="00F867BF">
              <w:rPr>
                <w:rFonts w:hint="cs"/>
                <w:sz w:val="20"/>
                <w:szCs w:val="20"/>
                <w:cs/>
              </w:rPr>
              <w:t>0</w:t>
            </w:r>
            <w:r w:rsidRPr="00F867BF">
              <w:rPr>
                <w:sz w:val="20"/>
                <w:szCs w:val="20"/>
              </w:rPr>
              <w:t>,</w:t>
            </w:r>
            <w:r w:rsidRPr="00F867BF">
              <w:rPr>
                <w:rFonts w:hint="cs"/>
                <w:sz w:val="20"/>
                <w:szCs w:val="20"/>
                <w:cs/>
              </w:rPr>
              <w:t>97</w:t>
            </w:r>
            <w:r w:rsidRPr="00F867BF">
              <w:rPr>
                <w:sz w:val="20"/>
                <w:szCs w:val="20"/>
              </w:rPr>
              <w:t>0</w:t>
            </w:r>
          </w:p>
        </w:tc>
        <w:tc>
          <w:tcPr>
            <w:tcW w:w="688" w:type="dxa"/>
            <w:vAlign w:val="bottom"/>
          </w:tcPr>
          <w:p w14:paraId="39C19346" w14:textId="3A61ED74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10,002</w:t>
            </w:r>
          </w:p>
        </w:tc>
        <w:tc>
          <w:tcPr>
            <w:tcW w:w="689" w:type="dxa"/>
            <w:vAlign w:val="bottom"/>
          </w:tcPr>
          <w:p w14:paraId="523BC396" w14:textId="6636A517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10,002</w:t>
            </w:r>
          </w:p>
        </w:tc>
        <w:tc>
          <w:tcPr>
            <w:tcW w:w="688" w:type="dxa"/>
            <w:vAlign w:val="bottom"/>
          </w:tcPr>
          <w:p w14:paraId="59CB458E" w14:textId="5968425D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7,849</w:t>
            </w:r>
          </w:p>
        </w:tc>
        <w:tc>
          <w:tcPr>
            <w:tcW w:w="689" w:type="dxa"/>
            <w:vAlign w:val="bottom"/>
          </w:tcPr>
          <w:p w14:paraId="66384049" w14:textId="59230D96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9,668</w:t>
            </w:r>
          </w:p>
        </w:tc>
        <w:tc>
          <w:tcPr>
            <w:tcW w:w="688" w:type="dxa"/>
            <w:vAlign w:val="bottom"/>
          </w:tcPr>
          <w:p w14:paraId="17071959" w14:textId="30CD1B92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0664233B" w14:textId="7D595CD6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4AA8553E" w14:textId="684B6CC9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7,849</w:t>
            </w:r>
          </w:p>
        </w:tc>
        <w:tc>
          <w:tcPr>
            <w:tcW w:w="689" w:type="dxa"/>
            <w:vAlign w:val="bottom"/>
          </w:tcPr>
          <w:p w14:paraId="36DAF7F4" w14:textId="01AD20AA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9,668</w:t>
            </w:r>
          </w:p>
        </w:tc>
        <w:tc>
          <w:tcPr>
            <w:tcW w:w="688" w:type="dxa"/>
            <w:vAlign w:val="bottom"/>
          </w:tcPr>
          <w:p w14:paraId="0967099C" w14:textId="69CAD6AC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2,418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50E86177" w14:textId="32013236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</w:tr>
      <w:tr w:rsidR="008C38B8" w:rsidRPr="00F867BF" w14:paraId="092EC91C" w14:textId="77777777" w:rsidTr="007858CD">
        <w:trPr>
          <w:cantSplit/>
        </w:trPr>
        <w:tc>
          <w:tcPr>
            <w:tcW w:w="2217" w:type="dxa"/>
          </w:tcPr>
          <w:p w14:paraId="44FCE6FD" w14:textId="7777777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511CF1DD" w14:textId="77777777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03D39D69" w14:textId="77777777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353643BD" w14:textId="53415772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7DD17C9A" w14:textId="77777777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68A62311" w14:textId="7777777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vAlign w:val="bottom"/>
          </w:tcPr>
          <w:p w14:paraId="489C3E95" w14:textId="7777777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8" w:type="dxa"/>
            <w:vAlign w:val="bottom"/>
          </w:tcPr>
          <w:p w14:paraId="2D19BA30" w14:textId="3D9363F8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867BF">
              <w:rPr>
                <w:b/>
                <w:bCs/>
                <w:sz w:val="20"/>
                <w:szCs w:val="20"/>
              </w:rPr>
              <w:t>16,2</w:t>
            </w:r>
            <w:r w:rsidR="00875B29" w:rsidRPr="00F867BF">
              <w:rPr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689" w:type="dxa"/>
            <w:vAlign w:val="bottom"/>
          </w:tcPr>
          <w:p w14:paraId="4F089808" w14:textId="0E752204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867BF">
              <w:rPr>
                <w:b/>
                <w:bCs/>
                <w:sz w:val="20"/>
                <w:szCs w:val="20"/>
              </w:rPr>
              <w:t>16,336</w:t>
            </w:r>
          </w:p>
        </w:tc>
        <w:tc>
          <w:tcPr>
            <w:tcW w:w="688" w:type="dxa"/>
            <w:vAlign w:val="bottom"/>
          </w:tcPr>
          <w:p w14:paraId="17BD4785" w14:textId="3EA6ACEC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867BF">
              <w:rPr>
                <w:b/>
                <w:bCs/>
                <w:sz w:val="20"/>
                <w:szCs w:val="20"/>
              </w:rPr>
              <w:t>14,065</w:t>
            </w:r>
          </w:p>
        </w:tc>
        <w:tc>
          <w:tcPr>
            <w:tcW w:w="689" w:type="dxa"/>
            <w:vAlign w:val="bottom"/>
          </w:tcPr>
          <w:p w14:paraId="536D8046" w14:textId="377E6AFF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867BF">
              <w:rPr>
                <w:b/>
                <w:bCs/>
                <w:sz w:val="20"/>
                <w:szCs w:val="20"/>
              </w:rPr>
              <w:t>15,791</w:t>
            </w:r>
          </w:p>
        </w:tc>
        <w:tc>
          <w:tcPr>
            <w:tcW w:w="688" w:type="dxa"/>
            <w:vAlign w:val="bottom"/>
          </w:tcPr>
          <w:p w14:paraId="2ADED7CB" w14:textId="07DB7E79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F867BF">
              <w:rPr>
                <w:b/>
                <w:bCs/>
                <w:sz w:val="20"/>
                <w:szCs w:val="20"/>
              </w:rPr>
              <w:t>(126)</w:t>
            </w:r>
          </w:p>
        </w:tc>
        <w:tc>
          <w:tcPr>
            <w:tcW w:w="689" w:type="dxa"/>
            <w:vAlign w:val="bottom"/>
          </w:tcPr>
          <w:p w14:paraId="420962D5" w14:textId="43F42FDB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F867BF">
              <w:rPr>
                <w:rFonts w:hint="cs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7D216848" w14:textId="09DCC1D9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867BF">
              <w:rPr>
                <w:b/>
                <w:bCs/>
                <w:sz w:val="20"/>
                <w:szCs w:val="20"/>
              </w:rPr>
              <w:t>13,939</w:t>
            </w:r>
          </w:p>
        </w:tc>
        <w:tc>
          <w:tcPr>
            <w:tcW w:w="689" w:type="dxa"/>
            <w:vAlign w:val="bottom"/>
          </w:tcPr>
          <w:p w14:paraId="05AA895F" w14:textId="69785FEE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867BF">
              <w:rPr>
                <w:b/>
                <w:bCs/>
                <w:sz w:val="20"/>
                <w:szCs w:val="20"/>
              </w:rPr>
              <w:t>15,791</w:t>
            </w:r>
          </w:p>
        </w:tc>
        <w:tc>
          <w:tcPr>
            <w:tcW w:w="688" w:type="dxa"/>
            <w:vAlign w:val="bottom"/>
          </w:tcPr>
          <w:p w14:paraId="7A64B4AF" w14:textId="4A050CFF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867BF">
              <w:rPr>
                <w:b/>
                <w:bCs/>
                <w:sz w:val="20"/>
                <w:szCs w:val="20"/>
              </w:rPr>
              <w:t>2,579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0474A01A" w14:textId="5A859105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  <w:cs/>
              </w:rPr>
            </w:pPr>
            <w:r w:rsidRPr="00F867BF">
              <w:rPr>
                <w:b/>
                <w:bCs/>
                <w:sz w:val="20"/>
                <w:szCs w:val="20"/>
              </w:rPr>
              <w:t>181</w:t>
            </w:r>
          </w:p>
        </w:tc>
      </w:tr>
      <w:tr w:rsidR="00D34364" w:rsidRPr="00F867BF" w14:paraId="7B656605" w14:textId="77777777" w:rsidTr="007858CD">
        <w:trPr>
          <w:cantSplit/>
        </w:trPr>
        <w:tc>
          <w:tcPr>
            <w:tcW w:w="2217" w:type="dxa"/>
          </w:tcPr>
          <w:p w14:paraId="1B856AAE" w14:textId="77777777" w:rsidR="00D34364" w:rsidRPr="00F867BF" w:rsidRDefault="00D34364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685A5738" w14:textId="77777777" w:rsidR="00D34364" w:rsidRPr="00F867BF" w:rsidRDefault="00D34364" w:rsidP="00D3436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6CD10085" w14:textId="77777777" w:rsidR="00D34364" w:rsidRPr="00F867BF" w:rsidRDefault="00D34364" w:rsidP="00D3436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290DCDDA" w14:textId="77777777" w:rsidR="00D34364" w:rsidRPr="00F867BF" w:rsidRDefault="00D34364" w:rsidP="00D3436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119EEE74" w14:textId="77777777" w:rsidR="00D34364" w:rsidRPr="00F867BF" w:rsidRDefault="00D34364" w:rsidP="00D3436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192E8BD8" w14:textId="77777777" w:rsidR="00D34364" w:rsidRPr="00F867BF" w:rsidRDefault="00D34364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vAlign w:val="bottom"/>
          </w:tcPr>
          <w:p w14:paraId="29B79DAF" w14:textId="77777777" w:rsidR="00D34364" w:rsidRPr="00F867BF" w:rsidRDefault="00D34364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8" w:type="dxa"/>
            <w:vAlign w:val="bottom"/>
          </w:tcPr>
          <w:p w14:paraId="04290F9B" w14:textId="77777777" w:rsidR="00D34364" w:rsidRPr="00F867BF" w:rsidRDefault="00D34364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3648564C" w14:textId="77777777" w:rsidR="00D34364" w:rsidRPr="00F867BF" w:rsidRDefault="00D34364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102362CD" w14:textId="77777777" w:rsidR="00D34364" w:rsidRPr="00F867BF" w:rsidRDefault="00D34364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38920700" w14:textId="77777777" w:rsidR="00D34364" w:rsidRPr="00F867BF" w:rsidRDefault="00D34364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55234B23" w14:textId="77777777" w:rsidR="00D34364" w:rsidRPr="00F867BF" w:rsidRDefault="00D34364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46066A23" w14:textId="77777777" w:rsidR="00D34364" w:rsidRPr="00F867BF" w:rsidRDefault="00D34364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7F22942E" w14:textId="77777777" w:rsidR="00D34364" w:rsidRPr="00F867BF" w:rsidRDefault="00D34364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6C9BB640" w14:textId="77777777" w:rsidR="00D34364" w:rsidRPr="00F867BF" w:rsidRDefault="00D34364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2CAB93BC" w14:textId="77777777" w:rsidR="00D34364" w:rsidRPr="00F867BF" w:rsidRDefault="00D34364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4D4F6F15" w14:textId="77777777" w:rsidR="00D34364" w:rsidRPr="00F867BF" w:rsidRDefault="00D34364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246D3C" w:rsidRPr="00F867BF" w14:paraId="59EE41BF" w14:textId="77777777" w:rsidTr="007858CD">
        <w:trPr>
          <w:cantSplit/>
        </w:trPr>
        <w:tc>
          <w:tcPr>
            <w:tcW w:w="2217" w:type="dxa"/>
          </w:tcPr>
          <w:p w14:paraId="00FB62DB" w14:textId="77777777" w:rsidR="00246D3C" w:rsidRPr="00F867BF" w:rsidRDefault="00246D3C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470C26FA" w14:textId="77777777" w:rsidR="00246D3C" w:rsidRPr="00F867BF" w:rsidRDefault="00246D3C" w:rsidP="00D3436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3840203C" w14:textId="77777777" w:rsidR="00246D3C" w:rsidRPr="00F867BF" w:rsidRDefault="00246D3C" w:rsidP="00D3436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0F2173D1" w14:textId="77777777" w:rsidR="00246D3C" w:rsidRPr="00F867BF" w:rsidRDefault="00246D3C" w:rsidP="00D3436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1164E07C" w14:textId="77777777" w:rsidR="00246D3C" w:rsidRPr="00F867BF" w:rsidRDefault="00246D3C" w:rsidP="00D3436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6604BA6E" w14:textId="77777777" w:rsidR="00246D3C" w:rsidRPr="00F867BF" w:rsidRDefault="00246D3C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vAlign w:val="bottom"/>
          </w:tcPr>
          <w:p w14:paraId="5E70EF71" w14:textId="77777777" w:rsidR="00246D3C" w:rsidRPr="00F867BF" w:rsidRDefault="00246D3C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8" w:type="dxa"/>
            <w:vAlign w:val="bottom"/>
          </w:tcPr>
          <w:p w14:paraId="2D9EA7F4" w14:textId="77777777" w:rsidR="00246D3C" w:rsidRPr="00F867BF" w:rsidRDefault="00246D3C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3A9E16AE" w14:textId="77777777" w:rsidR="00246D3C" w:rsidRPr="00F867BF" w:rsidRDefault="00246D3C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5DD8DF49" w14:textId="77777777" w:rsidR="00246D3C" w:rsidRPr="00F867BF" w:rsidRDefault="00246D3C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63FAD7B2" w14:textId="77777777" w:rsidR="00246D3C" w:rsidRPr="00F867BF" w:rsidRDefault="00246D3C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2931C240" w14:textId="77777777" w:rsidR="00246D3C" w:rsidRPr="00F867BF" w:rsidRDefault="00246D3C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74F5CB04" w14:textId="77777777" w:rsidR="00246D3C" w:rsidRPr="00F867BF" w:rsidRDefault="00246D3C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147A5A62" w14:textId="77777777" w:rsidR="00246D3C" w:rsidRPr="00F867BF" w:rsidRDefault="00246D3C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34EA13E1" w14:textId="77777777" w:rsidR="00246D3C" w:rsidRPr="00F867BF" w:rsidRDefault="00246D3C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13097402" w14:textId="77777777" w:rsidR="00246D3C" w:rsidRPr="00F867BF" w:rsidRDefault="00246D3C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6CB43F53" w14:textId="77777777" w:rsidR="00246D3C" w:rsidRPr="00F867BF" w:rsidRDefault="00246D3C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CE35BB" w:rsidRPr="00F867BF" w14:paraId="3E29EFB1" w14:textId="77777777" w:rsidTr="007858CD">
        <w:trPr>
          <w:cantSplit/>
        </w:trPr>
        <w:tc>
          <w:tcPr>
            <w:tcW w:w="2217" w:type="dxa"/>
          </w:tcPr>
          <w:p w14:paraId="7ED30B67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016968B5" w14:textId="77777777" w:rsidR="00CE35BB" w:rsidRPr="00F867BF" w:rsidRDefault="00CE35BB" w:rsidP="00D3436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43E285A6" w14:textId="77777777" w:rsidR="00CE35BB" w:rsidRPr="00F867BF" w:rsidRDefault="00CE35BB" w:rsidP="00D3436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642E1D5A" w14:textId="77777777" w:rsidR="00CE35BB" w:rsidRPr="00F867BF" w:rsidRDefault="00CE35BB" w:rsidP="00D3436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5828E826" w14:textId="77777777" w:rsidR="00CE35BB" w:rsidRPr="00F867BF" w:rsidRDefault="00CE35BB" w:rsidP="00D3436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345EED92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vAlign w:val="bottom"/>
          </w:tcPr>
          <w:p w14:paraId="38CCC5DE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8" w:type="dxa"/>
            <w:vAlign w:val="bottom"/>
          </w:tcPr>
          <w:p w14:paraId="22CFA899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1383ABFC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3D699114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15EF7E64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1FD078CE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1BB72C56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5D2CAD3E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15FF00BD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72CC04A2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17DAC0FA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CE35BB" w:rsidRPr="00F867BF" w14:paraId="691A9AAA" w14:textId="77777777" w:rsidTr="007858CD">
        <w:trPr>
          <w:cantSplit/>
        </w:trPr>
        <w:tc>
          <w:tcPr>
            <w:tcW w:w="2217" w:type="dxa"/>
          </w:tcPr>
          <w:p w14:paraId="7382B5D6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7886BD70" w14:textId="77777777" w:rsidR="00CE35BB" w:rsidRPr="00F867BF" w:rsidRDefault="00CE35BB" w:rsidP="00D3436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641E64B3" w14:textId="77777777" w:rsidR="00CE35BB" w:rsidRPr="00F867BF" w:rsidRDefault="00CE35BB" w:rsidP="00D3436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7D0A2055" w14:textId="77777777" w:rsidR="00CE35BB" w:rsidRPr="00F867BF" w:rsidRDefault="00CE35BB" w:rsidP="00D3436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08876002" w14:textId="77777777" w:rsidR="00CE35BB" w:rsidRPr="00F867BF" w:rsidRDefault="00CE35BB" w:rsidP="00D3436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4C7ADB68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vAlign w:val="bottom"/>
          </w:tcPr>
          <w:p w14:paraId="204004D7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8" w:type="dxa"/>
            <w:vAlign w:val="bottom"/>
          </w:tcPr>
          <w:p w14:paraId="530680B3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3B842FA4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59246D89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658AFB22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1FD12371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35496298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5B583211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61858FA3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5BE45BC5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62A1828F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CE35BB" w:rsidRPr="00F867BF" w14:paraId="495234E6" w14:textId="77777777" w:rsidTr="007858CD">
        <w:trPr>
          <w:cantSplit/>
        </w:trPr>
        <w:tc>
          <w:tcPr>
            <w:tcW w:w="2217" w:type="dxa"/>
          </w:tcPr>
          <w:p w14:paraId="7615E711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414E6219" w14:textId="77777777" w:rsidR="00CE35BB" w:rsidRPr="00F867BF" w:rsidRDefault="00CE35BB" w:rsidP="00D3436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77163AB6" w14:textId="77777777" w:rsidR="00CE35BB" w:rsidRPr="00F867BF" w:rsidRDefault="00CE35BB" w:rsidP="00D3436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2AD74BF5" w14:textId="77777777" w:rsidR="00CE35BB" w:rsidRPr="00F867BF" w:rsidRDefault="00CE35BB" w:rsidP="00D3436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2089C8F4" w14:textId="77777777" w:rsidR="00CE35BB" w:rsidRPr="00F867BF" w:rsidRDefault="00CE35BB" w:rsidP="00D3436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60EEEF09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vAlign w:val="bottom"/>
          </w:tcPr>
          <w:p w14:paraId="49552787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8" w:type="dxa"/>
            <w:vAlign w:val="bottom"/>
          </w:tcPr>
          <w:p w14:paraId="62DA382A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68A98018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49A3F495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31EAC621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16BFBD34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54CA25DE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6A1B9568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3F3F95DE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05652C62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15647110" w14:textId="77777777" w:rsidR="00CE35BB" w:rsidRPr="00F867BF" w:rsidRDefault="00CE35BB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246D3C" w:rsidRPr="00F867BF" w14:paraId="6EF6014F" w14:textId="77777777" w:rsidTr="007858CD">
        <w:trPr>
          <w:cantSplit/>
        </w:trPr>
        <w:tc>
          <w:tcPr>
            <w:tcW w:w="2217" w:type="dxa"/>
          </w:tcPr>
          <w:p w14:paraId="79270AE8" w14:textId="77777777" w:rsidR="00246D3C" w:rsidRPr="00F867BF" w:rsidRDefault="00246D3C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69DA5DB7" w14:textId="77777777" w:rsidR="00246D3C" w:rsidRPr="00F867BF" w:rsidRDefault="00246D3C" w:rsidP="00D3436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794A23FF" w14:textId="77777777" w:rsidR="00246D3C" w:rsidRPr="00F867BF" w:rsidRDefault="00246D3C" w:rsidP="00D3436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2C53EAC5" w14:textId="77777777" w:rsidR="00246D3C" w:rsidRPr="00F867BF" w:rsidRDefault="00246D3C" w:rsidP="00D3436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2A62483B" w14:textId="77777777" w:rsidR="00246D3C" w:rsidRPr="00F867BF" w:rsidRDefault="00246D3C" w:rsidP="00D3436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1779CFE9" w14:textId="77777777" w:rsidR="00246D3C" w:rsidRPr="00F867BF" w:rsidRDefault="00246D3C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vAlign w:val="bottom"/>
          </w:tcPr>
          <w:p w14:paraId="3729D445" w14:textId="77777777" w:rsidR="00246D3C" w:rsidRPr="00F867BF" w:rsidRDefault="00246D3C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8" w:type="dxa"/>
            <w:vAlign w:val="bottom"/>
          </w:tcPr>
          <w:p w14:paraId="5AC11E80" w14:textId="77777777" w:rsidR="00246D3C" w:rsidRPr="00F867BF" w:rsidRDefault="00246D3C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3DBC009F" w14:textId="77777777" w:rsidR="00246D3C" w:rsidRPr="00F867BF" w:rsidRDefault="00246D3C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7070B1B8" w14:textId="77777777" w:rsidR="00246D3C" w:rsidRPr="00F867BF" w:rsidRDefault="00246D3C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2E5ED781" w14:textId="77777777" w:rsidR="00246D3C" w:rsidRPr="00F867BF" w:rsidRDefault="00246D3C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077E4CDA" w14:textId="77777777" w:rsidR="00246D3C" w:rsidRPr="00F867BF" w:rsidRDefault="00246D3C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13570AA2" w14:textId="77777777" w:rsidR="00246D3C" w:rsidRPr="00F867BF" w:rsidRDefault="00246D3C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0D3FAE9D" w14:textId="77777777" w:rsidR="00246D3C" w:rsidRPr="00F867BF" w:rsidRDefault="00246D3C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5F1A74A1" w14:textId="77777777" w:rsidR="00246D3C" w:rsidRPr="00F867BF" w:rsidRDefault="00246D3C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14F93C27" w14:textId="77777777" w:rsidR="00246D3C" w:rsidRPr="00F867BF" w:rsidRDefault="00246D3C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38855AB7" w14:textId="77777777" w:rsidR="00246D3C" w:rsidRPr="00F867BF" w:rsidRDefault="00246D3C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D34364" w:rsidRPr="00F867BF" w14:paraId="11E94529" w14:textId="77777777" w:rsidTr="007858CD">
        <w:trPr>
          <w:cantSplit/>
        </w:trPr>
        <w:tc>
          <w:tcPr>
            <w:tcW w:w="2217" w:type="dxa"/>
          </w:tcPr>
          <w:p w14:paraId="6EA5131E" w14:textId="77777777" w:rsidR="00D34364" w:rsidRPr="00F867BF" w:rsidRDefault="00D34364" w:rsidP="00D3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  <w:vAlign w:val="bottom"/>
          </w:tcPr>
          <w:p w14:paraId="4DDB5D7C" w14:textId="77777777" w:rsidR="00D34364" w:rsidRPr="00F867BF" w:rsidRDefault="00D34364" w:rsidP="00D34364">
            <w:pPr>
              <w:pStyle w:val="acctfourfigures"/>
              <w:tabs>
                <w:tab w:val="clear" w:pos="765"/>
              </w:tabs>
              <w:spacing w:line="240" w:lineRule="auto"/>
              <w:ind w:left="-108" w:right="-105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551" w:type="dxa"/>
            <w:vAlign w:val="bottom"/>
          </w:tcPr>
          <w:p w14:paraId="739E33FD" w14:textId="77777777" w:rsidR="00D34364" w:rsidRPr="00F867BF" w:rsidRDefault="00D34364" w:rsidP="00D3436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639" w:type="dxa"/>
            <w:gridSpan w:val="14"/>
            <w:shd w:val="clear" w:color="auto" w:fill="auto"/>
            <w:vAlign w:val="bottom"/>
          </w:tcPr>
          <w:p w14:paraId="474735D7" w14:textId="00C2B323" w:rsidR="00D34364" w:rsidRPr="00F867BF" w:rsidRDefault="00D34364" w:rsidP="00D34364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 w:hint="cs"/>
                <w:b/>
                <w:bCs/>
                <w:sz w:val="20"/>
                <w:cs/>
              </w:rPr>
              <w:t>งบการเงินรวม</w:t>
            </w:r>
          </w:p>
        </w:tc>
      </w:tr>
      <w:tr w:rsidR="00246D3C" w:rsidRPr="00F867BF" w14:paraId="07A47074" w14:textId="77777777" w:rsidTr="007858CD">
        <w:trPr>
          <w:cantSplit/>
        </w:trPr>
        <w:tc>
          <w:tcPr>
            <w:tcW w:w="2217" w:type="dxa"/>
          </w:tcPr>
          <w:p w14:paraId="5278A1E9" w14:textId="77777777" w:rsidR="00246D3C" w:rsidRPr="00F867BF" w:rsidRDefault="00246D3C" w:rsidP="002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  <w:vAlign w:val="bottom"/>
          </w:tcPr>
          <w:p w14:paraId="78E84B72" w14:textId="1BB8C4C6" w:rsidR="00246D3C" w:rsidRPr="00F867BF" w:rsidRDefault="00246D3C" w:rsidP="00246D3C">
            <w:pPr>
              <w:pStyle w:val="acctfourfigures"/>
              <w:tabs>
                <w:tab w:val="clear" w:pos="765"/>
              </w:tabs>
              <w:spacing w:line="240" w:lineRule="auto"/>
              <w:ind w:left="-108" w:right="-105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551" w:type="dxa"/>
            <w:vAlign w:val="bottom"/>
          </w:tcPr>
          <w:p w14:paraId="02A35DFD" w14:textId="77777777" w:rsidR="00246D3C" w:rsidRPr="00F867BF" w:rsidRDefault="00246D3C" w:rsidP="00246D3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377" w:type="dxa"/>
            <w:gridSpan w:val="2"/>
            <w:vAlign w:val="bottom"/>
          </w:tcPr>
          <w:p w14:paraId="505952E7" w14:textId="77777777" w:rsidR="00246D3C" w:rsidRPr="00F867BF" w:rsidRDefault="00246D3C" w:rsidP="00246D3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377" w:type="dxa"/>
            <w:gridSpan w:val="2"/>
            <w:vAlign w:val="bottom"/>
          </w:tcPr>
          <w:p w14:paraId="0DCE5744" w14:textId="77777777" w:rsidR="00246D3C" w:rsidRPr="00F867BF" w:rsidRDefault="00246D3C" w:rsidP="00246D3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377" w:type="dxa"/>
            <w:gridSpan w:val="2"/>
            <w:vAlign w:val="bottom"/>
          </w:tcPr>
          <w:p w14:paraId="3FF69309" w14:textId="77777777" w:rsidR="00246D3C" w:rsidRPr="00F867BF" w:rsidRDefault="00246D3C" w:rsidP="00246D3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377" w:type="dxa"/>
            <w:gridSpan w:val="2"/>
            <w:vAlign w:val="bottom"/>
          </w:tcPr>
          <w:p w14:paraId="7173971C" w14:textId="77777777" w:rsidR="00246D3C" w:rsidRPr="00F867BF" w:rsidRDefault="00246D3C" w:rsidP="00246D3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377" w:type="dxa"/>
            <w:gridSpan w:val="2"/>
            <w:vAlign w:val="bottom"/>
          </w:tcPr>
          <w:p w14:paraId="7A78FB03" w14:textId="77777777" w:rsidR="00246D3C" w:rsidRPr="00F867BF" w:rsidRDefault="00246D3C" w:rsidP="00246D3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377" w:type="dxa"/>
            <w:gridSpan w:val="2"/>
            <w:vAlign w:val="bottom"/>
          </w:tcPr>
          <w:p w14:paraId="0E42AD63" w14:textId="77777777" w:rsidR="00246D3C" w:rsidRPr="00F867BF" w:rsidRDefault="00246D3C" w:rsidP="00246D3C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bidi="th-TH"/>
              </w:rPr>
              <w:t>ส่วนได้เสีย - สุทธิ</w:t>
            </w:r>
          </w:p>
        </w:tc>
        <w:tc>
          <w:tcPr>
            <w:tcW w:w="1377" w:type="dxa"/>
            <w:gridSpan w:val="2"/>
            <w:vAlign w:val="bottom"/>
          </w:tcPr>
          <w:p w14:paraId="2F0255DB" w14:textId="77777777" w:rsidR="00246D3C" w:rsidRPr="00F867BF" w:rsidRDefault="00246D3C" w:rsidP="00246D3C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bidi="th-TH"/>
              </w:rPr>
              <w:t>เงินปันผลรับสำหรับปี</w:t>
            </w:r>
          </w:p>
        </w:tc>
      </w:tr>
      <w:tr w:rsidR="00246D3C" w:rsidRPr="00F867BF" w14:paraId="0E96D6E3" w14:textId="77777777" w:rsidTr="007858CD">
        <w:trPr>
          <w:cantSplit/>
        </w:trPr>
        <w:tc>
          <w:tcPr>
            <w:tcW w:w="2217" w:type="dxa"/>
          </w:tcPr>
          <w:p w14:paraId="4A7AC6F7" w14:textId="77777777" w:rsidR="00246D3C" w:rsidRPr="00F867BF" w:rsidRDefault="00246D3C" w:rsidP="002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632FCDBE" w14:textId="77777777" w:rsidR="00246D3C" w:rsidRPr="00F867BF" w:rsidRDefault="00246D3C" w:rsidP="00246D3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551" w:type="dxa"/>
          </w:tcPr>
          <w:p w14:paraId="3BF4CDF6" w14:textId="77777777" w:rsidR="00246D3C" w:rsidRPr="00F867BF" w:rsidRDefault="00246D3C" w:rsidP="00246D3C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398E2B56" w14:textId="45BB812B" w:rsidR="00246D3C" w:rsidRPr="00F867BF" w:rsidRDefault="00246D3C" w:rsidP="00246D3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F867BF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689" w:type="dxa"/>
            <w:vAlign w:val="bottom"/>
          </w:tcPr>
          <w:p w14:paraId="1E215B56" w14:textId="3B422DD8" w:rsidR="00246D3C" w:rsidRPr="00F867BF" w:rsidRDefault="00246D3C" w:rsidP="00246D3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F867BF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  <w:tc>
          <w:tcPr>
            <w:tcW w:w="688" w:type="dxa"/>
            <w:vAlign w:val="bottom"/>
          </w:tcPr>
          <w:p w14:paraId="00B9A499" w14:textId="22865D98" w:rsidR="00246D3C" w:rsidRPr="00F867BF" w:rsidRDefault="00246D3C" w:rsidP="00246D3C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F867BF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689" w:type="dxa"/>
            <w:vAlign w:val="bottom"/>
          </w:tcPr>
          <w:p w14:paraId="6CEC3774" w14:textId="6E993AF3" w:rsidR="00246D3C" w:rsidRPr="00F867BF" w:rsidRDefault="00246D3C" w:rsidP="00246D3C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F867BF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  <w:tc>
          <w:tcPr>
            <w:tcW w:w="688" w:type="dxa"/>
            <w:vAlign w:val="bottom"/>
          </w:tcPr>
          <w:p w14:paraId="3D184DFC" w14:textId="0E5C8785" w:rsidR="00246D3C" w:rsidRPr="00F867BF" w:rsidRDefault="00246D3C" w:rsidP="00246D3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F867BF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689" w:type="dxa"/>
            <w:vAlign w:val="bottom"/>
          </w:tcPr>
          <w:p w14:paraId="687490B0" w14:textId="1DBE139A" w:rsidR="00246D3C" w:rsidRPr="00F867BF" w:rsidRDefault="00246D3C" w:rsidP="00246D3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F867BF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  <w:tc>
          <w:tcPr>
            <w:tcW w:w="688" w:type="dxa"/>
            <w:vAlign w:val="bottom"/>
          </w:tcPr>
          <w:p w14:paraId="5ADFAF77" w14:textId="22CD4CB1" w:rsidR="00246D3C" w:rsidRPr="00F867BF" w:rsidRDefault="00246D3C" w:rsidP="00246D3C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F867BF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689" w:type="dxa"/>
            <w:vAlign w:val="bottom"/>
          </w:tcPr>
          <w:p w14:paraId="525B47EA" w14:textId="660FC3BA" w:rsidR="00246D3C" w:rsidRPr="00F867BF" w:rsidRDefault="00246D3C" w:rsidP="00246D3C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F867BF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  <w:tc>
          <w:tcPr>
            <w:tcW w:w="688" w:type="dxa"/>
            <w:vAlign w:val="bottom"/>
          </w:tcPr>
          <w:p w14:paraId="12E2B420" w14:textId="48E56499" w:rsidR="00246D3C" w:rsidRPr="00F867BF" w:rsidRDefault="00246D3C" w:rsidP="00246D3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F867BF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689" w:type="dxa"/>
            <w:vAlign w:val="bottom"/>
          </w:tcPr>
          <w:p w14:paraId="1E24FA7B" w14:textId="79D22D30" w:rsidR="00246D3C" w:rsidRPr="00F867BF" w:rsidRDefault="00246D3C" w:rsidP="00246D3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F867BF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  <w:tc>
          <w:tcPr>
            <w:tcW w:w="688" w:type="dxa"/>
            <w:vAlign w:val="bottom"/>
          </w:tcPr>
          <w:p w14:paraId="0BAA05C5" w14:textId="5375B91E" w:rsidR="00246D3C" w:rsidRPr="00F867BF" w:rsidRDefault="00246D3C" w:rsidP="00246D3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F867BF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689" w:type="dxa"/>
            <w:vAlign w:val="bottom"/>
          </w:tcPr>
          <w:p w14:paraId="14AC1C2E" w14:textId="7BEDF8CD" w:rsidR="00246D3C" w:rsidRPr="00F867BF" w:rsidRDefault="00246D3C" w:rsidP="00246D3C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F867BF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  <w:tc>
          <w:tcPr>
            <w:tcW w:w="688" w:type="dxa"/>
            <w:vAlign w:val="bottom"/>
          </w:tcPr>
          <w:p w14:paraId="29C1BA5F" w14:textId="7E989F63" w:rsidR="00246D3C" w:rsidRPr="00F867BF" w:rsidRDefault="00246D3C" w:rsidP="00246D3C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F867BF">
              <w:rPr>
                <w:rFonts w:ascii="Angsana New" w:hAnsi="Angsana New"/>
                <w:sz w:val="20"/>
                <w:lang w:val="en-US" w:bidi="th-TH"/>
              </w:rPr>
              <w:t>7</w:t>
            </w:r>
          </w:p>
        </w:tc>
        <w:tc>
          <w:tcPr>
            <w:tcW w:w="689" w:type="dxa"/>
            <w:vAlign w:val="bottom"/>
          </w:tcPr>
          <w:p w14:paraId="0817A80E" w14:textId="46D8FEA6" w:rsidR="00246D3C" w:rsidRPr="00F867BF" w:rsidRDefault="00246D3C" w:rsidP="00246D3C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20"/>
                <w:cs/>
                <w:lang w:val="en-US" w:bidi="th-TH"/>
              </w:rPr>
              <w:t>256</w:t>
            </w:r>
            <w:r w:rsidRPr="00F867BF">
              <w:rPr>
                <w:rFonts w:ascii="Angsana New" w:hAnsi="Angsana New"/>
                <w:sz w:val="20"/>
                <w:lang w:val="en-US" w:bidi="th-TH"/>
              </w:rPr>
              <w:t>6</w:t>
            </w:r>
          </w:p>
        </w:tc>
      </w:tr>
      <w:tr w:rsidR="00246D3C" w:rsidRPr="00F867BF" w14:paraId="3B960F19" w14:textId="77777777" w:rsidTr="007858CD">
        <w:trPr>
          <w:cantSplit/>
        </w:trPr>
        <w:tc>
          <w:tcPr>
            <w:tcW w:w="2217" w:type="dxa"/>
          </w:tcPr>
          <w:p w14:paraId="4BBE85FA" w14:textId="77777777" w:rsidR="00246D3C" w:rsidRPr="00F867BF" w:rsidRDefault="00246D3C" w:rsidP="002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6726948B" w14:textId="77777777" w:rsidR="00246D3C" w:rsidRPr="00F867BF" w:rsidRDefault="00246D3C" w:rsidP="00246D3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551" w:type="dxa"/>
          </w:tcPr>
          <w:p w14:paraId="4E1D98B3" w14:textId="77777777" w:rsidR="00246D3C" w:rsidRPr="00F867BF" w:rsidRDefault="00246D3C" w:rsidP="00246D3C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6077DCB3" w14:textId="77777777" w:rsidR="00246D3C" w:rsidRPr="00F867BF" w:rsidRDefault="00246D3C" w:rsidP="00246D3C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jc w:val="center"/>
              <w:rPr>
                <w:rFonts w:ascii="Angsana New" w:hAnsi="Angsana New"/>
                <w:i/>
                <w:iCs/>
                <w:sz w:val="20"/>
                <w:cs/>
                <w:lang w:val="en-US" w:bidi="th-TH"/>
              </w:rPr>
            </w:pPr>
            <w:r w:rsidRPr="00F867BF">
              <w:rPr>
                <w:rFonts w:ascii="Angsana New" w:hAnsi="Angsana New"/>
                <w:i/>
                <w:iCs/>
                <w:sz w:val="20"/>
                <w:lang w:val="en-US" w:bidi="th-TH"/>
              </w:rPr>
              <w:t>(</w:t>
            </w:r>
            <w:r w:rsidRPr="00F867BF">
              <w:rPr>
                <w:rFonts w:ascii="Angsana New" w:hAnsi="Angsana New" w:hint="cs"/>
                <w:i/>
                <w:iCs/>
                <w:sz w:val="20"/>
                <w:cs/>
                <w:lang w:val="en-US" w:bidi="th-TH"/>
              </w:rPr>
              <w:t>ร้อยละ</w:t>
            </w:r>
            <w:r w:rsidRPr="00F867BF">
              <w:rPr>
                <w:rFonts w:ascii="Angsana New" w:hAnsi="Angsana New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8262" w:type="dxa"/>
            <w:gridSpan w:val="12"/>
            <w:vAlign w:val="bottom"/>
          </w:tcPr>
          <w:p w14:paraId="715A986A" w14:textId="77777777" w:rsidR="00246D3C" w:rsidRPr="00F867BF" w:rsidRDefault="00246D3C" w:rsidP="00246D3C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lang w:val="en-US" w:bidi="th-TH"/>
              </w:rPr>
            </w:pPr>
            <w:r w:rsidRPr="00F867BF">
              <w:rPr>
                <w:rFonts w:ascii="Angsana New" w:hAnsi="Angsana New"/>
                <w:i/>
                <w:iCs/>
                <w:sz w:val="20"/>
                <w:lang w:val="en-US" w:bidi="th-TH"/>
              </w:rPr>
              <w:t>(</w:t>
            </w:r>
            <w:r w:rsidRPr="00F867BF">
              <w:rPr>
                <w:rFonts w:ascii="Angsana New" w:hAnsi="Angsana New" w:hint="cs"/>
                <w:i/>
                <w:iCs/>
                <w:sz w:val="20"/>
                <w:cs/>
                <w:lang w:val="en-US" w:bidi="th-TH"/>
              </w:rPr>
              <w:t>ล้านบาท</w:t>
            </w:r>
            <w:r w:rsidRPr="00F867BF">
              <w:rPr>
                <w:rFonts w:ascii="Angsana New" w:hAnsi="Angsana New"/>
                <w:i/>
                <w:iCs/>
                <w:sz w:val="20"/>
                <w:lang w:val="en-US" w:bidi="th-TH"/>
              </w:rPr>
              <w:t>)</w:t>
            </w:r>
          </w:p>
        </w:tc>
      </w:tr>
      <w:tr w:rsidR="00246D3C" w:rsidRPr="00F867BF" w14:paraId="0B5F9795" w14:textId="77777777" w:rsidTr="007858CD">
        <w:trPr>
          <w:cantSplit/>
        </w:trPr>
        <w:tc>
          <w:tcPr>
            <w:tcW w:w="2217" w:type="dxa"/>
          </w:tcPr>
          <w:p w14:paraId="62E5EB78" w14:textId="209F31E3" w:rsidR="00246D3C" w:rsidRPr="00F867BF" w:rsidRDefault="00246D3C" w:rsidP="002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0"/>
                <w:szCs w:val="20"/>
                <w:cs/>
              </w:rPr>
            </w:pPr>
            <w:r w:rsidRPr="00F867BF"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567" w:type="dxa"/>
          </w:tcPr>
          <w:p w14:paraId="299715AC" w14:textId="77777777" w:rsidR="00246D3C" w:rsidRPr="00F867BF" w:rsidRDefault="00246D3C" w:rsidP="00246D3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0A758F49" w14:textId="77777777" w:rsidR="00246D3C" w:rsidRPr="00F867BF" w:rsidRDefault="00246D3C" w:rsidP="00246D3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2987528E" w14:textId="6BFE4584" w:rsidR="00246D3C" w:rsidRPr="00F867BF" w:rsidRDefault="00246D3C" w:rsidP="00246D3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4776E402" w14:textId="77777777" w:rsidR="00246D3C" w:rsidRPr="00F867BF" w:rsidRDefault="00246D3C" w:rsidP="00246D3C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3715F313" w14:textId="77777777" w:rsidR="00246D3C" w:rsidRPr="00F867BF" w:rsidRDefault="00246D3C" w:rsidP="002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601AEB47" w14:textId="77777777" w:rsidR="00246D3C" w:rsidRPr="00F867BF" w:rsidRDefault="00246D3C" w:rsidP="002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03C0F8A9" w14:textId="77777777" w:rsidR="00246D3C" w:rsidRPr="00F867BF" w:rsidRDefault="00246D3C" w:rsidP="002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vAlign w:val="bottom"/>
          </w:tcPr>
          <w:p w14:paraId="1D101428" w14:textId="77777777" w:rsidR="00246D3C" w:rsidRPr="00F867BF" w:rsidRDefault="00246D3C" w:rsidP="002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8" w:type="dxa"/>
            <w:vAlign w:val="bottom"/>
          </w:tcPr>
          <w:p w14:paraId="0CE2152E" w14:textId="77777777" w:rsidR="00246D3C" w:rsidRPr="00F867BF" w:rsidRDefault="00246D3C" w:rsidP="002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vAlign w:val="bottom"/>
          </w:tcPr>
          <w:p w14:paraId="58534699" w14:textId="77777777" w:rsidR="00246D3C" w:rsidRPr="00F867BF" w:rsidRDefault="00246D3C" w:rsidP="002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8" w:type="dxa"/>
            <w:vAlign w:val="bottom"/>
          </w:tcPr>
          <w:p w14:paraId="0DC840F7" w14:textId="77777777" w:rsidR="00246D3C" w:rsidRPr="00F867BF" w:rsidRDefault="00246D3C" w:rsidP="002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vAlign w:val="bottom"/>
          </w:tcPr>
          <w:p w14:paraId="5670EDFD" w14:textId="77777777" w:rsidR="00246D3C" w:rsidRPr="00F867BF" w:rsidRDefault="00246D3C" w:rsidP="002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688" w:type="dxa"/>
            <w:vAlign w:val="bottom"/>
          </w:tcPr>
          <w:p w14:paraId="4566EDD5" w14:textId="77777777" w:rsidR="00246D3C" w:rsidRPr="00F867BF" w:rsidRDefault="00246D3C" w:rsidP="002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vAlign w:val="bottom"/>
          </w:tcPr>
          <w:p w14:paraId="18BEE5F0" w14:textId="77777777" w:rsidR="00246D3C" w:rsidRPr="00F867BF" w:rsidRDefault="00246D3C" w:rsidP="002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8" w:type="dxa"/>
            <w:vAlign w:val="bottom"/>
          </w:tcPr>
          <w:p w14:paraId="6E87EEB1" w14:textId="77777777" w:rsidR="00246D3C" w:rsidRPr="00F867BF" w:rsidRDefault="00246D3C" w:rsidP="002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6FDCF994" w14:textId="77777777" w:rsidR="00246D3C" w:rsidRPr="00F867BF" w:rsidRDefault="00246D3C" w:rsidP="0024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</w:tr>
      <w:tr w:rsidR="008C38B8" w:rsidRPr="00F867BF" w14:paraId="25DFA330" w14:textId="77777777" w:rsidTr="007858CD">
        <w:trPr>
          <w:cantSplit/>
        </w:trPr>
        <w:tc>
          <w:tcPr>
            <w:tcW w:w="2217" w:type="dxa"/>
          </w:tcPr>
          <w:p w14:paraId="553309C5" w14:textId="1E23CA6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vertAlign w:val="superscript"/>
                <w:cs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บริษัท บงกช มารีน เซอร์วิส จำกัด</w:t>
            </w:r>
            <w:r w:rsidR="00AD0FAD" w:rsidRPr="00F867BF"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567" w:type="dxa"/>
          </w:tcPr>
          <w:p w14:paraId="220AA3F5" w14:textId="77777777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6ED4531D" w14:textId="5BED3CA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0"/>
                <w:szCs w:val="20"/>
              </w:rPr>
            </w:pPr>
            <w:r w:rsidRPr="00F867BF">
              <w:rPr>
                <w:rFonts w:ascii="Calibri" w:hAnsi="Calibri"/>
                <w:color w:val="000000"/>
                <w:sz w:val="20"/>
                <w:szCs w:val="20"/>
                <w:cs/>
              </w:rPr>
              <w:t>ดำเนินธุรกิจบริการขนส่งน้ำมันทางเรือ</w:t>
            </w:r>
          </w:p>
        </w:tc>
        <w:tc>
          <w:tcPr>
            <w:tcW w:w="688" w:type="dxa"/>
            <w:vAlign w:val="bottom"/>
          </w:tcPr>
          <w:p w14:paraId="0D40BC3C" w14:textId="592672F4" w:rsidR="008C38B8" w:rsidRPr="00F867BF" w:rsidRDefault="008C38B8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689" w:type="dxa"/>
            <w:vAlign w:val="bottom"/>
          </w:tcPr>
          <w:p w14:paraId="0781EF31" w14:textId="4497F3C9" w:rsidR="008C38B8" w:rsidRPr="00F867BF" w:rsidRDefault="008C38B8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688" w:type="dxa"/>
            <w:vAlign w:val="bottom"/>
          </w:tcPr>
          <w:p w14:paraId="1EC1D06B" w14:textId="309F547C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0C655365" w14:textId="17673E88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688" w:type="dxa"/>
            <w:vAlign w:val="bottom"/>
          </w:tcPr>
          <w:p w14:paraId="263CF7D9" w14:textId="3B599241" w:rsidR="008C38B8" w:rsidRPr="00F867BF" w:rsidDel="00FF482C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0BFD157B" w14:textId="75702A16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688" w:type="dxa"/>
            <w:vAlign w:val="bottom"/>
          </w:tcPr>
          <w:p w14:paraId="072DB467" w14:textId="31F10D3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7F6E870A" w14:textId="035E1EB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688" w:type="dxa"/>
            <w:vAlign w:val="bottom"/>
          </w:tcPr>
          <w:p w14:paraId="4E3F909B" w14:textId="5BF5054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779B5B74" w14:textId="6EA1EFF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1E10667B" w14:textId="0140355D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7638418A" w14:textId="57CDF58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688" w:type="dxa"/>
            <w:vAlign w:val="bottom"/>
          </w:tcPr>
          <w:p w14:paraId="67374890" w14:textId="020B7E9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0"/>
                <w:szCs w:val="20"/>
                <w:cs/>
              </w:rPr>
            </w:pPr>
            <w:r w:rsidRPr="00F867BF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4EE798D9" w14:textId="4FCBF109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867BF">
              <w:rPr>
                <w:rFonts w:hint="cs"/>
                <w:color w:val="000000" w:themeColor="text1"/>
                <w:sz w:val="20"/>
                <w:szCs w:val="20"/>
                <w:cs/>
              </w:rPr>
              <w:t>6</w:t>
            </w:r>
          </w:p>
        </w:tc>
      </w:tr>
      <w:tr w:rsidR="008C38B8" w:rsidRPr="00F867BF" w14:paraId="2CC7DF4F" w14:textId="77777777" w:rsidTr="007858CD">
        <w:trPr>
          <w:cantSplit/>
        </w:trPr>
        <w:tc>
          <w:tcPr>
            <w:tcW w:w="2217" w:type="dxa"/>
          </w:tcPr>
          <w:p w14:paraId="0ED03025" w14:textId="6092EAB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PetroWind Energy Inc</w:t>
            </w:r>
            <w:r w:rsidRPr="00F867BF">
              <w:rPr>
                <w:rFonts w:hint="cs"/>
                <w:sz w:val="20"/>
                <w:szCs w:val="20"/>
                <w:cs/>
              </w:rPr>
              <w:t>.</w:t>
            </w:r>
          </w:p>
        </w:tc>
        <w:tc>
          <w:tcPr>
            <w:tcW w:w="567" w:type="dxa"/>
          </w:tcPr>
          <w:p w14:paraId="63D3AEB1" w14:textId="77777777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4AE19F6E" w14:textId="7F42AF0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0"/>
                <w:szCs w:val="20"/>
                <w:cs/>
              </w:rPr>
            </w:pPr>
            <w:r w:rsidRPr="00F867BF">
              <w:rPr>
                <w:rFonts w:ascii="Calibri" w:hAnsi="Calibri"/>
                <w:color w:val="000000"/>
                <w:sz w:val="20"/>
                <w:szCs w:val="20"/>
                <w:cs/>
              </w:rPr>
              <w:t>โรงไฟฟ้าพลังงานลม</w:t>
            </w:r>
          </w:p>
        </w:tc>
        <w:tc>
          <w:tcPr>
            <w:tcW w:w="688" w:type="dxa"/>
            <w:vAlign w:val="bottom"/>
          </w:tcPr>
          <w:p w14:paraId="4CAE24B7" w14:textId="101B37E4" w:rsidR="008C38B8" w:rsidRPr="00F867BF" w:rsidRDefault="008C38B8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40.00</w:t>
            </w:r>
          </w:p>
        </w:tc>
        <w:tc>
          <w:tcPr>
            <w:tcW w:w="689" w:type="dxa"/>
            <w:vAlign w:val="bottom"/>
          </w:tcPr>
          <w:p w14:paraId="4FC34D95" w14:textId="39B84CB8" w:rsidR="008C38B8" w:rsidRPr="00F867BF" w:rsidRDefault="008C38B8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40.00</w:t>
            </w:r>
          </w:p>
        </w:tc>
        <w:tc>
          <w:tcPr>
            <w:tcW w:w="688" w:type="dxa"/>
            <w:vAlign w:val="bottom"/>
          </w:tcPr>
          <w:p w14:paraId="12842373" w14:textId="00C33583" w:rsidR="008C38B8" w:rsidRPr="00F867BF" w:rsidRDefault="006E4922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867BF">
              <w:rPr>
                <w:rFonts w:asciiTheme="majorBidi" w:hAnsiTheme="majorBidi" w:cstheme="majorBidi"/>
                <w:sz w:val="20"/>
              </w:rPr>
              <w:t>1,319</w:t>
            </w:r>
          </w:p>
        </w:tc>
        <w:tc>
          <w:tcPr>
            <w:tcW w:w="689" w:type="dxa"/>
            <w:vAlign w:val="bottom"/>
          </w:tcPr>
          <w:p w14:paraId="7250AFD7" w14:textId="0DE4BC4D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1,319</w:t>
            </w:r>
          </w:p>
        </w:tc>
        <w:tc>
          <w:tcPr>
            <w:tcW w:w="688" w:type="dxa"/>
            <w:vAlign w:val="bottom"/>
          </w:tcPr>
          <w:p w14:paraId="1C76CCBC" w14:textId="1B189CEF" w:rsidR="008C38B8" w:rsidRPr="00F867BF" w:rsidDel="00FF482C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1,</w:t>
            </w:r>
            <w:r w:rsidRPr="00F867BF">
              <w:rPr>
                <w:sz w:val="20"/>
                <w:szCs w:val="20"/>
              </w:rPr>
              <w:t>094</w:t>
            </w:r>
          </w:p>
        </w:tc>
        <w:tc>
          <w:tcPr>
            <w:tcW w:w="689" w:type="dxa"/>
            <w:vAlign w:val="bottom"/>
          </w:tcPr>
          <w:p w14:paraId="14990511" w14:textId="04E2EAB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1,</w:t>
            </w:r>
            <w:r w:rsidRPr="00F867BF">
              <w:rPr>
                <w:sz w:val="20"/>
                <w:szCs w:val="20"/>
              </w:rPr>
              <w:t>094</w:t>
            </w:r>
          </w:p>
        </w:tc>
        <w:tc>
          <w:tcPr>
            <w:tcW w:w="688" w:type="dxa"/>
            <w:vAlign w:val="bottom"/>
          </w:tcPr>
          <w:p w14:paraId="4D641C91" w14:textId="10543792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1,332</w:t>
            </w:r>
          </w:p>
        </w:tc>
        <w:tc>
          <w:tcPr>
            <w:tcW w:w="689" w:type="dxa"/>
            <w:vAlign w:val="bottom"/>
          </w:tcPr>
          <w:p w14:paraId="14A8B3C8" w14:textId="1F099C2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1,342</w:t>
            </w:r>
          </w:p>
        </w:tc>
        <w:tc>
          <w:tcPr>
            <w:tcW w:w="688" w:type="dxa"/>
            <w:vAlign w:val="bottom"/>
          </w:tcPr>
          <w:p w14:paraId="2705AF9D" w14:textId="4EB80CA2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202ED71B" w14:textId="20C6A13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3FFEDBB5" w14:textId="7F22656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1,332</w:t>
            </w:r>
          </w:p>
        </w:tc>
        <w:tc>
          <w:tcPr>
            <w:tcW w:w="689" w:type="dxa"/>
            <w:vAlign w:val="bottom"/>
          </w:tcPr>
          <w:p w14:paraId="2F3F91BC" w14:textId="68A0A089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1,342</w:t>
            </w:r>
          </w:p>
        </w:tc>
        <w:tc>
          <w:tcPr>
            <w:tcW w:w="688" w:type="dxa"/>
            <w:vAlign w:val="bottom"/>
          </w:tcPr>
          <w:p w14:paraId="34C6B11D" w14:textId="753B8E9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0"/>
                <w:szCs w:val="20"/>
                <w:cs/>
              </w:rPr>
            </w:pPr>
            <w:r w:rsidRPr="00F867BF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45857AE1" w14:textId="15370B8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867BF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8C38B8" w:rsidRPr="00F867BF" w14:paraId="6A15A918" w14:textId="77777777" w:rsidTr="007858CD">
        <w:trPr>
          <w:cantSplit/>
        </w:trPr>
        <w:tc>
          <w:tcPr>
            <w:tcW w:w="2217" w:type="dxa"/>
          </w:tcPr>
          <w:p w14:paraId="45BBB549" w14:textId="7DFF09A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Impact Energy Asia Development Limited</w:t>
            </w:r>
          </w:p>
        </w:tc>
        <w:tc>
          <w:tcPr>
            <w:tcW w:w="567" w:type="dxa"/>
          </w:tcPr>
          <w:p w14:paraId="14C0CDF7" w14:textId="77777777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3351EC23" w14:textId="3250733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sz w:val="20"/>
                <w:szCs w:val="20"/>
              </w:rPr>
            </w:pPr>
            <w:r w:rsidRPr="00F867BF">
              <w:rPr>
                <w:rFonts w:ascii="Calibri" w:hAnsi="Calibri"/>
                <w:color w:val="000000"/>
                <w:sz w:val="20"/>
                <w:szCs w:val="20"/>
                <w:cs/>
              </w:rPr>
              <w:t>โรงไฟฟ้าพลังงานลม</w:t>
            </w:r>
          </w:p>
        </w:tc>
        <w:tc>
          <w:tcPr>
            <w:tcW w:w="688" w:type="dxa"/>
            <w:vAlign w:val="bottom"/>
          </w:tcPr>
          <w:p w14:paraId="4D267A6D" w14:textId="5186D7C9" w:rsidR="008C38B8" w:rsidRPr="00F867BF" w:rsidRDefault="008C38B8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45.00</w:t>
            </w:r>
          </w:p>
        </w:tc>
        <w:tc>
          <w:tcPr>
            <w:tcW w:w="689" w:type="dxa"/>
            <w:vAlign w:val="bottom"/>
          </w:tcPr>
          <w:p w14:paraId="58337752" w14:textId="51A70271" w:rsidR="008C38B8" w:rsidRPr="00F867BF" w:rsidRDefault="008C38B8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45.00</w:t>
            </w:r>
          </w:p>
        </w:tc>
        <w:tc>
          <w:tcPr>
            <w:tcW w:w="688" w:type="dxa"/>
            <w:vAlign w:val="bottom"/>
          </w:tcPr>
          <w:p w14:paraId="497568D1" w14:textId="4064A745" w:rsidR="008C38B8" w:rsidRPr="00F867BF" w:rsidRDefault="006E4922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asciiTheme="majorBidi" w:hAnsiTheme="majorBidi" w:cstheme="majorBidi"/>
                <w:sz w:val="20"/>
              </w:rPr>
              <w:t>6,294</w:t>
            </w:r>
          </w:p>
        </w:tc>
        <w:tc>
          <w:tcPr>
            <w:tcW w:w="689" w:type="dxa"/>
            <w:vAlign w:val="bottom"/>
          </w:tcPr>
          <w:p w14:paraId="38430693" w14:textId="463742E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3,419</w:t>
            </w:r>
          </w:p>
        </w:tc>
        <w:tc>
          <w:tcPr>
            <w:tcW w:w="688" w:type="dxa"/>
            <w:vAlign w:val="bottom"/>
          </w:tcPr>
          <w:p w14:paraId="7E5FF769" w14:textId="510EF063" w:rsidR="008C38B8" w:rsidRPr="00F867BF" w:rsidDel="00FF482C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2,830</w:t>
            </w:r>
          </w:p>
        </w:tc>
        <w:tc>
          <w:tcPr>
            <w:tcW w:w="689" w:type="dxa"/>
            <w:vAlign w:val="bottom"/>
          </w:tcPr>
          <w:p w14:paraId="42A37852" w14:textId="4ABD236A" w:rsidR="008C38B8" w:rsidRPr="00F867BF" w:rsidDel="00FF482C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1,539</w:t>
            </w:r>
          </w:p>
        </w:tc>
        <w:tc>
          <w:tcPr>
            <w:tcW w:w="688" w:type="dxa"/>
            <w:vAlign w:val="bottom"/>
          </w:tcPr>
          <w:p w14:paraId="144BC153" w14:textId="55047B1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3,065</w:t>
            </w:r>
          </w:p>
        </w:tc>
        <w:tc>
          <w:tcPr>
            <w:tcW w:w="689" w:type="dxa"/>
            <w:vAlign w:val="bottom"/>
          </w:tcPr>
          <w:p w14:paraId="39445755" w14:textId="0A376D7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1,509</w:t>
            </w:r>
          </w:p>
        </w:tc>
        <w:tc>
          <w:tcPr>
            <w:tcW w:w="688" w:type="dxa"/>
            <w:vAlign w:val="bottom"/>
          </w:tcPr>
          <w:p w14:paraId="0DD72AFA" w14:textId="0B70493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12987D28" w14:textId="77D305C2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7F06342E" w14:textId="7590EBE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3,065</w:t>
            </w:r>
          </w:p>
        </w:tc>
        <w:tc>
          <w:tcPr>
            <w:tcW w:w="689" w:type="dxa"/>
            <w:vAlign w:val="bottom"/>
          </w:tcPr>
          <w:p w14:paraId="2C0CC1F2" w14:textId="43C52669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1,509</w:t>
            </w:r>
          </w:p>
        </w:tc>
        <w:tc>
          <w:tcPr>
            <w:tcW w:w="688" w:type="dxa"/>
            <w:vAlign w:val="bottom"/>
          </w:tcPr>
          <w:p w14:paraId="007936DC" w14:textId="7D5F5E1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453A5683" w14:textId="2FD46C72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</w:tr>
      <w:tr w:rsidR="008C38B8" w:rsidRPr="00F867BF" w14:paraId="01B5A7F4" w14:textId="77777777" w:rsidTr="007858CD">
        <w:trPr>
          <w:cantSplit/>
        </w:trPr>
        <w:tc>
          <w:tcPr>
            <w:tcW w:w="2217" w:type="dxa"/>
          </w:tcPr>
          <w:p w14:paraId="4E842919" w14:textId="4AB17F1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บริษัท วิน อินกรีเดียนส์ จำกัด</w:t>
            </w:r>
          </w:p>
        </w:tc>
        <w:tc>
          <w:tcPr>
            <w:tcW w:w="567" w:type="dxa"/>
          </w:tcPr>
          <w:p w14:paraId="3F297A66" w14:textId="77777777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78F8D298" w14:textId="23A1EF4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0"/>
                <w:szCs w:val="20"/>
              </w:rPr>
            </w:pPr>
            <w:r w:rsidRPr="00F867BF">
              <w:rPr>
                <w:rFonts w:ascii="Calibri" w:hAnsi="Calibri"/>
                <w:color w:val="000000"/>
                <w:sz w:val="20"/>
                <w:szCs w:val="20"/>
                <w:cs/>
              </w:rPr>
              <w:t>ดำเนินธุรกิจผลิตและจำหน่ายผลิตภัณฑ์ชีวภาพที่มีมูลค่าสูง</w:t>
            </w:r>
          </w:p>
        </w:tc>
        <w:tc>
          <w:tcPr>
            <w:tcW w:w="688" w:type="dxa"/>
            <w:vAlign w:val="bottom"/>
          </w:tcPr>
          <w:p w14:paraId="35497E7C" w14:textId="5C93472C" w:rsidR="008C38B8" w:rsidRPr="00F867BF" w:rsidRDefault="008C38B8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689" w:type="dxa"/>
            <w:vAlign w:val="bottom"/>
          </w:tcPr>
          <w:p w14:paraId="5F86364F" w14:textId="38862E07" w:rsidR="008C38B8" w:rsidRPr="00F867BF" w:rsidRDefault="008C38B8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51.00</w:t>
            </w:r>
          </w:p>
        </w:tc>
        <w:tc>
          <w:tcPr>
            <w:tcW w:w="688" w:type="dxa"/>
            <w:vAlign w:val="bottom"/>
          </w:tcPr>
          <w:p w14:paraId="3ADE57AE" w14:textId="0EA0835C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7ED68606" w14:textId="1CA3885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81</w:t>
            </w:r>
          </w:p>
        </w:tc>
        <w:tc>
          <w:tcPr>
            <w:tcW w:w="688" w:type="dxa"/>
            <w:vAlign w:val="bottom"/>
          </w:tcPr>
          <w:p w14:paraId="06E08FE4" w14:textId="7D26BCB4" w:rsidR="008C38B8" w:rsidRPr="00F867BF" w:rsidDel="00FF482C" w:rsidRDefault="00E62162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6FFCCD1B" w14:textId="121568FC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41</w:t>
            </w:r>
          </w:p>
        </w:tc>
        <w:tc>
          <w:tcPr>
            <w:tcW w:w="688" w:type="dxa"/>
            <w:vAlign w:val="bottom"/>
          </w:tcPr>
          <w:p w14:paraId="50557640" w14:textId="5A693A3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79A64F63" w14:textId="17DDFD96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26</w:t>
            </w:r>
          </w:p>
        </w:tc>
        <w:tc>
          <w:tcPr>
            <w:tcW w:w="688" w:type="dxa"/>
            <w:vAlign w:val="bottom"/>
          </w:tcPr>
          <w:p w14:paraId="7C407682" w14:textId="3A5619B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500F48A5" w14:textId="1D96FB8D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7562BFAC" w14:textId="443D05F2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6860329A" w14:textId="2345042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26</w:t>
            </w:r>
          </w:p>
        </w:tc>
        <w:tc>
          <w:tcPr>
            <w:tcW w:w="688" w:type="dxa"/>
            <w:vAlign w:val="bottom"/>
          </w:tcPr>
          <w:p w14:paraId="4D82275E" w14:textId="29BC8C4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0"/>
                <w:szCs w:val="20"/>
                <w:cs/>
              </w:rPr>
            </w:pPr>
            <w:r w:rsidRPr="00F867BF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152D30CB" w14:textId="397C16C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867BF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8C38B8" w:rsidRPr="00F867BF" w14:paraId="4F41D24E" w14:textId="77777777" w:rsidTr="007858CD">
        <w:trPr>
          <w:cantSplit/>
        </w:trPr>
        <w:tc>
          <w:tcPr>
            <w:tcW w:w="2217" w:type="dxa"/>
          </w:tcPr>
          <w:p w14:paraId="45839AF9" w14:textId="0ED74542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AP-BCPG CCE Partners LLC</w:t>
            </w:r>
          </w:p>
        </w:tc>
        <w:tc>
          <w:tcPr>
            <w:tcW w:w="567" w:type="dxa"/>
          </w:tcPr>
          <w:p w14:paraId="64DD21B0" w14:textId="77777777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2166A0EB" w14:textId="1BCEC4FD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0"/>
                <w:szCs w:val="20"/>
              </w:rPr>
            </w:pPr>
            <w:r w:rsidRPr="00F867BF">
              <w:rPr>
                <w:rFonts w:ascii="Calibri" w:hAnsi="Calibri"/>
                <w:color w:val="000000"/>
                <w:sz w:val="20"/>
                <w:szCs w:val="20"/>
                <w:cs/>
              </w:rPr>
              <w:t>ลงทุนในโครงการโรงไฟฟ้าก๊าซธรรมชาติ</w:t>
            </w:r>
          </w:p>
        </w:tc>
        <w:tc>
          <w:tcPr>
            <w:tcW w:w="688" w:type="dxa"/>
            <w:vAlign w:val="bottom"/>
          </w:tcPr>
          <w:p w14:paraId="126257F9" w14:textId="1E0CD327" w:rsidR="008C38B8" w:rsidRPr="00F867BF" w:rsidRDefault="008C38B8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49.00</w:t>
            </w:r>
          </w:p>
        </w:tc>
        <w:tc>
          <w:tcPr>
            <w:tcW w:w="689" w:type="dxa"/>
            <w:vAlign w:val="bottom"/>
          </w:tcPr>
          <w:p w14:paraId="61D5A8AC" w14:textId="32E3217F" w:rsidR="008C38B8" w:rsidRPr="00F867BF" w:rsidRDefault="008C38B8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49.00</w:t>
            </w:r>
          </w:p>
        </w:tc>
        <w:tc>
          <w:tcPr>
            <w:tcW w:w="688" w:type="dxa"/>
            <w:vAlign w:val="bottom"/>
          </w:tcPr>
          <w:p w14:paraId="5CB4B7AF" w14:textId="4FE7F773" w:rsidR="008C38B8" w:rsidRPr="00F867BF" w:rsidRDefault="006E4922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asciiTheme="majorBidi" w:hAnsiTheme="majorBidi" w:cstheme="majorBidi"/>
                <w:sz w:val="20"/>
              </w:rPr>
              <w:t>3,360</w:t>
            </w:r>
          </w:p>
        </w:tc>
        <w:tc>
          <w:tcPr>
            <w:tcW w:w="689" w:type="dxa"/>
            <w:vAlign w:val="bottom"/>
          </w:tcPr>
          <w:p w14:paraId="1BF78F51" w14:textId="72244268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3,360</w:t>
            </w:r>
          </w:p>
        </w:tc>
        <w:tc>
          <w:tcPr>
            <w:tcW w:w="688" w:type="dxa"/>
            <w:vAlign w:val="bottom"/>
          </w:tcPr>
          <w:p w14:paraId="0341C8A2" w14:textId="74147DF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1,669</w:t>
            </w:r>
          </w:p>
        </w:tc>
        <w:tc>
          <w:tcPr>
            <w:tcW w:w="689" w:type="dxa"/>
            <w:vAlign w:val="bottom"/>
          </w:tcPr>
          <w:p w14:paraId="0DBA96CB" w14:textId="1F4A3FEC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1,669</w:t>
            </w:r>
          </w:p>
        </w:tc>
        <w:tc>
          <w:tcPr>
            <w:tcW w:w="688" w:type="dxa"/>
            <w:vAlign w:val="bottom"/>
          </w:tcPr>
          <w:p w14:paraId="4A37961B" w14:textId="7E83049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1,627</w:t>
            </w:r>
          </w:p>
        </w:tc>
        <w:tc>
          <w:tcPr>
            <w:tcW w:w="689" w:type="dxa"/>
            <w:vAlign w:val="bottom"/>
          </w:tcPr>
          <w:p w14:paraId="518668AB" w14:textId="7178BF66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1,719</w:t>
            </w:r>
          </w:p>
        </w:tc>
        <w:tc>
          <w:tcPr>
            <w:tcW w:w="688" w:type="dxa"/>
            <w:vAlign w:val="bottom"/>
          </w:tcPr>
          <w:p w14:paraId="2C6A4050" w14:textId="4053ACE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03320EE3" w14:textId="50E097E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3271DB6E" w14:textId="532F610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1,627</w:t>
            </w:r>
          </w:p>
        </w:tc>
        <w:tc>
          <w:tcPr>
            <w:tcW w:w="689" w:type="dxa"/>
            <w:vAlign w:val="bottom"/>
          </w:tcPr>
          <w:p w14:paraId="54FBD0F2" w14:textId="394A5DE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1,719</w:t>
            </w:r>
          </w:p>
        </w:tc>
        <w:tc>
          <w:tcPr>
            <w:tcW w:w="688" w:type="dxa"/>
            <w:vAlign w:val="bottom"/>
          </w:tcPr>
          <w:p w14:paraId="5B8BB76B" w14:textId="7501BB4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867BF">
              <w:rPr>
                <w:color w:val="000000" w:themeColor="text1"/>
                <w:sz w:val="20"/>
                <w:szCs w:val="20"/>
              </w:rPr>
              <w:t>201</w:t>
            </w:r>
          </w:p>
        </w:tc>
        <w:tc>
          <w:tcPr>
            <w:tcW w:w="689" w:type="dxa"/>
            <w:vAlign w:val="bottom"/>
          </w:tcPr>
          <w:p w14:paraId="1A08661B" w14:textId="0713EA82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27</w:t>
            </w:r>
          </w:p>
        </w:tc>
      </w:tr>
      <w:tr w:rsidR="008C38B8" w:rsidRPr="00F867BF" w14:paraId="66DA140B" w14:textId="77777777" w:rsidTr="007858CD">
        <w:trPr>
          <w:cantSplit/>
        </w:trPr>
        <w:tc>
          <w:tcPr>
            <w:tcW w:w="2217" w:type="dxa"/>
          </w:tcPr>
          <w:p w14:paraId="5782D2EF" w14:textId="1975C13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AP-BCPG SFE Partners LLC</w:t>
            </w:r>
          </w:p>
        </w:tc>
        <w:tc>
          <w:tcPr>
            <w:tcW w:w="567" w:type="dxa"/>
          </w:tcPr>
          <w:p w14:paraId="50E31063" w14:textId="77777777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7A82C4C5" w14:textId="09678882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0"/>
                <w:szCs w:val="20"/>
              </w:rPr>
            </w:pPr>
            <w:r w:rsidRPr="00F867BF">
              <w:rPr>
                <w:rFonts w:ascii="Calibri" w:hAnsi="Calibri"/>
                <w:color w:val="000000"/>
                <w:sz w:val="20"/>
                <w:szCs w:val="20"/>
                <w:cs/>
              </w:rPr>
              <w:t>ลงทุนในโครงการโรงไฟฟ้าก๊าซธรรมชาติ</w:t>
            </w:r>
          </w:p>
        </w:tc>
        <w:tc>
          <w:tcPr>
            <w:tcW w:w="688" w:type="dxa"/>
            <w:vAlign w:val="bottom"/>
          </w:tcPr>
          <w:p w14:paraId="31F87F95" w14:textId="142E2548" w:rsidR="008C38B8" w:rsidRPr="00F867BF" w:rsidRDefault="008C38B8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49.00</w:t>
            </w:r>
          </w:p>
        </w:tc>
        <w:tc>
          <w:tcPr>
            <w:tcW w:w="689" w:type="dxa"/>
            <w:vAlign w:val="bottom"/>
          </w:tcPr>
          <w:p w14:paraId="254333E6" w14:textId="76820F18" w:rsidR="008C38B8" w:rsidRPr="00F867BF" w:rsidRDefault="008C38B8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49.00</w:t>
            </w:r>
          </w:p>
        </w:tc>
        <w:tc>
          <w:tcPr>
            <w:tcW w:w="688" w:type="dxa"/>
            <w:vAlign w:val="bottom"/>
          </w:tcPr>
          <w:p w14:paraId="1E2ABDF2" w14:textId="5A6843A1" w:rsidR="008C38B8" w:rsidRPr="00F867BF" w:rsidRDefault="006E4922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asciiTheme="majorBidi" w:hAnsiTheme="majorBidi" w:cstheme="majorBidi"/>
                <w:sz w:val="20"/>
              </w:rPr>
              <w:t>4,553</w:t>
            </w:r>
          </w:p>
        </w:tc>
        <w:tc>
          <w:tcPr>
            <w:tcW w:w="689" w:type="dxa"/>
            <w:vAlign w:val="bottom"/>
          </w:tcPr>
          <w:p w14:paraId="68C5BA03" w14:textId="284E960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4,553</w:t>
            </w:r>
          </w:p>
        </w:tc>
        <w:tc>
          <w:tcPr>
            <w:tcW w:w="688" w:type="dxa"/>
            <w:vAlign w:val="bottom"/>
          </w:tcPr>
          <w:p w14:paraId="047E01C6" w14:textId="69DEBDB2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2,415</w:t>
            </w:r>
          </w:p>
        </w:tc>
        <w:tc>
          <w:tcPr>
            <w:tcW w:w="689" w:type="dxa"/>
            <w:vAlign w:val="bottom"/>
          </w:tcPr>
          <w:p w14:paraId="7116C5FE" w14:textId="6C88C57D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2,415</w:t>
            </w:r>
          </w:p>
        </w:tc>
        <w:tc>
          <w:tcPr>
            <w:tcW w:w="688" w:type="dxa"/>
            <w:vAlign w:val="bottom"/>
          </w:tcPr>
          <w:p w14:paraId="11B6A2E7" w14:textId="560D3336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2,713</w:t>
            </w:r>
          </w:p>
        </w:tc>
        <w:tc>
          <w:tcPr>
            <w:tcW w:w="689" w:type="dxa"/>
            <w:vAlign w:val="bottom"/>
          </w:tcPr>
          <w:p w14:paraId="269434B0" w14:textId="6ABA643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2,563</w:t>
            </w:r>
          </w:p>
        </w:tc>
        <w:tc>
          <w:tcPr>
            <w:tcW w:w="688" w:type="dxa"/>
            <w:vAlign w:val="bottom"/>
          </w:tcPr>
          <w:p w14:paraId="1EB60354" w14:textId="0BA32DE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47AA7A9E" w14:textId="5C3A951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722ED5B7" w14:textId="4E759F3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2,713</w:t>
            </w:r>
          </w:p>
        </w:tc>
        <w:tc>
          <w:tcPr>
            <w:tcW w:w="689" w:type="dxa"/>
            <w:vAlign w:val="bottom"/>
          </w:tcPr>
          <w:p w14:paraId="09C9B0EA" w14:textId="279D1DB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2,563</w:t>
            </w:r>
          </w:p>
        </w:tc>
        <w:tc>
          <w:tcPr>
            <w:tcW w:w="688" w:type="dxa"/>
            <w:vAlign w:val="bottom"/>
          </w:tcPr>
          <w:p w14:paraId="1994B5FC" w14:textId="5189302C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867BF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79164821" w14:textId="710F4E7C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</w:tr>
      <w:tr w:rsidR="008C38B8" w:rsidRPr="00F867BF" w14:paraId="647C8EA0" w14:textId="77777777" w:rsidTr="007858CD">
        <w:trPr>
          <w:cantSplit/>
          <w:trHeight w:hRule="exact" w:val="284"/>
        </w:trPr>
        <w:tc>
          <w:tcPr>
            <w:tcW w:w="2217" w:type="dxa"/>
          </w:tcPr>
          <w:p w14:paraId="63DFCA5D" w14:textId="27BF3E6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Monsoon Wind Power Co., Ltd.</w:t>
            </w:r>
          </w:p>
        </w:tc>
        <w:tc>
          <w:tcPr>
            <w:tcW w:w="567" w:type="dxa"/>
          </w:tcPr>
          <w:p w14:paraId="75557869" w14:textId="77777777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60" w:lineRule="exact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2114F0E8" w14:textId="09B8D3E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0"/>
                <w:szCs w:val="20"/>
                <w:cs/>
              </w:rPr>
            </w:pPr>
            <w:r w:rsidRPr="00F867BF">
              <w:rPr>
                <w:rFonts w:ascii="Calibri" w:hAnsi="Calibri"/>
                <w:color w:val="000000"/>
                <w:sz w:val="20"/>
                <w:szCs w:val="20"/>
                <w:cs/>
              </w:rPr>
              <w:t>โรงไฟฟ้าพลังงานล</w:t>
            </w:r>
            <w:r w:rsidRPr="00F867BF">
              <w:rPr>
                <w:rFonts w:ascii="Calibri" w:hAnsi="Calibri" w:hint="cs"/>
                <w:color w:val="000000"/>
                <w:sz w:val="20"/>
                <w:szCs w:val="20"/>
                <w:cs/>
              </w:rPr>
              <w:t>ม</w:t>
            </w:r>
          </w:p>
          <w:p w14:paraId="40DD0AC3" w14:textId="6BE69A2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688" w:type="dxa"/>
            <w:vAlign w:val="bottom"/>
          </w:tcPr>
          <w:p w14:paraId="1B633179" w14:textId="6905AAE5" w:rsidR="008C38B8" w:rsidRPr="00F867BF" w:rsidRDefault="008C38B8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48.25</w:t>
            </w:r>
          </w:p>
        </w:tc>
        <w:tc>
          <w:tcPr>
            <w:tcW w:w="689" w:type="dxa"/>
            <w:vAlign w:val="bottom"/>
          </w:tcPr>
          <w:p w14:paraId="476DA0B6" w14:textId="782D7F0E" w:rsidR="008C38B8" w:rsidRPr="00F867BF" w:rsidRDefault="008C38B8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48.25</w:t>
            </w:r>
          </w:p>
        </w:tc>
        <w:tc>
          <w:tcPr>
            <w:tcW w:w="688" w:type="dxa"/>
            <w:vAlign w:val="bottom"/>
          </w:tcPr>
          <w:p w14:paraId="53BB30F8" w14:textId="0BE42B86" w:rsidR="008C38B8" w:rsidRPr="00F867BF" w:rsidRDefault="006E4922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rFonts w:asciiTheme="majorBidi" w:hAnsiTheme="majorBidi" w:cstheme="majorBidi"/>
                <w:sz w:val="20"/>
              </w:rPr>
              <w:t>6,588</w:t>
            </w:r>
          </w:p>
        </w:tc>
        <w:tc>
          <w:tcPr>
            <w:tcW w:w="689" w:type="dxa"/>
            <w:vAlign w:val="bottom"/>
          </w:tcPr>
          <w:p w14:paraId="4F52858A" w14:textId="5EAF0CA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3,976</w:t>
            </w:r>
          </w:p>
        </w:tc>
        <w:tc>
          <w:tcPr>
            <w:tcW w:w="688" w:type="dxa"/>
            <w:vAlign w:val="bottom"/>
          </w:tcPr>
          <w:p w14:paraId="2BD9EB1B" w14:textId="3D04FC08" w:rsidR="008C38B8" w:rsidRPr="00F867BF" w:rsidRDefault="006E4922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  <w:cs/>
              </w:rPr>
            </w:pPr>
            <w:r w:rsidRPr="00F867BF">
              <w:rPr>
                <w:rFonts w:asciiTheme="majorBidi" w:hAnsiTheme="majorBidi" w:cstheme="majorBidi"/>
                <w:sz w:val="20"/>
              </w:rPr>
              <w:t>659</w:t>
            </w:r>
          </w:p>
        </w:tc>
        <w:tc>
          <w:tcPr>
            <w:tcW w:w="689" w:type="dxa"/>
            <w:vAlign w:val="bottom"/>
          </w:tcPr>
          <w:p w14:paraId="621D3AD5" w14:textId="7A4DEBC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3</w:t>
            </w:r>
            <w:r w:rsidR="00D03406" w:rsidRPr="00F867BF">
              <w:rPr>
                <w:sz w:val="20"/>
                <w:szCs w:val="20"/>
              </w:rPr>
              <w:t>98</w:t>
            </w:r>
          </w:p>
        </w:tc>
        <w:tc>
          <w:tcPr>
            <w:tcW w:w="688" w:type="dxa"/>
            <w:vAlign w:val="bottom"/>
          </w:tcPr>
          <w:p w14:paraId="1666D6EC" w14:textId="162D3828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632</w:t>
            </w:r>
          </w:p>
        </w:tc>
        <w:tc>
          <w:tcPr>
            <w:tcW w:w="689" w:type="dxa"/>
            <w:vAlign w:val="bottom"/>
          </w:tcPr>
          <w:p w14:paraId="024FD189" w14:textId="4DBD622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387</w:t>
            </w:r>
          </w:p>
        </w:tc>
        <w:tc>
          <w:tcPr>
            <w:tcW w:w="688" w:type="dxa"/>
            <w:vAlign w:val="bottom"/>
          </w:tcPr>
          <w:p w14:paraId="4B263848" w14:textId="756AACD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1449EEE3" w14:textId="0D7824D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735E44F1" w14:textId="552998B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632</w:t>
            </w:r>
          </w:p>
        </w:tc>
        <w:tc>
          <w:tcPr>
            <w:tcW w:w="689" w:type="dxa"/>
            <w:vAlign w:val="bottom"/>
          </w:tcPr>
          <w:p w14:paraId="0287C086" w14:textId="5F044DF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387</w:t>
            </w:r>
          </w:p>
        </w:tc>
        <w:tc>
          <w:tcPr>
            <w:tcW w:w="688" w:type="dxa"/>
            <w:vAlign w:val="bottom"/>
          </w:tcPr>
          <w:p w14:paraId="2CF1889B" w14:textId="43307B1D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color w:val="000000" w:themeColor="text1"/>
                <w:sz w:val="20"/>
                <w:szCs w:val="20"/>
                <w:cs/>
              </w:rPr>
            </w:pPr>
            <w:r w:rsidRPr="00F867BF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4912776E" w14:textId="4CC0276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</w:tr>
      <w:tr w:rsidR="008C38B8" w:rsidRPr="00F867BF" w14:paraId="45A2AD6B" w14:textId="77777777" w:rsidTr="00D03406">
        <w:trPr>
          <w:cantSplit/>
          <w:trHeight w:hRule="exact" w:val="283"/>
        </w:trPr>
        <w:tc>
          <w:tcPr>
            <w:tcW w:w="2217" w:type="dxa"/>
          </w:tcPr>
          <w:p w14:paraId="52238DAB" w14:textId="7B31FFD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Carroll County Energy Holdings LLC</w:t>
            </w:r>
          </w:p>
        </w:tc>
        <w:tc>
          <w:tcPr>
            <w:tcW w:w="567" w:type="dxa"/>
          </w:tcPr>
          <w:p w14:paraId="38FEC744" w14:textId="77777777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60" w:lineRule="exact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212F55FE" w14:textId="558F507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0"/>
                <w:szCs w:val="20"/>
                <w:cs/>
              </w:rPr>
            </w:pPr>
            <w:r w:rsidRPr="00F867BF">
              <w:rPr>
                <w:rFonts w:ascii="Calibri" w:hAnsi="Calibri"/>
                <w:color w:val="000000"/>
                <w:sz w:val="20"/>
                <w:szCs w:val="20"/>
                <w:cs/>
              </w:rPr>
              <w:t>ลงทุนในโครงการโรงไฟฟ้าก๊า</w:t>
            </w:r>
            <w:r w:rsidRPr="00F867BF">
              <w:rPr>
                <w:rFonts w:ascii="Calibri" w:hAnsi="Calibri" w:hint="cs"/>
                <w:color w:val="000000"/>
                <w:sz w:val="20"/>
                <w:szCs w:val="20"/>
                <w:cs/>
              </w:rPr>
              <w:t>ซ</w:t>
            </w:r>
            <w:r w:rsidRPr="00F867BF">
              <w:rPr>
                <w:rFonts w:ascii="Calibri" w:hAnsi="Calibri"/>
                <w:color w:val="000000"/>
                <w:sz w:val="20"/>
                <w:szCs w:val="20"/>
                <w:cs/>
              </w:rPr>
              <w:t>ธรรมชาติ</w:t>
            </w:r>
          </w:p>
        </w:tc>
        <w:tc>
          <w:tcPr>
            <w:tcW w:w="688" w:type="dxa"/>
            <w:vAlign w:val="bottom"/>
          </w:tcPr>
          <w:p w14:paraId="3002C665" w14:textId="60AEB035" w:rsidR="008C38B8" w:rsidRPr="00F867BF" w:rsidRDefault="008C38B8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40.00</w:t>
            </w:r>
          </w:p>
        </w:tc>
        <w:tc>
          <w:tcPr>
            <w:tcW w:w="689" w:type="dxa"/>
            <w:vAlign w:val="bottom"/>
          </w:tcPr>
          <w:p w14:paraId="7581D15A" w14:textId="39B006B2" w:rsidR="008C38B8" w:rsidRPr="00F867BF" w:rsidRDefault="008C38B8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40.00</w:t>
            </w:r>
          </w:p>
        </w:tc>
        <w:tc>
          <w:tcPr>
            <w:tcW w:w="688" w:type="dxa"/>
            <w:vAlign w:val="bottom"/>
          </w:tcPr>
          <w:p w14:paraId="10496089" w14:textId="78BE6D2D" w:rsidR="008C38B8" w:rsidRPr="00F867BF" w:rsidRDefault="006E4922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rFonts w:asciiTheme="majorBidi" w:hAnsiTheme="majorBidi" w:cstheme="majorBidi"/>
                <w:sz w:val="20"/>
              </w:rPr>
              <w:t>9,309</w:t>
            </w:r>
          </w:p>
        </w:tc>
        <w:tc>
          <w:tcPr>
            <w:tcW w:w="689" w:type="dxa"/>
            <w:vAlign w:val="bottom"/>
          </w:tcPr>
          <w:p w14:paraId="6A091E8A" w14:textId="0E421EB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9,309</w:t>
            </w:r>
          </w:p>
        </w:tc>
        <w:tc>
          <w:tcPr>
            <w:tcW w:w="688" w:type="dxa"/>
            <w:vAlign w:val="bottom"/>
          </w:tcPr>
          <w:p w14:paraId="7AE58BDD" w14:textId="19A0FC38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5,291</w:t>
            </w:r>
          </w:p>
        </w:tc>
        <w:tc>
          <w:tcPr>
            <w:tcW w:w="689" w:type="dxa"/>
            <w:vAlign w:val="bottom"/>
          </w:tcPr>
          <w:p w14:paraId="5333A787" w14:textId="11B1557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5,291</w:t>
            </w:r>
          </w:p>
        </w:tc>
        <w:tc>
          <w:tcPr>
            <w:tcW w:w="688" w:type="dxa"/>
            <w:vAlign w:val="bottom"/>
          </w:tcPr>
          <w:p w14:paraId="7FAEC4D3" w14:textId="5B280706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4,504</w:t>
            </w:r>
          </w:p>
        </w:tc>
        <w:tc>
          <w:tcPr>
            <w:tcW w:w="689" w:type="dxa"/>
            <w:vAlign w:val="bottom"/>
          </w:tcPr>
          <w:p w14:paraId="6EC1CA3C" w14:textId="55666AFC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5,005</w:t>
            </w:r>
          </w:p>
        </w:tc>
        <w:tc>
          <w:tcPr>
            <w:tcW w:w="688" w:type="dxa"/>
            <w:vAlign w:val="bottom"/>
          </w:tcPr>
          <w:p w14:paraId="1B785C1B" w14:textId="5523191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73723878" w14:textId="475689C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7FED4A6D" w14:textId="5DF0DF8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4,504</w:t>
            </w:r>
          </w:p>
        </w:tc>
        <w:tc>
          <w:tcPr>
            <w:tcW w:w="689" w:type="dxa"/>
            <w:vAlign w:val="bottom"/>
          </w:tcPr>
          <w:p w14:paraId="4D4D3B19" w14:textId="30A8C38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5,005</w:t>
            </w:r>
          </w:p>
        </w:tc>
        <w:tc>
          <w:tcPr>
            <w:tcW w:w="688" w:type="dxa"/>
            <w:vAlign w:val="bottom"/>
          </w:tcPr>
          <w:p w14:paraId="26E0FF88" w14:textId="55617C1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988</w:t>
            </w:r>
          </w:p>
        </w:tc>
        <w:tc>
          <w:tcPr>
            <w:tcW w:w="689" w:type="dxa"/>
            <w:vAlign w:val="bottom"/>
          </w:tcPr>
          <w:p w14:paraId="20B7C8E5" w14:textId="6019767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</w:tr>
      <w:tr w:rsidR="008C38B8" w:rsidRPr="00F867BF" w14:paraId="08C53939" w14:textId="77777777" w:rsidTr="007A1CDB">
        <w:trPr>
          <w:cantSplit/>
          <w:trHeight w:hRule="exact" w:val="850"/>
        </w:trPr>
        <w:tc>
          <w:tcPr>
            <w:tcW w:w="2217" w:type="dxa"/>
          </w:tcPr>
          <w:p w14:paraId="0024603C" w14:textId="011E04D8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  <w:cs/>
              </w:rPr>
              <w:t>บริษัท สมาร์ท อีวี ไบค์ จำกัด</w:t>
            </w:r>
          </w:p>
        </w:tc>
        <w:tc>
          <w:tcPr>
            <w:tcW w:w="567" w:type="dxa"/>
          </w:tcPr>
          <w:p w14:paraId="0E8C7CD2" w14:textId="77777777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60" w:lineRule="exact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3E9D3F69" w14:textId="75570351" w:rsidR="008C38B8" w:rsidRPr="00F867BF" w:rsidRDefault="007A1CDB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0"/>
                <w:szCs w:val="20"/>
                <w:cs/>
              </w:rPr>
            </w:pPr>
            <w:r w:rsidRPr="00F867BF">
              <w:rPr>
                <w:rFonts w:ascii="Calibri" w:hAnsi="Calibri"/>
                <w:color w:val="000000"/>
                <w:sz w:val="20"/>
                <w:szCs w:val="20"/>
                <w:cs/>
              </w:rPr>
              <w:t>ดำเนินธุรกิจให้เช่าซื้อรถจักรยานยนต์ไฟฟ้าสำหรับผู้ขับขี่รถจักรยานยนต์รับจ้างในบริเวณใกล้เคียงสถานีรถไฟฟ้าบีทีเอส</w:t>
            </w:r>
          </w:p>
        </w:tc>
        <w:tc>
          <w:tcPr>
            <w:tcW w:w="688" w:type="dxa"/>
            <w:vAlign w:val="bottom"/>
          </w:tcPr>
          <w:p w14:paraId="31966D0D" w14:textId="37069DAA" w:rsidR="008C38B8" w:rsidRPr="00F867BF" w:rsidRDefault="008C38B8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  <w:cs/>
              </w:rPr>
              <w:t>16.93</w:t>
            </w:r>
          </w:p>
        </w:tc>
        <w:tc>
          <w:tcPr>
            <w:tcW w:w="689" w:type="dxa"/>
            <w:vAlign w:val="bottom"/>
          </w:tcPr>
          <w:p w14:paraId="72E269D4" w14:textId="6184CADD" w:rsidR="008C38B8" w:rsidRPr="00F867BF" w:rsidRDefault="008C38B8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18.48</w:t>
            </w:r>
          </w:p>
        </w:tc>
        <w:tc>
          <w:tcPr>
            <w:tcW w:w="688" w:type="dxa"/>
            <w:vAlign w:val="bottom"/>
          </w:tcPr>
          <w:p w14:paraId="7302EF9C" w14:textId="21CD833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20</w:t>
            </w:r>
          </w:p>
        </w:tc>
        <w:tc>
          <w:tcPr>
            <w:tcW w:w="689" w:type="dxa"/>
            <w:vAlign w:val="bottom"/>
          </w:tcPr>
          <w:p w14:paraId="52AF2EC7" w14:textId="79A1D35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20</w:t>
            </w:r>
          </w:p>
        </w:tc>
        <w:tc>
          <w:tcPr>
            <w:tcW w:w="688" w:type="dxa"/>
            <w:vAlign w:val="bottom"/>
          </w:tcPr>
          <w:p w14:paraId="25A272EB" w14:textId="5036A3A6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7</w:t>
            </w:r>
          </w:p>
        </w:tc>
        <w:tc>
          <w:tcPr>
            <w:tcW w:w="689" w:type="dxa"/>
            <w:vAlign w:val="bottom"/>
          </w:tcPr>
          <w:p w14:paraId="641F670D" w14:textId="0268CA0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7</w:t>
            </w:r>
          </w:p>
        </w:tc>
        <w:tc>
          <w:tcPr>
            <w:tcW w:w="688" w:type="dxa"/>
            <w:vAlign w:val="bottom"/>
          </w:tcPr>
          <w:p w14:paraId="23C15B14" w14:textId="091BC8D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6</w:t>
            </w:r>
          </w:p>
        </w:tc>
        <w:tc>
          <w:tcPr>
            <w:tcW w:w="689" w:type="dxa"/>
            <w:vAlign w:val="bottom"/>
          </w:tcPr>
          <w:p w14:paraId="4BCFE3AF" w14:textId="5F3FCB68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7</w:t>
            </w:r>
          </w:p>
        </w:tc>
        <w:tc>
          <w:tcPr>
            <w:tcW w:w="688" w:type="dxa"/>
            <w:vAlign w:val="bottom"/>
          </w:tcPr>
          <w:p w14:paraId="015E8D1D" w14:textId="2D6B4D5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23585187" w14:textId="4A28E59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0E3C602B" w14:textId="1DFC3B28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6</w:t>
            </w:r>
          </w:p>
        </w:tc>
        <w:tc>
          <w:tcPr>
            <w:tcW w:w="689" w:type="dxa"/>
            <w:vAlign w:val="bottom"/>
          </w:tcPr>
          <w:p w14:paraId="3D421279" w14:textId="7EA67DD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7</w:t>
            </w:r>
          </w:p>
        </w:tc>
        <w:tc>
          <w:tcPr>
            <w:tcW w:w="688" w:type="dxa"/>
            <w:vAlign w:val="bottom"/>
          </w:tcPr>
          <w:p w14:paraId="2ACB7AAC" w14:textId="54371598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5B2DD806" w14:textId="39A65D1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rFonts w:hint="cs"/>
                <w:sz w:val="20"/>
                <w:szCs w:val="20"/>
              </w:rPr>
              <w:t>-</w:t>
            </w:r>
          </w:p>
        </w:tc>
      </w:tr>
      <w:tr w:rsidR="008C38B8" w:rsidRPr="00F867BF" w14:paraId="52FEDB23" w14:textId="77777777" w:rsidTr="007858CD">
        <w:trPr>
          <w:cantSplit/>
          <w:trHeight w:hRule="exact" w:val="567"/>
        </w:trPr>
        <w:tc>
          <w:tcPr>
            <w:tcW w:w="2217" w:type="dxa"/>
          </w:tcPr>
          <w:p w14:paraId="1FD2DBB1" w14:textId="0E45A34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  <w:cs/>
              </w:rPr>
              <w:t>บริษัท ธนโชคน้ำมันพืช (</w:t>
            </w:r>
            <w:r w:rsidRPr="00F867BF">
              <w:rPr>
                <w:sz w:val="20"/>
                <w:szCs w:val="20"/>
              </w:rPr>
              <w:t xml:space="preserve">2012) </w:t>
            </w:r>
            <w:r w:rsidRPr="00F867BF">
              <w:rPr>
                <w:sz w:val="20"/>
                <w:szCs w:val="20"/>
                <w:cs/>
              </w:rPr>
              <w:t>จํากัด</w:t>
            </w:r>
          </w:p>
        </w:tc>
        <w:tc>
          <w:tcPr>
            <w:tcW w:w="567" w:type="dxa"/>
          </w:tcPr>
          <w:p w14:paraId="7742D284" w14:textId="77777777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60" w:lineRule="exact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5992FB27" w14:textId="071BAA8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0"/>
                <w:szCs w:val="20"/>
                <w:cs/>
              </w:rPr>
            </w:pPr>
            <w:r w:rsidRPr="00F867BF">
              <w:rPr>
                <w:rFonts w:ascii="Calibri" w:hAnsi="Calibri"/>
                <w:color w:val="000000"/>
                <w:sz w:val="20"/>
                <w:szCs w:val="20"/>
                <w:cs/>
              </w:rPr>
              <w:t>ดำเนินธุรกิจจำหน่ายน้ำมันใช้แล้วจากการทำอาหารและไบโอดีเซล</w:t>
            </w:r>
          </w:p>
        </w:tc>
        <w:tc>
          <w:tcPr>
            <w:tcW w:w="688" w:type="dxa"/>
            <w:vAlign w:val="bottom"/>
          </w:tcPr>
          <w:p w14:paraId="76B9E1E7" w14:textId="479AC614" w:rsidR="008C38B8" w:rsidRPr="00F867BF" w:rsidRDefault="008C38B8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45.00</w:t>
            </w:r>
          </w:p>
        </w:tc>
        <w:tc>
          <w:tcPr>
            <w:tcW w:w="689" w:type="dxa"/>
            <w:vAlign w:val="bottom"/>
          </w:tcPr>
          <w:p w14:paraId="541C59D8" w14:textId="00772B97" w:rsidR="008C38B8" w:rsidRPr="00F867BF" w:rsidRDefault="008C38B8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5EAFA848" w14:textId="2038B24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60</w:t>
            </w:r>
          </w:p>
        </w:tc>
        <w:tc>
          <w:tcPr>
            <w:tcW w:w="689" w:type="dxa"/>
            <w:vAlign w:val="bottom"/>
          </w:tcPr>
          <w:p w14:paraId="13D7B2D1" w14:textId="4EF3835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54F3BB8A" w14:textId="16C201AA" w:rsidR="008C38B8" w:rsidRPr="00F867BF" w:rsidRDefault="00FC5A3F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4</w:t>
            </w:r>
            <w:r w:rsidR="008C38B8" w:rsidRPr="00F867BF">
              <w:rPr>
                <w:sz w:val="20"/>
                <w:szCs w:val="20"/>
              </w:rPr>
              <w:t>50</w:t>
            </w:r>
          </w:p>
        </w:tc>
        <w:tc>
          <w:tcPr>
            <w:tcW w:w="689" w:type="dxa"/>
            <w:vAlign w:val="bottom"/>
          </w:tcPr>
          <w:p w14:paraId="256E7F24" w14:textId="23C2C83C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1B105209" w14:textId="12CDF8F1" w:rsidR="008C38B8" w:rsidRPr="00F867BF" w:rsidRDefault="00FC5A3F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4</w:t>
            </w:r>
            <w:r w:rsidR="008C38B8" w:rsidRPr="00F867BF">
              <w:rPr>
                <w:sz w:val="20"/>
                <w:szCs w:val="20"/>
              </w:rPr>
              <w:t>50</w:t>
            </w:r>
          </w:p>
        </w:tc>
        <w:tc>
          <w:tcPr>
            <w:tcW w:w="689" w:type="dxa"/>
            <w:vAlign w:val="bottom"/>
          </w:tcPr>
          <w:p w14:paraId="5C27E175" w14:textId="20F4F23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01013C92" w14:textId="6FFC9AF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277D5235" w14:textId="13DB18F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0DC77255" w14:textId="7EB71A2B" w:rsidR="008C38B8" w:rsidRPr="00F867BF" w:rsidRDefault="00FC5A3F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4</w:t>
            </w:r>
            <w:r w:rsidR="008C38B8" w:rsidRPr="00F867BF">
              <w:rPr>
                <w:sz w:val="20"/>
                <w:szCs w:val="20"/>
              </w:rPr>
              <w:t>50</w:t>
            </w:r>
          </w:p>
        </w:tc>
        <w:tc>
          <w:tcPr>
            <w:tcW w:w="689" w:type="dxa"/>
            <w:vAlign w:val="bottom"/>
          </w:tcPr>
          <w:p w14:paraId="3779D2E6" w14:textId="1D80561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579CA399" w14:textId="5F73190D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2F3D053E" w14:textId="368C613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</w:tr>
      <w:tr w:rsidR="008C38B8" w:rsidRPr="00F867BF" w14:paraId="0239DBB5" w14:textId="77777777" w:rsidTr="0026057C">
        <w:trPr>
          <w:cantSplit/>
          <w:trHeight w:hRule="exact" w:val="315"/>
        </w:trPr>
        <w:tc>
          <w:tcPr>
            <w:tcW w:w="2217" w:type="dxa"/>
          </w:tcPr>
          <w:p w14:paraId="1189E43D" w14:textId="2BD9B24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0"/>
                <w:szCs w:val="20"/>
                <w:cs/>
              </w:rPr>
            </w:pPr>
            <w:r w:rsidRPr="00F867BF">
              <w:rPr>
                <w:sz w:val="20"/>
                <w:szCs w:val="20"/>
                <w:cs/>
              </w:rPr>
              <w:t>บริษัท ไทยคาลิ จำกัด</w:t>
            </w:r>
          </w:p>
        </w:tc>
        <w:tc>
          <w:tcPr>
            <w:tcW w:w="567" w:type="dxa"/>
          </w:tcPr>
          <w:p w14:paraId="7205A8F0" w14:textId="6FA617D3" w:rsidR="008C38B8" w:rsidRPr="00F867BF" w:rsidRDefault="008C38B8" w:rsidP="0026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"/>
              </w:tabs>
              <w:spacing w:line="240" w:lineRule="auto"/>
              <w:ind w:right="-116"/>
              <w:contextualSpacing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5E2EE28A" w14:textId="7F2A6B8E" w:rsidR="008C38B8" w:rsidRPr="00F867BF" w:rsidRDefault="008C38B8" w:rsidP="0026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42"/>
              <w:rPr>
                <w:rFonts w:ascii="Calibri" w:hAnsi="Calibri"/>
                <w:color w:val="000000"/>
                <w:sz w:val="20"/>
                <w:szCs w:val="20"/>
                <w:cs/>
              </w:rPr>
            </w:pPr>
            <w:r w:rsidRPr="00F867BF">
              <w:rPr>
                <w:rFonts w:ascii="Calibri" w:hAnsi="Calibri"/>
                <w:color w:val="000000"/>
                <w:sz w:val="20"/>
                <w:szCs w:val="20"/>
                <w:cs/>
              </w:rPr>
              <w:t>ดำเนินการพัฒนาแหล่งแร่ในประเทศไทย</w:t>
            </w:r>
          </w:p>
        </w:tc>
        <w:tc>
          <w:tcPr>
            <w:tcW w:w="688" w:type="dxa"/>
            <w:vAlign w:val="bottom"/>
          </w:tcPr>
          <w:p w14:paraId="47B5C2F1" w14:textId="00CBE857" w:rsidR="008C38B8" w:rsidRPr="00F867BF" w:rsidRDefault="008C38B8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65.00</w:t>
            </w:r>
          </w:p>
        </w:tc>
        <w:tc>
          <w:tcPr>
            <w:tcW w:w="689" w:type="dxa"/>
            <w:vAlign w:val="bottom"/>
          </w:tcPr>
          <w:p w14:paraId="2304663A" w14:textId="05F8BDE7" w:rsidR="008C38B8" w:rsidRPr="00F867BF" w:rsidRDefault="008C38B8" w:rsidP="00ED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7AD28E44" w14:textId="5976A74C" w:rsidR="008C38B8" w:rsidRPr="00F867BF" w:rsidRDefault="008C38B8" w:rsidP="0026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3,433</w:t>
            </w:r>
          </w:p>
        </w:tc>
        <w:tc>
          <w:tcPr>
            <w:tcW w:w="689" w:type="dxa"/>
            <w:vAlign w:val="bottom"/>
          </w:tcPr>
          <w:p w14:paraId="7AA8C6AD" w14:textId="7C478727" w:rsidR="008C38B8" w:rsidRPr="00F867BF" w:rsidRDefault="008C38B8" w:rsidP="0026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37DAE458" w14:textId="5F18F0B5" w:rsidR="008C38B8" w:rsidRPr="00F867BF" w:rsidRDefault="008C38B8" w:rsidP="00875B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3,300</w:t>
            </w:r>
          </w:p>
        </w:tc>
        <w:tc>
          <w:tcPr>
            <w:tcW w:w="689" w:type="dxa"/>
            <w:vAlign w:val="bottom"/>
          </w:tcPr>
          <w:p w14:paraId="6376C36E" w14:textId="0C15B5E0" w:rsidR="008C38B8" w:rsidRPr="00F867BF" w:rsidRDefault="008C38B8" w:rsidP="002605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5E344D64" w14:textId="37EF1271" w:rsidR="008C38B8" w:rsidRPr="00F867BF" w:rsidRDefault="008C38B8" w:rsidP="002605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3,300</w:t>
            </w:r>
          </w:p>
        </w:tc>
        <w:tc>
          <w:tcPr>
            <w:tcW w:w="689" w:type="dxa"/>
            <w:vAlign w:val="bottom"/>
          </w:tcPr>
          <w:p w14:paraId="1789EDE4" w14:textId="35AD94AC" w:rsidR="008C38B8" w:rsidRPr="00F867BF" w:rsidRDefault="008C38B8" w:rsidP="002605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21780146" w14:textId="5F2D4AEC" w:rsidR="008C38B8" w:rsidRPr="00F867BF" w:rsidRDefault="008C38B8" w:rsidP="002605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13D58BCF" w14:textId="0538601C" w:rsidR="008C38B8" w:rsidRPr="00F867BF" w:rsidRDefault="008C38B8" w:rsidP="002605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60" w:lineRule="exact"/>
              <w:contextualSpacing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02615294" w14:textId="5ECBD47B" w:rsidR="008C38B8" w:rsidRPr="00F867BF" w:rsidRDefault="008C38B8" w:rsidP="002605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3,300</w:t>
            </w:r>
          </w:p>
        </w:tc>
        <w:tc>
          <w:tcPr>
            <w:tcW w:w="689" w:type="dxa"/>
            <w:vAlign w:val="bottom"/>
          </w:tcPr>
          <w:p w14:paraId="6AA9AB17" w14:textId="340E3090" w:rsidR="008C38B8" w:rsidRPr="00F867BF" w:rsidRDefault="008C38B8" w:rsidP="002605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0A157B76" w14:textId="1F69CFFE" w:rsidR="008C38B8" w:rsidRPr="00F867BF" w:rsidRDefault="008C38B8" w:rsidP="002605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752E09C6" w14:textId="41139729" w:rsidR="008C38B8" w:rsidRPr="00F867BF" w:rsidRDefault="008C38B8" w:rsidP="002605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rPr>
                <w:sz w:val="20"/>
                <w:szCs w:val="20"/>
              </w:rPr>
            </w:pPr>
            <w:r w:rsidRPr="00F867BF">
              <w:rPr>
                <w:sz w:val="20"/>
                <w:szCs w:val="20"/>
              </w:rPr>
              <w:t>-</w:t>
            </w:r>
          </w:p>
        </w:tc>
      </w:tr>
      <w:tr w:rsidR="008C38B8" w:rsidRPr="00F867BF" w14:paraId="0B35E954" w14:textId="77777777" w:rsidTr="007858CD">
        <w:trPr>
          <w:cantSplit/>
        </w:trPr>
        <w:tc>
          <w:tcPr>
            <w:tcW w:w="2217" w:type="dxa"/>
          </w:tcPr>
          <w:p w14:paraId="5C04EA4A" w14:textId="7777777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567" w:type="dxa"/>
          </w:tcPr>
          <w:p w14:paraId="79F4CE59" w14:textId="77777777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4B5AF0C5" w14:textId="77777777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439CFA4A" w14:textId="3A98C2C8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783AC7D0" w14:textId="77777777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02107C17" w14:textId="7777777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4D7525D8" w14:textId="7777777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88" w:type="dxa"/>
          </w:tcPr>
          <w:p w14:paraId="22399EBF" w14:textId="04C9ACF1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867BF">
              <w:rPr>
                <w:b/>
                <w:bCs/>
                <w:sz w:val="20"/>
                <w:szCs w:val="20"/>
              </w:rPr>
              <w:t>17,</w:t>
            </w:r>
            <w:r w:rsidR="00E62162" w:rsidRPr="00F867BF">
              <w:rPr>
                <w:b/>
                <w:bCs/>
                <w:sz w:val="20"/>
                <w:szCs w:val="20"/>
              </w:rPr>
              <w:t>7</w:t>
            </w:r>
            <w:r w:rsidR="006E4922" w:rsidRPr="00F867BF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689" w:type="dxa"/>
          </w:tcPr>
          <w:p w14:paraId="178BD69D" w14:textId="5ABE985E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867BF">
              <w:rPr>
                <w:b/>
                <w:bCs/>
                <w:sz w:val="20"/>
                <w:szCs w:val="20"/>
              </w:rPr>
              <w:t>12,</w:t>
            </w:r>
            <w:r w:rsidR="00D03406" w:rsidRPr="00F867BF">
              <w:rPr>
                <w:b/>
                <w:bCs/>
                <w:sz w:val="20"/>
                <w:szCs w:val="20"/>
              </w:rPr>
              <w:t>454</w:t>
            </w:r>
          </w:p>
        </w:tc>
        <w:tc>
          <w:tcPr>
            <w:tcW w:w="688" w:type="dxa"/>
            <w:vAlign w:val="bottom"/>
          </w:tcPr>
          <w:p w14:paraId="6AB4F49D" w14:textId="63449AEB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867BF">
              <w:rPr>
                <w:b/>
                <w:bCs/>
                <w:sz w:val="20"/>
                <w:szCs w:val="20"/>
              </w:rPr>
              <w:t>17,</w:t>
            </w:r>
            <w:r w:rsidR="00FC5A3F" w:rsidRPr="00F867BF">
              <w:rPr>
                <w:b/>
                <w:bCs/>
                <w:sz w:val="20"/>
                <w:szCs w:val="20"/>
              </w:rPr>
              <w:t>6</w:t>
            </w:r>
            <w:r w:rsidRPr="00F867BF"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689" w:type="dxa"/>
            <w:vAlign w:val="bottom"/>
          </w:tcPr>
          <w:p w14:paraId="3B1911FD" w14:textId="6950250D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867BF">
              <w:rPr>
                <w:b/>
                <w:bCs/>
                <w:sz w:val="20"/>
                <w:szCs w:val="20"/>
              </w:rPr>
              <w:t>12,558</w:t>
            </w:r>
          </w:p>
        </w:tc>
        <w:tc>
          <w:tcPr>
            <w:tcW w:w="688" w:type="dxa"/>
            <w:vAlign w:val="bottom"/>
          </w:tcPr>
          <w:p w14:paraId="4BD3E06A" w14:textId="42AA5012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F867BF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89" w:type="dxa"/>
            <w:vAlign w:val="bottom"/>
          </w:tcPr>
          <w:p w14:paraId="1A55239E" w14:textId="030A2A26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F867BF">
              <w:rPr>
                <w:rFonts w:hint="cs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4F442775" w14:textId="623E11AD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867BF">
              <w:rPr>
                <w:b/>
                <w:bCs/>
                <w:sz w:val="20"/>
                <w:szCs w:val="20"/>
              </w:rPr>
              <w:t>17,</w:t>
            </w:r>
            <w:r w:rsidR="00FC5A3F" w:rsidRPr="00F867BF">
              <w:rPr>
                <w:b/>
                <w:bCs/>
                <w:sz w:val="20"/>
                <w:szCs w:val="20"/>
              </w:rPr>
              <w:t>6</w:t>
            </w:r>
            <w:r w:rsidRPr="00F867BF"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689" w:type="dxa"/>
            <w:vAlign w:val="bottom"/>
          </w:tcPr>
          <w:p w14:paraId="04AAA327" w14:textId="52D80FAB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867BF">
              <w:rPr>
                <w:b/>
                <w:bCs/>
                <w:sz w:val="20"/>
                <w:szCs w:val="20"/>
              </w:rPr>
              <w:t>12,558</w:t>
            </w:r>
          </w:p>
        </w:tc>
        <w:tc>
          <w:tcPr>
            <w:tcW w:w="688" w:type="dxa"/>
            <w:vAlign w:val="bottom"/>
          </w:tcPr>
          <w:p w14:paraId="2141B502" w14:textId="45DDE671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  <w:cs/>
              </w:rPr>
            </w:pPr>
            <w:r w:rsidRPr="00F867BF">
              <w:rPr>
                <w:b/>
                <w:bCs/>
                <w:sz w:val="20"/>
                <w:szCs w:val="20"/>
              </w:rPr>
              <w:t>1,189</w:t>
            </w:r>
          </w:p>
        </w:tc>
        <w:tc>
          <w:tcPr>
            <w:tcW w:w="689" w:type="dxa"/>
            <w:vAlign w:val="bottom"/>
          </w:tcPr>
          <w:p w14:paraId="70C9DD26" w14:textId="28A13B89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  <w:cs/>
              </w:rPr>
            </w:pPr>
            <w:r w:rsidRPr="00F867BF">
              <w:rPr>
                <w:b/>
                <w:bCs/>
                <w:sz w:val="20"/>
                <w:szCs w:val="20"/>
              </w:rPr>
              <w:t>33</w:t>
            </w:r>
          </w:p>
        </w:tc>
      </w:tr>
      <w:tr w:rsidR="008C38B8" w:rsidRPr="00F867BF" w14:paraId="557EBD7C" w14:textId="77777777" w:rsidTr="007858CD">
        <w:trPr>
          <w:cantSplit/>
          <w:trHeight w:val="238"/>
        </w:trPr>
        <w:tc>
          <w:tcPr>
            <w:tcW w:w="2217" w:type="dxa"/>
            <w:vAlign w:val="bottom"/>
          </w:tcPr>
          <w:p w14:paraId="2E44EBFF" w14:textId="7777777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867BF">
              <w:rPr>
                <w:rFonts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567" w:type="dxa"/>
          </w:tcPr>
          <w:p w14:paraId="0CCAC99F" w14:textId="77777777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51" w:type="dxa"/>
          </w:tcPr>
          <w:p w14:paraId="24507681" w14:textId="77777777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251E5D1F" w14:textId="58753ECE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89" w:type="dxa"/>
            <w:vAlign w:val="bottom"/>
          </w:tcPr>
          <w:p w14:paraId="18E72CAE" w14:textId="77777777" w:rsidR="008C38B8" w:rsidRPr="00F867BF" w:rsidRDefault="008C38B8" w:rsidP="008C38B8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88" w:type="dxa"/>
            <w:vAlign w:val="bottom"/>
          </w:tcPr>
          <w:p w14:paraId="77A9CE73" w14:textId="7777777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4861F74E" w14:textId="7777777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88" w:type="dxa"/>
          </w:tcPr>
          <w:p w14:paraId="715949F8" w14:textId="33F08D96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  <w:cs/>
              </w:rPr>
            </w:pPr>
            <w:r w:rsidRPr="00F867BF">
              <w:rPr>
                <w:b/>
                <w:bCs/>
                <w:sz w:val="20"/>
                <w:szCs w:val="20"/>
              </w:rPr>
              <w:t>33,</w:t>
            </w:r>
            <w:r w:rsidR="00E62162" w:rsidRPr="00F867BF">
              <w:rPr>
                <w:b/>
                <w:bCs/>
                <w:sz w:val="20"/>
                <w:szCs w:val="20"/>
              </w:rPr>
              <w:t>9</w:t>
            </w:r>
            <w:r w:rsidR="00875B29" w:rsidRPr="00F867BF">
              <w:rPr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689" w:type="dxa"/>
          </w:tcPr>
          <w:p w14:paraId="097798BF" w14:textId="29005B7E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  <w:cs/>
              </w:rPr>
            </w:pPr>
            <w:r w:rsidRPr="00F867BF">
              <w:rPr>
                <w:b/>
                <w:bCs/>
                <w:sz w:val="20"/>
                <w:szCs w:val="20"/>
              </w:rPr>
              <w:t>28,7</w:t>
            </w:r>
            <w:r w:rsidR="00D03406" w:rsidRPr="00F867BF"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688" w:type="dxa"/>
            <w:vAlign w:val="bottom"/>
          </w:tcPr>
          <w:p w14:paraId="4C2B8F5C" w14:textId="0EF4D8E7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  <w:cs/>
              </w:rPr>
            </w:pPr>
            <w:r w:rsidRPr="00F867BF">
              <w:rPr>
                <w:b/>
                <w:bCs/>
                <w:sz w:val="20"/>
                <w:szCs w:val="20"/>
              </w:rPr>
              <w:t>31,</w:t>
            </w:r>
            <w:r w:rsidR="00FC5A3F" w:rsidRPr="00F867BF">
              <w:rPr>
                <w:b/>
                <w:bCs/>
                <w:sz w:val="20"/>
                <w:szCs w:val="20"/>
              </w:rPr>
              <w:t>6</w:t>
            </w:r>
            <w:r w:rsidRPr="00F867BF">
              <w:rPr>
                <w:b/>
                <w:bCs/>
                <w:sz w:val="20"/>
                <w:szCs w:val="20"/>
              </w:rPr>
              <w:t>94</w:t>
            </w:r>
          </w:p>
        </w:tc>
        <w:tc>
          <w:tcPr>
            <w:tcW w:w="689" w:type="dxa"/>
            <w:vAlign w:val="bottom"/>
          </w:tcPr>
          <w:p w14:paraId="3E278A33" w14:textId="134CC88A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867BF">
              <w:rPr>
                <w:b/>
                <w:bCs/>
                <w:sz w:val="20"/>
                <w:szCs w:val="20"/>
              </w:rPr>
              <w:t>28,349</w:t>
            </w:r>
          </w:p>
        </w:tc>
        <w:tc>
          <w:tcPr>
            <w:tcW w:w="688" w:type="dxa"/>
            <w:vAlign w:val="bottom"/>
          </w:tcPr>
          <w:p w14:paraId="0DED8ED6" w14:textId="03B61BE5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F867BF">
              <w:rPr>
                <w:b/>
                <w:bCs/>
                <w:sz w:val="20"/>
                <w:szCs w:val="20"/>
              </w:rPr>
              <w:t>(126)</w:t>
            </w:r>
          </w:p>
        </w:tc>
        <w:tc>
          <w:tcPr>
            <w:tcW w:w="689" w:type="dxa"/>
            <w:vAlign w:val="bottom"/>
          </w:tcPr>
          <w:p w14:paraId="6D8D6614" w14:textId="775B31AD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F867BF">
              <w:rPr>
                <w:rFonts w:hint="cs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bottom"/>
          </w:tcPr>
          <w:p w14:paraId="64921243" w14:textId="70E6A91E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867BF">
              <w:rPr>
                <w:b/>
                <w:bCs/>
                <w:sz w:val="20"/>
                <w:szCs w:val="20"/>
              </w:rPr>
              <w:t>31,</w:t>
            </w:r>
            <w:r w:rsidR="00FC5A3F" w:rsidRPr="00F867BF">
              <w:rPr>
                <w:b/>
                <w:bCs/>
                <w:sz w:val="20"/>
                <w:szCs w:val="20"/>
              </w:rPr>
              <w:t>5</w:t>
            </w:r>
            <w:r w:rsidRPr="00F867BF">
              <w:rPr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689" w:type="dxa"/>
            <w:vAlign w:val="bottom"/>
          </w:tcPr>
          <w:p w14:paraId="52D37E10" w14:textId="0FBA795D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867BF">
              <w:rPr>
                <w:b/>
                <w:bCs/>
                <w:sz w:val="20"/>
                <w:szCs w:val="20"/>
              </w:rPr>
              <w:t>28,349</w:t>
            </w:r>
          </w:p>
        </w:tc>
        <w:tc>
          <w:tcPr>
            <w:tcW w:w="688" w:type="dxa"/>
            <w:vAlign w:val="bottom"/>
          </w:tcPr>
          <w:p w14:paraId="169810F8" w14:textId="7FCEA3B9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867BF">
              <w:rPr>
                <w:b/>
                <w:bCs/>
                <w:sz w:val="20"/>
                <w:szCs w:val="20"/>
              </w:rPr>
              <w:t>3,768</w:t>
            </w:r>
          </w:p>
        </w:tc>
        <w:tc>
          <w:tcPr>
            <w:tcW w:w="689" w:type="dxa"/>
            <w:vAlign w:val="bottom"/>
          </w:tcPr>
          <w:p w14:paraId="62CFB5CF" w14:textId="0685D9D4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F867BF">
              <w:rPr>
                <w:rFonts w:hint="cs"/>
                <w:b/>
                <w:bCs/>
                <w:sz w:val="20"/>
                <w:szCs w:val="20"/>
                <w:cs/>
              </w:rPr>
              <w:t>21</w:t>
            </w:r>
            <w:r w:rsidRPr="00F867BF">
              <w:rPr>
                <w:b/>
                <w:bCs/>
                <w:sz w:val="20"/>
                <w:szCs w:val="20"/>
              </w:rPr>
              <w:t>4</w:t>
            </w:r>
          </w:p>
        </w:tc>
      </w:tr>
    </w:tbl>
    <w:p w14:paraId="05B961FB" w14:textId="77777777" w:rsidR="00AD0FAD" w:rsidRPr="00F867BF" w:rsidRDefault="00AD0FAD" w:rsidP="00AD0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20"/>
          <w:szCs w:val="20"/>
        </w:rPr>
      </w:pPr>
      <w:r w:rsidRPr="00F867BF">
        <w:rPr>
          <w:sz w:val="20"/>
          <w:szCs w:val="20"/>
          <w:vertAlign w:val="superscript"/>
        </w:rPr>
        <w:t>*</w:t>
      </w:r>
      <w:r w:rsidRPr="00F867BF">
        <w:rPr>
          <w:sz w:val="20"/>
          <w:szCs w:val="20"/>
        </w:rPr>
        <w:t xml:space="preserve"> </w:t>
      </w:r>
      <w:r w:rsidRPr="00F867BF">
        <w:rPr>
          <w:sz w:val="20"/>
          <w:szCs w:val="20"/>
          <w:cs/>
        </w:rPr>
        <w:t>ชำระบัญชี</w:t>
      </w:r>
      <w:r w:rsidRPr="00F867BF">
        <w:rPr>
          <w:rFonts w:hint="cs"/>
          <w:sz w:val="20"/>
          <w:szCs w:val="20"/>
          <w:cs/>
        </w:rPr>
        <w:t>แล้วเสร็จ</w:t>
      </w:r>
      <w:r w:rsidRPr="00F867BF">
        <w:rPr>
          <w:sz w:val="20"/>
          <w:szCs w:val="20"/>
          <w:cs/>
        </w:rPr>
        <w:t>เมื่อวันที่</w:t>
      </w:r>
      <w:r w:rsidRPr="00F867BF">
        <w:rPr>
          <w:sz w:val="20"/>
          <w:szCs w:val="20"/>
        </w:rPr>
        <w:t xml:space="preserve"> 27 </w:t>
      </w:r>
      <w:r w:rsidRPr="00F867BF">
        <w:rPr>
          <w:rFonts w:hint="cs"/>
          <w:sz w:val="20"/>
          <w:szCs w:val="20"/>
          <w:cs/>
        </w:rPr>
        <w:t xml:space="preserve">กันยายน </w:t>
      </w:r>
      <w:r w:rsidRPr="00F867BF">
        <w:rPr>
          <w:sz w:val="20"/>
          <w:szCs w:val="20"/>
        </w:rPr>
        <w:t>2567</w:t>
      </w:r>
    </w:p>
    <w:p w14:paraId="6A9EFEC5" w14:textId="77777777" w:rsidR="00D03406" w:rsidRPr="00F867BF" w:rsidRDefault="00D03406" w:rsidP="00113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sz w:val="28"/>
          <w:szCs w:val="28"/>
        </w:rPr>
      </w:pPr>
    </w:p>
    <w:p w14:paraId="46A0BDAC" w14:textId="766DBAAA" w:rsidR="00D55FF3" w:rsidRPr="00F867BF" w:rsidRDefault="0095399F" w:rsidP="00113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</w:pPr>
      <w:r w:rsidRPr="00F867BF">
        <w:rPr>
          <w:cs/>
        </w:rPr>
        <w:t xml:space="preserve">ณ วันที่ </w:t>
      </w:r>
      <w:r w:rsidR="00E566A2" w:rsidRPr="00F867BF">
        <w:t xml:space="preserve">31 </w:t>
      </w:r>
      <w:r w:rsidR="00E566A2" w:rsidRPr="00F867BF">
        <w:rPr>
          <w:cs/>
        </w:rPr>
        <w:t xml:space="preserve">ธันวาคม </w:t>
      </w:r>
      <w:r w:rsidR="00E566A2" w:rsidRPr="00F867BF">
        <w:t>256</w:t>
      </w:r>
      <w:r w:rsidR="006E6E7B" w:rsidRPr="00F867BF">
        <w:t>7</w:t>
      </w:r>
      <w:r w:rsidRPr="00F867BF">
        <w:rPr>
          <w:cs/>
        </w:rPr>
        <w:t xml:space="preserve"> 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  </w:t>
      </w:r>
      <w:r w:rsidR="00C146D9" w:rsidRPr="00F867BF">
        <w:rPr>
          <w:cs/>
        </w:rPr>
        <w:br w:type="page"/>
      </w:r>
    </w:p>
    <w:tbl>
      <w:tblPr>
        <w:tblW w:w="1497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933"/>
        <w:gridCol w:w="2977"/>
        <w:gridCol w:w="838"/>
        <w:gridCol w:w="839"/>
        <w:gridCol w:w="839"/>
        <w:gridCol w:w="838"/>
        <w:gridCol w:w="839"/>
        <w:gridCol w:w="839"/>
        <w:gridCol w:w="838"/>
        <w:gridCol w:w="839"/>
        <w:gridCol w:w="839"/>
        <w:gridCol w:w="838"/>
        <w:gridCol w:w="839"/>
        <w:gridCol w:w="839"/>
      </w:tblGrid>
      <w:tr w:rsidR="004E5313" w:rsidRPr="00F867BF" w14:paraId="40456489" w14:textId="77777777" w:rsidTr="00DD36BC">
        <w:trPr>
          <w:cantSplit/>
        </w:trPr>
        <w:tc>
          <w:tcPr>
            <w:tcW w:w="1933" w:type="dxa"/>
            <w:vAlign w:val="bottom"/>
          </w:tcPr>
          <w:p w14:paraId="59A59BF1" w14:textId="77777777" w:rsidR="004E5313" w:rsidRPr="00F867BF" w:rsidRDefault="004E5313" w:rsidP="00A26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vAlign w:val="bottom"/>
          </w:tcPr>
          <w:p w14:paraId="415C4B56" w14:textId="77777777" w:rsidR="004E5313" w:rsidRPr="00F867BF" w:rsidRDefault="004E5313" w:rsidP="00A263C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064" w:type="dxa"/>
            <w:gridSpan w:val="12"/>
            <w:shd w:val="clear" w:color="auto" w:fill="auto"/>
            <w:vAlign w:val="bottom"/>
          </w:tcPr>
          <w:p w14:paraId="0454B236" w14:textId="09AB4734" w:rsidR="004E5313" w:rsidRPr="00F867BF" w:rsidRDefault="004E5313" w:rsidP="00C84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9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63C8" w:rsidRPr="00F867BF" w14:paraId="2DB2FD14" w14:textId="77777777" w:rsidTr="00DD36BC">
        <w:trPr>
          <w:cantSplit/>
        </w:trPr>
        <w:tc>
          <w:tcPr>
            <w:tcW w:w="1933" w:type="dxa"/>
            <w:vAlign w:val="bottom"/>
          </w:tcPr>
          <w:p w14:paraId="60706C3A" w14:textId="77777777" w:rsidR="00A263C8" w:rsidRPr="00F867BF" w:rsidRDefault="00A263C8" w:rsidP="00A26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vAlign w:val="bottom"/>
          </w:tcPr>
          <w:p w14:paraId="3BAAEA9D" w14:textId="3F0712C9" w:rsidR="00A263C8" w:rsidRPr="00F867BF" w:rsidRDefault="00A263C8" w:rsidP="00A263C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867BF">
              <w:rPr>
                <w:rFonts w:ascii="Angsana New" w:hAnsi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677" w:type="dxa"/>
            <w:gridSpan w:val="2"/>
            <w:vAlign w:val="bottom"/>
          </w:tcPr>
          <w:p w14:paraId="53F4DAD7" w14:textId="3A99DC73" w:rsidR="00A263C8" w:rsidRPr="00F867BF" w:rsidRDefault="00A263C8" w:rsidP="00A263C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F867BF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สัดส่วนความเป็นเ</w:t>
            </w:r>
            <w:r w:rsidRPr="00F867BF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จ้าของ</w:t>
            </w:r>
          </w:p>
        </w:tc>
        <w:tc>
          <w:tcPr>
            <w:tcW w:w="1677" w:type="dxa"/>
            <w:gridSpan w:val="2"/>
            <w:vAlign w:val="bottom"/>
          </w:tcPr>
          <w:p w14:paraId="737C47EA" w14:textId="77777777" w:rsidR="00A263C8" w:rsidRPr="00F867BF" w:rsidRDefault="00A263C8" w:rsidP="00A263C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867BF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678" w:type="dxa"/>
            <w:gridSpan w:val="2"/>
            <w:vAlign w:val="bottom"/>
          </w:tcPr>
          <w:p w14:paraId="01DFC5BC" w14:textId="77777777" w:rsidR="00A263C8" w:rsidRPr="00F867BF" w:rsidRDefault="00A263C8" w:rsidP="00A263C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867BF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677" w:type="dxa"/>
            <w:gridSpan w:val="2"/>
            <w:vAlign w:val="bottom"/>
          </w:tcPr>
          <w:p w14:paraId="00B17C2A" w14:textId="77777777" w:rsidR="00A263C8" w:rsidRPr="00F867BF" w:rsidRDefault="00A263C8" w:rsidP="00A263C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867BF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677" w:type="dxa"/>
            <w:gridSpan w:val="2"/>
            <w:vAlign w:val="bottom"/>
          </w:tcPr>
          <w:p w14:paraId="33F519F3" w14:textId="77777777" w:rsidR="00A263C8" w:rsidRPr="00F867BF" w:rsidRDefault="00A263C8" w:rsidP="00A263C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ราคาทุน - สุทธิ</w:t>
            </w:r>
          </w:p>
        </w:tc>
        <w:tc>
          <w:tcPr>
            <w:tcW w:w="1678" w:type="dxa"/>
            <w:gridSpan w:val="2"/>
            <w:vAlign w:val="bottom"/>
          </w:tcPr>
          <w:p w14:paraId="5CF13CB6" w14:textId="4CEB4BE7" w:rsidR="00A263C8" w:rsidRPr="00F867BF" w:rsidRDefault="00A263C8" w:rsidP="00A263C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เงินปันผลรับสำหรับปี</w:t>
            </w:r>
          </w:p>
        </w:tc>
      </w:tr>
      <w:tr w:rsidR="00DC5AF7" w:rsidRPr="00F867BF" w14:paraId="6A8DB6D5" w14:textId="77777777" w:rsidTr="00DD36BC">
        <w:trPr>
          <w:cantSplit/>
        </w:trPr>
        <w:tc>
          <w:tcPr>
            <w:tcW w:w="1933" w:type="dxa"/>
          </w:tcPr>
          <w:p w14:paraId="46A3BA16" w14:textId="77777777" w:rsidR="00DC5AF7" w:rsidRPr="00F867BF" w:rsidRDefault="00DC5AF7" w:rsidP="00DC5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977" w:type="dxa"/>
          </w:tcPr>
          <w:p w14:paraId="7BBB7B7E" w14:textId="77777777" w:rsidR="00DC5AF7" w:rsidRPr="00F867BF" w:rsidRDefault="00DC5AF7" w:rsidP="00DC5AF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8" w:type="dxa"/>
          </w:tcPr>
          <w:p w14:paraId="1226C552" w14:textId="30A23495" w:rsidR="00DC5AF7" w:rsidRPr="00F867BF" w:rsidRDefault="00DC5AF7" w:rsidP="00DC5AF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7</w:t>
            </w:r>
          </w:p>
        </w:tc>
        <w:tc>
          <w:tcPr>
            <w:tcW w:w="839" w:type="dxa"/>
          </w:tcPr>
          <w:p w14:paraId="746CA0C5" w14:textId="68ABA831" w:rsidR="00DC5AF7" w:rsidRPr="00F867BF" w:rsidRDefault="00DC5AF7" w:rsidP="00DC5AF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6</w:t>
            </w:r>
          </w:p>
        </w:tc>
        <w:tc>
          <w:tcPr>
            <w:tcW w:w="839" w:type="dxa"/>
          </w:tcPr>
          <w:p w14:paraId="0660986F" w14:textId="32C5C1F7" w:rsidR="00DC5AF7" w:rsidRPr="00F867BF" w:rsidRDefault="00DC5AF7" w:rsidP="00DC5AF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7</w:t>
            </w:r>
          </w:p>
        </w:tc>
        <w:tc>
          <w:tcPr>
            <w:tcW w:w="838" w:type="dxa"/>
          </w:tcPr>
          <w:p w14:paraId="42C49F55" w14:textId="3FA9FAE2" w:rsidR="00DC5AF7" w:rsidRPr="00F867BF" w:rsidRDefault="00DC5AF7" w:rsidP="00DC5AF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6</w:t>
            </w:r>
          </w:p>
        </w:tc>
        <w:tc>
          <w:tcPr>
            <w:tcW w:w="839" w:type="dxa"/>
          </w:tcPr>
          <w:p w14:paraId="0C2164E3" w14:textId="6957FFDC" w:rsidR="00DC5AF7" w:rsidRPr="00F867BF" w:rsidRDefault="00DC5AF7" w:rsidP="00DC5AF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7</w:t>
            </w:r>
          </w:p>
        </w:tc>
        <w:tc>
          <w:tcPr>
            <w:tcW w:w="839" w:type="dxa"/>
          </w:tcPr>
          <w:p w14:paraId="7828063E" w14:textId="39F5030F" w:rsidR="00DC5AF7" w:rsidRPr="00F867BF" w:rsidRDefault="00DC5AF7" w:rsidP="00DC5AF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6</w:t>
            </w:r>
          </w:p>
        </w:tc>
        <w:tc>
          <w:tcPr>
            <w:tcW w:w="838" w:type="dxa"/>
          </w:tcPr>
          <w:p w14:paraId="3284780D" w14:textId="4E4ADF47" w:rsidR="00DC5AF7" w:rsidRPr="00F867BF" w:rsidRDefault="00DC5AF7" w:rsidP="00DC5AF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7</w:t>
            </w:r>
          </w:p>
        </w:tc>
        <w:tc>
          <w:tcPr>
            <w:tcW w:w="839" w:type="dxa"/>
          </w:tcPr>
          <w:p w14:paraId="1EFE6A8F" w14:textId="12F4B281" w:rsidR="00DC5AF7" w:rsidRPr="00F867BF" w:rsidRDefault="00DC5AF7" w:rsidP="00DC5AF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6</w:t>
            </w:r>
          </w:p>
        </w:tc>
        <w:tc>
          <w:tcPr>
            <w:tcW w:w="839" w:type="dxa"/>
          </w:tcPr>
          <w:p w14:paraId="214AAFA4" w14:textId="10CC6A61" w:rsidR="00DC5AF7" w:rsidRPr="00F867BF" w:rsidRDefault="00DC5AF7" w:rsidP="00DC5AF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7</w:t>
            </w:r>
          </w:p>
        </w:tc>
        <w:tc>
          <w:tcPr>
            <w:tcW w:w="838" w:type="dxa"/>
          </w:tcPr>
          <w:p w14:paraId="4940E930" w14:textId="336AD97A" w:rsidR="00DC5AF7" w:rsidRPr="00F867BF" w:rsidRDefault="00DC5AF7" w:rsidP="00DC5AF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6</w:t>
            </w:r>
          </w:p>
        </w:tc>
        <w:tc>
          <w:tcPr>
            <w:tcW w:w="839" w:type="dxa"/>
          </w:tcPr>
          <w:p w14:paraId="5A3EC2A2" w14:textId="39E15017" w:rsidR="00DC5AF7" w:rsidRPr="00F867BF" w:rsidRDefault="00DC5AF7" w:rsidP="00DC5AF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7</w:t>
            </w:r>
          </w:p>
        </w:tc>
        <w:tc>
          <w:tcPr>
            <w:tcW w:w="839" w:type="dxa"/>
          </w:tcPr>
          <w:p w14:paraId="34BDA5C8" w14:textId="5174278C" w:rsidR="00DC5AF7" w:rsidRPr="00F867BF" w:rsidRDefault="00DC5AF7" w:rsidP="00DC5AF7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</w:t>
            </w:r>
            <w:r w:rsidRPr="00F867BF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6</w:t>
            </w:r>
          </w:p>
        </w:tc>
      </w:tr>
      <w:tr w:rsidR="008906C3" w:rsidRPr="00F867BF" w14:paraId="01A73DDE" w14:textId="77777777" w:rsidTr="008906C3">
        <w:trPr>
          <w:cantSplit/>
        </w:trPr>
        <w:tc>
          <w:tcPr>
            <w:tcW w:w="1933" w:type="dxa"/>
          </w:tcPr>
          <w:p w14:paraId="501487DA" w14:textId="77777777" w:rsidR="008906C3" w:rsidRPr="00F867BF" w:rsidRDefault="008906C3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7" w:type="dxa"/>
          </w:tcPr>
          <w:p w14:paraId="3EACA2C4" w14:textId="77777777" w:rsidR="008906C3" w:rsidRPr="00F867BF" w:rsidRDefault="008906C3" w:rsidP="000F756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677" w:type="dxa"/>
            <w:gridSpan w:val="2"/>
            <w:vAlign w:val="bottom"/>
          </w:tcPr>
          <w:p w14:paraId="4622B19B" w14:textId="45593898" w:rsidR="008906C3" w:rsidRPr="00F867BF" w:rsidRDefault="008906C3" w:rsidP="00903226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867BF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8387" w:type="dxa"/>
            <w:gridSpan w:val="10"/>
            <w:vAlign w:val="center"/>
          </w:tcPr>
          <w:p w14:paraId="2AE3D676" w14:textId="5715D4D8" w:rsidR="008906C3" w:rsidRPr="00F867BF" w:rsidRDefault="008906C3" w:rsidP="00890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center"/>
              <w:rPr>
                <w:sz w:val="26"/>
                <w:szCs w:val="26"/>
              </w:rPr>
            </w:pPr>
            <w:r w:rsidRPr="00F867BF">
              <w:rPr>
                <w:rFonts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263C8" w:rsidRPr="00F867BF" w14:paraId="1BE2FE00" w14:textId="77777777" w:rsidTr="00DD36BC">
        <w:trPr>
          <w:cantSplit/>
        </w:trPr>
        <w:tc>
          <w:tcPr>
            <w:tcW w:w="1933" w:type="dxa"/>
          </w:tcPr>
          <w:p w14:paraId="71FB0A63" w14:textId="25C89EDC" w:rsidR="00A263C8" w:rsidRPr="00F867BF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F867BF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977" w:type="dxa"/>
          </w:tcPr>
          <w:p w14:paraId="04508B27" w14:textId="77777777" w:rsidR="00A263C8" w:rsidRPr="00F867BF" w:rsidRDefault="00A263C8" w:rsidP="000F756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8" w:type="dxa"/>
            <w:vAlign w:val="bottom"/>
          </w:tcPr>
          <w:p w14:paraId="46CA758B" w14:textId="14A11FE0" w:rsidR="00A263C8" w:rsidRPr="00F867BF" w:rsidRDefault="00A263C8" w:rsidP="000F756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600C3FD1" w14:textId="77777777" w:rsidR="00A263C8" w:rsidRPr="00F867BF" w:rsidRDefault="00A263C8" w:rsidP="000F756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50F92B76" w14:textId="77777777" w:rsidR="00A263C8" w:rsidRPr="00F867BF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02053559" w14:textId="77777777" w:rsidR="00A263C8" w:rsidRPr="00F867BF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1CDC44E4" w14:textId="77777777" w:rsidR="00A263C8" w:rsidRPr="00F867BF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839" w:type="dxa"/>
            <w:vAlign w:val="bottom"/>
          </w:tcPr>
          <w:p w14:paraId="494BA317" w14:textId="77777777" w:rsidR="00A263C8" w:rsidRPr="00F867BF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838" w:type="dxa"/>
            <w:vAlign w:val="bottom"/>
          </w:tcPr>
          <w:p w14:paraId="75BC860A" w14:textId="77777777" w:rsidR="00A263C8" w:rsidRPr="00F867BF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839" w:type="dxa"/>
            <w:vAlign w:val="bottom"/>
          </w:tcPr>
          <w:p w14:paraId="5C6F21EC" w14:textId="77777777" w:rsidR="00A263C8" w:rsidRPr="00F867BF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839" w:type="dxa"/>
          </w:tcPr>
          <w:p w14:paraId="2E7530FA" w14:textId="77777777" w:rsidR="00A263C8" w:rsidRPr="00F867BF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38" w:type="dxa"/>
          </w:tcPr>
          <w:p w14:paraId="60E4C348" w14:textId="77777777" w:rsidR="00A263C8" w:rsidRPr="00F867BF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4324808A" w14:textId="77777777" w:rsidR="00A263C8" w:rsidRPr="00F867BF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6A6410BC" w14:textId="77777777" w:rsidR="00A263C8" w:rsidRPr="00F867BF" w:rsidRDefault="00A263C8" w:rsidP="000F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</w:tr>
      <w:tr w:rsidR="00B82F68" w:rsidRPr="00F867BF" w14:paraId="0F47F6AA" w14:textId="77777777" w:rsidTr="00DD36BC">
        <w:trPr>
          <w:cantSplit/>
        </w:trPr>
        <w:tc>
          <w:tcPr>
            <w:tcW w:w="1933" w:type="dxa"/>
          </w:tcPr>
          <w:p w14:paraId="712D5CE5" w14:textId="41674AA6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  <w:cs/>
              </w:rPr>
            </w:pPr>
            <w:r w:rsidRPr="00F867BF">
              <w:rPr>
                <w:rFonts w:hint="cs"/>
                <w:sz w:val="26"/>
                <w:szCs w:val="26"/>
                <w:cs/>
              </w:rPr>
              <w:t>บริษัท ดาต้า คาเฟ่ จำกัด</w:t>
            </w:r>
          </w:p>
        </w:tc>
        <w:tc>
          <w:tcPr>
            <w:tcW w:w="2977" w:type="dxa"/>
          </w:tcPr>
          <w:p w14:paraId="3F1B5C3A" w14:textId="5C1F58AA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  <w:cs/>
              </w:rPr>
              <w:t>ดำเนินธุรกิจให้บริการที่ปรึกษาวิเคราะห์ข้อมูลทางธุรกิจและบริการบุคคลากรด้านเทคโนโลยีและสารสนเทศ</w:t>
            </w:r>
          </w:p>
        </w:tc>
        <w:tc>
          <w:tcPr>
            <w:tcW w:w="838" w:type="dxa"/>
            <w:vAlign w:val="bottom"/>
          </w:tcPr>
          <w:p w14:paraId="7451BAC5" w14:textId="1A04FB96" w:rsidR="00B82F68" w:rsidRPr="00F867BF" w:rsidRDefault="00B82F68" w:rsidP="00B82F6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867BF">
              <w:rPr>
                <w:rFonts w:ascii="Angsana New" w:hAnsi="Angsana New" w:hint="cs"/>
                <w:sz w:val="26"/>
                <w:szCs w:val="26"/>
                <w:lang w:val="en-US" w:bidi="th-TH"/>
              </w:rPr>
              <w:t>35.00</w:t>
            </w:r>
          </w:p>
        </w:tc>
        <w:tc>
          <w:tcPr>
            <w:tcW w:w="839" w:type="dxa"/>
            <w:vAlign w:val="bottom"/>
          </w:tcPr>
          <w:p w14:paraId="7E7701E3" w14:textId="6C1D13B9" w:rsidR="00B82F68" w:rsidRPr="00F867BF" w:rsidRDefault="00B82F68" w:rsidP="00B82F68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867BF">
              <w:rPr>
                <w:rFonts w:ascii="Angsana New" w:hAnsi="Angsana New" w:hint="cs"/>
                <w:sz w:val="26"/>
                <w:szCs w:val="26"/>
                <w:lang w:val="en-US" w:bidi="th-TH"/>
              </w:rPr>
              <w:t>35.00</w:t>
            </w:r>
          </w:p>
        </w:tc>
        <w:tc>
          <w:tcPr>
            <w:tcW w:w="839" w:type="dxa"/>
            <w:vAlign w:val="bottom"/>
          </w:tcPr>
          <w:p w14:paraId="36905814" w14:textId="37E7AFB4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F867BF">
              <w:rPr>
                <w:rFonts w:hint="cs"/>
                <w:sz w:val="26"/>
                <w:szCs w:val="26"/>
              </w:rPr>
              <w:t>12</w:t>
            </w:r>
          </w:p>
        </w:tc>
        <w:tc>
          <w:tcPr>
            <w:tcW w:w="838" w:type="dxa"/>
            <w:vAlign w:val="bottom"/>
          </w:tcPr>
          <w:p w14:paraId="5A8FBF6C" w14:textId="4B08F6C9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F867BF">
              <w:rPr>
                <w:rFonts w:hint="cs"/>
                <w:sz w:val="26"/>
                <w:szCs w:val="26"/>
              </w:rPr>
              <w:t>12</w:t>
            </w:r>
          </w:p>
        </w:tc>
        <w:tc>
          <w:tcPr>
            <w:tcW w:w="839" w:type="dxa"/>
            <w:vAlign w:val="bottom"/>
          </w:tcPr>
          <w:p w14:paraId="57AF6900" w14:textId="4222193C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  <w:r w:rsidRPr="00F867BF">
              <w:rPr>
                <w:sz w:val="26"/>
                <w:szCs w:val="26"/>
              </w:rPr>
              <w:t>35</w:t>
            </w:r>
          </w:p>
        </w:tc>
        <w:tc>
          <w:tcPr>
            <w:tcW w:w="839" w:type="dxa"/>
            <w:vAlign w:val="bottom"/>
          </w:tcPr>
          <w:p w14:paraId="7F5C0BDF" w14:textId="253C5015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  <w:r w:rsidRPr="00F867BF">
              <w:rPr>
                <w:rFonts w:hint="cs"/>
                <w:sz w:val="26"/>
                <w:szCs w:val="26"/>
              </w:rPr>
              <w:t>35</w:t>
            </w:r>
          </w:p>
        </w:tc>
        <w:tc>
          <w:tcPr>
            <w:tcW w:w="838" w:type="dxa"/>
            <w:vAlign w:val="bottom"/>
          </w:tcPr>
          <w:p w14:paraId="09407947" w14:textId="35A1C59B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  <w:r w:rsidRPr="00F867BF">
              <w:rPr>
                <w:sz w:val="26"/>
                <w:szCs w:val="26"/>
              </w:rPr>
              <w:t>-</w:t>
            </w:r>
          </w:p>
        </w:tc>
        <w:tc>
          <w:tcPr>
            <w:tcW w:w="839" w:type="dxa"/>
            <w:vAlign w:val="bottom"/>
          </w:tcPr>
          <w:p w14:paraId="097957A9" w14:textId="0F010271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F867B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39" w:type="dxa"/>
            <w:vAlign w:val="bottom"/>
          </w:tcPr>
          <w:p w14:paraId="0F24B116" w14:textId="55F58058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35</w:t>
            </w:r>
          </w:p>
        </w:tc>
        <w:tc>
          <w:tcPr>
            <w:tcW w:w="838" w:type="dxa"/>
            <w:vAlign w:val="bottom"/>
          </w:tcPr>
          <w:p w14:paraId="0DAA3F6F" w14:textId="289C7FB3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rPr>
                <w:sz w:val="26"/>
                <w:szCs w:val="26"/>
              </w:rPr>
            </w:pPr>
            <w:r w:rsidRPr="00F867BF">
              <w:rPr>
                <w:rFonts w:hint="cs"/>
                <w:sz w:val="26"/>
                <w:szCs w:val="26"/>
              </w:rPr>
              <w:t>35</w:t>
            </w:r>
          </w:p>
        </w:tc>
        <w:tc>
          <w:tcPr>
            <w:tcW w:w="839" w:type="dxa"/>
            <w:vAlign w:val="bottom"/>
          </w:tcPr>
          <w:p w14:paraId="57503FC4" w14:textId="7F1D0EF2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-</w:t>
            </w:r>
          </w:p>
        </w:tc>
        <w:tc>
          <w:tcPr>
            <w:tcW w:w="839" w:type="dxa"/>
            <w:vAlign w:val="bottom"/>
          </w:tcPr>
          <w:p w14:paraId="3CAB361E" w14:textId="534E6D13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1</w:t>
            </w:r>
          </w:p>
        </w:tc>
      </w:tr>
      <w:tr w:rsidR="00B82F68" w:rsidRPr="00F867BF" w14:paraId="4030EAFE" w14:textId="77777777" w:rsidTr="00DD36BC">
        <w:trPr>
          <w:cantSplit/>
          <w:trHeight w:val="319"/>
        </w:trPr>
        <w:tc>
          <w:tcPr>
            <w:tcW w:w="1933" w:type="dxa"/>
          </w:tcPr>
          <w:p w14:paraId="5FBBD974" w14:textId="21CD176C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  <w:cs/>
              </w:rPr>
            </w:pPr>
            <w:r w:rsidRPr="00F867BF">
              <w:rPr>
                <w:rFonts w:hint="cs"/>
                <w:sz w:val="26"/>
                <w:szCs w:val="26"/>
                <w:cs/>
              </w:rPr>
              <w:t>บริษัท มีที่ มีเงิน จำกัด</w:t>
            </w:r>
          </w:p>
        </w:tc>
        <w:tc>
          <w:tcPr>
            <w:tcW w:w="2977" w:type="dxa"/>
          </w:tcPr>
          <w:p w14:paraId="08A0F1EA" w14:textId="7DD05848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  <w:cs/>
              </w:rPr>
              <w:t>ดำเนินธุรกิจสินเชื่อที่ดินและขายฝา</w:t>
            </w:r>
            <w:r w:rsidRPr="00F867BF">
              <w:rPr>
                <w:rFonts w:hint="cs"/>
                <w:sz w:val="26"/>
                <w:szCs w:val="26"/>
                <w:cs/>
              </w:rPr>
              <w:t>ก</w:t>
            </w:r>
          </w:p>
        </w:tc>
        <w:tc>
          <w:tcPr>
            <w:tcW w:w="838" w:type="dxa"/>
            <w:vAlign w:val="bottom"/>
          </w:tcPr>
          <w:p w14:paraId="449210E8" w14:textId="4C3476F8" w:rsidR="00B82F68" w:rsidRPr="00F867BF" w:rsidRDefault="00B82F68" w:rsidP="00B82F6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867BF">
              <w:rPr>
                <w:rFonts w:ascii="Angsana New" w:hAnsi="Angsana New" w:hint="cs"/>
                <w:sz w:val="26"/>
                <w:szCs w:val="26"/>
                <w:lang w:val="en-US" w:bidi="th-TH"/>
              </w:rPr>
              <w:t>20.00</w:t>
            </w:r>
          </w:p>
        </w:tc>
        <w:tc>
          <w:tcPr>
            <w:tcW w:w="839" w:type="dxa"/>
            <w:vAlign w:val="bottom"/>
          </w:tcPr>
          <w:p w14:paraId="329F5EFC" w14:textId="328A8BF4" w:rsidR="00B82F68" w:rsidRPr="00F867BF" w:rsidRDefault="00B82F68" w:rsidP="00B82F68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867BF">
              <w:rPr>
                <w:rFonts w:ascii="Angsana New" w:hAnsi="Angsana New" w:hint="cs"/>
                <w:sz w:val="26"/>
                <w:szCs w:val="26"/>
                <w:lang w:val="en-US" w:bidi="th-TH"/>
              </w:rPr>
              <w:t>20.00</w:t>
            </w:r>
          </w:p>
        </w:tc>
        <w:tc>
          <w:tcPr>
            <w:tcW w:w="839" w:type="dxa"/>
            <w:vAlign w:val="bottom"/>
          </w:tcPr>
          <w:p w14:paraId="270BC70F" w14:textId="4E4C4FD3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F867BF">
              <w:rPr>
                <w:rFonts w:hint="cs"/>
                <w:sz w:val="26"/>
                <w:szCs w:val="26"/>
              </w:rPr>
              <w:t>1,000</w:t>
            </w:r>
          </w:p>
        </w:tc>
        <w:tc>
          <w:tcPr>
            <w:tcW w:w="838" w:type="dxa"/>
            <w:vAlign w:val="bottom"/>
          </w:tcPr>
          <w:p w14:paraId="09E0584E" w14:textId="31F06924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F867BF">
              <w:rPr>
                <w:rFonts w:hint="cs"/>
                <w:sz w:val="26"/>
                <w:szCs w:val="26"/>
              </w:rPr>
              <w:t>1,000</w:t>
            </w:r>
          </w:p>
        </w:tc>
        <w:tc>
          <w:tcPr>
            <w:tcW w:w="839" w:type="dxa"/>
            <w:vAlign w:val="bottom"/>
          </w:tcPr>
          <w:p w14:paraId="7EA8513E" w14:textId="2F272B25" w:rsidR="00B82F68" w:rsidRPr="00F867BF" w:rsidRDefault="00B82F68" w:rsidP="00B82F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  <w:r w:rsidRPr="00F867BF">
              <w:rPr>
                <w:sz w:val="26"/>
                <w:szCs w:val="26"/>
              </w:rPr>
              <w:t>200</w:t>
            </w:r>
          </w:p>
        </w:tc>
        <w:tc>
          <w:tcPr>
            <w:tcW w:w="839" w:type="dxa"/>
            <w:vAlign w:val="bottom"/>
          </w:tcPr>
          <w:p w14:paraId="1A41BE79" w14:textId="15D8FCAA" w:rsidR="00B82F68" w:rsidRPr="00F867BF" w:rsidRDefault="00B82F68" w:rsidP="00B82F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  <w:r w:rsidRPr="00F867BF">
              <w:rPr>
                <w:rFonts w:hint="cs"/>
                <w:sz w:val="26"/>
                <w:szCs w:val="26"/>
              </w:rPr>
              <w:t>200</w:t>
            </w:r>
          </w:p>
        </w:tc>
        <w:tc>
          <w:tcPr>
            <w:tcW w:w="838" w:type="dxa"/>
            <w:vAlign w:val="bottom"/>
          </w:tcPr>
          <w:p w14:paraId="6734E0AD" w14:textId="1BD0D5AB" w:rsidR="00B82F68" w:rsidRPr="00F867BF" w:rsidRDefault="00B82F68" w:rsidP="00B82F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  <w:r w:rsidRPr="00F867BF">
              <w:rPr>
                <w:sz w:val="26"/>
                <w:szCs w:val="26"/>
              </w:rPr>
              <w:t>-</w:t>
            </w:r>
          </w:p>
        </w:tc>
        <w:tc>
          <w:tcPr>
            <w:tcW w:w="839" w:type="dxa"/>
            <w:vAlign w:val="bottom"/>
          </w:tcPr>
          <w:p w14:paraId="729C39F1" w14:textId="34C760F3" w:rsidR="00B82F68" w:rsidRPr="00F867BF" w:rsidRDefault="00B82F68" w:rsidP="00B82F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F867B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39" w:type="dxa"/>
            <w:vAlign w:val="bottom"/>
          </w:tcPr>
          <w:p w14:paraId="6E67BE5F" w14:textId="46499F50" w:rsidR="00B82F68" w:rsidRPr="00F867BF" w:rsidRDefault="00B82F68" w:rsidP="00B82F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200</w:t>
            </w:r>
          </w:p>
        </w:tc>
        <w:tc>
          <w:tcPr>
            <w:tcW w:w="838" w:type="dxa"/>
          </w:tcPr>
          <w:p w14:paraId="1CFF2B0A" w14:textId="16DBB951" w:rsidR="00B82F68" w:rsidRPr="00F867BF" w:rsidRDefault="00B82F68" w:rsidP="00B82F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rPr>
                <w:sz w:val="26"/>
                <w:szCs w:val="26"/>
              </w:rPr>
            </w:pPr>
            <w:r w:rsidRPr="00F867BF">
              <w:rPr>
                <w:rFonts w:hint="cs"/>
                <w:sz w:val="26"/>
                <w:szCs w:val="26"/>
              </w:rPr>
              <w:t>200</w:t>
            </w:r>
          </w:p>
        </w:tc>
        <w:tc>
          <w:tcPr>
            <w:tcW w:w="839" w:type="dxa"/>
            <w:vAlign w:val="bottom"/>
          </w:tcPr>
          <w:p w14:paraId="0422E119" w14:textId="18D3588C" w:rsidR="00B82F68" w:rsidRPr="00F867BF" w:rsidRDefault="00B82F68" w:rsidP="00B82F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-</w:t>
            </w:r>
          </w:p>
        </w:tc>
        <w:tc>
          <w:tcPr>
            <w:tcW w:w="839" w:type="dxa"/>
            <w:vAlign w:val="bottom"/>
          </w:tcPr>
          <w:p w14:paraId="492233FA" w14:textId="02BB5EDA" w:rsidR="00B82F68" w:rsidRPr="00F867BF" w:rsidRDefault="00B82F68" w:rsidP="00B82F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F867BF">
              <w:rPr>
                <w:rFonts w:hint="cs"/>
                <w:sz w:val="26"/>
                <w:szCs w:val="26"/>
              </w:rPr>
              <w:t>-</w:t>
            </w:r>
          </w:p>
        </w:tc>
      </w:tr>
      <w:tr w:rsidR="00B82F68" w:rsidRPr="00F867BF" w14:paraId="205C9223" w14:textId="77777777" w:rsidTr="00DD36BC">
        <w:trPr>
          <w:cantSplit/>
        </w:trPr>
        <w:tc>
          <w:tcPr>
            <w:tcW w:w="1933" w:type="dxa"/>
          </w:tcPr>
          <w:p w14:paraId="31A39B2D" w14:textId="77777777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7" w:type="dxa"/>
          </w:tcPr>
          <w:p w14:paraId="79E47354" w14:textId="77777777" w:rsidR="00B82F68" w:rsidRPr="00F867BF" w:rsidRDefault="00B82F68" w:rsidP="00B82F6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8" w:type="dxa"/>
            <w:vAlign w:val="bottom"/>
          </w:tcPr>
          <w:p w14:paraId="6C84D9D9" w14:textId="216D51B6" w:rsidR="00B82F68" w:rsidRPr="00F867BF" w:rsidRDefault="00B82F68" w:rsidP="00B82F6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3FA64521" w14:textId="77777777" w:rsidR="00B82F68" w:rsidRPr="00F867BF" w:rsidRDefault="00B82F68" w:rsidP="00B82F6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68B6E105" w14:textId="77777777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4AE37B72" w14:textId="77777777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14039D35" w14:textId="14C763C5" w:rsidR="00B82F68" w:rsidRPr="00F867BF" w:rsidRDefault="00B82F68" w:rsidP="00B82F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F867BF">
              <w:rPr>
                <w:b/>
                <w:bCs/>
                <w:sz w:val="26"/>
                <w:szCs w:val="26"/>
              </w:rPr>
              <w:t>235</w:t>
            </w:r>
          </w:p>
        </w:tc>
        <w:tc>
          <w:tcPr>
            <w:tcW w:w="839" w:type="dxa"/>
            <w:vAlign w:val="bottom"/>
          </w:tcPr>
          <w:p w14:paraId="69B2B718" w14:textId="4061C0BA" w:rsidR="00B82F68" w:rsidRPr="00F867BF" w:rsidRDefault="00B82F68" w:rsidP="00B82F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F867BF">
              <w:rPr>
                <w:rFonts w:hint="cs"/>
                <w:b/>
                <w:bCs/>
                <w:sz w:val="26"/>
                <w:szCs w:val="26"/>
              </w:rPr>
              <w:t>235</w:t>
            </w:r>
          </w:p>
        </w:tc>
        <w:tc>
          <w:tcPr>
            <w:tcW w:w="838" w:type="dxa"/>
            <w:vAlign w:val="bottom"/>
          </w:tcPr>
          <w:p w14:paraId="08270072" w14:textId="50746198" w:rsidR="00B82F68" w:rsidRPr="00F867BF" w:rsidRDefault="00B82F68" w:rsidP="00B82F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F867BF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9" w:type="dxa"/>
            <w:vAlign w:val="bottom"/>
          </w:tcPr>
          <w:p w14:paraId="5B48B808" w14:textId="560889D6" w:rsidR="00B82F68" w:rsidRPr="00F867BF" w:rsidRDefault="00B82F68" w:rsidP="00B82F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F867BF">
              <w:rPr>
                <w:rFonts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9" w:type="dxa"/>
            <w:vAlign w:val="bottom"/>
          </w:tcPr>
          <w:p w14:paraId="0FC8E19A" w14:textId="117196C2" w:rsidR="00B82F68" w:rsidRPr="00F867BF" w:rsidRDefault="00B82F68" w:rsidP="00B82F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F867BF">
              <w:rPr>
                <w:b/>
                <w:bCs/>
                <w:sz w:val="26"/>
                <w:szCs w:val="26"/>
              </w:rPr>
              <w:t>235</w:t>
            </w:r>
          </w:p>
        </w:tc>
        <w:tc>
          <w:tcPr>
            <w:tcW w:w="838" w:type="dxa"/>
          </w:tcPr>
          <w:p w14:paraId="28838A7E" w14:textId="06611040" w:rsidR="00B82F68" w:rsidRPr="00F867BF" w:rsidRDefault="00B82F68" w:rsidP="00B82F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F867BF">
              <w:rPr>
                <w:rFonts w:hint="cs"/>
                <w:b/>
                <w:bCs/>
                <w:sz w:val="26"/>
                <w:szCs w:val="26"/>
              </w:rPr>
              <w:t>235</w:t>
            </w:r>
          </w:p>
        </w:tc>
        <w:tc>
          <w:tcPr>
            <w:tcW w:w="839" w:type="dxa"/>
            <w:vAlign w:val="bottom"/>
          </w:tcPr>
          <w:p w14:paraId="5964CA6E" w14:textId="7EF8A56F" w:rsidR="00B82F68" w:rsidRPr="00F867BF" w:rsidRDefault="00B82F68" w:rsidP="00B82F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F867BF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9" w:type="dxa"/>
            <w:vAlign w:val="bottom"/>
          </w:tcPr>
          <w:p w14:paraId="0AB6C2D1" w14:textId="693288B7" w:rsidR="00B82F68" w:rsidRPr="00F867BF" w:rsidRDefault="00B82F68" w:rsidP="00B82F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F867BF">
              <w:rPr>
                <w:b/>
                <w:bCs/>
                <w:sz w:val="26"/>
                <w:szCs w:val="26"/>
              </w:rPr>
              <w:t>1</w:t>
            </w:r>
          </w:p>
        </w:tc>
      </w:tr>
      <w:tr w:rsidR="00B82F68" w:rsidRPr="00F867BF" w14:paraId="67CBCC14" w14:textId="77777777" w:rsidTr="00DD36BC">
        <w:trPr>
          <w:cantSplit/>
        </w:trPr>
        <w:tc>
          <w:tcPr>
            <w:tcW w:w="1933" w:type="dxa"/>
          </w:tcPr>
          <w:p w14:paraId="24BA345F" w14:textId="3ED14E37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F867BF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977" w:type="dxa"/>
          </w:tcPr>
          <w:p w14:paraId="6811A3A1" w14:textId="77777777" w:rsidR="00B82F68" w:rsidRPr="00F867BF" w:rsidRDefault="00B82F68" w:rsidP="00B82F6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8" w:type="dxa"/>
            <w:vAlign w:val="bottom"/>
          </w:tcPr>
          <w:p w14:paraId="1677EBE4" w14:textId="4C2950E8" w:rsidR="00B82F68" w:rsidRPr="00F867BF" w:rsidRDefault="00B82F68" w:rsidP="00B82F6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11A15955" w14:textId="77777777" w:rsidR="00B82F68" w:rsidRPr="00F867BF" w:rsidRDefault="00B82F68" w:rsidP="00B82F6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75ECBAA3" w14:textId="77777777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15C0F83A" w14:textId="77777777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26FF8A09" w14:textId="77777777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839" w:type="dxa"/>
            <w:vAlign w:val="bottom"/>
          </w:tcPr>
          <w:p w14:paraId="345F4141" w14:textId="77777777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838" w:type="dxa"/>
            <w:vAlign w:val="bottom"/>
          </w:tcPr>
          <w:p w14:paraId="4557271D" w14:textId="77777777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839" w:type="dxa"/>
            <w:vAlign w:val="bottom"/>
          </w:tcPr>
          <w:p w14:paraId="3B846ED5" w14:textId="77777777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839" w:type="dxa"/>
            <w:vAlign w:val="bottom"/>
          </w:tcPr>
          <w:p w14:paraId="629CBF6A" w14:textId="77777777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38" w:type="dxa"/>
          </w:tcPr>
          <w:p w14:paraId="32681DC6" w14:textId="77777777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5F4B0DB8" w14:textId="77777777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5D5A2F0C" w14:textId="77777777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</w:tr>
      <w:tr w:rsidR="00B82F68" w:rsidRPr="00F867BF" w14:paraId="47A83A6B" w14:textId="77777777" w:rsidTr="00DD36BC">
        <w:trPr>
          <w:cantSplit/>
          <w:trHeight w:val="56"/>
        </w:trPr>
        <w:tc>
          <w:tcPr>
            <w:tcW w:w="1933" w:type="dxa"/>
          </w:tcPr>
          <w:p w14:paraId="4600D6F6" w14:textId="3D99605B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ind w:left="120" w:hanging="120"/>
              <w:rPr>
                <w:sz w:val="26"/>
                <w:szCs w:val="26"/>
              </w:rPr>
            </w:pPr>
            <w:r w:rsidRPr="00F867BF">
              <w:rPr>
                <w:rFonts w:hint="cs"/>
                <w:sz w:val="26"/>
                <w:szCs w:val="26"/>
                <w:cs/>
              </w:rPr>
              <w:t>บริษัท บงกช มารีน เซอร์วิส จำกัด</w:t>
            </w:r>
            <w:r w:rsidR="00A62A21" w:rsidRPr="00F867BF">
              <w:rPr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977" w:type="dxa"/>
          </w:tcPr>
          <w:p w14:paraId="4EE23D85" w14:textId="6E9042DF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  <w:cs/>
              </w:rPr>
              <w:t>ดำเนินธุรกิจบริการขนส่งน้ำมันทางเรือ</w:t>
            </w:r>
          </w:p>
        </w:tc>
        <w:tc>
          <w:tcPr>
            <w:tcW w:w="838" w:type="dxa"/>
            <w:vAlign w:val="bottom"/>
          </w:tcPr>
          <w:p w14:paraId="29436506" w14:textId="31B6E00D" w:rsidR="00B82F68" w:rsidRPr="00F867BF" w:rsidRDefault="00B82F68" w:rsidP="00B82F68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867BF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839" w:type="dxa"/>
            <w:vAlign w:val="bottom"/>
          </w:tcPr>
          <w:p w14:paraId="19875FDD" w14:textId="2FE17F7E" w:rsidR="00B82F68" w:rsidRPr="00F867BF" w:rsidRDefault="00B82F68" w:rsidP="00B82F68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867BF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839" w:type="dxa"/>
            <w:vAlign w:val="bottom"/>
          </w:tcPr>
          <w:p w14:paraId="79755C1A" w14:textId="3E5DDB67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F867B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38" w:type="dxa"/>
            <w:vAlign w:val="bottom"/>
          </w:tcPr>
          <w:p w14:paraId="265B41D7" w14:textId="14B8B06F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F867B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39" w:type="dxa"/>
            <w:vAlign w:val="bottom"/>
          </w:tcPr>
          <w:p w14:paraId="15F99A44" w14:textId="0C5545A7" w:rsidR="00B82F68" w:rsidRPr="00F867BF" w:rsidDel="00FF482C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F867B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39" w:type="dxa"/>
            <w:vAlign w:val="bottom"/>
          </w:tcPr>
          <w:p w14:paraId="239FEF48" w14:textId="424C76BE" w:rsidR="00B82F68" w:rsidRPr="00F867BF" w:rsidDel="00FF482C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F867B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38" w:type="dxa"/>
            <w:vAlign w:val="bottom"/>
          </w:tcPr>
          <w:p w14:paraId="49AB690F" w14:textId="1C8741C9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F867B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39" w:type="dxa"/>
            <w:vAlign w:val="bottom"/>
          </w:tcPr>
          <w:p w14:paraId="4FEA3E5D" w14:textId="6482D136" w:rsidR="00B82F68" w:rsidRPr="00F867BF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F867B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39" w:type="dxa"/>
            <w:vAlign w:val="bottom"/>
          </w:tcPr>
          <w:p w14:paraId="68674E6C" w14:textId="25718ED7" w:rsidR="00B82F68" w:rsidRPr="00F867BF" w:rsidDel="00FF482C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F867B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38" w:type="dxa"/>
            <w:vAlign w:val="bottom"/>
          </w:tcPr>
          <w:p w14:paraId="5E3880DD" w14:textId="6D3959EC" w:rsidR="00B82F68" w:rsidRPr="00F867BF" w:rsidDel="00FF482C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F867B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39" w:type="dxa"/>
            <w:vAlign w:val="bottom"/>
          </w:tcPr>
          <w:p w14:paraId="38B49340" w14:textId="6DA2E064" w:rsidR="00B82F68" w:rsidRPr="00F867BF" w:rsidDel="00FF482C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F867B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39" w:type="dxa"/>
            <w:vAlign w:val="bottom"/>
          </w:tcPr>
          <w:p w14:paraId="0281C67C" w14:textId="49697463" w:rsidR="00B82F68" w:rsidRPr="00F867BF" w:rsidDel="00FF482C" w:rsidRDefault="00B82F68" w:rsidP="00B8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sz w:val="26"/>
                <w:szCs w:val="26"/>
                <w:cs/>
              </w:rPr>
            </w:pPr>
            <w:r w:rsidRPr="00F867BF">
              <w:rPr>
                <w:rFonts w:hint="cs"/>
                <w:sz w:val="26"/>
                <w:szCs w:val="26"/>
                <w:cs/>
              </w:rPr>
              <w:t>6</w:t>
            </w:r>
          </w:p>
        </w:tc>
      </w:tr>
      <w:tr w:rsidR="00FC5A3F" w:rsidRPr="00F867BF" w14:paraId="2F118A80" w14:textId="77777777" w:rsidTr="00DD36BC">
        <w:trPr>
          <w:cantSplit/>
          <w:trHeight w:val="56"/>
        </w:trPr>
        <w:tc>
          <w:tcPr>
            <w:tcW w:w="1933" w:type="dxa"/>
          </w:tcPr>
          <w:p w14:paraId="3AF8502D" w14:textId="3EF4AD1C" w:rsidR="00FC5A3F" w:rsidRPr="00F867BF" w:rsidRDefault="00FC5A3F" w:rsidP="00FC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ind w:left="120" w:hanging="120"/>
              <w:rPr>
                <w:sz w:val="26"/>
                <w:szCs w:val="26"/>
                <w:cs/>
              </w:rPr>
            </w:pPr>
            <w:r w:rsidRPr="00F867BF">
              <w:rPr>
                <w:sz w:val="26"/>
                <w:szCs w:val="26"/>
                <w:cs/>
              </w:rPr>
              <w:t>บริษัท ธนโชคน้ำมันพืช (</w:t>
            </w:r>
            <w:r w:rsidRPr="00F867BF">
              <w:rPr>
                <w:sz w:val="26"/>
                <w:szCs w:val="26"/>
              </w:rPr>
              <w:t>2012)</w:t>
            </w:r>
            <w:r w:rsidRPr="00F867BF">
              <w:rPr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977" w:type="dxa"/>
          </w:tcPr>
          <w:p w14:paraId="6328A09E" w14:textId="05ABBCA8" w:rsidR="00FC5A3F" w:rsidRPr="00F867BF" w:rsidRDefault="00FC5A3F" w:rsidP="00FC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11" w:hanging="142"/>
              <w:contextualSpacing/>
              <w:rPr>
                <w:sz w:val="26"/>
                <w:szCs w:val="26"/>
                <w:cs/>
              </w:rPr>
            </w:pPr>
            <w:r w:rsidRPr="00F867BF">
              <w:rPr>
                <w:sz w:val="26"/>
                <w:szCs w:val="26"/>
                <w:cs/>
              </w:rPr>
              <w:t>ดำเนินธุรกิจจัดหาและจำหน่ายน้ำมันปรุงอาหารใช้แล้ว</w:t>
            </w:r>
          </w:p>
        </w:tc>
        <w:tc>
          <w:tcPr>
            <w:tcW w:w="838" w:type="dxa"/>
            <w:vAlign w:val="bottom"/>
          </w:tcPr>
          <w:p w14:paraId="28A6B82C" w14:textId="09CA00A1" w:rsidR="00FC5A3F" w:rsidRPr="00F867BF" w:rsidRDefault="00FC5A3F" w:rsidP="00FC5A3F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867BF">
              <w:rPr>
                <w:rFonts w:ascii="Angsana New" w:hAnsi="Angsana New"/>
                <w:sz w:val="26"/>
                <w:szCs w:val="26"/>
                <w:lang w:val="en-US" w:bidi="th-TH"/>
              </w:rPr>
              <w:t>45.00</w:t>
            </w:r>
          </w:p>
        </w:tc>
        <w:tc>
          <w:tcPr>
            <w:tcW w:w="839" w:type="dxa"/>
            <w:vAlign w:val="bottom"/>
          </w:tcPr>
          <w:p w14:paraId="1EF4439B" w14:textId="28711BA6" w:rsidR="00FC5A3F" w:rsidRPr="00F867BF" w:rsidRDefault="00FC5A3F" w:rsidP="00FC5A3F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867BF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839" w:type="dxa"/>
            <w:vAlign w:val="bottom"/>
          </w:tcPr>
          <w:p w14:paraId="1BD26010" w14:textId="328B64C6" w:rsidR="00FC5A3F" w:rsidRPr="00F867BF" w:rsidRDefault="00FC5A3F" w:rsidP="00FC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F867BF">
              <w:rPr>
                <w:sz w:val="26"/>
                <w:szCs w:val="26"/>
              </w:rPr>
              <w:t>6</w:t>
            </w:r>
            <w:r w:rsidRPr="00F867BF">
              <w:rPr>
                <w:rFonts w:hint="cs"/>
                <w:sz w:val="26"/>
                <w:szCs w:val="26"/>
                <w:cs/>
              </w:rPr>
              <w:t>0</w:t>
            </w:r>
          </w:p>
        </w:tc>
        <w:tc>
          <w:tcPr>
            <w:tcW w:w="838" w:type="dxa"/>
            <w:vAlign w:val="bottom"/>
          </w:tcPr>
          <w:p w14:paraId="70BBF59D" w14:textId="163E8600" w:rsidR="00FC5A3F" w:rsidRPr="00F867BF" w:rsidRDefault="00FC5A3F" w:rsidP="00FC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-</w:t>
            </w:r>
          </w:p>
        </w:tc>
        <w:tc>
          <w:tcPr>
            <w:tcW w:w="839" w:type="dxa"/>
            <w:vAlign w:val="bottom"/>
          </w:tcPr>
          <w:p w14:paraId="75CA83E3" w14:textId="7DDC8985" w:rsidR="00FC5A3F" w:rsidRPr="00F867BF" w:rsidDel="00FF482C" w:rsidRDefault="00FC5A3F" w:rsidP="00FC5A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F867BF">
              <w:rPr>
                <w:rFonts w:hint="cs"/>
                <w:sz w:val="26"/>
                <w:szCs w:val="26"/>
                <w:cs/>
              </w:rPr>
              <w:t>4</w:t>
            </w:r>
            <w:r w:rsidRPr="00F867BF">
              <w:rPr>
                <w:sz w:val="26"/>
                <w:szCs w:val="26"/>
              </w:rPr>
              <w:t>50</w:t>
            </w:r>
          </w:p>
        </w:tc>
        <w:tc>
          <w:tcPr>
            <w:tcW w:w="839" w:type="dxa"/>
            <w:vAlign w:val="bottom"/>
          </w:tcPr>
          <w:p w14:paraId="7532A568" w14:textId="77A7678B" w:rsidR="00FC5A3F" w:rsidRPr="00F867BF" w:rsidRDefault="00FC5A3F" w:rsidP="00FC5A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-</w:t>
            </w:r>
          </w:p>
        </w:tc>
        <w:tc>
          <w:tcPr>
            <w:tcW w:w="838" w:type="dxa"/>
            <w:vAlign w:val="bottom"/>
          </w:tcPr>
          <w:p w14:paraId="3300700E" w14:textId="7669B5E7" w:rsidR="00FC5A3F" w:rsidRPr="00F867BF" w:rsidRDefault="00FC5A3F" w:rsidP="00FC5A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  <w:r w:rsidRPr="00F867BF">
              <w:rPr>
                <w:sz w:val="26"/>
                <w:szCs w:val="26"/>
              </w:rPr>
              <w:t>-</w:t>
            </w:r>
          </w:p>
        </w:tc>
        <w:tc>
          <w:tcPr>
            <w:tcW w:w="839" w:type="dxa"/>
            <w:vAlign w:val="bottom"/>
          </w:tcPr>
          <w:p w14:paraId="32D7AADE" w14:textId="6C3C2C84" w:rsidR="00FC5A3F" w:rsidRPr="00F867BF" w:rsidRDefault="00FC5A3F" w:rsidP="00FC5A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F867BF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39" w:type="dxa"/>
            <w:vAlign w:val="bottom"/>
          </w:tcPr>
          <w:p w14:paraId="16C2E210" w14:textId="24A5342A" w:rsidR="00FC5A3F" w:rsidRPr="00F867BF" w:rsidDel="00FF482C" w:rsidRDefault="00FC5A3F" w:rsidP="00FC5A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F867BF">
              <w:rPr>
                <w:rFonts w:hint="cs"/>
                <w:sz w:val="26"/>
                <w:szCs w:val="26"/>
                <w:cs/>
              </w:rPr>
              <w:t>4</w:t>
            </w:r>
            <w:r w:rsidRPr="00F867BF">
              <w:rPr>
                <w:sz w:val="26"/>
                <w:szCs w:val="26"/>
              </w:rPr>
              <w:t>50</w:t>
            </w:r>
          </w:p>
        </w:tc>
        <w:tc>
          <w:tcPr>
            <w:tcW w:w="838" w:type="dxa"/>
            <w:vAlign w:val="bottom"/>
          </w:tcPr>
          <w:p w14:paraId="4D674A5E" w14:textId="5B84A8E1" w:rsidR="00FC5A3F" w:rsidRPr="00F867BF" w:rsidRDefault="00FC5A3F" w:rsidP="00FC5A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-</w:t>
            </w:r>
          </w:p>
        </w:tc>
        <w:tc>
          <w:tcPr>
            <w:tcW w:w="839" w:type="dxa"/>
            <w:vAlign w:val="bottom"/>
          </w:tcPr>
          <w:p w14:paraId="0E9CC7BA" w14:textId="23EF8478" w:rsidR="00FC5A3F" w:rsidRPr="00F867BF" w:rsidDel="00FF482C" w:rsidRDefault="00FC5A3F" w:rsidP="00FC5A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-</w:t>
            </w:r>
          </w:p>
        </w:tc>
        <w:tc>
          <w:tcPr>
            <w:tcW w:w="839" w:type="dxa"/>
            <w:vAlign w:val="bottom"/>
          </w:tcPr>
          <w:p w14:paraId="2FA6DA4D" w14:textId="0B4FB35B" w:rsidR="00FC5A3F" w:rsidRPr="00F867BF" w:rsidRDefault="00FC5A3F" w:rsidP="00FC5A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sz w:val="26"/>
                <w:szCs w:val="26"/>
                <w:cs/>
              </w:rPr>
            </w:pPr>
            <w:r w:rsidRPr="00F867BF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FC5A3F" w:rsidRPr="00F867BF" w14:paraId="7A2BF1AB" w14:textId="77777777" w:rsidTr="00DD36BC">
        <w:trPr>
          <w:cantSplit/>
          <w:trHeight w:val="56"/>
        </w:trPr>
        <w:tc>
          <w:tcPr>
            <w:tcW w:w="1933" w:type="dxa"/>
          </w:tcPr>
          <w:p w14:paraId="12955389" w14:textId="77777777" w:rsidR="00FC5A3F" w:rsidRPr="00F867BF" w:rsidRDefault="00FC5A3F" w:rsidP="00FC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2977" w:type="dxa"/>
          </w:tcPr>
          <w:p w14:paraId="4F3C2759" w14:textId="77777777" w:rsidR="00FC5A3F" w:rsidRPr="00F867BF" w:rsidRDefault="00FC5A3F" w:rsidP="00FC5A3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8" w:type="dxa"/>
            <w:vAlign w:val="bottom"/>
          </w:tcPr>
          <w:p w14:paraId="05B26373" w14:textId="585EFDD1" w:rsidR="00FC5A3F" w:rsidRPr="00F867BF" w:rsidRDefault="00FC5A3F" w:rsidP="00FC5A3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279DDA7E" w14:textId="77777777" w:rsidR="00FC5A3F" w:rsidRPr="00F867BF" w:rsidRDefault="00FC5A3F" w:rsidP="00FC5A3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6DD3D196" w14:textId="77777777" w:rsidR="00FC5A3F" w:rsidRPr="00F867BF" w:rsidRDefault="00FC5A3F" w:rsidP="00FC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721C6212" w14:textId="77777777" w:rsidR="00FC5A3F" w:rsidRPr="00F867BF" w:rsidRDefault="00FC5A3F" w:rsidP="00FC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45EB5309" w14:textId="322DF8DB" w:rsidR="00FC5A3F" w:rsidRPr="00F867BF" w:rsidDel="00FF482C" w:rsidRDefault="00FC5A3F" w:rsidP="00FC5A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F867BF">
              <w:rPr>
                <w:rFonts w:hint="cs"/>
                <w:b/>
                <w:bCs/>
                <w:sz w:val="26"/>
                <w:szCs w:val="26"/>
                <w:cs/>
              </w:rPr>
              <w:t>4</w:t>
            </w:r>
            <w:r w:rsidRPr="00F867BF">
              <w:rPr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839" w:type="dxa"/>
            <w:vAlign w:val="bottom"/>
          </w:tcPr>
          <w:p w14:paraId="6FDD5BE7" w14:textId="7B95A60C" w:rsidR="00FC5A3F" w:rsidRPr="00F867BF" w:rsidRDefault="00FC5A3F" w:rsidP="00FC5A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F867BF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8" w:type="dxa"/>
            <w:vAlign w:val="bottom"/>
          </w:tcPr>
          <w:p w14:paraId="1A1BB2BE" w14:textId="090DEDD5" w:rsidR="00FC5A3F" w:rsidRPr="00F867BF" w:rsidRDefault="00FC5A3F" w:rsidP="00FC5A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F867BF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9" w:type="dxa"/>
            <w:vAlign w:val="bottom"/>
          </w:tcPr>
          <w:p w14:paraId="33A4E663" w14:textId="57012090" w:rsidR="00FC5A3F" w:rsidRPr="00F867BF" w:rsidRDefault="00FC5A3F" w:rsidP="00FC5A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F867BF">
              <w:rPr>
                <w:rFonts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9" w:type="dxa"/>
            <w:vAlign w:val="bottom"/>
          </w:tcPr>
          <w:p w14:paraId="582722C1" w14:textId="51663836" w:rsidR="00FC5A3F" w:rsidRPr="00F867BF" w:rsidDel="00FF482C" w:rsidRDefault="00FC5A3F" w:rsidP="00FC5A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F867BF">
              <w:rPr>
                <w:rFonts w:hint="cs"/>
                <w:b/>
                <w:bCs/>
                <w:sz w:val="26"/>
                <w:szCs w:val="26"/>
                <w:cs/>
              </w:rPr>
              <w:t>4</w:t>
            </w:r>
            <w:r w:rsidRPr="00F867BF">
              <w:rPr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838" w:type="dxa"/>
            <w:vAlign w:val="bottom"/>
          </w:tcPr>
          <w:p w14:paraId="706D2831" w14:textId="5E1D6DE7" w:rsidR="00FC5A3F" w:rsidRPr="00F867BF" w:rsidRDefault="00FC5A3F" w:rsidP="00FC5A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F867BF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9" w:type="dxa"/>
            <w:vAlign w:val="bottom"/>
          </w:tcPr>
          <w:p w14:paraId="26ABD717" w14:textId="36B9ADDC" w:rsidR="00FC5A3F" w:rsidRPr="00F867BF" w:rsidDel="00FF482C" w:rsidRDefault="00FC5A3F" w:rsidP="00FC5A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F867BF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9" w:type="dxa"/>
            <w:vAlign w:val="bottom"/>
          </w:tcPr>
          <w:p w14:paraId="2967476D" w14:textId="55A02105" w:rsidR="00FC5A3F" w:rsidRPr="00F867BF" w:rsidRDefault="00FC5A3F" w:rsidP="00FC5A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F867BF">
              <w:rPr>
                <w:b/>
                <w:bCs/>
                <w:sz w:val="26"/>
                <w:szCs w:val="26"/>
              </w:rPr>
              <w:t>6</w:t>
            </w:r>
          </w:p>
        </w:tc>
      </w:tr>
      <w:tr w:rsidR="00FC5A3F" w:rsidRPr="00F867BF" w14:paraId="0FC453BF" w14:textId="77777777" w:rsidTr="00DD36BC">
        <w:trPr>
          <w:cantSplit/>
        </w:trPr>
        <w:tc>
          <w:tcPr>
            <w:tcW w:w="1933" w:type="dxa"/>
            <w:vAlign w:val="bottom"/>
          </w:tcPr>
          <w:p w14:paraId="1BD5FDA2" w14:textId="77777777" w:rsidR="00FC5A3F" w:rsidRPr="00F867BF" w:rsidRDefault="00FC5A3F" w:rsidP="00FC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F867BF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977" w:type="dxa"/>
          </w:tcPr>
          <w:p w14:paraId="0DC823A7" w14:textId="77777777" w:rsidR="00FC5A3F" w:rsidRPr="00F867BF" w:rsidRDefault="00FC5A3F" w:rsidP="00FC5A3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8" w:type="dxa"/>
            <w:vAlign w:val="bottom"/>
          </w:tcPr>
          <w:p w14:paraId="7B6FE366" w14:textId="51BE54CD" w:rsidR="00FC5A3F" w:rsidRPr="00F867BF" w:rsidRDefault="00FC5A3F" w:rsidP="00FC5A3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0E73BF10" w14:textId="77777777" w:rsidR="00FC5A3F" w:rsidRPr="00F867BF" w:rsidRDefault="00FC5A3F" w:rsidP="00FC5A3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097577CC" w14:textId="77777777" w:rsidR="00FC5A3F" w:rsidRPr="00F867BF" w:rsidRDefault="00FC5A3F" w:rsidP="00FC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7A817C50" w14:textId="77777777" w:rsidR="00FC5A3F" w:rsidRPr="00F867BF" w:rsidRDefault="00FC5A3F" w:rsidP="00FC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548AF389" w14:textId="20A98D34" w:rsidR="00FC5A3F" w:rsidRPr="00F867BF" w:rsidRDefault="00FC5A3F" w:rsidP="00FC5A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F867BF">
              <w:rPr>
                <w:rFonts w:hint="cs"/>
                <w:b/>
                <w:bCs/>
                <w:sz w:val="26"/>
                <w:szCs w:val="26"/>
                <w:cs/>
              </w:rPr>
              <w:t>6</w:t>
            </w:r>
            <w:r w:rsidRPr="00F867BF">
              <w:rPr>
                <w:b/>
                <w:bCs/>
                <w:sz w:val="26"/>
                <w:szCs w:val="26"/>
              </w:rPr>
              <w:t>85</w:t>
            </w:r>
          </w:p>
        </w:tc>
        <w:tc>
          <w:tcPr>
            <w:tcW w:w="839" w:type="dxa"/>
            <w:vAlign w:val="bottom"/>
          </w:tcPr>
          <w:p w14:paraId="71ADACF4" w14:textId="37100E0D" w:rsidR="00FC5A3F" w:rsidRPr="00F867BF" w:rsidRDefault="00FC5A3F" w:rsidP="00FC5A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F867BF">
              <w:rPr>
                <w:b/>
                <w:bCs/>
                <w:sz w:val="26"/>
                <w:szCs w:val="26"/>
              </w:rPr>
              <w:t>235</w:t>
            </w:r>
          </w:p>
        </w:tc>
        <w:tc>
          <w:tcPr>
            <w:tcW w:w="838" w:type="dxa"/>
            <w:vAlign w:val="bottom"/>
          </w:tcPr>
          <w:p w14:paraId="2ED0F2D8" w14:textId="343FA79C" w:rsidR="00FC5A3F" w:rsidRPr="00F867BF" w:rsidRDefault="00FC5A3F" w:rsidP="00FC5A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F867BF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9" w:type="dxa"/>
            <w:vAlign w:val="bottom"/>
          </w:tcPr>
          <w:p w14:paraId="21011905" w14:textId="77777777" w:rsidR="00FC5A3F" w:rsidRPr="00F867BF" w:rsidRDefault="00FC5A3F" w:rsidP="00FC5A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F867BF">
              <w:rPr>
                <w:rFonts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39" w:type="dxa"/>
            <w:vAlign w:val="bottom"/>
          </w:tcPr>
          <w:p w14:paraId="42299268" w14:textId="3647DD1C" w:rsidR="00FC5A3F" w:rsidRPr="00F867BF" w:rsidRDefault="00FC5A3F" w:rsidP="00FC5A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F867BF">
              <w:rPr>
                <w:rFonts w:hint="cs"/>
                <w:b/>
                <w:bCs/>
                <w:sz w:val="26"/>
                <w:szCs w:val="26"/>
                <w:cs/>
              </w:rPr>
              <w:t>6</w:t>
            </w:r>
            <w:r w:rsidRPr="00F867BF">
              <w:rPr>
                <w:b/>
                <w:bCs/>
                <w:sz w:val="26"/>
                <w:szCs w:val="26"/>
              </w:rPr>
              <w:t>85</w:t>
            </w:r>
          </w:p>
        </w:tc>
        <w:tc>
          <w:tcPr>
            <w:tcW w:w="838" w:type="dxa"/>
            <w:vAlign w:val="bottom"/>
          </w:tcPr>
          <w:p w14:paraId="4FE28575" w14:textId="2A0E1AE0" w:rsidR="00FC5A3F" w:rsidRPr="00F867BF" w:rsidRDefault="00FC5A3F" w:rsidP="00FC5A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F867BF">
              <w:rPr>
                <w:b/>
                <w:bCs/>
                <w:sz w:val="26"/>
                <w:szCs w:val="26"/>
              </w:rPr>
              <w:t>235</w:t>
            </w:r>
          </w:p>
        </w:tc>
        <w:tc>
          <w:tcPr>
            <w:tcW w:w="839" w:type="dxa"/>
            <w:vAlign w:val="bottom"/>
          </w:tcPr>
          <w:p w14:paraId="4026C600" w14:textId="0C4FA897" w:rsidR="00FC5A3F" w:rsidRPr="00F867BF" w:rsidRDefault="00FC5A3F" w:rsidP="00FC5A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F867BF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9" w:type="dxa"/>
            <w:vAlign w:val="bottom"/>
          </w:tcPr>
          <w:p w14:paraId="2A86C871" w14:textId="7B1F9634" w:rsidR="00FC5A3F" w:rsidRPr="00F867BF" w:rsidRDefault="00FC5A3F" w:rsidP="00FC5A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F867BF">
              <w:rPr>
                <w:b/>
                <w:bCs/>
                <w:sz w:val="26"/>
                <w:szCs w:val="26"/>
              </w:rPr>
              <w:t>7</w:t>
            </w:r>
          </w:p>
        </w:tc>
      </w:tr>
    </w:tbl>
    <w:p w14:paraId="79CD7ECE" w14:textId="6FFCCFEC" w:rsidR="00D42518" w:rsidRPr="00F867BF" w:rsidRDefault="00A62A21" w:rsidP="00BA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26"/>
          <w:szCs w:val="26"/>
        </w:rPr>
      </w:pPr>
      <w:r w:rsidRPr="00F867BF">
        <w:rPr>
          <w:sz w:val="26"/>
          <w:szCs w:val="26"/>
          <w:vertAlign w:val="superscript"/>
        </w:rPr>
        <w:t>*</w:t>
      </w:r>
      <w:r w:rsidRPr="00F867BF">
        <w:rPr>
          <w:sz w:val="26"/>
          <w:szCs w:val="26"/>
        </w:rPr>
        <w:t xml:space="preserve"> </w:t>
      </w:r>
      <w:r w:rsidR="00BA5846" w:rsidRPr="00F867BF">
        <w:rPr>
          <w:sz w:val="26"/>
          <w:szCs w:val="26"/>
          <w:cs/>
        </w:rPr>
        <w:t>ชำระบัญชี</w:t>
      </w:r>
      <w:r w:rsidR="00591E97" w:rsidRPr="00F867BF">
        <w:rPr>
          <w:rFonts w:hint="cs"/>
          <w:sz w:val="26"/>
          <w:szCs w:val="26"/>
          <w:cs/>
        </w:rPr>
        <w:t>แล้วเสร็จ</w:t>
      </w:r>
      <w:r w:rsidR="00DD36BC" w:rsidRPr="00F867BF">
        <w:rPr>
          <w:sz w:val="26"/>
          <w:szCs w:val="26"/>
          <w:cs/>
        </w:rPr>
        <w:t>เมื่อวันที่</w:t>
      </w:r>
      <w:r w:rsidR="00DD36BC" w:rsidRPr="00F867BF">
        <w:rPr>
          <w:sz w:val="26"/>
          <w:szCs w:val="26"/>
        </w:rPr>
        <w:t> 2</w:t>
      </w:r>
      <w:r w:rsidR="00BA5846" w:rsidRPr="00F867BF">
        <w:rPr>
          <w:sz w:val="26"/>
          <w:szCs w:val="26"/>
        </w:rPr>
        <w:t>7</w:t>
      </w:r>
      <w:r w:rsidR="00DD36BC" w:rsidRPr="00F867BF">
        <w:rPr>
          <w:sz w:val="26"/>
          <w:szCs w:val="26"/>
        </w:rPr>
        <w:t xml:space="preserve"> </w:t>
      </w:r>
      <w:r w:rsidR="00BA5846" w:rsidRPr="00F867BF">
        <w:rPr>
          <w:rFonts w:hint="cs"/>
          <w:sz w:val="26"/>
          <w:szCs w:val="26"/>
          <w:cs/>
        </w:rPr>
        <w:t xml:space="preserve">กันยายน </w:t>
      </w:r>
      <w:r w:rsidR="00DD36BC" w:rsidRPr="00F867BF">
        <w:rPr>
          <w:sz w:val="26"/>
          <w:szCs w:val="26"/>
        </w:rPr>
        <w:t>2567</w:t>
      </w:r>
    </w:p>
    <w:p w14:paraId="6FA13B6B" w14:textId="77777777" w:rsidR="00DD36BC" w:rsidRPr="00F867BF" w:rsidRDefault="00DD36BC" w:rsidP="00A62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24"/>
          <w:szCs w:val="24"/>
        </w:rPr>
      </w:pPr>
    </w:p>
    <w:p w14:paraId="7A85FC36" w14:textId="66F9914A" w:rsidR="00785632" w:rsidRPr="00F867BF" w:rsidRDefault="005F2008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  <w:r w:rsidRPr="00F867BF">
        <w:rPr>
          <w:rFonts w:hint="cs"/>
          <w:cs/>
        </w:rPr>
        <w:t xml:space="preserve">วันที่ </w:t>
      </w:r>
      <w:r w:rsidRPr="00F867BF">
        <w:t xml:space="preserve">31 </w:t>
      </w:r>
      <w:r w:rsidRPr="00F867BF">
        <w:rPr>
          <w:rFonts w:hint="cs"/>
          <w:cs/>
        </w:rPr>
        <w:t xml:space="preserve">ธันวาคม </w:t>
      </w:r>
      <w:r w:rsidRPr="00F867BF">
        <w:t>256</w:t>
      </w:r>
      <w:r w:rsidR="00B05B62" w:rsidRPr="00F867BF">
        <w:rPr>
          <w:rFonts w:hint="cs"/>
          <w:cs/>
        </w:rPr>
        <w:t>7</w:t>
      </w:r>
      <w:r w:rsidRPr="00F867BF">
        <w:t xml:space="preserve"> </w:t>
      </w:r>
      <w:r w:rsidR="00D42518" w:rsidRPr="00F867BF">
        <w:rPr>
          <w:rFonts w:hint="cs"/>
          <w:cs/>
        </w:rPr>
        <w:t>บริษัทไม่มีเงินลงทุนใน</w:t>
      </w:r>
      <w:r w:rsidR="009C7712" w:rsidRPr="00F867BF">
        <w:rPr>
          <w:rFonts w:hint="cs"/>
          <w:cs/>
        </w:rPr>
        <w:t>บริษัทร่วมและ</w:t>
      </w:r>
      <w:r w:rsidR="00D42518" w:rsidRPr="00F867BF">
        <w:rPr>
          <w:rFonts w:hint="cs"/>
          <w:cs/>
        </w:rPr>
        <w:t>การร่วมค้า</w:t>
      </w:r>
      <w:r w:rsidR="00D42518" w:rsidRPr="00F867BF">
        <w:rPr>
          <w:cs/>
        </w:rPr>
        <w:t>ซึ่งจดทะเบียนในตลาดหลักทรัพย์ ดังนั้นจึงไม่มีราคาที่เปิดเผยต่อสา</w:t>
      </w:r>
      <w:r w:rsidR="00D42518" w:rsidRPr="00F867BF">
        <w:rPr>
          <w:rFonts w:hint="cs"/>
          <w:cs/>
        </w:rPr>
        <w:t>ธารณช</w:t>
      </w:r>
      <w:r w:rsidR="00986FCD" w:rsidRPr="00F867BF">
        <w:rPr>
          <w:rFonts w:hint="cs"/>
          <w:cs/>
        </w:rPr>
        <w:t>น</w:t>
      </w:r>
    </w:p>
    <w:p w14:paraId="3FDBFA74" w14:textId="77777777" w:rsidR="00DD36BC" w:rsidRPr="00F867BF" w:rsidRDefault="00DD36BC" w:rsidP="00A32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i/>
          <w:iCs/>
        </w:rPr>
      </w:pPr>
    </w:p>
    <w:p w14:paraId="4654FFA6" w14:textId="07ED90E3" w:rsidR="00A32B71" w:rsidRPr="00F867BF" w:rsidRDefault="00A32B71" w:rsidP="00A32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i/>
          <w:iCs/>
        </w:rPr>
      </w:pPr>
      <w:r w:rsidRPr="00F867BF">
        <w:rPr>
          <w:i/>
          <w:iCs/>
          <w:cs/>
        </w:rPr>
        <w:lastRenderedPageBreak/>
        <w:t>บริษัทร่วมและการร่วมค้าที่มีสาระสำคัญ</w:t>
      </w:r>
    </w:p>
    <w:p w14:paraId="45E056B3" w14:textId="77777777" w:rsidR="00A32B71" w:rsidRPr="00F867BF" w:rsidRDefault="00A32B71" w:rsidP="00A32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4A6AF13C" w14:textId="77777777" w:rsidR="00A32B71" w:rsidRPr="00F867BF" w:rsidRDefault="00A32B71" w:rsidP="00A32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  <w:r w:rsidRPr="00F867BF">
        <w:rPr>
          <w:spacing w:val="-2"/>
          <w:cs/>
        </w:rPr>
        <w:t>ตารางต่อไปนี้สรุปข้อมูลทางการเงินของบริษัทร่วมและการร่วมค้าที่มีสาระสำคัญซึ่งนำเสนออยู่ในงบการเงินของบริษัทร่วมและการร่วมค้า</w:t>
      </w:r>
      <w:r w:rsidRPr="00F867BF">
        <w:rPr>
          <w:spacing w:val="-2"/>
        </w:rPr>
        <w:t xml:space="preserve"> </w:t>
      </w:r>
      <w:r w:rsidRPr="00F867BF">
        <w:rPr>
          <w:spacing w:val="-2"/>
          <w:cs/>
        </w:rPr>
        <w:t>ปรับปรุงด้วยการปรับมูลค่ายุติธรรม ณ วันที่</w:t>
      </w:r>
      <w:r w:rsidRPr="00F867BF">
        <w:rPr>
          <w:cs/>
        </w:rPr>
        <w:t>ซื้อ และความแตกต่างของนโยบายการบัญชี การกระทบยอ</w:t>
      </w:r>
      <w:r w:rsidRPr="00F867BF">
        <w:rPr>
          <w:rFonts w:hint="cs"/>
          <w:cs/>
        </w:rPr>
        <w:t>ด</w:t>
      </w:r>
      <w:r w:rsidRPr="00F867BF">
        <w:rPr>
          <w:cs/>
        </w:rPr>
        <w:t>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03B56D55" w14:textId="77777777" w:rsidR="00A32B71" w:rsidRPr="00F867BF" w:rsidRDefault="00A32B71" w:rsidP="00A32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</w:pPr>
    </w:p>
    <w:tbl>
      <w:tblPr>
        <w:tblW w:w="15084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594"/>
        <w:gridCol w:w="1049"/>
        <w:gridCol w:w="1050"/>
        <w:gridCol w:w="1050"/>
        <w:gridCol w:w="1050"/>
        <w:gridCol w:w="1050"/>
        <w:gridCol w:w="1050"/>
        <w:gridCol w:w="1050"/>
        <w:gridCol w:w="1050"/>
        <w:gridCol w:w="1050"/>
        <w:gridCol w:w="1041"/>
      </w:tblGrid>
      <w:tr w:rsidR="005247FD" w:rsidRPr="00F867BF" w14:paraId="094AE76B" w14:textId="551BE01D" w:rsidTr="005247FD">
        <w:trPr>
          <w:trHeight w:val="559"/>
          <w:tblHeader/>
        </w:trPr>
        <w:tc>
          <w:tcPr>
            <w:tcW w:w="1523" w:type="pct"/>
          </w:tcPr>
          <w:p w14:paraId="623003E2" w14:textId="77777777" w:rsidR="005247FD" w:rsidRPr="00F867BF" w:rsidRDefault="005247F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bookmarkStart w:id="16" w:name="OLE_LINK41"/>
          </w:p>
        </w:tc>
        <w:tc>
          <w:tcPr>
            <w:tcW w:w="696" w:type="pct"/>
            <w:gridSpan w:val="2"/>
            <w:vAlign w:val="bottom"/>
          </w:tcPr>
          <w:p w14:paraId="6711E32B" w14:textId="2980423D" w:rsidR="005247FD" w:rsidRPr="00F867BF" w:rsidRDefault="005247F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 xml:space="preserve">Hamilton </w:t>
            </w:r>
            <w:r w:rsidRPr="00F867BF">
              <w:rPr>
                <w:rFonts w:ascii="Angsana New" w:hAnsi="Angsana New"/>
                <w:sz w:val="28"/>
                <w:szCs w:val="28"/>
              </w:rPr>
              <w:br/>
              <w:t>Holdings II LLC</w:t>
            </w:r>
          </w:p>
        </w:tc>
        <w:tc>
          <w:tcPr>
            <w:tcW w:w="696" w:type="pct"/>
            <w:gridSpan w:val="2"/>
            <w:vAlign w:val="bottom"/>
          </w:tcPr>
          <w:p w14:paraId="51AAA393" w14:textId="55A3E322" w:rsidR="005247FD" w:rsidRPr="00F867BF" w:rsidRDefault="005247F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 xml:space="preserve">AP-BCPG CCE </w:t>
            </w:r>
            <w:r w:rsidRPr="00F867BF">
              <w:rPr>
                <w:rFonts w:ascii="Angsana New" w:hAnsi="Angsana New"/>
                <w:sz w:val="28"/>
                <w:szCs w:val="28"/>
              </w:rPr>
              <w:br/>
              <w:t>Partners LLC</w:t>
            </w:r>
          </w:p>
        </w:tc>
        <w:tc>
          <w:tcPr>
            <w:tcW w:w="696" w:type="pct"/>
            <w:gridSpan w:val="2"/>
            <w:vAlign w:val="bottom"/>
          </w:tcPr>
          <w:p w14:paraId="5C645E14" w14:textId="0B4D6479" w:rsidR="005247FD" w:rsidRPr="00F867BF" w:rsidRDefault="005247F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 xml:space="preserve">AP-BCPG SFE </w:t>
            </w:r>
            <w:r w:rsidRPr="00F867BF">
              <w:rPr>
                <w:rFonts w:ascii="Angsana New" w:hAnsi="Angsana New"/>
                <w:sz w:val="28"/>
                <w:szCs w:val="28"/>
              </w:rPr>
              <w:br/>
              <w:t>Partners LLC</w:t>
            </w:r>
          </w:p>
        </w:tc>
        <w:tc>
          <w:tcPr>
            <w:tcW w:w="696" w:type="pct"/>
            <w:gridSpan w:val="2"/>
          </w:tcPr>
          <w:p w14:paraId="13CBB77D" w14:textId="3314369F" w:rsidR="005247FD" w:rsidRPr="00F867BF" w:rsidRDefault="005247F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 xml:space="preserve">Carroll County </w:t>
            </w:r>
            <w:r w:rsidRPr="00F867BF">
              <w:rPr>
                <w:rFonts w:ascii="Angsana New" w:hAnsi="Angsana New"/>
                <w:sz w:val="28"/>
                <w:szCs w:val="28"/>
              </w:rPr>
              <w:br/>
              <w:t>Energy Holdings LLC</w:t>
            </w:r>
          </w:p>
        </w:tc>
        <w:tc>
          <w:tcPr>
            <w:tcW w:w="693" w:type="pct"/>
            <w:gridSpan w:val="2"/>
            <w:vAlign w:val="bottom"/>
          </w:tcPr>
          <w:p w14:paraId="297188C9" w14:textId="4305EEB8" w:rsidR="005247FD" w:rsidRPr="00F867BF" w:rsidRDefault="005247FD" w:rsidP="009E7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  <w:cs/>
              </w:rPr>
              <w:t>บริษัท ท่อส่งปิโตรเลียมไทย</w:t>
            </w:r>
            <w:r w:rsidRPr="00F867B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867BF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</w:tr>
      <w:tr w:rsidR="005247FD" w:rsidRPr="00F867BF" w14:paraId="6B534B89" w14:textId="77777777" w:rsidTr="005247FD">
        <w:trPr>
          <w:trHeight w:val="162"/>
          <w:tblHeader/>
        </w:trPr>
        <w:tc>
          <w:tcPr>
            <w:tcW w:w="1523" w:type="pct"/>
          </w:tcPr>
          <w:p w14:paraId="3B1B635D" w14:textId="77777777" w:rsidR="00804C65" w:rsidRPr="00F867BF" w:rsidRDefault="00804C65" w:rsidP="00804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" w:type="pct"/>
            <w:vAlign w:val="center"/>
          </w:tcPr>
          <w:p w14:paraId="739368A6" w14:textId="1A22BCFE" w:rsidR="00804C65" w:rsidRPr="00F867BF" w:rsidRDefault="00804C65" w:rsidP="0080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2567</w:t>
            </w:r>
          </w:p>
        </w:tc>
        <w:tc>
          <w:tcPr>
            <w:tcW w:w="348" w:type="pct"/>
            <w:vAlign w:val="center"/>
          </w:tcPr>
          <w:p w14:paraId="6855C9C5" w14:textId="44CE83F0" w:rsidR="00804C65" w:rsidRPr="00F867BF" w:rsidRDefault="00804C65" w:rsidP="0080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2566</w:t>
            </w:r>
          </w:p>
        </w:tc>
        <w:tc>
          <w:tcPr>
            <w:tcW w:w="348" w:type="pct"/>
            <w:vAlign w:val="center"/>
          </w:tcPr>
          <w:p w14:paraId="271433E7" w14:textId="36B61545" w:rsidR="00804C65" w:rsidRPr="00F867BF" w:rsidRDefault="00804C65" w:rsidP="0080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2567</w:t>
            </w:r>
          </w:p>
        </w:tc>
        <w:tc>
          <w:tcPr>
            <w:tcW w:w="348" w:type="pct"/>
            <w:vAlign w:val="center"/>
          </w:tcPr>
          <w:p w14:paraId="3E2A8C58" w14:textId="025ABFC7" w:rsidR="00804C65" w:rsidRPr="00F867BF" w:rsidRDefault="00804C65" w:rsidP="0080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2566</w:t>
            </w:r>
          </w:p>
        </w:tc>
        <w:tc>
          <w:tcPr>
            <w:tcW w:w="348" w:type="pct"/>
            <w:vAlign w:val="center"/>
          </w:tcPr>
          <w:p w14:paraId="78EE62A3" w14:textId="6E7BE23F" w:rsidR="00804C65" w:rsidRPr="00F867BF" w:rsidRDefault="00804C65" w:rsidP="0080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2567</w:t>
            </w:r>
          </w:p>
        </w:tc>
        <w:tc>
          <w:tcPr>
            <w:tcW w:w="348" w:type="pct"/>
            <w:vAlign w:val="center"/>
          </w:tcPr>
          <w:p w14:paraId="0156D687" w14:textId="21A38A7E" w:rsidR="00804C65" w:rsidRPr="00F867BF" w:rsidRDefault="00804C65" w:rsidP="0080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2566</w:t>
            </w:r>
          </w:p>
        </w:tc>
        <w:tc>
          <w:tcPr>
            <w:tcW w:w="348" w:type="pct"/>
            <w:vAlign w:val="center"/>
          </w:tcPr>
          <w:p w14:paraId="60562FCC" w14:textId="1A04DB11" w:rsidR="00804C65" w:rsidRPr="00F867BF" w:rsidRDefault="00804C65" w:rsidP="0080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2567</w:t>
            </w:r>
          </w:p>
        </w:tc>
        <w:tc>
          <w:tcPr>
            <w:tcW w:w="348" w:type="pct"/>
            <w:vAlign w:val="center"/>
          </w:tcPr>
          <w:p w14:paraId="7B70A240" w14:textId="4754E61B" w:rsidR="00804C65" w:rsidRPr="00F867BF" w:rsidRDefault="00804C65" w:rsidP="0080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2566</w:t>
            </w:r>
          </w:p>
        </w:tc>
        <w:tc>
          <w:tcPr>
            <w:tcW w:w="348" w:type="pct"/>
            <w:vAlign w:val="center"/>
          </w:tcPr>
          <w:p w14:paraId="51861C24" w14:textId="1F0C65DD" w:rsidR="00804C65" w:rsidRPr="00F867BF" w:rsidRDefault="00804C65" w:rsidP="0080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2567</w:t>
            </w:r>
          </w:p>
        </w:tc>
        <w:tc>
          <w:tcPr>
            <w:tcW w:w="345" w:type="pct"/>
            <w:vAlign w:val="center"/>
          </w:tcPr>
          <w:p w14:paraId="24BFC0C7" w14:textId="39AC90C6" w:rsidR="00804C65" w:rsidRPr="00F867BF" w:rsidRDefault="00804C65" w:rsidP="0080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2566</w:t>
            </w:r>
          </w:p>
        </w:tc>
      </w:tr>
      <w:tr w:rsidR="002C3B0E" w:rsidRPr="00F867BF" w14:paraId="7E875432" w14:textId="77777777" w:rsidTr="002C3B0E">
        <w:trPr>
          <w:trHeight w:val="162"/>
          <w:tblHeader/>
        </w:trPr>
        <w:tc>
          <w:tcPr>
            <w:tcW w:w="1523" w:type="pct"/>
          </w:tcPr>
          <w:p w14:paraId="2FC04B78" w14:textId="77777777" w:rsidR="002C3B0E" w:rsidRPr="00F867BF" w:rsidRDefault="002C3B0E" w:rsidP="00804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77" w:type="pct"/>
            <w:gridSpan w:val="10"/>
            <w:vAlign w:val="center"/>
          </w:tcPr>
          <w:p w14:paraId="4778C0C0" w14:textId="5CBB42AD" w:rsidR="002C3B0E" w:rsidRPr="00F867BF" w:rsidRDefault="002C3B0E" w:rsidP="00804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F867BF">
              <w:rPr>
                <w:i/>
                <w:iCs/>
                <w:sz w:val="28"/>
                <w:szCs w:val="28"/>
              </w:rPr>
              <w:t>(</w:t>
            </w:r>
            <w:r w:rsidRPr="00F867BF">
              <w:rPr>
                <w:i/>
                <w:iCs/>
                <w:sz w:val="28"/>
                <w:szCs w:val="28"/>
                <w:cs/>
              </w:rPr>
              <w:t>ล้านบาท</w:t>
            </w:r>
            <w:r w:rsidRPr="00F867BF">
              <w:rPr>
                <w:i/>
                <w:iCs/>
                <w:sz w:val="28"/>
                <w:szCs w:val="28"/>
              </w:rPr>
              <w:t>)</w:t>
            </w:r>
          </w:p>
        </w:tc>
      </w:tr>
      <w:tr w:rsidR="005247FD" w:rsidRPr="00F867BF" w14:paraId="624DA2BC" w14:textId="03994F1B" w:rsidTr="005247FD">
        <w:tc>
          <w:tcPr>
            <w:tcW w:w="1523" w:type="pct"/>
          </w:tcPr>
          <w:p w14:paraId="75BBD2D8" w14:textId="7F699154" w:rsidR="00804C65" w:rsidRPr="00F867BF" w:rsidRDefault="00804C65" w:rsidP="009E7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F867BF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867BF">
              <w:rPr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867BF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348" w:type="pct"/>
            <w:vAlign w:val="bottom"/>
          </w:tcPr>
          <w:p w14:paraId="5C231C83" w14:textId="77777777" w:rsidR="00804C65" w:rsidRPr="00F867BF" w:rsidRDefault="00804C65" w:rsidP="0052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" w:type="pct"/>
            <w:vAlign w:val="bottom"/>
          </w:tcPr>
          <w:p w14:paraId="4194903F" w14:textId="4DAC0AB2" w:rsidR="00804C65" w:rsidRPr="00F867BF" w:rsidRDefault="00804C65" w:rsidP="0052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" w:type="pct"/>
            <w:vAlign w:val="bottom"/>
          </w:tcPr>
          <w:p w14:paraId="2DB81BEF" w14:textId="77777777" w:rsidR="00804C65" w:rsidRPr="00F867BF" w:rsidRDefault="00804C65" w:rsidP="0052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" w:type="pct"/>
            <w:vAlign w:val="bottom"/>
          </w:tcPr>
          <w:p w14:paraId="5ABFFF6F" w14:textId="62B3FB2F" w:rsidR="00804C65" w:rsidRPr="00F867BF" w:rsidRDefault="00804C65" w:rsidP="0052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" w:type="pct"/>
            <w:vAlign w:val="bottom"/>
          </w:tcPr>
          <w:p w14:paraId="76A20E11" w14:textId="77777777" w:rsidR="00804C65" w:rsidRPr="00F867BF" w:rsidRDefault="00804C65" w:rsidP="0052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" w:type="pct"/>
            <w:vAlign w:val="bottom"/>
          </w:tcPr>
          <w:p w14:paraId="18894508" w14:textId="0964AF34" w:rsidR="00804C65" w:rsidRPr="00F867BF" w:rsidRDefault="00804C65" w:rsidP="0052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" w:type="pct"/>
            <w:vAlign w:val="bottom"/>
          </w:tcPr>
          <w:p w14:paraId="405FE352" w14:textId="77777777" w:rsidR="00804C65" w:rsidRPr="00F867BF" w:rsidRDefault="00804C65" w:rsidP="0052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" w:type="pct"/>
            <w:vAlign w:val="bottom"/>
          </w:tcPr>
          <w:p w14:paraId="19B8D199" w14:textId="39DF2374" w:rsidR="00804C65" w:rsidRPr="00F867BF" w:rsidRDefault="00804C65" w:rsidP="0052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" w:type="pct"/>
            <w:vAlign w:val="bottom"/>
          </w:tcPr>
          <w:p w14:paraId="7066C195" w14:textId="77777777" w:rsidR="00804C65" w:rsidRPr="00F867BF" w:rsidRDefault="00804C65" w:rsidP="0052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pct"/>
            <w:vAlign w:val="bottom"/>
          </w:tcPr>
          <w:p w14:paraId="2B7C683F" w14:textId="542D7ED0" w:rsidR="00804C65" w:rsidRPr="00F867BF" w:rsidRDefault="00804C65" w:rsidP="0052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47FD" w:rsidRPr="00F867BF" w14:paraId="66CBAD9E" w14:textId="5EB7FD85" w:rsidTr="005247FD">
        <w:tc>
          <w:tcPr>
            <w:tcW w:w="1523" w:type="pct"/>
          </w:tcPr>
          <w:p w14:paraId="5769036D" w14:textId="77777777" w:rsidR="00804C65" w:rsidRPr="00F867BF" w:rsidRDefault="00804C65" w:rsidP="009E7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F867BF">
              <w:rPr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348" w:type="pct"/>
            <w:vAlign w:val="bottom"/>
          </w:tcPr>
          <w:p w14:paraId="4FA6D0FB" w14:textId="77777777" w:rsidR="00804C65" w:rsidRPr="00F867BF" w:rsidRDefault="00804C65" w:rsidP="0052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" w:type="pct"/>
            <w:vAlign w:val="bottom"/>
          </w:tcPr>
          <w:p w14:paraId="72B55379" w14:textId="2CEE5E5D" w:rsidR="00804C65" w:rsidRPr="00F867BF" w:rsidRDefault="00804C65" w:rsidP="0052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" w:type="pct"/>
            <w:vAlign w:val="bottom"/>
          </w:tcPr>
          <w:p w14:paraId="5C772ADB" w14:textId="77777777" w:rsidR="00804C65" w:rsidRPr="00F867BF" w:rsidRDefault="00804C65" w:rsidP="0052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" w:type="pct"/>
            <w:vAlign w:val="bottom"/>
          </w:tcPr>
          <w:p w14:paraId="6C9583C9" w14:textId="7F0ACD69" w:rsidR="00804C65" w:rsidRPr="00F867BF" w:rsidRDefault="00804C65" w:rsidP="0052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" w:type="pct"/>
            <w:vAlign w:val="bottom"/>
          </w:tcPr>
          <w:p w14:paraId="6E6DE7DB" w14:textId="77777777" w:rsidR="00804C65" w:rsidRPr="00F867BF" w:rsidRDefault="00804C65" w:rsidP="0052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" w:type="pct"/>
            <w:vAlign w:val="bottom"/>
          </w:tcPr>
          <w:p w14:paraId="3CFC427E" w14:textId="2295F893" w:rsidR="00804C65" w:rsidRPr="00F867BF" w:rsidRDefault="00804C65" w:rsidP="0052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" w:type="pct"/>
            <w:vAlign w:val="bottom"/>
          </w:tcPr>
          <w:p w14:paraId="6667DEE7" w14:textId="77777777" w:rsidR="00804C65" w:rsidRPr="00F867BF" w:rsidRDefault="00804C65" w:rsidP="0052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" w:type="pct"/>
            <w:vAlign w:val="bottom"/>
          </w:tcPr>
          <w:p w14:paraId="059957D8" w14:textId="7785E324" w:rsidR="00804C65" w:rsidRPr="00F867BF" w:rsidRDefault="00804C65" w:rsidP="0052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" w:type="pct"/>
            <w:vAlign w:val="bottom"/>
          </w:tcPr>
          <w:p w14:paraId="0EE722C4" w14:textId="77777777" w:rsidR="00804C65" w:rsidRPr="00F867BF" w:rsidRDefault="00804C65" w:rsidP="0052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pct"/>
            <w:vAlign w:val="bottom"/>
          </w:tcPr>
          <w:p w14:paraId="5385BFD7" w14:textId="7F9EEC96" w:rsidR="00804C65" w:rsidRPr="00F867BF" w:rsidRDefault="00804C65" w:rsidP="005247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47FD" w:rsidRPr="00F867BF" w14:paraId="6C57AD14" w14:textId="77777777" w:rsidTr="003B5E4C">
        <w:tc>
          <w:tcPr>
            <w:tcW w:w="1523" w:type="pct"/>
          </w:tcPr>
          <w:p w14:paraId="06355745" w14:textId="181E1EAF" w:rsidR="005247FD" w:rsidRPr="00F867BF" w:rsidRDefault="003F4099" w:rsidP="0052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  <w:cs/>
              </w:rPr>
              <w:t>รายได้</w:t>
            </w:r>
          </w:p>
        </w:tc>
        <w:tc>
          <w:tcPr>
            <w:tcW w:w="348" w:type="pct"/>
            <w:vAlign w:val="bottom"/>
          </w:tcPr>
          <w:p w14:paraId="4761A05F" w14:textId="4C85B2E5" w:rsidR="005247FD" w:rsidRPr="00F867BF" w:rsidRDefault="003F4099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10,779</w:t>
            </w:r>
          </w:p>
        </w:tc>
        <w:tc>
          <w:tcPr>
            <w:tcW w:w="348" w:type="pct"/>
            <w:vAlign w:val="bottom"/>
          </w:tcPr>
          <w:p w14:paraId="07524018" w14:textId="14375719" w:rsidR="005247FD" w:rsidRPr="00F867BF" w:rsidRDefault="003F4099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27,515</w:t>
            </w:r>
          </w:p>
        </w:tc>
        <w:tc>
          <w:tcPr>
            <w:tcW w:w="348" w:type="pct"/>
            <w:vAlign w:val="bottom"/>
          </w:tcPr>
          <w:p w14:paraId="79719B8D" w14:textId="0476BB78" w:rsidR="005247FD" w:rsidRPr="00F867BF" w:rsidRDefault="003F4099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48" w:type="pct"/>
            <w:vAlign w:val="bottom"/>
          </w:tcPr>
          <w:p w14:paraId="16697154" w14:textId="337C52EF" w:rsidR="005247FD" w:rsidRPr="00F867BF" w:rsidRDefault="003F4099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 xml:space="preserve">               -</w:t>
            </w:r>
          </w:p>
        </w:tc>
        <w:tc>
          <w:tcPr>
            <w:tcW w:w="348" w:type="pct"/>
            <w:vAlign w:val="bottom"/>
          </w:tcPr>
          <w:p w14:paraId="662D55CA" w14:textId="1636C674" w:rsidR="005247FD" w:rsidRPr="00F867BF" w:rsidRDefault="003F4099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48" w:type="pct"/>
            <w:vAlign w:val="bottom"/>
          </w:tcPr>
          <w:p w14:paraId="74412203" w14:textId="08008ED5" w:rsidR="005247FD" w:rsidRPr="00F867BF" w:rsidRDefault="003F4099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48" w:type="pct"/>
            <w:vAlign w:val="bottom"/>
          </w:tcPr>
          <w:p w14:paraId="01C2C20F" w14:textId="3CF4490B" w:rsidR="005247FD" w:rsidRPr="00F867BF" w:rsidRDefault="003F4099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7,012</w:t>
            </w:r>
          </w:p>
        </w:tc>
        <w:tc>
          <w:tcPr>
            <w:tcW w:w="348" w:type="pct"/>
            <w:vAlign w:val="bottom"/>
          </w:tcPr>
          <w:p w14:paraId="279B5B65" w14:textId="4011F90A" w:rsidR="005247FD" w:rsidRPr="00F867BF" w:rsidRDefault="003F4099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867B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F867BF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F867BF">
              <w:rPr>
                <w:rFonts w:ascii="Angsana New" w:hAnsi="Angsana New"/>
                <w:sz w:val="28"/>
                <w:szCs w:val="28"/>
              </w:rPr>
              <w:t>5,8</w:t>
            </w:r>
            <w:r w:rsidRPr="00F867BF">
              <w:rPr>
                <w:rFonts w:ascii="Angsana New" w:hAnsi="Angsana New"/>
                <w:sz w:val="28"/>
                <w:szCs w:val="28"/>
                <w:cs/>
              </w:rPr>
              <w:t>50</w:t>
            </w:r>
          </w:p>
        </w:tc>
        <w:tc>
          <w:tcPr>
            <w:tcW w:w="348" w:type="pct"/>
            <w:vAlign w:val="bottom"/>
          </w:tcPr>
          <w:p w14:paraId="0E0DF00A" w14:textId="6A042610" w:rsidR="005247FD" w:rsidRPr="00F867BF" w:rsidRDefault="003F4099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3,414</w:t>
            </w:r>
          </w:p>
        </w:tc>
        <w:tc>
          <w:tcPr>
            <w:tcW w:w="345" w:type="pct"/>
            <w:vAlign w:val="bottom"/>
          </w:tcPr>
          <w:p w14:paraId="47BE588B" w14:textId="5BDD9FE1" w:rsidR="005247FD" w:rsidRPr="00F867BF" w:rsidRDefault="003F4099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3,619</w:t>
            </w:r>
          </w:p>
        </w:tc>
      </w:tr>
      <w:tr w:rsidR="003F4099" w:rsidRPr="00F867BF" w14:paraId="04271E4C" w14:textId="77777777" w:rsidTr="00524E56">
        <w:tc>
          <w:tcPr>
            <w:tcW w:w="1523" w:type="pct"/>
          </w:tcPr>
          <w:p w14:paraId="67E67F3B" w14:textId="317989CB" w:rsidR="003F4099" w:rsidRPr="00F867BF" w:rsidRDefault="003F4099" w:rsidP="003F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348" w:type="pct"/>
            <w:vAlign w:val="bottom"/>
          </w:tcPr>
          <w:p w14:paraId="10ABE25D" w14:textId="1EA802F2" w:rsidR="003F4099" w:rsidRPr="00F867BF" w:rsidRDefault="003F4099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2,162</w:t>
            </w:r>
          </w:p>
        </w:tc>
        <w:tc>
          <w:tcPr>
            <w:tcW w:w="348" w:type="pct"/>
            <w:vAlign w:val="bottom"/>
          </w:tcPr>
          <w:p w14:paraId="2D17BACA" w14:textId="2E85C6DC" w:rsidR="003F4099" w:rsidRPr="00F867BF" w:rsidRDefault="003F4099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8,92</w:t>
            </w:r>
            <w:r w:rsidRPr="00F867BF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348" w:type="pct"/>
            <w:vAlign w:val="bottom"/>
          </w:tcPr>
          <w:p w14:paraId="0265A949" w14:textId="5D2AA5F2" w:rsidR="003F4099" w:rsidRPr="00F867BF" w:rsidRDefault="003F4099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348" w:type="pct"/>
            <w:vAlign w:val="bottom"/>
          </w:tcPr>
          <w:p w14:paraId="111BF717" w14:textId="482D2A10" w:rsidR="003F4099" w:rsidRPr="00F867BF" w:rsidRDefault="003F4099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6</w:t>
            </w:r>
            <w:r w:rsidRPr="00F867BF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348" w:type="pct"/>
            <w:vAlign w:val="bottom"/>
          </w:tcPr>
          <w:p w14:paraId="78E2EF37" w14:textId="07B3949D" w:rsidR="003F4099" w:rsidRPr="00F867BF" w:rsidRDefault="003F4099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348" w:type="pct"/>
            <w:vAlign w:val="bottom"/>
          </w:tcPr>
          <w:p w14:paraId="35001B39" w14:textId="0F58F4A0" w:rsidR="003F4099" w:rsidRPr="00F867BF" w:rsidRDefault="003F4099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348" w:type="pct"/>
            <w:vAlign w:val="bottom"/>
          </w:tcPr>
          <w:p w14:paraId="6021387D" w14:textId="62AD4A55" w:rsidR="003F4099" w:rsidRPr="00F867BF" w:rsidRDefault="003F4099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574</w:t>
            </w:r>
          </w:p>
        </w:tc>
        <w:tc>
          <w:tcPr>
            <w:tcW w:w="348" w:type="pct"/>
            <w:vAlign w:val="bottom"/>
          </w:tcPr>
          <w:p w14:paraId="75810AFE" w14:textId="2D097F2A" w:rsidR="003F4099" w:rsidRPr="00F867BF" w:rsidRDefault="003F4099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348" w:type="pct"/>
            <w:vAlign w:val="bottom"/>
          </w:tcPr>
          <w:p w14:paraId="728FAE94" w14:textId="60603164" w:rsidR="003F4099" w:rsidRPr="00F867BF" w:rsidRDefault="003F4099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1,596</w:t>
            </w:r>
          </w:p>
        </w:tc>
        <w:tc>
          <w:tcPr>
            <w:tcW w:w="345" w:type="pct"/>
            <w:vAlign w:val="bottom"/>
          </w:tcPr>
          <w:p w14:paraId="0D294ACC" w14:textId="6553BFF0" w:rsidR="003F4099" w:rsidRPr="00F867BF" w:rsidRDefault="003F4099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1,738</w:t>
            </w:r>
          </w:p>
        </w:tc>
      </w:tr>
      <w:tr w:rsidR="005247FD" w:rsidRPr="00F867BF" w14:paraId="59F2E1DB" w14:textId="5DB59F15" w:rsidTr="003B5E4C">
        <w:tc>
          <w:tcPr>
            <w:tcW w:w="1523" w:type="pct"/>
          </w:tcPr>
          <w:p w14:paraId="4828EE22" w14:textId="77777777" w:rsidR="005247FD" w:rsidRPr="00F867BF" w:rsidRDefault="005247FD" w:rsidP="0052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348" w:type="pct"/>
            <w:vAlign w:val="bottom"/>
          </w:tcPr>
          <w:p w14:paraId="05B8124B" w14:textId="1F5A81F8" w:rsidR="005247FD" w:rsidRPr="00F867BF" w:rsidRDefault="00FD62B3" w:rsidP="00D13B8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(12</w:t>
            </w:r>
            <w:r w:rsidR="00176265" w:rsidRPr="00F867BF">
              <w:rPr>
                <w:rFonts w:ascii="Angsana New" w:hAnsi="Angsana New"/>
                <w:sz w:val="28"/>
                <w:szCs w:val="28"/>
              </w:rPr>
              <w:t>4</w:t>
            </w:r>
            <w:r w:rsidRPr="00F867B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48" w:type="pct"/>
            <w:vAlign w:val="bottom"/>
          </w:tcPr>
          <w:p w14:paraId="6544602C" w14:textId="292377A7" w:rsidR="005247FD" w:rsidRPr="00F867BF" w:rsidRDefault="005247FD" w:rsidP="0073599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 xml:space="preserve">     (1,726)</w:t>
            </w:r>
          </w:p>
        </w:tc>
        <w:tc>
          <w:tcPr>
            <w:tcW w:w="348" w:type="pct"/>
            <w:vAlign w:val="bottom"/>
          </w:tcPr>
          <w:p w14:paraId="7BA5DAA5" w14:textId="458C6238" w:rsidR="005247FD" w:rsidRPr="00F867BF" w:rsidRDefault="00E3738E" w:rsidP="0073599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348" w:type="pct"/>
            <w:vAlign w:val="bottom"/>
          </w:tcPr>
          <w:p w14:paraId="7397460B" w14:textId="01E44948" w:rsidR="005247FD" w:rsidRPr="00F867BF" w:rsidRDefault="005247FD" w:rsidP="0073599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348" w:type="pct"/>
            <w:vAlign w:val="bottom"/>
          </w:tcPr>
          <w:p w14:paraId="7E193029" w14:textId="48729282" w:rsidR="005247FD" w:rsidRPr="00F867BF" w:rsidRDefault="00A15490" w:rsidP="0073599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348" w:type="pct"/>
            <w:vAlign w:val="bottom"/>
          </w:tcPr>
          <w:p w14:paraId="447F114B" w14:textId="566869F5" w:rsidR="005247FD" w:rsidRPr="00F867BF" w:rsidRDefault="005247FD" w:rsidP="0073599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348" w:type="pct"/>
            <w:vAlign w:val="bottom"/>
          </w:tcPr>
          <w:p w14:paraId="219E3A9A" w14:textId="467C0B9B" w:rsidR="005247FD" w:rsidRPr="00F867BF" w:rsidRDefault="0055685D" w:rsidP="0073599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348" w:type="pct"/>
            <w:vAlign w:val="bottom"/>
          </w:tcPr>
          <w:p w14:paraId="4E381E65" w14:textId="7F80D7F0" w:rsidR="005247FD" w:rsidRPr="00F867BF" w:rsidRDefault="005247FD" w:rsidP="0073599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1,93</w:t>
            </w:r>
            <w:r w:rsidRPr="00F867BF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  <w:tc>
          <w:tcPr>
            <w:tcW w:w="348" w:type="pct"/>
            <w:vAlign w:val="bottom"/>
          </w:tcPr>
          <w:p w14:paraId="148D72C9" w14:textId="0767ABA5" w:rsidR="005247FD" w:rsidRPr="00F867BF" w:rsidRDefault="005247FD" w:rsidP="0073599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45" w:type="pct"/>
            <w:vAlign w:val="bottom"/>
          </w:tcPr>
          <w:p w14:paraId="1BA4DA99" w14:textId="2F86110C" w:rsidR="005247FD" w:rsidRPr="00F867BF" w:rsidRDefault="005247FD" w:rsidP="0073599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47FD" w:rsidRPr="00F867BF" w14:paraId="775580CD" w14:textId="1E62DDA0" w:rsidTr="003B5E4C">
        <w:tc>
          <w:tcPr>
            <w:tcW w:w="1523" w:type="pct"/>
          </w:tcPr>
          <w:p w14:paraId="55CF6E3E" w14:textId="77777777" w:rsidR="005247FD" w:rsidRPr="00F867BF" w:rsidRDefault="005247FD" w:rsidP="0052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  <w:cs/>
              </w:rPr>
              <w:t>กำไรขาดทุนเบ็ดเสร็จรวม</w:t>
            </w:r>
            <w:r w:rsidRPr="00F867BF">
              <w:rPr>
                <w:b/>
                <w:bCs/>
                <w:sz w:val="28"/>
                <w:szCs w:val="28"/>
              </w:rPr>
              <w:t xml:space="preserve"> (</w:t>
            </w:r>
            <w:r w:rsidRPr="00F867BF">
              <w:rPr>
                <w:b/>
                <w:bCs/>
                <w:sz w:val="28"/>
                <w:szCs w:val="28"/>
                <w:cs/>
              </w:rPr>
              <w:t xml:space="preserve">ร้อยละ </w:t>
            </w:r>
            <w:r w:rsidRPr="00F867BF">
              <w:rPr>
                <w:b/>
                <w:bCs/>
                <w:sz w:val="28"/>
                <w:szCs w:val="28"/>
              </w:rPr>
              <w:t>100)</w:t>
            </w:r>
          </w:p>
        </w:tc>
        <w:tc>
          <w:tcPr>
            <w:tcW w:w="348" w:type="pct"/>
            <w:vAlign w:val="bottom"/>
          </w:tcPr>
          <w:p w14:paraId="3883A822" w14:textId="1DE8BA01" w:rsidR="005247FD" w:rsidRPr="00F867BF" w:rsidRDefault="005915AC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2,03</w:t>
            </w:r>
            <w:r w:rsidR="00176265" w:rsidRPr="00F867B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48" w:type="pct"/>
            <w:vAlign w:val="bottom"/>
          </w:tcPr>
          <w:p w14:paraId="11C518A4" w14:textId="17BB9A3E" w:rsidR="005247FD" w:rsidRPr="00F867BF" w:rsidRDefault="005247FD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7,19</w:t>
            </w:r>
            <w:r w:rsidRPr="00F867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348" w:type="pct"/>
            <w:vAlign w:val="bottom"/>
          </w:tcPr>
          <w:p w14:paraId="31D8045B" w14:textId="702B551E" w:rsidR="005247FD" w:rsidRPr="00F867BF" w:rsidRDefault="00267127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348" w:type="pct"/>
            <w:vAlign w:val="bottom"/>
          </w:tcPr>
          <w:p w14:paraId="621C6568" w14:textId="2DDC00FC" w:rsidR="005247FD" w:rsidRPr="00F867BF" w:rsidRDefault="005247FD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23</w:t>
            </w:r>
            <w:r w:rsidRPr="00F867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348" w:type="pct"/>
            <w:vAlign w:val="bottom"/>
          </w:tcPr>
          <w:p w14:paraId="74B73EC6" w14:textId="67A25D13" w:rsidR="005247FD" w:rsidRPr="00F867BF" w:rsidRDefault="00A15490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346</w:t>
            </w:r>
          </w:p>
        </w:tc>
        <w:tc>
          <w:tcPr>
            <w:tcW w:w="348" w:type="pct"/>
            <w:vAlign w:val="bottom"/>
          </w:tcPr>
          <w:p w14:paraId="0986E624" w14:textId="7EB5C533" w:rsidR="005247FD" w:rsidRPr="00F867BF" w:rsidRDefault="005247FD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377</w:t>
            </w:r>
          </w:p>
        </w:tc>
        <w:tc>
          <w:tcPr>
            <w:tcW w:w="348" w:type="pct"/>
            <w:vAlign w:val="bottom"/>
          </w:tcPr>
          <w:p w14:paraId="65DF093F" w14:textId="6D8C7B23" w:rsidR="005247FD" w:rsidRPr="00F867BF" w:rsidRDefault="00424E74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1,144</w:t>
            </w:r>
          </w:p>
        </w:tc>
        <w:tc>
          <w:tcPr>
            <w:tcW w:w="348" w:type="pct"/>
            <w:vAlign w:val="bottom"/>
          </w:tcPr>
          <w:p w14:paraId="4CF1E7C6" w14:textId="0CE90D39" w:rsidR="005247FD" w:rsidRPr="00F867BF" w:rsidRDefault="005247FD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2,26</w:t>
            </w:r>
            <w:r w:rsidRPr="00F867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348" w:type="pct"/>
            <w:vAlign w:val="bottom"/>
          </w:tcPr>
          <w:p w14:paraId="2157E751" w14:textId="2F3083BA" w:rsidR="005247FD" w:rsidRPr="00F867BF" w:rsidRDefault="005247FD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1,596</w:t>
            </w:r>
          </w:p>
        </w:tc>
        <w:tc>
          <w:tcPr>
            <w:tcW w:w="345" w:type="pct"/>
            <w:vAlign w:val="bottom"/>
          </w:tcPr>
          <w:p w14:paraId="51DD05E3" w14:textId="4548B899" w:rsidR="005247FD" w:rsidRPr="00F867BF" w:rsidRDefault="005247FD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1,738</w:t>
            </w:r>
          </w:p>
        </w:tc>
      </w:tr>
      <w:tr w:rsidR="003B5E4C" w:rsidRPr="00F867BF" w14:paraId="3892E76D" w14:textId="77777777" w:rsidTr="003B5E4C">
        <w:tc>
          <w:tcPr>
            <w:tcW w:w="1523" w:type="pct"/>
          </w:tcPr>
          <w:p w14:paraId="65BBD431" w14:textId="1CCCCC5F" w:rsidR="003B5E4C" w:rsidRPr="00F867BF" w:rsidRDefault="003B5E4C" w:rsidP="003B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sz w:val="28"/>
                <w:szCs w:val="28"/>
                <w:cs/>
              </w:rPr>
            </w:pPr>
            <w:r w:rsidRPr="00F867BF">
              <w:rPr>
                <w:i/>
                <w:iCs/>
                <w:sz w:val="28"/>
                <w:szCs w:val="28"/>
                <w:cs/>
              </w:rPr>
              <w:t xml:space="preserve">หัก </w:t>
            </w:r>
            <w:r w:rsidRPr="00F867BF">
              <w:rPr>
                <w:sz w:val="28"/>
                <w:szCs w:val="28"/>
                <w:cs/>
              </w:rPr>
              <w:t>กำไร</w:t>
            </w:r>
            <w:r w:rsidRPr="00F867BF">
              <w:rPr>
                <w:sz w:val="28"/>
                <w:szCs w:val="28"/>
              </w:rPr>
              <w:t xml:space="preserve"> (</w:t>
            </w:r>
            <w:r w:rsidRPr="00F867BF">
              <w:rPr>
                <w:sz w:val="28"/>
                <w:szCs w:val="28"/>
                <w:cs/>
              </w:rPr>
              <w:t>ขาดทุน</w:t>
            </w:r>
            <w:r w:rsidRPr="00F867BF">
              <w:rPr>
                <w:sz w:val="28"/>
                <w:szCs w:val="28"/>
              </w:rPr>
              <w:t xml:space="preserve">) </w:t>
            </w:r>
            <w:r w:rsidRPr="00F867BF">
              <w:rPr>
                <w:sz w:val="28"/>
                <w:szCs w:val="28"/>
                <w:cs/>
              </w:rPr>
              <w:t xml:space="preserve">เบ็ดเสร็จรวมตั้งแต่วันที่ </w:t>
            </w:r>
            <w:r w:rsidR="004203CE" w:rsidRPr="00F867BF">
              <w:rPr>
                <w:sz w:val="28"/>
                <w:szCs w:val="28"/>
              </w:rPr>
              <w:br/>
            </w:r>
            <w:r w:rsidRPr="00F867BF">
              <w:rPr>
                <w:sz w:val="28"/>
                <w:szCs w:val="28"/>
              </w:rPr>
              <w:t xml:space="preserve">1 </w:t>
            </w:r>
            <w:r w:rsidRPr="00F867BF">
              <w:rPr>
                <w:sz w:val="28"/>
                <w:szCs w:val="28"/>
                <w:cs/>
              </w:rPr>
              <w:t xml:space="preserve">มกราคม </w:t>
            </w:r>
            <w:r w:rsidRPr="00F867BF">
              <w:rPr>
                <w:sz w:val="28"/>
                <w:szCs w:val="28"/>
              </w:rPr>
              <w:t xml:space="preserve">2566 </w:t>
            </w:r>
            <w:r w:rsidRPr="00F867BF">
              <w:rPr>
                <w:sz w:val="28"/>
                <w:szCs w:val="28"/>
                <w:cs/>
              </w:rPr>
              <w:t>ถึงวันก่อนซื้อธุรกิจ</w:t>
            </w:r>
          </w:p>
        </w:tc>
        <w:tc>
          <w:tcPr>
            <w:tcW w:w="348" w:type="pct"/>
            <w:vAlign w:val="bottom"/>
          </w:tcPr>
          <w:p w14:paraId="71C83ABB" w14:textId="4FD11ABD" w:rsidR="003B5E4C" w:rsidRPr="00F867BF" w:rsidRDefault="003B5E4C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48" w:type="pct"/>
            <w:vAlign w:val="bottom"/>
          </w:tcPr>
          <w:p w14:paraId="29821D75" w14:textId="7978A619" w:rsidR="003B5E4C" w:rsidRPr="00F867BF" w:rsidRDefault="003B5E4C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 xml:space="preserve">     (7,87</w:t>
            </w:r>
            <w:r w:rsidRPr="00F867B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F867B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48" w:type="pct"/>
            <w:vAlign w:val="bottom"/>
          </w:tcPr>
          <w:p w14:paraId="7FB0DF5A" w14:textId="53A72F5E" w:rsidR="003B5E4C" w:rsidRPr="00F867BF" w:rsidRDefault="003B5E4C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48" w:type="pct"/>
            <w:vAlign w:val="bottom"/>
          </w:tcPr>
          <w:p w14:paraId="3F757555" w14:textId="6DB2019F" w:rsidR="003B5E4C" w:rsidRPr="00F867BF" w:rsidRDefault="003B5E4C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48" w:type="pct"/>
            <w:vAlign w:val="bottom"/>
          </w:tcPr>
          <w:p w14:paraId="18231E9D" w14:textId="5BFB52DF" w:rsidR="003B5E4C" w:rsidRPr="00F867BF" w:rsidRDefault="003B5E4C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48" w:type="pct"/>
            <w:vAlign w:val="bottom"/>
          </w:tcPr>
          <w:p w14:paraId="165A339F" w14:textId="00F2E96C" w:rsidR="003B5E4C" w:rsidRPr="00F867BF" w:rsidRDefault="003B5E4C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48" w:type="pct"/>
            <w:vAlign w:val="bottom"/>
          </w:tcPr>
          <w:p w14:paraId="1D7B1249" w14:textId="10B3C78E" w:rsidR="003B5E4C" w:rsidRPr="00F867BF" w:rsidRDefault="003B5E4C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48" w:type="pct"/>
            <w:vAlign w:val="bottom"/>
          </w:tcPr>
          <w:p w14:paraId="157944DA" w14:textId="67C077DD" w:rsidR="003B5E4C" w:rsidRPr="00F867BF" w:rsidRDefault="003B5E4C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F867BF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F867BF">
              <w:rPr>
                <w:rFonts w:ascii="Angsana New" w:hAnsi="Angsana New"/>
                <w:sz w:val="28"/>
                <w:szCs w:val="28"/>
              </w:rPr>
              <w:t>,</w:t>
            </w:r>
            <w:r w:rsidRPr="00F867BF">
              <w:rPr>
                <w:rFonts w:ascii="Angsana New" w:hAnsi="Angsana New"/>
                <w:sz w:val="28"/>
                <w:szCs w:val="28"/>
                <w:cs/>
              </w:rPr>
              <w:t>299)</w:t>
            </w:r>
          </w:p>
        </w:tc>
        <w:tc>
          <w:tcPr>
            <w:tcW w:w="348" w:type="pct"/>
            <w:vAlign w:val="bottom"/>
          </w:tcPr>
          <w:p w14:paraId="685319DD" w14:textId="18CD2291" w:rsidR="003B5E4C" w:rsidRPr="00F867BF" w:rsidRDefault="003B5E4C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45" w:type="pct"/>
            <w:vAlign w:val="bottom"/>
          </w:tcPr>
          <w:p w14:paraId="571415BD" w14:textId="124AB6B0" w:rsidR="003B5E4C" w:rsidRPr="00F867BF" w:rsidRDefault="003B5E4C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251</w:t>
            </w:r>
          </w:p>
        </w:tc>
      </w:tr>
      <w:tr w:rsidR="003B5E4C" w:rsidRPr="00F867BF" w14:paraId="4D1ACAB9" w14:textId="29E445F9" w:rsidTr="003B5E4C">
        <w:tc>
          <w:tcPr>
            <w:tcW w:w="1523" w:type="pct"/>
          </w:tcPr>
          <w:p w14:paraId="759DF1F3" w14:textId="77777777" w:rsidR="003B5E4C" w:rsidRPr="00F867BF" w:rsidRDefault="003B5E4C" w:rsidP="003B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  <w:cs/>
              </w:rPr>
              <w:t>กำไร</w:t>
            </w:r>
            <w:r w:rsidRPr="00F867BF">
              <w:rPr>
                <w:sz w:val="28"/>
                <w:szCs w:val="28"/>
              </w:rPr>
              <w:t xml:space="preserve"> (</w:t>
            </w:r>
            <w:r w:rsidRPr="00F867BF">
              <w:rPr>
                <w:sz w:val="28"/>
                <w:szCs w:val="28"/>
                <w:cs/>
              </w:rPr>
              <w:t>ขาดทุน</w:t>
            </w:r>
            <w:r w:rsidRPr="00F867BF">
              <w:rPr>
                <w:sz w:val="28"/>
                <w:szCs w:val="28"/>
              </w:rPr>
              <w:t xml:space="preserve">) </w:t>
            </w:r>
            <w:r w:rsidRPr="00F867BF">
              <w:rPr>
                <w:sz w:val="28"/>
                <w:szCs w:val="28"/>
                <w:cs/>
              </w:rPr>
              <w:t>เบ็ดเสร็จรวมตามส่วนได้เสียของบริษัท</w:t>
            </w:r>
          </w:p>
        </w:tc>
        <w:tc>
          <w:tcPr>
            <w:tcW w:w="348" w:type="pct"/>
            <w:vAlign w:val="bottom"/>
          </w:tcPr>
          <w:p w14:paraId="2C7B9C94" w14:textId="209E8BCE" w:rsidR="003B5E4C" w:rsidRPr="00F867BF" w:rsidRDefault="00BE7328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509</w:t>
            </w:r>
          </w:p>
        </w:tc>
        <w:tc>
          <w:tcPr>
            <w:tcW w:w="348" w:type="pct"/>
            <w:vAlign w:val="bottom"/>
          </w:tcPr>
          <w:p w14:paraId="4757E8CB" w14:textId="3A67A8E7" w:rsidR="003B5E4C" w:rsidRPr="00F867BF" w:rsidRDefault="003B5E4C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(168)</w:t>
            </w:r>
          </w:p>
        </w:tc>
        <w:tc>
          <w:tcPr>
            <w:tcW w:w="348" w:type="pct"/>
            <w:vAlign w:val="bottom"/>
          </w:tcPr>
          <w:p w14:paraId="27466FA5" w14:textId="52EB5543" w:rsidR="003B5E4C" w:rsidRPr="00F867BF" w:rsidRDefault="00C9291E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348" w:type="pct"/>
            <w:vAlign w:val="bottom"/>
          </w:tcPr>
          <w:p w14:paraId="697A78BF" w14:textId="385051E5" w:rsidR="003B5E4C" w:rsidRPr="00F867BF" w:rsidRDefault="003B5E4C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348" w:type="pct"/>
            <w:vAlign w:val="bottom"/>
          </w:tcPr>
          <w:p w14:paraId="6FF1D216" w14:textId="0D05F8CB" w:rsidR="003B5E4C" w:rsidRPr="00F867BF" w:rsidRDefault="0006492E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1</w:t>
            </w:r>
            <w:r w:rsidR="00C9291E" w:rsidRPr="00F867BF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348" w:type="pct"/>
            <w:vAlign w:val="bottom"/>
          </w:tcPr>
          <w:p w14:paraId="68BF42FE" w14:textId="2982E7B5" w:rsidR="003B5E4C" w:rsidRPr="00F867BF" w:rsidRDefault="003B5E4C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18</w:t>
            </w:r>
            <w:r w:rsidRPr="00F867BF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348" w:type="pct"/>
            <w:vAlign w:val="bottom"/>
          </w:tcPr>
          <w:p w14:paraId="2BC0F236" w14:textId="7014707E" w:rsidR="003B5E4C" w:rsidRPr="00F867BF" w:rsidRDefault="00DF7816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457</w:t>
            </w:r>
          </w:p>
        </w:tc>
        <w:tc>
          <w:tcPr>
            <w:tcW w:w="348" w:type="pct"/>
            <w:vAlign w:val="bottom"/>
          </w:tcPr>
          <w:p w14:paraId="3FE847E4" w14:textId="28197B6F" w:rsidR="003B5E4C" w:rsidRPr="00F867BF" w:rsidRDefault="003B5E4C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F867BF">
              <w:rPr>
                <w:rFonts w:ascii="Angsana New" w:hAnsi="Angsana New"/>
                <w:sz w:val="28"/>
                <w:szCs w:val="28"/>
                <w:cs/>
              </w:rPr>
              <w:t>(14)</w:t>
            </w:r>
          </w:p>
        </w:tc>
        <w:tc>
          <w:tcPr>
            <w:tcW w:w="348" w:type="pct"/>
            <w:vAlign w:val="bottom"/>
          </w:tcPr>
          <w:p w14:paraId="61EFA6FA" w14:textId="733A5333" w:rsidR="003B5E4C" w:rsidRPr="00F867BF" w:rsidRDefault="003B5E4C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332</w:t>
            </w:r>
          </w:p>
        </w:tc>
        <w:tc>
          <w:tcPr>
            <w:tcW w:w="345" w:type="pct"/>
            <w:vAlign w:val="bottom"/>
          </w:tcPr>
          <w:p w14:paraId="355D37B3" w14:textId="178B9A20" w:rsidR="003B5E4C" w:rsidRPr="00F867BF" w:rsidRDefault="003B5E4C" w:rsidP="00524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110</w:t>
            </w:r>
          </w:p>
        </w:tc>
      </w:tr>
      <w:tr w:rsidR="003B5E4C" w:rsidRPr="00F867BF" w14:paraId="40718BCC" w14:textId="542EAA7D" w:rsidTr="003B5E4C">
        <w:tc>
          <w:tcPr>
            <w:tcW w:w="1523" w:type="pct"/>
          </w:tcPr>
          <w:p w14:paraId="17DFED55" w14:textId="0CD4EB83" w:rsidR="003B5E4C" w:rsidRPr="00F867BF" w:rsidRDefault="003B5E4C" w:rsidP="003B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  <w:cs/>
              </w:rPr>
              <w:t>ปรับปรุงมูลค่ายุติธรรม และความแตกต่างของ</w:t>
            </w:r>
            <w:r w:rsidR="0014296A" w:rsidRPr="00F867BF">
              <w:rPr>
                <w:sz w:val="28"/>
                <w:szCs w:val="28"/>
              </w:rPr>
              <w:br/>
            </w:r>
            <w:r w:rsidRPr="00F867BF">
              <w:rPr>
                <w:sz w:val="28"/>
                <w:szCs w:val="28"/>
                <w:cs/>
              </w:rPr>
              <w:t>นโยบายการบัญชี</w:t>
            </w:r>
          </w:p>
        </w:tc>
        <w:tc>
          <w:tcPr>
            <w:tcW w:w="348" w:type="pct"/>
            <w:vAlign w:val="bottom"/>
          </w:tcPr>
          <w:p w14:paraId="7500F4E8" w14:textId="07D3DCB6" w:rsidR="003B5E4C" w:rsidRPr="00F867BF" w:rsidRDefault="00F42BEE" w:rsidP="00524E5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48" w:type="pct"/>
            <w:vAlign w:val="bottom"/>
          </w:tcPr>
          <w:p w14:paraId="04A08C5B" w14:textId="41016CB6" w:rsidR="003B5E4C" w:rsidRPr="00F867BF" w:rsidRDefault="003B5E4C" w:rsidP="00524E5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348" w:type="pct"/>
            <w:vAlign w:val="bottom"/>
          </w:tcPr>
          <w:p w14:paraId="0F000DC0" w14:textId="640AD414" w:rsidR="003B5E4C" w:rsidRPr="00F867BF" w:rsidRDefault="00C9291E" w:rsidP="00524E5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348" w:type="pct"/>
            <w:vAlign w:val="bottom"/>
          </w:tcPr>
          <w:p w14:paraId="7A2E1FF2" w14:textId="35600F95" w:rsidR="003B5E4C" w:rsidRPr="00F867BF" w:rsidRDefault="003B5E4C" w:rsidP="00524E5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348" w:type="pct"/>
            <w:vAlign w:val="bottom"/>
          </w:tcPr>
          <w:p w14:paraId="658FAE14" w14:textId="7147714E" w:rsidR="003B5E4C" w:rsidRPr="00F867BF" w:rsidRDefault="00C9291E" w:rsidP="00524E5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348" w:type="pct"/>
            <w:vAlign w:val="bottom"/>
          </w:tcPr>
          <w:p w14:paraId="68A9B5C0" w14:textId="25FBC4D4" w:rsidR="003B5E4C" w:rsidRPr="00F867BF" w:rsidRDefault="003B5E4C" w:rsidP="00524E5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348" w:type="pct"/>
            <w:vAlign w:val="bottom"/>
          </w:tcPr>
          <w:p w14:paraId="52B8C9B2" w14:textId="6D0250EC" w:rsidR="003B5E4C" w:rsidRPr="00F867BF" w:rsidRDefault="00DF7816" w:rsidP="00524E5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348" w:type="pct"/>
            <w:vAlign w:val="bottom"/>
          </w:tcPr>
          <w:p w14:paraId="2A9F6850" w14:textId="3E177FE3" w:rsidR="003B5E4C" w:rsidRPr="00F867BF" w:rsidRDefault="003B5E4C" w:rsidP="00524E5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F867BF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F867BF">
              <w:rPr>
                <w:rFonts w:ascii="Angsana New" w:hAnsi="Angsana New"/>
                <w:sz w:val="28"/>
                <w:szCs w:val="28"/>
              </w:rPr>
              <w:t>1</w:t>
            </w:r>
            <w:r w:rsidRPr="00F867B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348" w:type="pct"/>
            <w:vAlign w:val="bottom"/>
          </w:tcPr>
          <w:p w14:paraId="1910FB46" w14:textId="1F96B0FC" w:rsidR="003B5E4C" w:rsidRPr="00F867BF" w:rsidRDefault="003B5E4C" w:rsidP="00524E5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45" w:type="pct"/>
            <w:vAlign w:val="bottom"/>
          </w:tcPr>
          <w:p w14:paraId="1D4F5CCC" w14:textId="79C86B66" w:rsidR="003B5E4C" w:rsidRPr="00F867BF" w:rsidRDefault="003B5E4C" w:rsidP="00524E5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5E4C" w:rsidRPr="00F867BF" w14:paraId="55E63274" w14:textId="08A7BA5B" w:rsidTr="003B5E4C">
        <w:trPr>
          <w:trHeight w:val="53"/>
        </w:trPr>
        <w:tc>
          <w:tcPr>
            <w:tcW w:w="1523" w:type="pct"/>
          </w:tcPr>
          <w:p w14:paraId="5F0CD691" w14:textId="781AF997" w:rsidR="003B5E4C" w:rsidRPr="00F867BF" w:rsidRDefault="003B5E4C" w:rsidP="003B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sz w:val="28"/>
                <w:szCs w:val="28"/>
                <w:cs/>
              </w:rPr>
            </w:pPr>
            <w:r w:rsidRPr="00F867BF">
              <w:rPr>
                <w:b/>
                <w:bCs/>
                <w:sz w:val="28"/>
                <w:szCs w:val="28"/>
                <w:cs/>
              </w:rPr>
              <w:t>กำไร</w:t>
            </w:r>
            <w:r w:rsidR="009E50A1" w:rsidRPr="00F867BF">
              <w:rPr>
                <w:b/>
                <w:bCs/>
                <w:sz w:val="28"/>
                <w:szCs w:val="28"/>
              </w:rPr>
              <w:t xml:space="preserve"> (</w:t>
            </w:r>
            <w:r w:rsidR="009E50A1" w:rsidRPr="00F867BF">
              <w:rPr>
                <w:rFonts w:hint="cs"/>
                <w:b/>
                <w:bCs/>
                <w:sz w:val="28"/>
                <w:szCs w:val="28"/>
                <w:cs/>
              </w:rPr>
              <w:t>ขาดทุน</w:t>
            </w:r>
            <w:r w:rsidR="009E50A1" w:rsidRPr="00F867BF">
              <w:rPr>
                <w:b/>
                <w:bCs/>
                <w:sz w:val="28"/>
                <w:szCs w:val="28"/>
              </w:rPr>
              <w:t xml:space="preserve">) </w:t>
            </w:r>
            <w:r w:rsidRPr="00F867BF">
              <w:rPr>
                <w:b/>
                <w:bCs/>
                <w:sz w:val="28"/>
                <w:szCs w:val="28"/>
                <w:cs/>
              </w:rPr>
              <w:t>เบ็ดเสร็จรวมส่วนที่เป็นของกลุ่มบริษัท</w:t>
            </w:r>
          </w:p>
        </w:tc>
        <w:tc>
          <w:tcPr>
            <w:tcW w:w="348" w:type="pct"/>
            <w:vAlign w:val="bottom"/>
          </w:tcPr>
          <w:p w14:paraId="466C8158" w14:textId="7E7A528A" w:rsidR="003B5E4C" w:rsidRPr="00F867BF" w:rsidRDefault="00F42BEE" w:rsidP="00524E5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509</w:t>
            </w:r>
          </w:p>
        </w:tc>
        <w:tc>
          <w:tcPr>
            <w:tcW w:w="348" w:type="pct"/>
            <w:vAlign w:val="bottom"/>
          </w:tcPr>
          <w:p w14:paraId="0A906121" w14:textId="1AED1C56" w:rsidR="003B5E4C" w:rsidRPr="00F867BF" w:rsidRDefault="003B5E4C" w:rsidP="00524E5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(168)</w:t>
            </w:r>
          </w:p>
        </w:tc>
        <w:tc>
          <w:tcPr>
            <w:tcW w:w="348" w:type="pct"/>
            <w:vAlign w:val="bottom"/>
          </w:tcPr>
          <w:p w14:paraId="43C978E9" w14:textId="12E5CD1C" w:rsidR="003B5E4C" w:rsidRPr="00F867BF" w:rsidRDefault="00C9291E" w:rsidP="00524E5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119</w:t>
            </w:r>
          </w:p>
        </w:tc>
        <w:tc>
          <w:tcPr>
            <w:tcW w:w="348" w:type="pct"/>
            <w:vAlign w:val="bottom"/>
          </w:tcPr>
          <w:p w14:paraId="522F7331" w14:textId="1051D73A" w:rsidR="003B5E4C" w:rsidRPr="00F867BF" w:rsidRDefault="003B5E4C" w:rsidP="00524E5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104</w:t>
            </w:r>
          </w:p>
        </w:tc>
        <w:tc>
          <w:tcPr>
            <w:tcW w:w="348" w:type="pct"/>
            <w:vAlign w:val="bottom"/>
          </w:tcPr>
          <w:p w14:paraId="650023B3" w14:textId="6E1CABDA" w:rsidR="003B5E4C" w:rsidRPr="00F867BF" w:rsidRDefault="0006492E" w:rsidP="00524E5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="00C9291E" w:rsidRPr="00F867BF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48" w:type="pct"/>
            <w:vAlign w:val="bottom"/>
          </w:tcPr>
          <w:p w14:paraId="505ED56B" w14:textId="5874E3EA" w:rsidR="003B5E4C" w:rsidRPr="00F867BF" w:rsidRDefault="003B5E4C" w:rsidP="00524E5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187</w:t>
            </w:r>
          </w:p>
        </w:tc>
        <w:tc>
          <w:tcPr>
            <w:tcW w:w="348" w:type="pct"/>
            <w:vAlign w:val="bottom"/>
          </w:tcPr>
          <w:p w14:paraId="4970D695" w14:textId="5C820151" w:rsidR="003B5E4C" w:rsidRPr="00F867BF" w:rsidRDefault="003A06D3" w:rsidP="00524E5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557</w:t>
            </w:r>
          </w:p>
        </w:tc>
        <w:tc>
          <w:tcPr>
            <w:tcW w:w="348" w:type="pct"/>
            <w:vAlign w:val="bottom"/>
          </w:tcPr>
          <w:p w14:paraId="4658C0B8" w14:textId="3C62A799" w:rsidR="003B5E4C" w:rsidRPr="00F867BF" w:rsidRDefault="003B5E4C" w:rsidP="00524E5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</w:t>
            </w:r>
            <w:r w:rsidRPr="00F867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F867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348" w:type="pct"/>
            <w:vAlign w:val="bottom"/>
          </w:tcPr>
          <w:p w14:paraId="7297DDA8" w14:textId="731064EC" w:rsidR="003B5E4C" w:rsidRPr="00F867BF" w:rsidRDefault="003B5E4C" w:rsidP="00524E5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332</w:t>
            </w:r>
          </w:p>
        </w:tc>
        <w:tc>
          <w:tcPr>
            <w:tcW w:w="345" w:type="pct"/>
            <w:vAlign w:val="bottom"/>
          </w:tcPr>
          <w:p w14:paraId="25A4EA09" w14:textId="21F897BB" w:rsidR="003B5E4C" w:rsidRPr="00F867BF" w:rsidRDefault="003B5E4C" w:rsidP="00524E5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110</w:t>
            </w:r>
          </w:p>
        </w:tc>
      </w:tr>
      <w:tr w:rsidR="003B5E4C" w:rsidRPr="00F867BF" w14:paraId="6AD22564" w14:textId="66F30A1B" w:rsidTr="005247FD">
        <w:tc>
          <w:tcPr>
            <w:tcW w:w="1523" w:type="pct"/>
          </w:tcPr>
          <w:p w14:paraId="274E934E" w14:textId="2F8E413D" w:rsidR="003B5E4C" w:rsidRPr="00F867BF" w:rsidRDefault="003B5E4C" w:rsidP="003B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i/>
                <w:iCs/>
                <w:sz w:val="28"/>
                <w:szCs w:val="28"/>
              </w:rPr>
            </w:pPr>
            <w:r w:rsidRPr="00F867BF">
              <w:rPr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F867BF">
              <w:rPr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867BF">
              <w:rPr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48" w:type="pct"/>
            <w:vAlign w:val="bottom"/>
          </w:tcPr>
          <w:p w14:paraId="7EAF1764" w14:textId="77777777" w:rsidR="003B5E4C" w:rsidRPr="00F867BF" w:rsidRDefault="003B5E4C" w:rsidP="005A2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" w:type="pct"/>
            <w:vAlign w:val="bottom"/>
          </w:tcPr>
          <w:p w14:paraId="0C75D1B5" w14:textId="15440F2A" w:rsidR="003B5E4C" w:rsidRPr="00F867BF" w:rsidRDefault="003B5E4C" w:rsidP="003B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8" w:type="pct"/>
            <w:vAlign w:val="bottom"/>
          </w:tcPr>
          <w:p w14:paraId="666FE1A5" w14:textId="77777777" w:rsidR="003B5E4C" w:rsidRPr="00F867BF" w:rsidRDefault="003B5E4C" w:rsidP="003B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8" w:type="pct"/>
            <w:vAlign w:val="bottom"/>
          </w:tcPr>
          <w:p w14:paraId="178A6821" w14:textId="70CC3DE8" w:rsidR="003B5E4C" w:rsidRPr="00F867BF" w:rsidRDefault="003B5E4C" w:rsidP="003B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8" w:type="pct"/>
            <w:vAlign w:val="bottom"/>
          </w:tcPr>
          <w:p w14:paraId="2C9E22E2" w14:textId="77777777" w:rsidR="003B5E4C" w:rsidRPr="00F867BF" w:rsidRDefault="003B5E4C" w:rsidP="003B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8" w:type="pct"/>
            <w:vAlign w:val="bottom"/>
          </w:tcPr>
          <w:p w14:paraId="54E5F875" w14:textId="1C27596B" w:rsidR="003B5E4C" w:rsidRPr="00F867BF" w:rsidRDefault="003B5E4C" w:rsidP="003B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8" w:type="pct"/>
            <w:vAlign w:val="bottom"/>
          </w:tcPr>
          <w:p w14:paraId="4DBA905E" w14:textId="77777777" w:rsidR="003B5E4C" w:rsidRPr="00F867BF" w:rsidRDefault="003B5E4C" w:rsidP="003B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8" w:type="pct"/>
            <w:vAlign w:val="bottom"/>
          </w:tcPr>
          <w:p w14:paraId="71A1E4C4" w14:textId="30C9EDF5" w:rsidR="003B5E4C" w:rsidRPr="00F867BF" w:rsidRDefault="003B5E4C" w:rsidP="003B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8" w:type="pct"/>
            <w:vAlign w:val="bottom"/>
          </w:tcPr>
          <w:p w14:paraId="11DADAAE" w14:textId="77777777" w:rsidR="003B5E4C" w:rsidRPr="00F867BF" w:rsidRDefault="003B5E4C" w:rsidP="003B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5" w:type="pct"/>
            <w:vAlign w:val="bottom"/>
          </w:tcPr>
          <w:p w14:paraId="14D78E8B" w14:textId="2C1DE4AF" w:rsidR="003B5E4C" w:rsidRPr="00F867BF" w:rsidRDefault="003B5E4C" w:rsidP="003B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B5E4C" w:rsidRPr="00F867BF" w14:paraId="30E155D9" w14:textId="2C843114" w:rsidTr="005247FD">
        <w:tc>
          <w:tcPr>
            <w:tcW w:w="1523" w:type="pct"/>
          </w:tcPr>
          <w:p w14:paraId="1AF166A4" w14:textId="77777777" w:rsidR="003B5E4C" w:rsidRPr="00F867BF" w:rsidRDefault="003B5E4C" w:rsidP="003B5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sz w:val="28"/>
                <w:szCs w:val="28"/>
                <w:cs/>
              </w:rPr>
            </w:pPr>
            <w:r w:rsidRPr="00F867BF">
              <w:rPr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348" w:type="pct"/>
            <w:vAlign w:val="bottom"/>
          </w:tcPr>
          <w:p w14:paraId="4E000055" w14:textId="77777777" w:rsidR="003B5E4C" w:rsidRPr="00F867BF" w:rsidRDefault="003B5E4C" w:rsidP="005A2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" w:type="pct"/>
            <w:vAlign w:val="bottom"/>
          </w:tcPr>
          <w:p w14:paraId="39FB580D" w14:textId="7F7531AF" w:rsidR="003B5E4C" w:rsidRPr="00F867BF" w:rsidRDefault="003B5E4C" w:rsidP="003B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" w:type="pct"/>
            <w:vAlign w:val="bottom"/>
          </w:tcPr>
          <w:p w14:paraId="5859317C" w14:textId="77777777" w:rsidR="003B5E4C" w:rsidRPr="00F867BF" w:rsidRDefault="003B5E4C" w:rsidP="003B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8" w:type="pct"/>
            <w:vAlign w:val="bottom"/>
          </w:tcPr>
          <w:p w14:paraId="6068367E" w14:textId="470650DE" w:rsidR="003B5E4C" w:rsidRPr="00F867BF" w:rsidRDefault="003B5E4C" w:rsidP="003B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8" w:type="pct"/>
            <w:vAlign w:val="bottom"/>
          </w:tcPr>
          <w:p w14:paraId="54E2CEE0" w14:textId="77777777" w:rsidR="003B5E4C" w:rsidRPr="00F867BF" w:rsidRDefault="003B5E4C" w:rsidP="003B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8" w:type="pct"/>
            <w:vAlign w:val="bottom"/>
          </w:tcPr>
          <w:p w14:paraId="17A1E7C3" w14:textId="2CFBD9E4" w:rsidR="003B5E4C" w:rsidRPr="00F867BF" w:rsidRDefault="003B5E4C" w:rsidP="003B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8" w:type="pct"/>
            <w:vAlign w:val="bottom"/>
          </w:tcPr>
          <w:p w14:paraId="6F83DD33" w14:textId="77777777" w:rsidR="003B5E4C" w:rsidRPr="00F867BF" w:rsidRDefault="003B5E4C" w:rsidP="003B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8" w:type="pct"/>
            <w:vAlign w:val="bottom"/>
          </w:tcPr>
          <w:p w14:paraId="214A0CFF" w14:textId="11E3E98F" w:rsidR="003B5E4C" w:rsidRPr="00F867BF" w:rsidRDefault="003B5E4C" w:rsidP="003B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8" w:type="pct"/>
            <w:vAlign w:val="bottom"/>
          </w:tcPr>
          <w:p w14:paraId="3A856FC6" w14:textId="77777777" w:rsidR="003B5E4C" w:rsidRPr="00F867BF" w:rsidRDefault="003B5E4C" w:rsidP="003B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5" w:type="pct"/>
            <w:vAlign w:val="bottom"/>
          </w:tcPr>
          <w:p w14:paraId="665BAA26" w14:textId="4BCE0AE9" w:rsidR="003B5E4C" w:rsidRPr="00F867BF" w:rsidRDefault="003B5E4C" w:rsidP="003B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B5E4C" w:rsidRPr="00F867BF" w14:paraId="3454CE6F" w14:textId="659B647F" w:rsidTr="003B5E4C">
        <w:tc>
          <w:tcPr>
            <w:tcW w:w="1523" w:type="pct"/>
          </w:tcPr>
          <w:p w14:paraId="4FA73D0C" w14:textId="77777777" w:rsidR="003B5E4C" w:rsidRPr="00F867BF" w:rsidRDefault="003B5E4C" w:rsidP="003B5E4C">
            <w:pPr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348" w:type="pct"/>
            <w:vAlign w:val="bottom"/>
          </w:tcPr>
          <w:p w14:paraId="65300D25" w14:textId="5CF80999" w:rsidR="003B5E4C" w:rsidRPr="00F867BF" w:rsidRDefault="008E22DA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1,299</w:t>
            </w:r>
          </w:p>
        </w:tc>
        <w:tc>
          <w:tcPr>
            <w:tcW w:w="348" w:type="pct"/>
            <w:vAlign w:val="bottom"/>
          </w:tcPr>
          <w:p w14:paraId="5DDDDFAE" w14:textId="1C69D6E9" w:rsidR="003B5E4C" w:rsidRPr="00F867BF" w:rsidRDefault="003B5E4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3,606</w:t>
            </w:r>
          </w:p>
        </w:tc>
        <w:tc>
          <w:tcPr>
            <w:tcW w:w="348" w:type="pct"/>
            <w:vAlign w:val="bottom"/>
          </w:tcPr>
          <w:p w14:paraId="4B102FCB" w14:textId="7F1A2A03" w:rsidR="003B5E4C" w:rsidRPr="00F867BF" w:rsidRDefault="00CF1A23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348" w:type="pct"/>
            <w:vAlign w:val="bottom"/>
          </w:tcPr>
          <w:p w14:paraId="2584E2DD" w14:textId="3A533AE9" w:rsidR="003B5E4C" w:rsidRPr="00F867BF" w:rsidRDefault="003B5E4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48" w:type="pct"/>
            <w:vAlign w:val="bottom"/>
          </w:tcPr>
          <w:p w14:paraId="707754C4" w14:textId="0031325D" w:rsidR="003B5E4C" w:rsidRPr="00F867BF" w:rsidRDefault="007D4631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48" w:type="pct"/>
            <w:vAlign w:val="bottom"/>
          </w:tcPr>
          <w:p w14:paraId="7AE11183" w14:textId="389031E2" w:rsidR="003B5E4C" w:rsidRPr="00F867BF" w:rsidRDefault="003B5E4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48" w:type="pct"/>
            <w:vAlign w:val="bottom"/>
          </w:tcPr>
          <w:p w14:paraId="7D8FD4CE" w14:textId="74FDFFCC" w:rsidR="003B5E4C" w:rsidRPr="00F867BF" w:rsidRDefault="00ED7B6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1,682</w:t>
            </w:r>
          </w:p>
        </w:tc>
        <w:tc>
          <w:tcPr>
            <w:tcW w:w="348" w:type="pct"/>
            <w:vAlign w:val="bottom"/>
          </w:tcPr>
          <w:p w14:paraId="1E2CB628" w14:textId="070831FB" w:rsidR="003B5E4C" w:rsidRPr="00F867BF" w:rsidRDefault="003B5E4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F867B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F867B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867BF">
              <w:rPr>
                <w:rFonts w:ascii="Angsana New" w:hAnsi="Angsana New"/>
                <w:sz w:val="28"/>
                <w:szCs w:val="28"/>
              </w:rPr>
              <w:t>1,889</w:t>
            </w:r>
          </w:p>
        </w:tc>
        <w:tc>
          <w:tcPr>
            <w:tcW w:w="348" w:type="pct"/>
            <w:vAlign w:val="bottom"/>
          </w:tcPr>
          <w:p w14:paraId="683EC9BB" w14:textId="36C3FAAF" w:rsidR="003B5E4C" w:rsidRPr="00F867BF" w:rsidRDefault="003B5E4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4,914</w:t>
            </w:r>
          </w:p>
        </w:tc>
        <w:tc>
          <w:tcPr>
            <w:tcW w:w="345" w:type="pct"/>
            <w:vAlign w:val="bottom"/>
          </w:tcPr>
          <w:p w14:paraId="156B3D2C" w14:textId="593FDA4A" w:rsidR="003B5E4C" w:rsidRPr="00F867BF" w:rsidRDefault="003B5E4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3,794</w:t>
            </w:r>
          </w:p>
        </w:tc>
      </w:tr>
      <w:tr w:rsidR="003B5E4C" w:rsidRPr="00F867BF" w14:paraId="09974FD2" w14:textId="4E167D14" w:rsidTr="003B5E4C">
        <w:tc>
          <w:tcPr>
            <w:tcW w:w="1523" w:type="pct"/>
          </w:tcPr>
          <w:p w14:paraId="3480511E" w14:textId="77777777" w:rsidR="003B5E4C" w:rsidRPr="00F867BF" w:rsidRDefault="003B5E4C" w:rsidP="003B5E4C">
            <w:pPr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348" w:type="pct"/>
            <w:vAlign w:val="bottom"/>
          </w:tcPr>
          <w:p w14:paraId="378001D3" w14:textId="0346E2CB" w:rsidR="003B5E4C" w:rsidRPr="00F867BF" w:rsidRDefault="005719A0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45,257</w:t>
            </w:r>
          </w:p>
        </w:tc>
        <w:tc>
          <w:tcPr>
            <w:tcW w:w="348" w:type="pct"/>
            <w:vAlign w:val="bottom"/>
          </w:tcPr>
          <w:p w14:paraId="39B4A8BE" w14:textId="23667A52" w:rsidR="003B5E4C" w:rsidRPr="00F867BF" w:rsidRDefault="003B5E4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46,78</w:t>
            </w:r>
            <w:r w:rsidRPr="00F867BF">
              <w:rPr>
                <w:rFonts w:ascii="Angsana New" w:hAnsi="Angsana New"/>
                <w:sz w:val="28"/>
                <w:szCs w:val="28"/>
                <w:cs/>
              </w:rPr>
              <w:t>9</w:t>
            </w:r>
          </w:p>
        </w:tc>
        <w:tc>
          <w:tcPr>
            <w:tcW w:w="348" w:type="pct"/>
            <w:vAlign w:val="bottom"/>
          </w:tcPr>
          <w:p w14:paraId="10776118" w14:textId="332F57E9" w:rsidR="003B5E4C" w:rsidRPr="00F867BF" w:rsidRDefault="00CF1A23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1,534</w:t>
            </w:r>
          </w:p>
        </w:tc>
        <w:tc>
          <w:tcPr>
            <w:tcW w:w="348" w:type="pct"/>
            <w:vAlign w:val="bottom"/>
          </w:tcPr>
          <w:p w14:paraId="1F514396" w14:textId="2607D9A2" w:rsidR="003B5E4C" w:rsidRPr="00F867BF" w:rsidRDefault="003B5E4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1,771</w:t>
            </w:r>
          </w:p>
        </w:tc>
        <w:tc>
          <w:tcPr>
            <w:tcW w:w="348" w:type="pct"/>
            <w:vAlign w:val="bottom"/>
          </w:tcPr>
          <w:p w14:paraId="7F331F3C" w14:textId="7508DD1D" w:rsidR="003B5E4C" w:rsidRPr="00F867BF" w:rsidRDefault="007D4631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2,538</w:t>
            </w:r>
          </w:p>
        </w:tc>
        <w:tc>
          <w:tcPr>
            <w:tcW w:w="348" w:type="pct"/>
            <w:vAlign w:val="bottom"/>
          </w:tcPr>
          <w:p w14:paraId="41733533" w14:textId="0ED66C98" w:rsidR="003B5E4C" w:rsidRPr="00F867BF" w:rsidRDefault="003B5E4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2,191</w:t>
            </w:r>
          </w:p>
        </w:tc>
        <w:tc>
          <w:tcPr>
            <w:tcW w:w="348" w:type="pct"/>
            <w:vAlign w:val="bottom"/>
          </w:tcPr>
          <w:p w14:paraId="13370DBD" w14:textId="16B8752D" w:rsidR="003B5E4C" w:rsidRPr="00F867BF" w:rsidRDefault="00ED7B6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20,122</w:t>
            </w:r>
          </w:p>
        </w:tc>
        <w:tc>
          <w:tcPr>
            <w:tcW w:w="348" w:type="pct"/>
            <w:vAlign w:val="bottom"/>
          </w:tcPr>
          <w:p w14:paraId="75F66BED" w14:textId="60722D18" w:rsidR="003B5E4C" w:rsidRPr="00F867BF" w:rsidRDefault="003B5E4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21,603</w:t>
            </w:r>
          </w:p>
        </w:tc>
        <w:tc>
          <w:tcPr>
            <w:tcW w:w="348" w:type="pct"/>
            <w:vAlign w:val="bottom"/>
          </w:tcPr>
          <w:p w14:paraId="51C59230" w14:textId="1774E68A" w:rsidR="003B5E4C" w:rsidRPr="00F867BF" w:rsidRDefault="003B5E4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7,763</w:t>
            </w:r>
          </w:p>
        </w:tc>
        <w:tc>
          <w:tcPr>
            <w:tcW w:w="345" w:type="pct"/>
            <w:vAlign w:val="bottom"/>
          </w:tcPr>
          <w:p w14:paraId="4FC935AA" w14:textId="01A622BA" w:rsidR="003B5E4C" w:rsidRPr="00F867BF" w:rsidRDefault="003B5E4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8,107</w:t>
            </w:r>
          </w:p>
        </w:tc>
      </w:tr>
      <w:tr w:rsidR="003B5E4C" w:rsidRPr="00F867BF" w14:paraId="41C27D8F" w14:textId="751CACF2" w:rsidTr="003B5E4C">
        <w:tc>
          <w:tcPr>
            <w:tcW w:w="1523" w:type="pct"/>
          </w:tcPr>
          <w:p w14:paraId="0CDDF459" w14:textId="77777777" w:rsidR="003B5E4C" w:rsidRPr="00F867BF" w:rsidRDefault="003B5E4C" w:rsidP="003B5E4C">
            <w:pPr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348" w:type="pct"/>
            <w:vAlign w:val="bottom"/>
          </w:tcPr>
          <w:p w14:paraId="6E5E754B" w14:textId="7D7A4372" w:rsidR="003B5E4C" w:rsidRPr="00F867BF" w:rsidRDefault="00CA2669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(1,651)</w:t>
            </w:r>
          </w:p>
        </w:tc>
        <w:tc>
          <w:tcPr>
            <w:tcW w:w="348" w:type="pct"/>
            <w:vAlign w:val="bottom"/>
          </w:tcPr>
          <w:p w14:paraId="39F3B1A1" w14:textId="2D6F4ED1" w:rsidR="003B5E4C" w:rsidRPr="00F867BF" w:rsidRDefault="003B5E4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 xml:space="preserve">    (1,613)</w:t>
            </w:r>
          </w:p>
        </w:tc>
        <w:tc>
          <w:tcPr>
            <w:tcW w:w="348" w:type="pct"/>
            <w:vAlign w:val="bottom"/>
          </w:tcPr>
          <w:p w14:paraId="1CA03599" w14:textId="09AC0127" w:rsidR="003B5E4C" w:rsidRPr="00F867BF" w:rsidRDefault="008B101B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(</w:t>
            </w:r>
            <w:r w:rsidR="00CF1A23" w:rsidRPr="00F867BF">
              <w:rPr>
                <w:rFonts w:ascii="Angsana New" w:hAnsi="Angsana New"/>
                <w:sz w:val="28"/>
                <w:szCs w:val="28"/>
              </w:rPr>
              <w:t>1</w:t>
            </w:r>
            <w:r w:rsidRPr="00F867B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48" w:type="pct"/>
            <w:vAlign w:val="bottom"/>
          </w:tcPr>
          <w:p w14:paraId="6DF1EFD3" w14:textId="1634DF4A" w:rsidR="003B5E4C" w:rsidRPr="00F867BF" w:rsidRDefault="003B5E4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48" w:type="pct"/>
            <w:vAlign w:val="bottom"/>
          </w:tcPr>
          <w:p w14:paraId="27051AC2" w14:textId="25C8122D" w:rsidR="003B5E4C" w:rsidRPr="00F867BF" w:rsidRDefault="007D4631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348" w:type="pct"/>
            <w:vAlign w:val="bottom"/>
          </w:tcPr>
          <w:p w14:paraId="569E6596" w14:textId="5310AD41" w:rsidR="003B5E4C" w:rsidRPr="00F867BF" w:rsidRDefault="003B5E4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 xml:space="preserve">                -</w:t>
            </w:r>
          </w:p>
        </w:tc>
        <w:tc>
          <w:tcPr>
            <w:tcW w:w="348" w:type="pct"/>
            <w:vAlign w:val="bottom"/>
          </w:tcPr>
          <w:p w14:paraId="24B14A7E" w14:textId="23D04C86" w:rsidR="003B5E4C" w:rsidRPr="00F867BF" w:rsidRDefault="00ED7B6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(842)</w:t>
            </w:r>
          </w:p>
        </w:tc>
        <w:tc>
          <w:tcPr>
            <w:tcW w:w="348" w:type="pct"/>
            <w:vAlign w:val="bottom"/>
          </w:tcPr>
          <w:p w14:paraId="05CDC31A" w14:textId="244298EE" w:rsidR="003B5E4C" w:rsidRPr="00F867BF" w:rsidRDefault="003B5E4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(1,733)</w:t>
            </w:r>
          </w:p>
        </w:tc>
        <w:tc>
          <w:tcPr>
            <w:tcW w:w="348" w:type="pct"/>
            <w:vAlign w:val="bottom"/>
          </w:tcPr>
          <w:p w14:paraId="6F1CA2A6" w14:textId="7ABD033D" w:rsidR="003B5E4C" w:rsidRPr="00F867BF" w:rsidRDefault="003B5E4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(706)</w:t>
            </w:r>
          </w:p>
        </w:tc>
        <w:tc>
          <w:tcPr>
            <w:tcW w:w="345" w:type="pct"/>
            <w:vAlign w:val="bottom"/>
          </w:tcPr>
          <w:p w14:paraId="6823B939" w14:textId="5D8EE4E1" w:rsidR="003B5E4C" w:rsidRPr="00F867BF" w:rsidRDefault="003B5E4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(657)</w:t>
            </w:r>
          </w:p>
        </w:tc>
      </w:tr>
      <w:tr w:rsidR="003B5E4C" w:rsidRPr="00F867BF" w14:paraId="7530E353" w14:textId="3D859C8B" w:rsidTr="003B5E4C">
        <w:tc>
          <w:tcPr>
            <w:tcW w:w="1523" w:type="pct"/>
          </w:tcPr>
          <w:p w14:paraId="5D57AADE" w14:textId="77777777" w:rsidR="003B5E4C" w:rsidRPr="00F867BF" w:rsidRDefault="003B5E4C" w:rsidP="003B5E4C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  <w:cs/>
              </w:rPr>
              <w:t>หนี้สินไม่หมุนเวียน</w:t>
            </w:r>
            <w:r w:rsidRPr="00F867BF">
              <w:rPr>
                <w:sz w:val="28"/>
                <w:szCs w:val="28"/>
                <w:cs/>
              </w:rPr>
              <w:tab/>
            </w:r>
          </w:p>
        </w:tc>
        <w:tc>
          <w:tcPr>
            <w:tcW w:w="348" w:type="pct"/>
            <w:vAlign w:val="bottom"/>
          </w:tcPr>
          <w:p w14:paraId="61E445D2" w14:textId="3EDC66D5" w:rsidR="003B5E4C" w:rsidRPr="00F867BF" w:rsidRDefault="00582A5E" w:rsidP="00635C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(32,77</w:t>
            </w:r>
            <w:r w:rsidR="001D5F21" w:rsidRPr="00F867BF">
              <w:rPr>
                <w:rFonts w:ascii="Angsana New" w:hAnsi="Angsana New"/>
                <w:sz w:val="28"/>
                <w:szCs w:val="28"/>
              </w:rPr>
              <w:t>5</w:t>
            </w:r>
            <w:r w:rsidRPr="00F867B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48" w:type="pct"/>
            <w:vAlign w:val="bottom"/>
          </w:tcPr>
          <w:p w14:paraId="0742F146" w14:textId="222F7627" w:rsidR="003B5E4C" w:rsidRPr="00F867BF" w:rsidRDefault="003B5E4C" w:rsidP="00635C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 xml:space="preserve">    (27,095)</w:t>
            </w:r>
          </w:p>
        </w:tc>
        <w:tc>
          <w:tcPr>
            <w:tcW w:w="348" w:type="pct"/>
            <w:vAlign w:val="bottom"/>
          </w:tcPr>
          <w:p w14:paraId="1B259CAA" w14:textId="3AAC4825" w:rsidR="003B5E4C" w:rsidRPr="00F867BF" w:rsidRDefault="006621D0" w:rsidP="00635C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48" w:type="pct"/>
            <w:vAlign w:val="bottom"/>
          </w:tcPr>
          <w:p w14:paraId="54F2BF87" w14:textId="0566DFA5" w:rsidR="003B5E4C" w:rsidRPr="00F867BF" w:rsidRDefault="003B5E4C" w:rsidP="00635C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348" w:type="pct"/>
            <w:vAlign w:val="bottom"/>
          </w:tcPr>
          <w:p w14:paraId="5924D22A" w14:textId="228B1C6A" w:rsidR="003B5E4C" w:rsidRPr="00F867BF" w:rsidRDefault="007D4631" w:rsidP="00635C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348" w:type="pct"/>
            <w:vAlign w:val="bottom"/>
          </w:tcPr>
          <w:p w14:paraId="491C5267" w14:textId="41D36CA2" w:rsidR="003B5E4C" w:rsidRPr="00F867BF" w:rsidRDefault="003B5E4C" w:rsidP="00635C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 xml:space="preserve">             (3)</w:t>
            </w:r>
          </w:p>
        </w:tc>
        <w:tc>
          <w:tcPr>
            <w:tcW w:w="348" w:type="pct"/>
            <w:vAlign w:val="bottom"/>
          </w:tcPr>
          <w:p w14:paraId="01E8E587" w14:textId="67CBEF14" w:rsidR="003B5E4C" w:rsidRPr="00F867BF" w:rsidRDefault="00ED7B6C" w:rsidP="00635C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(13,319)</w:t>
            </w:r>
          </w:p>
        </w:tc>
        <w:tc>
          <w:tcPr>
            <w:tcW w:w="348" w:type="pct"/>
            <w:vAlign w:val="bottom"/>
          </w:tcPr>
          <w:p w14:paraId="26DC86EC" w14:textId="2F026CD7" w:rsidR="003B5E4C" w:rsidRPr="00F867BF" w:rsidRDefault="003B5E4C" w:rsidP="00635C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(12,803)</w:t>
            </w:r>
          </w:p>
        </w:tc>
        <w:tc>
          <w:tcPr>
            <w:tcW w:w="348" w:type="pct"/>
            <w:vAlign w:val="bottom"/>
          </w:tcPr>
          <w:p w14:paraId="79EC236B" w14:textId="40322376" w:rsidR="003B5E4C" w:rsidRPr="00F867BF" w:rsidRDefault="003B5E4C" w:rsidP="00635C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(1,063)</w:t>
            </w:r>
          </w:p>
        </w:tc>
        <w:tc>
          <w:tcPr>
            <w:tcW w:w="345" w:type="pct"/>
            <w:vAlign w:val="bottom"/>
          </w:tcPr>
          <w:p w14:paraId="49D35C5C" w14:textId="4DEF6521" w:rsidR="003B5E4C" w:rsidRPr="00F867BF" w:rsidRDefault="003B5E4C" w:rsidP="00635C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(1,23</w:t>
            </w:r>
            <w:r w:rsidRPr="00F867BF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F867B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B5E4C" w:rsidRPr="00F867BF" w14:paraId="007DCF8D" w14:textId="4C8B036C" w:rsidTr="003B5E4C">
        <w:tc>
          <w:tcPr>
            <w:tcW w:w="1523" w:type="pct"/>
          </w:tcPr>
          <w:p w14:paraId="6F8DCDF4" w14:textId="77777777" w:rsidR="003B5E4C" w:rsidRPr="00F867BF" w:rsidRDefault="003B5E4C" w:rsidP="003B5E4C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F867BF">
              <w:rPr>
                <w:b/>
                <w:bCs/>
                <w:sz w:val="28"/>
                <w:szCs w:val="28"/>
                <w:cs/>
              </w:rPr>
              <w:t xml:space="preserve">สินทรัพย์สุทธิ (ร้อยละ </w:t>
            </w:r>
            <w:r w:rsidRPr="00F867BF">
              <w:rPr>
                <w:b/>
                <w:bCs/>
                <w:sz w:val="28"/>
                <w:szCs w:val="28"/>
              </w:rPr>
              <w:t>100)</w:t>
            </w:r>
          </w:p>
        </w:tc>
        <w:tc>
          <w:tcPr>
            <w:tcW w:w="348" w:type="pct"/>
            <w:vAlign w:val="bottom"/>
          </w:tcPr>
          <w:p w14:paraId="0172CA84" w14:textId="40C8DA72" w:rsidR="003B5E4C" w:rsidRPr="00F867BF" w:rsidRDefault="001D5F21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12,130</w:t>
            </w:r>
          </w:p>
        </w:tc>
        <w:tc>
          <w:tcPr>
            <w:tcW w:w="348" w:type="pct"/>
            <w:vAlign w:val="bottom"/>
          </w:tcPr>
          <w:p w14:paraId="2E22EB93" w14:textId="11D481EC" w:rsidR="003B5E4C" w:rsidRPr="00F867BF" w:rsidRDefault="003B5E4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21,687</w:t>
            </w:r>
          </w:p>
        </w:tc>
        <w:tc>
          <w:tcPr>
            <w:tcW w:w="348" w:type="pct"/>
            <w:vAlign w:val="bottom"/>
          </w:tcPr>
          <w:p w14:paraId="6D1D03C5" w14:textId="7F002872" w:rsidR="003B5E4C" w:rsidRPr="00F867BF" w:rsidRDefault="00CF1A23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1,558</w:t>
            </w:r>
          </w:p>
        </w:tc>
        <w:tc>
          <w:tcPr>
            <w:tcW w:w="348" w:type="pct"/>
            <w:vAlign w:val="bottom"/>
          </w:tcPr>
          <w:p w14:paraId="76A78382" w14:textId="569E748A" w:rsidR="003B5E4C" w:rsidRPr="00F867BF" w:rsidRDefault="003B5E4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1,771</w:t>
            </w:r>
          </w:p>
        </w:tc>
        <w:tc>
          <w:tcPr>
            <w:tcW w:w="348" w:type="pct"/>
            <w:vAlign w:val="bottom"/>
          </w:tcPr>
          <w:p w14:paraId="17E1C9FA" w14:textId="10E4FF61" w:rsidR="003B5E4C" w:rsidRPr="00F867BF" w:rsidRDefault="007D4631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2,535</w:t>
            </w:r>
          </w:p>
        </w:tc>
        <w:tc>
          <w:tcPr>
            <w:tcW w:w="348" w:type="pct"/>
            <w:vAlign w:val="bottom"/>
          </w:tcPr>
          <w:p w14:paraId="585DAF3E" w14:textId="66FB4A68" w:rsidR="003B5E4C" w:rsidRPr="00F867BF" w:rsidRDefault="003B5E4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2,188</w:t>
            </w:r>
          </w:p>
        </w:tc>
        <w:tc>
          <w:tcPr>
            <w:tcW w:w="348" w:type="pct"/>
            <w:vAlign w:val="bottom"/>
          </w:tcPr>
          <w:p w14:paraId="5FEB8842" w14:textId="22A174E8" w:rsidR="003B5E4C" w:rsidRPr="00F867BF" w:rsidRDefault="00BD605B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7,643</w:t>
            </w:r>
          </w:p>
        </w:tc>
        <w:tc>
          <w:tcPr>
            <w:tcW w:w="348" w:type="pct"/>
            <w:vAlign w:val="bottom"/>
          </w:tcPr>
          <w:p w14:paraId="5C63ECBC" w14:textId="654761AB" w:rsidR="003B5E4C" w:rsidRPr="00F867BF" w:rsidRDefault="003B5E4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8,956</w:t>
            </w:r>
          </w:p>
        </w:tc>
        <w:tc>
          <w:tcPr>
            <w:tcW w:w="348" w:type="pct"/>
            <w:vAlign w:val="bottom"/>
          </w:tcPr>
          <w:p w14:paraId="107CA452" w14:textId="5E8739B6" w:rsidR="003B5E4C" w:rsidRPr="00F867BF" w:rsidRDefault="003B5E4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10,908</w:t>
            </w:r>
          </w:p>
        </w:tc>
        <w:tc>
          <w:tcPr>
            <w:tcW w:w="345" w:type="pct"/>
            <w:vAlign w:val="bottom"/>
          </w:tcPr>
          <w:p w14:paraId="0C0F2373" w14:textId="74077CAD" w:rsidR="003B5E4C" w:rsidRPr="00F867BF" w:rsidRDefault="003B5E4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10,006</w:t>
            </w:r>
          </w:p>
        </w:tc>
      </w:tr>
      <w:tr w:rsidR="003B5E4C" w:rsidRPr="00F867BF" w14:paraId="4D444C6E" w14:textId="3BCFA4C1" w:rsidTr="003B5E4C">
        <w:tc>
          <w:tcPr>
            <w:tcW w:w="1523" w:type="pct"/>
          </w:tcPr>
          <w:p w14:paraId="7590133C" w14:textId="77777777" w:rsidR="003B5E4C" w:rsidRPr="00F867BF" w:rsidRDefault="003B5E4C" w:rsidP="003B5E4C">
            <w:pPr>
              <w:rPr>
                <w:b/>
                <w:bCs/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348" w:type="pct"/>
            <w:vAlign w:val="bottom"/>
          </w:tcPr>
          <w:p w14:paraId="049C5537" w14:textId="154FC4D4" w:rsidR="003B5E4C" w:rsidRPr="00F867BF" w:rsidRDefault="006B662D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3,</w:t>
            </w:r>
            <w:r w:rsidR="00C9291E" w:rsidRPr="00F867BF">
              <w:rPr>
                <w:rFonts w:ascii="Angsana New" w:hAnsi="Angsana New"/>
                <w:sz w:val="28"/>
                <w:szCs w:val="28"/>
              </w:rPr>
              <w:t>033</w:t>
            </w:r>
          </w:p>
        </w:tc>
        <w:tc>
          <w:tcPr>
            <w:tcW w:w="348" w:type="pct"/>
            <w:vAlign w:val="bottom"/>
          </w:tcPr>
          <w:p w14:paraId="333EDBC9" w14:textId="208906B7" w:rsidR="003B5E4C" w:rsidRPr="00F867BF" w:rsidRDefault="003B5E4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F867BF">
              <w:rPr>
                <w:rFonts w:ascii="Angsana New" w:hAnsi="Angsana New"/>
                <w:sz w:val="28"/>
                <w:szCs w:val="28"/>
              </w:rPr>
              <w:t>,</w:t>
            </w:r>
            <w:r w:rsidRPr="00F867BF">
              <w:rPr>
                <w:rFonts w:ascii="Angsana New" w:hAnsi="Angsana New"/>
                <w:sz w:val="28"/>
                <w:szCs w:val="28"/>
                <w:cs/>
              </w:rPr>
              <w:t>42</w:t>
            </w:r>
            <w:r w:rsidRPr="00F867B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348" w:type="pct"/>
            <w:vAlign w:val="bottom"/>
          </w:tcPr>
          <w:p w14:paraId="444692C6" w14:textId="31D69D54" w:rsidR="003B5E4C" w:rsidRPr="00F867BF" w:rsidRDefault="00A56CA5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76</w:t>
            </w:r>
            <w:r w:rsidR="00C9291E" w:rsidRPr="00F867B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48" w:type="pct"/>
            <w:vAlign w:val="bottom"/>
          </w:tcPr>
          <w:p w14:paraId="622D2568" w14:textId="17E9A36F" w:rsidR="003B5E4C" w:rsidRPr="00F867BF" w:rsidRDefault="003B5E4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868</w:t>
            </w:r>
          </w:p>
        </w:tc>
        <w:tc>
          <w:tcPr>
            <w:tcW w:w="348" w:type="pct"/>
            <w:vAlign w:val="bottom"/>
          </w:tcPr>
          <w:p w14:paraId="7BBB2072" w14:textId="72B323C4" w:rsidR="003B5E4C" w:rsidRPr="00F867BF" w:rsidRDefault="007E21B9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1,2</w:t>
            </w:r>
            <w:r w:rsidR="00C9291E" w:rsidRPr="00F867BF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348" w:type="pct"/>
            <w:vAlign w:val="bottom"/>
          </w:tcPr>
          <w:p w14:paraId="3171088A" w14:textId="51626387" w:rsidR="003B5E4C" w:rsidRPr="00F867BF" w:rsidRDefault="003B5E4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F867BF">
              <w:rPr>
                <w:rFonts w:ascii="Angsana New" w:hAnsi="Angsana New"/>
                <w:sz w:val="28"/>
                <w:szCs w:val="28"/>
              </w:rPr>
              <w:t>,</w:t>
            </w:r>
            <w:r w:rsidRPr="00F867BF">
              <w:rPr>
                <w:rFonts w:ascii="Angsana New" w:hAnsi="Angsana New"/>
                <w:sz w:val="28"/>
                <w:szCs w:val="28"/>
                <w:cs/>
              </w:rPr>
              <w:t>072</w:t>
            </w:r>
          </w:p>
        </w:tc>
        <w:tc>
          <w:tcPr>
            <w:tcW w:w="348" w:type="pct"/>
            <w:vAlign w:val="bottom"/>
          </w:tcPr>
          <w:p w14:paraId="03FF6691" w14:textId="463A1DCD" w:rsidR="003B5E4C" w:rsidRPr="00F867BF" w:rsidRDefault="00BD605B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3,0</w:t>
            </w:r>
            <w:r w:rsidR="00C9291E" w:rsidRPr="00F867BF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348" w:type="pct"/>
            <w:vAlign w:val="bottom"/>
          </w:tcPr>
          <w:p w14:paraId="2A991195" w14:textId="7E7AD2D4" w:rsidR="003B5E4C" w:rsidRPr="00F867BF" w:rsidRDefault="003B5E4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F867BF">
              <w:rPr>
                <w:rFonts w:ascii="Angsana New" w:hAnsi="Angsana New"/>
                <w:sz w:val="28"/>
                <w:szCs w:val="28"/>
              </w:rPr>
              <w:t>,</w:t>
            </w:r>
            <w:r w:rsidRPr="00F867BF">
              <w:rPr>
                <w:rFonts w:ascii="Angsana New" w:hAnsi="Angsana New"/>
                <w:sz w:val="28"/>
                <w:szCs w:val="28"/>
                <w:cs/>
              </w:rPr>
              <w:t>582</w:t>
            </w:r>
          </w:p>
        </w:tc>
        <w:tc>
          <w:tcPr>
            <w:tcW w:w="348" w:type="pct"/>
            <w:vAlign w:val="bottom"/>
          </w:tcPr>
          <w:p w14:paraId="67894068" w14:textId="04BDDEC7" w:rsidR="003B5E4C" w:rsidRPr="00F867BF" w:rsidRDefault="003B5E4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2,267</w:t>
            </w:r>
          </w:p>
        </w:tc>
        <w:tc>
          <w:tcPr>
            <w:tcW w:w="345" w:type="pct"/>
            <w:vAlign w:val="bottom"/>
          </w:tcPr>
          <w:p w14:paraId="27F05FE0" w14:textId="5E46E2F2" w:rsidR="003B5E4C" w:rsidRPr="00F867BF" w:rsidRDefault="003B5E4C" w:rsidP="006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2,078</w:t>
            </w:r>
          </w:p>
        </w:tc>
      </w:tr>
      <w:tr w:rsidR="003B5E4C" w:rsidRPr="00F867BF" w14:paraId="2C990B8B" w14:textId="4B9ACD18" w:rsidTr="003B5E4C">
        <w:tc>
          <w:tcPr>
            <w:tcW w:w="1523" w:type="pct"/>
          </w:tcPr>
          <w:p w14:paraId="503506DB" w14:textId="45E5C3A7" w:rsidR="003B5E4C" w:rsidRPr="00F867BF" w:rsidRDefault="003B5E4C" w:rsidP="003B5E4C">
            <w:pPr>
              <w:ind w:left="178" w:hanging="178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  <w:cs/>
              </w:rPr>
              <w:t>ปรับปรุงมูลค่ายุติธรรม</w:t>
            </w:r>
            <w:r w:rsidRPr="00F867BF">
              <w:rPr>
                <w:sz w:val="28"/>
                <w:szCs w:val="28"/>
              </w:rPr>
              <w:t xml:space="preserve"> </w:t>
            </w:r>
            <w:r w:rsidRPr="00F867BF">
              <w:rPr>
                <w:sz w:val="28"/>
                <w:szCs w:val="28"/>
                <w:cs/>
              </w:rPr>
              <w:t>ความแตกต่างของนโยบาย</w:t>
            </w:r>
            <w:r w:rsidRPr="00F867BF">
              <w:rPr>
                <w:sz w:val="28"/>
                <w:szCs w:val="28"/>
              </w:rPr>
              <w:br/>
            </w:r>
            <w:r w:rsidRPr="00F867BF">
              <w:rPr>
                <w:sz w:val="28"/>
                <w:szCs w:val="28"/>
                <w:cs/>
              </w:rPr>
              <w:t>การบัญชีและค่าความนิยม</w:t>
            </w:r>
          </w:p>
        </w:tc>
        <w:tc>
          <w:tcPr>
            <w:tcW w:w="348" w:type="pct"/>
            <w:vAlign w:val="bottom"/>
          </w:tcPr>
          <w:p w14:paraId="71E79AAB" w14:textId="39F74906" w:rsidR="003B5E4C" w:rsidRPr="00F867BF" w:rsidRDefault="0065325C" w:rsidP="00635C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4,</w:t>
            </w:r>
            <w:r w:rsidR="00C9291E" w:rsidRPr="00F867BF">
              <w:rPr>
                <w:rFonts w:ascii="Angsana New" w:hAnsi="Angsana New"/>
                <w:sz w:val="28"/>
                <w:szCs w:val="28"/>
              </w:rPr>
              <w:t>816</w:t>
            </w:r>
          </w:p>
        </w:tc>
        <w:tc>
          <w:tcPr>
            <w:tcW w:w="348" w:type="pct"/>
            <w:vAlign w:val="bottom"/>
          </w:tcPr>
          <w:p w14:paraId="1D54D2CE" w14:textId="43D35500" w:rsidR="003B5E4C" w:rsidRPr="00F867BF" w:rsidRDefault="003B5E4C" w:rsidP="00635C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4,246</w:t>
            </w:r>
          </w:p>
        </w:tc>
        <w:tc>
          <w:tcPr>
            <w:tcW w:w="348" w:type="pct"/>
            <w:vAlign w:val="bottom"/>
          </w:tcPr>
          <w:p w14:paraId="3C691964" w14:textId="5F17E814" w:rsidR="003B5E4C" w:rsidRPr="00F867BF" w:rsidRDefault="00A56CA5" w:rsidP="00635C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86</w:t>
            </w:r>
            <w:r w:rsidR="00C9291E" w:rsidRPr="00F867B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348" w:type="pct"/>
            <w:vAlign w:val="bottom"/>
          </w:tcPr>
          <w:p w14:paraId="4AD92595" w14:textId="792F8FDE" w:rsidR="003B5E4C" w:rsidRPr="00F867BF" w:rsidRDefault="003B5E4C" w:rsidP="00635C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851</w:t>
            </w:r>
          </w:p>
        </w:tc>
        <w:tc>
          <w:tcPr>
            <w:tcW w:w="348" w:type="pct"/>
            <w:vAlign w:val="bottom"/>
          </w:tcPr>
          <w:p w14:paraId="034B472E" w14:textId="1B3B6C6D" w:rsidR="003B5E4C" w:rsidRPr="00F867BF" w:rsidRDefault="007E21B9" w:rsidP="00635C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1,4</w:t>
            </w:r>
            <w:r w:rsidR="00C9291E" w:rsidRPr="00F867BF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348" w:type="pct"/>
            <w:vAlign w:val="bottom"/>
          </w:tcPr>
          <w:p w14:paraId="5E87CC80" w14:textId="46911386" w:rsidR="003B5E4C" w:rsidRPr="00F867BF" w:rsidRDefault="003B5E4C" w:rsidP="00635C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1,491</w:t>
            </w:r>
          </w:p>
        </w:tc>
        <w:tc>
          <w:tcPr>
            <w:tcW w:w="348" w:type="pct"/>
            <w:vAlign w:val="bottom"/>
          </w:tcPr>
          <w:p w14:paraId="03EAD046" w14:textId="292B5C90" w:rsidR="003B5E4C" w:rsidRPr="00F867BF" w:rsidRDefault="00BD605B" w:rsidP="00635C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1,4</w:t>
            </w:r>
            <w:r w:rsidR="00C9291E" w:rsidRPr="00F867BF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348" w:type="pct"/>
            <w:vAlign w:val="bottom"/>
          </w:tcPr>
          <w:p w14:paraId="649B159D" w14:textId="48F71CEE" w:rsidR="003B5E4C" w:rsidRPr="00F867BF" w:rsidRDefault="003B5E4C" w:rsidP="00635C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F867BF">
              <w:rPr>
                <w:rFonts w:ascii="Angsana New" w:hAnsi="Angsana New"/>
                <w:sz w:val="28"/>
                <w:szCs w:val="28"/>
              </w:rPr>
              <w:t>,</w:t>
            </w:r>
            <w:r w:rsidRPr="00F867BF">
              <w:rPr>
                <w:rFonts w:ascii="Angsana New" w:hAnsi="Angsana New"/>
                <w:sz w:val="28"/>
                <w:szCs w:val="28"/>
                <w:cs/>
              </w:rPr>
              <w:t>423</w:t>
            </w:r>
          </w:p>
        </w:tc>
        <w:tc>
          <w:tcPr>
            <w:tcW w:w="348" w:type="pct"/>
            <w:vAlign w:val="bottom"/>
          </w:tcPr>
          <w:p w14:paraId="10B89300" w14:textId="03181BBD" w:rsidR="003B5E4C" w:rsidRPr="00F867BF" w:rsidRDefault="003B5E4C" w:rsidP="00635C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45" w:type="pct"/>
            <w:vAlign w:val="bottom"/>
          </w:tcPr>
          <w:p w14:paraId="0CBAFED1" w14:textId="607D3F8B" w:rsidR="003B5E4C" w:rsidRPr="00F867BF" w:rsidRDefault="003B5E4C" w:rsidP="00635C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3,559</w:t>
            </w:r>
          </w:p>
        </w:tc>
      </w:tr>
      <w:tr w:rsidR="003B5E4C" w:rsidRPr="00F867BF" w14:paraId="3C534861" w14:textId="7CCE5D62" w:rsidTr="003B5E4C">
        <w:tc>
          <w:tcPr>
            <w:tcW w:w="1523" w:type="pct"/>
          </w:tcPr>
          <w:p w14:paraId="065C8F5E" w14:textId="4938EDE3" w:rsidR="003B5E4C" w:rsidRPr="00F867BF" w:rsidRDefault="003B5E4C" w:rsidP="003B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24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มูลค่าตามบัญชีของเงินลงทุนในบริษัทร่วมและ</w:t>
            </w: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F867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48" w:type="pct"/>
            <w:vAlign w:val="bottom"/>
          </w:tcPr>
          <w:p w14:paraId="38B872C2" w14:textId="6CA7F10A" w:rsidR="003B5E4C" w:rsidRPr="00F867BF" w:rsidRDefault="0065325C" w:rsidP="00635C8D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7,849</w:t>
            </w:r>
          </w:p>
        </w:tc>
        <w:tc>
          <w:tcPr>
            <w:tcW w:w="348" w:type="pct"/>
            <w:vAlign w:val="bottom"/>
          </w:tcPr>
          <w:p w14:paraId="27F4C1A5" w14:textId="1D70B586" w:rsidR="003B5E4C" w:rsidRPr="00F867BF" w:rsidRDefault="003B5E4C" w:rsidP="00635C8D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9,668</w:t>
            </w:r>
          </w:p>
        </w:tc>
        <w:tc>
          <w:tcPr>
            <w:tcW w:w="348" w:type="pct"/>
            <w:vAlign w:val="bottom"/>
          </w:tcPr>
          <w:p w14:paraId="69B582F0" w14:textId="6CA82706" w:rsidR="003B5E4C" w:rsidRPr="00F867BF" w:rsidRDefault="008D30F3" w:rsidP="00635C8D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1,627</w:t>
            </w:r>
          </w:p>
        </w:tc>
        <w:tc>
          <w:tcPr>
            <w:tcW w:w="348" w:type="pct"/>
            <w:vAlign w:val="bottom"/>
          </w:tcPr>
          <w:p w14:paraId="1C0C7D2D" w14:textId="30AF40D8" w:rsidR="003B5E4C" w:rsidRPr="00F867BF" w:rsidRDefault="003B5E4C" w:rsidP="00635C8D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1,719</w:t>
            </w:r>
          </w:p>
        </w:tc>
        <w:tc>
          <w:tcPr>
            <w:tcW w:w="348" w:type="pct"/>
            <w:vAlign w:val="bottom"/>
          </w:tcPr>
          <w:p w14:paraId="50E79D5A" w14:textId="7FCEF2B2" w:rsidR="003B5E4C" w:rsidRPr="00F867BF" w:rsidRDefault="00BD605B" w:rsidP="00635C8D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2,713</w:t>
            </w:r>
          </w:p>
        </w:tc>
        <w:tc>
          <w:tcPr>
            <w:tcW w:w="348" w:type="pct"/>
            <w:vAlign w:val="bottom"/>
          </w:tcPr>
          <w:p w14:paraId="571F0B0B" w14:textId="46A6E195" w:rsidR="003B5E4C" w:rsidRPr="00F867BF" w:rsidRDefault="003B5E4C" w:rsidP="00635C8D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2,563</w:t>
            </w:r>
          </w:p>
        </w:tc>
        <w:tc>
          <w:tcPr>
            <w:tcW w:w="348" w:type="pct"/>
            <w:vAlign w:val="bottom"/>
          </w:tcPr>
          <w:p w14:paraId="7E227D6B" w14:textId="5577EA55" w:rsidR="003B5E4C" w:rsidRPr="00F867BF" w:rsidRDefault="00BD605B" w:rsidP="00635C8D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4,504</w:t>
            </w:r>
          </w:p>
        </w:tc>
        <w:tc>
          <w:tcPr>
            <w:tcW w:w="348" w:type="pct"/>
            <w:vAlign w:val="bottom"/>
          </w:tcPr>
          <w:p w14:paraId="2189BE39" w14:textId="4B1DB180" w:rsidR="003B5E4C" w:rsidRPr="00F867BF" w:rsidRDefault="003B5E4C" w:rsidP="00635C8D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5,005</w:t>
            </w:r>
          </w:p>
        </w:tc>
        <w:tc>
          <w:tcPr>
            <w:tcW w:w="348" w:type="pct"/>
            <w:vAlign w:val="bottom"/>
          </w:tcPr>
          <w:p w14:paraId="7FBB66F3" w14:textId="4EECD1EA" w:rsidR="003B5E4C" w:rsidRPr="00F867BF" w:rsidRDefault="003B5E4C" w:rsidP="00635C8D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2,267</w:t>
            </w:r>
          </w:p>
        </w:tc>
        <w:tc>
          <w:tcPr>
            <w:tcW w:w="345" w:type="pct"/>
            <w:vAlign w:val="bottom"/>
          </w:tcPr>
          <w:p w14:paraId="13E1610E" w14:textId="3FFBAB56" w:rsidR="003B5E4C" w:rsidRPr="00F867BF" w:rsidRDefault="003B5E4C" w:rsidP="00635C8D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</w:rPr>
              <w:t>5,637</w:t>
            </w:r>
          </w:p>
        </w:tc>
      </w:tr>
      <w:bookmarkEnd w:id="16"/>
    </w:tbl>
    <w:p w14:paraId="562BB12D" w14:textId="58E9BFD6" w:rsidR="00A32B71" w:rsidRPr="00F867BF" w:rsidRDefault="00A32B71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28"/>
          <w:szCs w:val="28"/>
          <w:cs/>
        </w:rPr>
        <w:sectPr w:rsidR="00A32B71" w:rsidRPr="00F867BF" w:rsidSect="00FB5E1D">
          <w:headerReference w:type="default" r:id="rId16"/>
          <w:footerReference w:type="default" r:id="rId17"/>
          <w:pgSz w:w="16840" w:h="11907" w:orient="landscape" w:code="9"/>
          <w:pgMar w:top="691" w:right="1152" w:bottom="634" w:left="1138" w:header="720" w:footer="720" w:gutter="0"/>
          <w:cols w:space="708"/>
          <w:docGrid w:linePitch="360"/>
        </w:sectPr>
      </w:pPr>
    </w:p>
    <w:p w14:paraId="7EE23E3C" w14:textId="2EF623AA" w:rsidR="00A82122" w:rsidRPr="00F867BF" w:rsidRDefault="00A82122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867BF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อสังหาริมทรัพย์เพื่อการลงทุน</w:t>
      </w:r>
    </w:p>
    <w:p w14:paraId="33C2EECD" w14:textId="77777777" w:rsidR="00465135" w:rsidRPr="00F867BF" w:rsidRDefault="00465135" w:rsidP="009F1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4F40CA" w:rsidRPr="00F867BF" w14:paraId="6B2E1221" w14:textId="77777777" w:rsidTr="005E01C7">
        <w:trPr>
          <w:tblHeader/>
        </w:trPr>
        <w:tc>
          <w:tcPr>
            <w:tcW w:w="4230" w:type="dxa"/>
            <w:shd w:val="clear" w:color="auto" w:fill="auto"/>
          </w:tcPr>
          <w:p w14:paraId="2096B532" w14:textId="77777777" w:rsidR="004F40CA" w:rsidRPr="00F867BF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50B202C0" w14:textId="77777777" w:rsidR="004F40CA" w:rsidRPr="00F867BF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58205372" w14:textId="77777777" w:rsidR="004F40CA" w:rsidRPr="00F867BF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B181D" w:rsidRPr="00F867BF" w14:paraId="06589379" w14:textId="77777777" w:rsidTr="005E01C7">
        <w:trPr>
          <w:tblHeader/>
        </w:trPr>
        <w:tc>
          <w:tcPr>
            <w:tcW w:w="4230" w:type="dxa"/>
          </w:tcPr>
          <w:p w14:paraId="617A7465" w14:textId="77777777" w:rsidR="00FB181D" w:rsidRPr="00F867BF" w:rsidRDefault="00FB181D" w:rsidP="00FB1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7" w:type="dxa"/>
          </w:tcPr>
          <w:p w14:paraId="31D04300" w14:textId="4B9C340B" w:rsidR="00FB181D" w:rsidRPr="00F867BF" w:rsidRDefault="00FB181D" w:rsidP="00FB1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C5AF7" w:rsidRPr="00F867BF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38" w:type="dxa"/>
          </w:tcPr>
          <w:p w14:paraId="1DA71797" w14:textId="106570A9" w:rsidR="00FB181D" w:rsidRPr="00F867BF" w:rsidRDefault="00FB181D" w:rsidP="00FB1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C5AF7" w:rsidRPr="00F867B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37" w:type="dxa"/>
          </w:tcPr>
          <w:p w14:paraId="2E40C55D" w14:textId="296EA33B" w:rsidR="00FB181D" w:rsidRPr="00F867BF" w:rsidRDefault="00FB181D" w:rsidP="00FB1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C5AF7" w:rsidRPr="00F867BF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38" w:type="dxa"/>
          </w:tcPr>
          <w:p w14:paraId="05E03B88" w14:textId="78B96D8B" w:rsidR="00FB181D" w:rsidRPr="00F867BF" w:rsidRDefault="00FB181D" w:rsidP="00FB1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C5AF7" w:rsidRPr="00F867B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4F40CA" w:rsidRPr="00F867BF" w14:paraId="16378931" w14:textId="77777777" w:rsidTr="005E01C7">
        <w:trPr>
          <w:tblHeader/>
        </w:trPr>
        <w:tc>
          <w:tcPr>
            <w:tcW w:w="4230" w:type="dxa"/>
          </w:tcPr>
          <w:p w14:paraId="0F1E2BE0" w14:textId="77777777" w:rsidR="004F40CA" w:rsidRPr="00F867BF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950" w:type="dxa"/>
            <w:gridSpan w:val="4"/>
          </w:tcPr>
          <w:p w14:paraId="1385FC95" w14:textId="77777777" w:rsidR="004F40CA" w:rsidRPr="00F867BF" w:rsidRDefault="004F40CA" w:rsidP="00B27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F40CA" w:rsidRPr="00F867BF" w14:paraId="6509AD51" w14:textId="77777777" w:rsidTr="005E01C7">
        <w:tc>
          <w:tcPr>
            <w:tcW w:w="4230" w:type="dxa"/>
          </w:tcPr>
          <w:p w14:paraId="6B96E4F4" w14:textId="77777777" w:rsidR="004F40CA" w:rsidRPr="00F867BF" w:rsidRDefault="004F40CA" w:rsidP="00B27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37" w:type="dxa"/>
          </w:tcPr>
          <w:p w14:paraId="16DA61C6" w14:textId="77777777" w:rsidR="004F40CA" w:rsidRPr="00F867BF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52E5A998" w14:textId="77777777" w:rsidR="004F40CA" w:rsidRPr="00F867BF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4FA7FCB1" w14:textId="77777777" w:rsidR="004F40CA" w:rsidRPr="00F867BF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7A95EF49" w14:textId="77777777" w:rsidR="004F40CA" w:rsidRPr="00F867BF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5A05FE" w:rsidRPr="00F867BF" w14:paraId="52AE0734" w14:textId="77777777" w:rsidTr="005E01C7">
        <w:tc>
          <w:tcPr>
            <w:tcW w:w="4230" w:type="dxa"/>
          </w:tcPr>
          <w:p w14:paraId="3F4AE88C" w14:textId="37A14776" w:rsidR="005A05FE" w:rsidRPr="00F867BF" w:rsidRDefault="005A05FE" w:rsidP="005A0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867B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37" w:type="dxa"/>
          </w:tcPr>
          <w:p w14:paraId="37C820D2" w14:textId="4B842630" w:rsidR="005A05FE" w:rsidRPr="00F867BF" w:rsidRDefault="005613B4" w:rsidP="005A0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127</w:t>
            </w:r>
          </w:p>
        </w:tc>
        <w:tc>
          <w:tcPr>
            <w:tcW w:w="1238" w:type="dxa"/>
          </w:tcPr>
          <w:p w14:paraId="139FE997" w14:textId="238F22EC" w:rsidR="005A05FE" w:rsidRPr="00F867BF" w:rsidRDefault="005A05FE" w:rsidP="005A0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rPr>
                <w:rFonts w:hint="cs"/>
              </w:rPr>
              <w:t>127</w:t>
            </w:r>
          </w:p>
        </w:tc>
        <w:tc>
          <w:tcPr>
            <w:tcW w:w="1237" w:type="dxa"/>
          </w:tcPr>
          <w:p w14:paraId="78D0FC66" w14:textId="50C90BF7" w:rsidR="005A05FE" w:rsidRPr="00F867BF" w:rsidRDefault="005613B4" w:rsidP="005A0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683</w:t>
            </w:r>
          </w:p>
        </w:tc>
        <w:tc>
          <w:tcPr>
            <w:tcW w:w="1238" w:type="dxa"/>
          </w:tcPr>
          <w:p w14:paraId="046FDE41" w14:textId="31BCDF1E" w:rsidR="005A05FE" w:rsidRPr="00F867BF" w:rsidRDefault="005A05FE" w:rsidP="005A0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rPr>
                <w:rFonts w:hint="cs"/>
              </w:rPr>
              <w:t>683</w:t>
            </w:r>
          </w:p>
        </w:tc>
      </w:tr>
      <w:tr w:rsidR="005A05FE" w:rsidRPr="00F867BF" w14:paraId="4449E339" w14:textId="77777777" w:rsidTr="005E01C7">
        <w:tc>
          <w:tcPr>
            <w:tcW w:w="4230" w:type="dxa"/>
          </w:tcPr>
          <w:p w14:paraId="737DCEF6" w14:textId="014259A5" w:rsidR="005A05FE" w:rsidRPr="00F867BF" w:rsidRDefault="005A05FE" w:rsidP="005A0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7" w:type="dxa"/>
          </w:tcPr>
          <w:p w14:paraId="3C79A7A8" w14:textId="444E60E2" w:rsidR="005A05FE" w:rsidRPr="00F867BF" w:rsidRDefault="00B82F68" w:rsidP="005A0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127</w:t>
            </w:r>
          </w:p>
        </w:tc>
        <w:tc>
          <w:tcPr>
            <w:tcW w:w="1238" w:type="dxa"/>
          </w:tcPr>
          <w:p w14:paraId="2221AE47" w14:textId="152AB5AB" w:rsidR="005A05FE" w:rsidRPr="00F867BF" w:rsidRDefault="005A05FE" w:rsidP="005A0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</w:rPr>
              <w:t>127</w:t>
            </w:r>
          </w:p>
        </w:tc>
        <w:tc>
          <w:tcPr>
            <w:tcW w:w="1237" w:type="dxa"/>
          </w:tcPr>
          <w:p w14:paraId="01278FE5" w14:textId="5437D387" w:rsidR="005A05FE" w:rsidRPr="00F867BF" w:rsidRDefault="00B82F68" w:rsidP="005A0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683</w:t>
            </w:r>
          </w:p>
        </w:tc>
        <w:tc>
          <w:tcPr>
            <w:tcW w:w="1238" w:type="dxa"/>
          </w:tcPr>
          <w:p w14:paraId="65C7FD36" w14:textId="60AE07C4" w:rsidR="005A05FE" w:rsidRPr="00F867BF" w:rsidRDefault="005A05FE" w:rsidP="005A0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</w:rPr>
              <w:t>683</w:t>
            </w:r>
          </w:p>
        </w:tc>
      </w:tr>
      <w:tr w:rsidR="005A05FE" w:rsidRPr="00F867BF" w14:paraId="18EB3C6E" w14:textId="77777777" w:rsidTr="005E01C7">
        <w:tc>
          <w:tcPr>
            <w:tcW w:w="4230" w:type="dxa"/>
          </w:tcPr>
          <w:p w14:paraId="619EE882" w14:textId="77777777" w:rsidR="005A05FE" w:rsidRPr="00F867BF" w:rsidRDefault="005A05FE" w:rsidP="005A0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84AA529" w14:textId="77777777" w:rsidR="005A05FE" w:rsidRPr="00F867BF" w:rsidRDefault="005A05FE" w:rsidP="005A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52AED8E1" w14:textId="77777777" w:rsidR="005A05FE" w:rsidRPr="00F867BF" w:rsidRDefault="005A05FE" w:rsidP="005A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18C3186A" w14:textId="77777777" w:rsidR="005A05FE" w:rsidRPr="00F867BF" w:rsidRDefault="005A05FE" w:rsidP="005A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0F8C6AD6" w14:textId="77777777" w:rsidR="005A05FE" w:rsidRPr="00F867BF" w:rsidRDefault="005A05FE" w:rsidP="005A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5A05FE" w:rsidRPr="00F867BF" w14:paraId="29166679" w14:textId="77777777" w:rsidTr="005E01C7">
        <w:tc>
          <w:tcPr>
            <w:tcW w:w="4230" w:type="dxa"/>
          </w:tcPr>
          <w:p w14:paraId="137A13A4" w14:textId="77777777" w:rsidR="005A05FE" w:rsidRPr="00F867BF" w:rsidRDefault="005A05FE" w:rsidP="005A0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237" w:type="dxa"/>
          </w:tcPr>
          <w:p w14:paraId="4D503F96" w14:textId="77777777" w:rsidR="005A05FE" w:rsidRPr="00F867BF" w:rsidRDefault="005A05FE" w:rsidP="005A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238" w:type="dxa"/>
          </w:tcPr>
          <w:p w14:paraId="1AA44280" w14:textId="77777777" w:rsidR="005A05FE" w:rsidRPr="00F867BF" w:rsidRDefault="005A05FE" w:rsidP="005A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237" w:type="dxa"/>
          </w:tcPr>
          <w:p w14:paraId="2A97D648" w14:textId="77777777" w:rsidR="005A05FE" w:rsidRPr="00F867BF" w:rsidRDefault="005A05FE" w:rsidP="005A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238" w:type="dxa"/>
          </w:tcPr>
          <w:p w14:paraId="1E046153" w14:textId="77777777" w:rsidR="005A05FE" w:rsidRPr="00F867BF" w:rsidRDefault="005A05FE" w:rsidP="005A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</w:tr>
      <w:tr w:rsidR="005A05FE" w:rsidRPr="00F867BF" w14:paraId="3A09A7CC" w14:textId="77777777" w:rsidTr="005E01C7">
        <w:trPr>
          <w:trHeight w:val="58"/>
        </w:trPr>
        <w:tc>
          <w:tcPr>
            <w:tcW w:w="4230" w:type="dxa"/>
          </w:tcPr>
          <w:p w14:paraId="5B660812" w14:textId="326CD1DC" w:rsidR="005A05FE" w:rsidRPr="00F867BF" w:rsidRDefault="005A05FE" w:rsidP="005A0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867B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37" w:type="dxa"/>
            <w:vAlign w:val="bottom"/>
          </w:tcPr>
          <w:p w14:paraId="74508BC1" w14:textId="4BDCD334" w:rsidR="005A05FE" w:rsidRPr="00F867BF" w:rsidRDefault="005613B4" w:rsidP="005A0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238" w:type="dxa"/>
            <w:vAlign w:val="bottom"/>
          </w:tcPr>
          <w:p w14:paraId="510E568F" w14:textId="5C87A0DA" w:rsidR="005A05FE" w:rsidRPr="00F867BF" w:rsidRDefault="005A05FE" w:rsidP="005A0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rPr>
                <w:rFonts w:hint="cs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2E1B9812" w14:textId="567A032E" w:rsidR="005A05FE" w:rsidRPr="00F867BF" w:rsidRDefault="005613B4" w:rsidP="005A0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238" w:type="dxa"/>
            <w:vAlign w:val="bottom"/>
          </w:tcPr>
          <w:p w14:paraId="73A5C87F" w14:textId="5A702E41" w:rsidR="005A05FE" w:rsidRPr="00F867BF" w:rsidRDefault="005A05FE" w:rsidP="005A0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rPr>
                <w:rFonts w:hint="cs"/>
                <w:cs/>
              </w:rPr>
              <w:t>-</w:t>
            </w:r>
          </w:p>
        </w:tc>
      </w:tr>
      <w:tr w:rsidR="005A05FE" w:rsidRPr="00F867BF" w14:paraId="206D61C9" w14:textId="77777777" w:rsidTr="005E01C7">
        <w:trPr>
          <w:trHeight w:val="58"/>
        </w:trPr>
        <w:tc>
          <w:tcPr>
            <w:tcW w:w="4230" w:type="dxa"/>
          </w:tcPr>
          <w:p w14:paraId="1F771A19" w14:textId="248F30A5" w:rsidR="005A05FE" w:rsidRPr="00F867BF" w:rsidRDefault="005A05FE" w:rsidP="005A0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7" w:type="dxa"/>
          </w:tcPr>
          <w:p w14:paraId="3730F485" w14:textId="0DE7A582" w:rsidR="005A05FE" w:rsidRPr="00F867BF" w:rsidRDefault="00B82F68" w:rsidP="005A0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-</w:t>
            </w:r>
          </w:p>
        </w:tc>
        <w:tc>
          <w:tcPr>
            <w:tcW w:w="1238" w:type="dxa"/>
          </w:tcPr>
          <w:p w14:paraId="6C215813" w14:textId="66538086" w:rsidR="005A05FE" w:rsidRPr="00F867BF" w:rsidRDefault="005A05FE" w:rsidP="005A0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1237" w:type="dxa"/>
          </w:tcPr>
          <w:p w14:paraId="563CAEDD" w14:textId="19684669" w:rsidR="005A05FE" w:rsidRPr="00F867BF" w:rsidRDefault="00B82F68" w:rsidP="005A0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-</w:t>
            </w:r>
          </w:p>
        </w:tc>
        <w:tc>
          <w:tcPr>
            <w:tcW w:w="1238" w:type="dxa"/>
          </w:tcPr>
          <w:p w14:paraId="710D25BB" w14:textId="739063C2" w:rsidR="005A05FE" w:rsidRPr="00F867BF" w:rsidRDefault="005A05FE" w:rsidP="005A05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-</w:t>
            </w:r>
          </w:p>
        </w:tc>
      </w:tr>
      <w:tr w:rsidR="005A05FE" w:rsidRPr="00F867BF" w14:paraId="1B31B475" w14:textId="77777777" w:rsidTr="005E01C7">
        <w:trPr>
          <w:trHeight w:val="58"/>
        </w:trPr>
        <w:tc>
          <w:tcPr>
            <w:tcW w:w="4230" w:type="dxa"/>
          </w:tcPr>
          <w:p w14:paraId="1F4D1066" w14:textId="77777777" w:rsidR="005A05FE" w:rsidRPr="00F867BF" w:rsidRDefault="005A05FE" w:rsidP="005A05FE">
            <w:pPr>
              <w:tabs>
                <w:tab w:val="decimal" w:pos="540"/>
              </w:tabs>
              <w:spacing w:line="240" w:lineRule="auto"/>
            </w:pPr>
          </w:p>
        </w:tc>
        <w:tc>
          <w:tcPr>
            <w:tcW w:w="1237" w:type="dxa"/>
          </w:tcPr>
          <w:p w14:paraId="6A7ACB41" w14:textId="77777777" w:rsidR="005A05FE" w:rsidRPr="00F867BF" w:rsidRDefault="005A05FE" w:rsidP="005A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03D47148" w14:textId="77777777" w:rsidR="005A05FE" w:rsidRPr="00F867BF" w:rsidRDefault="005A05FE" w:rsidP="005A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</w:tcPr>
          <w:p w14:paraId="080A8384" w14:textId="77777777" w:rsidR="005A05FE" w:rsidRPr="00F867BF" w:rsidRDefault="005A05FE" w:rsidP="005A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8" w:type="dxa"/>
          </w:tcPr>
          <w:p w14:paraId="166426D0" w14:textId="77777777" w:rsidR="005A05FE" w:rsidRPr="00F867BF" w:rsidRDefault="005A05FE" w:rsidP="005A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5A05FE" w:rsidRPr="00F867BF" w14:paraId="277D5D97" w14:textId="77777777" w:rsidTr="005E01C7">
        <w:trPr>
          <w:trHeight w:val="58"/>
        </w:trPr>
        <w:tc>
          <w:tcPr>
            <w:tcW w:w="4230" w:type="dxa"/>
          </w:tcPr>
          <w:p w14:paraId="5CE4BD80" w14:textId="77777777" w:rsidR="005A05FE" w:rsidRPr="00F867BF" w:rsidRDefault="005A05FE" w:rsidP="005A0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37" w:type="dxa"/>
          </w:tcPr>
          <w:p w14:paraId="4E46BEE7" w14:textId="77777777" w:rsidR="005A05FE" w:rsidRPr="00F867BF" w:rsidRDefault="005A05FE" w:rsidP="005A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0B1670DF" w14:textId="77777777" w:rsidR="005A05FE" w:rsidRPr="00F867BF" w:rsidRDefault="005A05FE" w:rsidP="005A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7" w:type="dxa"/>
          </w:tcPr>
          <w:p w14:paraId="76F4E364" w14:textId="77777777" w:rsidR="005A05FE" w:rsidRPr="00F867BF" w:rsidRDefault="005A05FE" w:rsidP="005A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38" w:type="dxa"/>
          </w:tcPr>
          <w:p w14:paraId="2BC45F00" w14:textId="77777777" w:rsidR="005A05FE" w:rsidRPr="00F867BF" w:rsidRDefault="005A05FE" w:rsidP="005A0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5A05FE" w:rsidRPr="00F867BF" w14:paraId="7E2FBCF3" w14:textId="77777777" w:rsidTr="005E01C7">
        <w:trPr>
          <w:trHeight w:val="58"/>
        </w:trPr>
        <w:tc>
          <w:tcPr>
            <w:tcW w:w="4230" w:type="dxa"/>
          </w:tcPr>
          <w:p w14:paraId="0FFBE547" w14:textId="55D3756A" w:rsidR="005A05FE" w:rsidRPr="00F867BF" w:rsidRDefault="005A05FE" w:rsidP="005A0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7" w:type="dxa"/>
          </w:tcPr>
          <w:p w14:paraId="4D97A09F" w14:textId="66FF3001" w:rsidR="005A05FE" w:rsidRPr="00F867BF" w:rsidRDefault="00B82F68" w:rsidP="005A05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127</w:t>
            </w:r>
          </w:p>
        </w:tc>
        <w:tc>
          <w:tcPr>
            <w:tcW w:w="1238" w:type="dxa"/>
          </w:tcPr>
          <w:p w14:paraId="4CF9C6B5" w14:textId="793EC280" w:rsidR="005A05FE" w:rsidRPr="00F867BF" w:rsidRDefault="005A05FE" w:rsidP="005A05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</w:rPr>
              <w:t>127</w:t>
            </w:r>
          </w:p>
        </w:tc>
        <w:tc>
          <w:tcPr>
            <w:tcW w:w="1237" w:type="dxa"/>
          </w:tcPr>
          <w:p w14:paraId="2548EA84" w14:textId="34C58ABD" w:rsidR="005A05FE" w:rsidRPr="00F867BF" w:rsidRDefault="00B82F68" w:rsidP="005A05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683</w:t>
            </w:r>
          </w:p>
        </w:tc>
        <w:tc>
          <w:tcPr>
            <w:tcW w:w="1238" w:type="dxa"/>
          </w:tcPr>
          <w:p w14:paraId="79599ED8" w14:textId="07E88EBE" w:rsidR="005A05FE" w:rsidRPr="00F867BF" w:rsidRDefault="005A05FE" w:rsidP="005A05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</w:rPr>
              <w:t>683</w:t>
            </w:r>
          </w:p>
        </w:tc>
      </w:tr>
    </w:tbl>
    <w:p w14:paraId="1428D1FA" w14:textId="1D893719" w:rsidR="00AC50B7" w:rsidRPr="00F867BF" w:rsidRDefault="00AC5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031CB0A5" w14:textId="7DA06479" w:rsidR="0095287A" w:rsidRPr="00F867BF" w:rsidRDefault="00F4749E" w:rsidP="0095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F867BF">
        <w:rPr>
          <w:rFonts w:hint="cs"/>
          <w:cs/>
        </w:rPr>
        <w:t>สัญญาเช่าอสังหาริมทรัพย์เพื่อการลงทุน</w:t>
      </w:r>
      <w:r w:rsidR="0095287A" w:rsidRPr="00F867BF">
        <w:rPr>
          <w:rFonts w:hint="cs"/>
          <w:cs/>
        </w:rPr>
        <w:t>เป็นสัญญาเช่า</w:t>
      </w:r>
      <w:r w:rsidRPr="00F867BF">
        <w:rPr>
          <w:rFonts w:hint="cs"/>
          <w:cs/>
        </w:rPr>
        <w:t>ที่ดินที่ให้เช่าแก่</w:t>
      </w:r>
      <w:r w:rsidR="0095287A" w:rsidRPr="00F867BF">
        <w:rPr>
          <w:rFonts w:hint="cs"/>
          <w:cs/>
        </w:rPr>
        <w:t xml:space="preserve">บริษัท บีซีพีจี จำกัด (มหาชน) ซึ่งเป็นบริษัทย่อยของกลุ่มบริษัท </w:t>
      </w:r>
      <w:r w:rsidR="0095287A" w:rsidRPr="00F867BF">
        <w:rPr>
          <w:rFonts w:hint="cs"/>
          <w:i/>
          <w:iCs/>
        </w:rPr>
        <w:t>(</w:t>
      </w:r>
      <w:r w:rsidR="0095287A" w:rsidRPr="00F867BF">
        <w:rPr>
          <w:rFonts w:hint="cs"/>
          <w:i/>
          <w:iCs/>
          <w:cs/>
        </w:rPr>
        <w:t xml:space="preserve">ดูหมายเหตุ </w:t>
      </w:r>
      <w:r w:rsidR="00DC5AF7" w:rsidRPr="00F867BF">
        <w:rPr>
          <w:i/>
          <w:iCs/>
        </w:rPr>
        <w:t>6</w:t>
      </w:r>
      <w:r w:rsidR="0095287A" w:rsidRPr="00F867BF">
        <w:rPr>
          <w:rFonts w:hint="cs"/>
          <w:i/>
          <w:iCs/>
        </w:rPr>
        <w:t>)</w:t>
      </w:r>
      <w:r w:rsidR="0095287A" w:rsidRPr="00F867BF">
        <w:rPr>
          <w:rFonts w:hint="cs"/>
        </w:rPr>
        <w:t xml:space="preserve"> </w:t>
      </w:r>
      <w:r w:rsidR="0095287A" w:rsidRPr="00F867BF">
        <w:rPr>
          <w:rFonts w:hint="cs"/>
          <w:cs/>
        </w:rPr>
        <w:t>และสัญญาเช่าที่ดินที่ให้เช่าแก่</w:t>
      </w:r>
      <w:r w:rsidRPr="00F867BF">
        <w:rPr>
          <w:rFonts w:hint="cs"/>
          <w:cs/>
        </w:rPr>
        <w:t>บุคคลที่สามตามสัญญาเช่าดำเนินงาน</w:t>
      </w:r>
      <w:r w:rsidRPr="00F867BF">
        <w:rPr>
          <w:rFonts w:hint="cs"/>
          <w:b/>
          <w:bCs/>
          <w:cs/>
        </w:rPr>
        <w:t xml:space="preserve"> </w:t>
      </w:r>
      <w:r w:rsidRPr="00F867BF">
        <w:rPr>
          <w:rFonts w:hint="cs"/>
          <w:cs/>
        </w:rPr>
        <w:t xml:space="preserve">สัญญาเช่าแต่ละฉบับกำหนดระยะเวลาเช่าที่ยกเลิกไม่ได้เป็นเวลา </w:t>
      </w:r>
      <w:r w:rsidRPr="00F867BF">
        <w:rPr>
          <w:rFonts w:hint="cs"/>
        </w:rPr>
        <w:t>2</w:t>
      </w:r>
      <w:r w:rsidRPr="00F867BF">
        <w:rPr>
          <w:rFonts w:hint="cs"/>
          <w:cs/>
        </w:rPr>
        <w:t xml:space="preserve"> - </w:t>
      </w:r>
      <w:r w:rsidRPr="00F867BF">
        <w:rPr>
          <w:rFonts w:hint="cs"/>
        </w:rPr>
        <w:t>3</w:t>
      </w:r>
      <w:r w:rsidRPr="00F867BF">
        <w:rPr>
          <w:rFonts w:hint="cs"/>
          <w:cs/>
        </w:rPr>
        <w:t xml:space="preserve"> ปี โดยการต่ออายุสัญญาเช่าในภายหลังจะมีการตกลงกับผู้เช่า สัญญาเช่าอสังหาริมทรัพย์เพื่อการลงทุนกำหนดรายได้ค่าเช่าตามอัตราที่ระบุในสัญญา ซึ่งมีจำนวนคงที่และผันแปรตามยอดขาย และสัญญาเช่าบางฉบับที่กำหนดให้ผู้เช่าชำระคืนค่าประกันภัยที่ออกโดยกลุ่มบริษัท ซึ่งในกรณีนี้ จำนวนค่าประกันภัยจะถูกกำหนดเป็นรายปี</w:t>
      </w:r>
    </w:p>
    <w:p w14:paraId="0D0C6537" w14:textId="77777777" w:rsidR="005050E7" w:rsidRPr="00F867BF" w:rsidRDefault="005050E7" w:rsidP="0095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</w:rPr>
      </w:pPr>
    </w:p>
    <w:p w14:paraId="432FFE18" w14:textId="6208693D" w:rsidR="0095287A" w:rsidRPr="00F867BF" w:rsidRDefault="0095287A" w:rsidP="0095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</w:rPr>
      </w:pPr>
      <w:r w:rsidRPr="00F867BF">
        <w:rPr>
          <w:rFonts w:hint="cs"/>
          <w:cs/>
        </w:rPr>
        <w:t xml:space="preserve">มูลค่ายุติธรรมเป็นราคาประเมินโดยผู้ประเมินราคาอิสระ โดยพิจารณาเปรียบเทียบราคาตลาด ณ วันที่ </w:t>
      </w:r>
      <w:r w:rsidR="00E566A2" w:rsidRPr="00F867BF">
        <w:rPr>
          <w:rFonts w:hint="cs"/>
        </w:rPr>
        <w:t xml:space="preserve">31 </w:t>
      </w:r>
      <w:r w:rsidR="00E566A2" w:rsidRPr="00F867BF">
        <w:rPr>
          <w:rFonts w:hint="cs"/>
          <w:cs/>
        </w:rPr>
        <w:t xml:space="preserve">ธันวาคม </w:t>
      </w:r>
      <w:r w:rsidR="00E566A2" w:rsidRPr="00F867BF">
        <w:rPr>
          <w:rFonts w:hint="cs"/>
          <w:spacing w:val="-4"/>
        </w:rPr>
        <w:t>256</w:t>
      </w:r>
      <w:r w:rsidR="00DC5AF7" w:rsidRPr="00F867BF">
        <w:rPr>
          <w:spacing w:val="-4"/>
        </w:rPr>
        <w:t>7</w:t>
      </w:r>
      <w:r w:rsidR="00A45B5D" w:rsidRPr="00F867BF">
        <w:rPr>
          <w:rFonts w:hint="cs"/>
          <w:spacing w:val="-4"/>
        </w:rPr>
        <w:t xml:space="preserve"> </w:t>
      </w:r>
      <w:r w:rsidRPr="00F867BF">
        <w:rPr>
          <w:rFonts w:hint="cs"/>
          <w:spacing w:val="-4"/>
          <w:cs/>
        </w:rPr>
        <w:t xml:space="preserve">อสังหาริมทรัพย์เพื่อการลงทุนมีมูลค่ายุติธรรมสำหรับงบการเงินรวมและงบการเงินเฉพาะกิจการ </w:t>
      </w:r>
      <w:r w:rsidR="00052C85" w:rsidRPr="00F867BF">
        <w:rPr>
          <w:spacing w:val="-4"/>
        </w:rPr>
        <w:t>6</w:t>
      </w:r>
      <w:r w:rsidR="000C7CAF" w:rsidRPr="00F867BF">
        <w:rPr>
          <w:spacing w:val="-4"/>
        </w:rPr>
        <w:t>37</w:t>
      </w:r>
      <w:r w:rsidRPr="00F867BF">
        <w:rPr>
          <w:rFonts w:hint="cs"/>
          <w:spacing w:val="-4"/>
        </w:rPr>
        <w:t xml:space="preserve"> </w:t>
      </w:r>
      <w:r w:rsidRPr="00F867BF">
        <w:rPr>
          <w:rFonts w:hint="cs"/>
          <w:spacing w:val="-4"/>
          <w:cs/>
        </w:rPr>
        <w:t>ล้าน</w:t>
      </w:r>
      <w:r w:rsidRPr="00F867BF">
        <w:rPr>
          <w:rFonts w:hint="cs"/>
          <w:cs/>
        </w:rPr>
        <w:t xml:space="preserve">บาทและ </w:t>
      </w:r>
      <w:r w:rsidR="002E236E" w:rsidRPr="00F867BF">
        <w:t>1,</w:t>
      </w:r>
      <w:r w:rsidR="00D103BD" w:rsidRPr="00F867BF">
        <w:t>689</w:t>
      </w:r>
      <w:r w:rsidR="00B058A9" w:rsidRPr="00F867BF">
        <w:rPr>
          <w:rFonts w:hint="cs"/>
          <w:cs/>
        </w:rPr>
        <w:t xml:space="preserve"> </w:t>
      </w:r>
      <w:r w:rsidRPr="00F867BF">
        <w:rPr>
          <w:rFonts w:hint="cs"/>
          <w:cs/>
        </w:rPr>
        <w:t xml:space="preserve">ล้านบาท ตามลำดับ </w:t>
      </w:r>
      <w:r w:rsidR="006C6B5F" w:rsidRPr="00F867BF">
        <w:rPr>
          <w:rFonts w:hint="cs"/>
          <w:i/>
          <w:iCs/>
        </w:rPr>
        <w:t>(256</w:t>
      </w:r>
      <w:r w:rsidR="00DC5AF7" w:rsidRPr="00F867BF">
        <w:rPr>
          <w:i/>
          <w:iCs/>
        </w:rPr>
        <w:t>6</w:t>
      </w:r>
      <w:r w:rsidRPr="00F867BF">
        <w:rPr>
          <w:rFonts w:hint="cs"/>
          <w:i/>
          <w:iCs/>
        </w:rPr>
        <w:t xml:space="preserve">: </w:t>
      </w:r>
      <w:r w:rsidR="00DC5AF7" w:rsidRPr="00F867BF">
        <w:rPr>
          <w:i/>
          <w:iCs/>
        </w:rPr>
        <w:t>428</w:t>
      </w:r>
      <w:r w:rsidRPr="00F867BF">
        <w:rPr>
          <w:rFonts w:hint="cs"/>
          <w:i/>
          <w:iCs/>
        </w:rPr>
        <w:t xml:space="preserve"> </w:t>
      </w:r>
      <w:r w:rsidRPr="00F867BF">
        <w:rPr>
          <w:rFonts w:hint="cs"/>
          <w:i/>
          <w:iCs/>
          <w:cs/>
        </w:rPr>
        <w:t xml:space="preserve">ล้านบาทและ </w:t>
      </w:r>
      <w:bookmarkStart w:id="17" w:name="_Hlk126226053"/>
      <w:r w:rsidR="00AC50B7" w:rsidRPr="00F867BF">
        <w:rPr>
          <w:rFonts w:hint="cs"/>
          <w:i/>
          <w:iCs/>
        </w:rPr>
        <w:t>1,</w:t>
      </w:r>
      <w:r w:rsidR="00DC5AF7" w:rsidRPr="00F867BF">
        <w:rPr>
          <w:i/>
          <w:iCs/>
        </w:rPr>
        <w:t>262</w:t>
      </w:r>
      <w:r w:rsidRPr="00F867BF">
        <w:rPr>
          <w:rFonts w:hint="cs"/>
          <w:i/>
          <w:iCs/>
        </w:rPr>
        <w:t xml:space="preserve"> </w:t>
      </w:r>
      <w:bookmarkEnd w:id="17"/>
      <w:r w:rsidRPr="00F867BF">
        <w:rPr>
          <w:rFonts w:hint="cs"/>
          <w:i/>
          <w:iCs/>
          <w:cs/>
        </w:rPr>
        <w:t>ล้านบาท ตามลำดับ)</w:t>
      </w:r>
    </w:p>
    <w:p w14:paraId="62C7A238" w14:textId="77777777" w:rsidR="005214F1" w:rsidRPr="00F867BF" w:rsidRDefault="005214F1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1FA73243" w14:textId="77777777" w:rsidR="009E45D4" w:rsidRPr="00F867BF" w:rsidRDefault="009E45D4" w:rsidP="007A64D6">
      <w:pPr>
        <w:pStyle w:val="index"/>
        <w:framePr w:w="10455" w:wrap="auto" w:hAnchor="text" w:x="990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val="en-US" w:bidi="th-TH"/>
        </w:rPr>
        <w:sectPr w:rsidR="009E45D4" w:rsidRPr="00F867BF" w:rsidSect="004B0650">
          <w:headerReference w:type="default" r:id="rId18"/>
          <w:pgSz w:w="11907" w:h="16840" w:code="9"/>
          <w:pgMar w:top="691" w:right="1152" w:bottom="576" w:left="1152" w:header="720" w:footer="680" w:gutter="0"/>
          <w:cols w:space="720"/>
          <w:docGrid w:linePitch="408"/>
        </w:sectPr>
      </w:pPr>
    </w:p>
    <w:p w14:paraId="6C3FE7BD" w14:textId="77777777" w:rsidR="009E45D4" w:rsidRPr="00F867BF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867BF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ab/>
      </w:r>
      <w:r w:rsidRPr="00F867BF">
        <w:rPr>
          <w:rFonts w:ascii="Angsana New" w:hAnsi="Angsana New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tbl>
      <w:tblPr>
        <w:tblStyle w:val="TableGridLight1"/>
        <w:tblW w:w="524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0"/>
        <w:gridCol w:w="1073"/>
        <w:gridCol w:w="1073"/>
        <w:gridCol w:w="1074"/>
        <w:gridCol w:w="1074"/>
        <w:gridCol w:w="1074"/>
        <w:gridCol w:w="1074"/>
        <w:gridCol w:w="1074"/>
        <w:gridCol w:w="1074"/>
        <w:gridCol w:w="1074"/>
        <w:gridCol w:w="1074"/>
        <w:gridCol w:w="1113"/>
      </w:tblGrid>
      <w:tr w:rsidR="00A56989" w:rsidRPr="00F867BF" w14:paraId="3DA45EAA" w14:textId="77777777" w:rsidTr="00AE66EE">
        <w:trPr>
          <w:tblHeader/>
        </w:trPr>
        <w:tc>
          <w:tcPr>
            <w:tcW w:w="1115" w:type="pct"/>
          </w:tcPr>
          <w:p w14:paraId="5407AD89" w14:textId="77777777" w:rsidR="00A56989" w:rsidRPr="00F867BF" w:rsidRDefault="00A56989" w:rsidP="00355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85" w:type="pct"/>
            <w:gridSpan w:val="11"/>
          </w:tcPr>
          <w:p w14:paraId="665A9F76" w14:textId="7875C80C" w:rsidR="00A56989" w:rsidRPr="00F867BF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867B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56989" w:rsidRPr="00F867BF" w14:paraId="5DEF80C7" w14:textId="77777777" w:rsidTr="0085248E">
        <w:trPr>
          <w:tblHeader/>
        </w:trPr>
        <w:tc>
          <w:tcPr>
            <w:tcW w:w="1115" w:type="pct"/>
          </w:tcPr>
          <w:p w14:paraId="65D06FB4" w14:textId="77777777" w:rsidR="00A56989" w:rsidRPr="00F867BF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085A4554" w14:textId="6B7FE47B" w:rsidR="00A56989" w:rsidRPr="00F867BF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352" w:type="pct"/>
            <w:vAlign w:val="bottom"/>
          </w:tcPr>
          <w:p w14:paraId="0A226170" w14:textId="246D2823" w:rsidR="00A56989" w:rsidRPr="00F867BF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352" w:type="pct"/>
            <w:vAlign w:val="bottom"/>
          </w:tcPr>
          <w:p w14:paraId="6400C8D2" w14:textId="0AA99E76" w:rsidR="00A56989" w:rsidRPr="00F867BF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  <w:r w:rsidRPr="00F867BF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อุปกรณ์หอกลั่นและคลังน้ำมัน</w:t>
            </w:r>
          </w:p>
        </w:tc>
        <w:tc>
          <w:tcPr>
            <w:tcW w:w="352" w:type="pct"/>
            <w:vAlign w:val="bottom"/>
          </w:tcPr>
          <w:p w14:paraId="2830BCE1" w14:textId="77777777" w:rsidR="00A56989" w:rsidRPr="00F867BF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</w:t>
            </w:r>
          </w:p>
          <w:p w14:paraId="0D2516E7" w14:textId="70CADD6D" w:rsidR="00A56989" w:rsidRPr="00F867BF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352" w:type="pct"/>
            <w:vAlign w:val="bottom"/>
          </w:tcPr>
          <w:p w14:paraId="62EC63FF" w14:textId="319D88B3" w:rsidR="00A56989" w:rsidRPr="00F867BF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สินทรัพย์เพื่อ</w:t>
            </w: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การสำรวจและผลิตปิโตรเลียม</w:t>
            </w:r>
          </w:p>
        </w:tc>
        <w:tc>
          <w:tcPr>
            <w:tcW w:w="352" w:type="pct"/>
            <w:vAlign w:val="bottom"/>
          </w:tcPr>
          <w:p w14:paraId="21C523CD" w14:textId="0391F64D" w:rsidR="00A56989" w:rsidRPr="00F867BF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352" w:type="pct"/>
            <w:vAlign w:val="bottom"/>
          </w:tcPr>
          <w:p w14:paraId="11A28F17" w14:textId="77777777" w:rsidR="00A56989" w:rsidRPr="00F867BF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แพลตินั่ม</w:t>
            </w:r>
          </w:p>
          <w:p w14:paraId="22FB341C" w14:textId="245811CA" w:rsidR="00A56989" w:rsidRPr="00F867BF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แคตตาลีส</w:t>
            </w:r>
          </w:p>
        </w:tc>
        <w:tc>
          <w:tcPr>
            <w:tcW w:w="352" w:type="pct"/>
            <w:vAlign w:val="bottom"/>
          </w:tcPr>
          <w:p w14:paraId="1A0AD856" w14:textId="61AF4135" w:rsidR="00A56989" w:rsidRPr="00F867BF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352" w:type="pct"/>
            <w:vAlign w:val="bottom"/>
          </w:tcPr>
          <w:p w14:paraId="1B656B64" w14:textId="77777777" w:rsidR="00A56989" w:rsidRPr="00F867BF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  <w:p w14:paraId="3A80960D" w14:textId="3F58F1AB" w:rsidR="00A56989" w:rsidRPr="00F867BF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อื่น</w:t>
            </w:r>
          </w:p>
        </w:tc>
        <w:tc>
          <w:tcPr>
            <w:tcW w:w="352" w:type="pct"/>
            <w:vAlign w:val="bottom"/>
          </w:tcPr>
          <w:p w14:paraId="2C8E2C62" w14:textId="4C4F32E8" w:rsidR="00A56989" w:rsidRPr="00F867BF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365" w:type="pct"/>
            <w:vAlign w:val="bottom"/>
          </w:tcPr>
          <w:p w14:paraId="2D1A1DA1" w14:textId="1560CCFE" w:rsidR="00A56989" w:rsidRPr="00F867BF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A56989" w:rsidRPr="00F867BF" w14:paraId="2B0F7EAA" w14:textId="77777777" w:rsidTr="00AE66EE">
        <w:trPr>
          <w:tblHeader/>
        </w:trPr>
        <w:tc>
          <w:tcPr>
            <w:tcW w:w="1115" w:type="pct"/>
          </w:tcPr>
          <w:p w14:paraId="140DFC9D" w14:textId="77777777" w:rsidR="00A56989" w:rsidRPr="00F867BF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85" w:type="pct"/>
            <w:gridSpan w:val="11"/>
            <w:vAlign w:val="bottom"/>
          </w:tcPr>
          <w:p w14:paraId="5370D7B1" w14:textId="32E0BAC1" w:rsidR="00A56989" w:rsidRPr="00F867BF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  <w:r w:rsidRPr="00F867BF"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  <w:t>(</w:t>
            </w:r>
            <w:r w:rsidRPr="00F867BF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  <w:lang w:val="en-US"/>
              </w:rPr>
              <w:t>ล้านบาท</w:t>
            </w:r>
            <w:r w:rsidRPr="00F867BF"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  <w:t>)</w:t>
            </w:r>
          </w:p>
        </w:tc>
      </w:tr>
      <w:tr w:rsidR="00A56989" w:rsidRPr="00F867BF" w14:paraId="38FB9466" w14:textId="77777777" w:rsidTr="0085248E">
        <w:tc>
          <w:tcPr>
            <w:tcW w:w="1115" w:type="pct"/>
          </w:tcPr>
          <w:p w14:paraId="4566E99D" w14:textId="1BC205EF" w:rsidR="00A56989" w:rsidRPr="00F867BF" w:rsidRDefault="00A56989" w:rsidP="0009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52" w:type="pct"/>
          </w:tcPr>
          <w:p w14:paraId="181D0B32" w14:textId="77777777" w:rsidR="00A56989" w:rsidRPr="00F867BF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</w:tcPr>
          <w:p w14:paraId="2D434ADE" w14:textId="77777777" w:rsidR="00A56989" w:rsidRPr="00F867BF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</w:tcPr>
          <w:p w14:paraId="099BE7FD" w14:textId="77777777" w:rsidR="00A56989" w:rsidRPr="00F867BF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</w:tcPr>
          <w:p w14:paraId="3D1F975F" w14:textId="77777777" w:rsidR="00A56989" w:rsidRPr="00F867BF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</w:tcPr>
          <w:p w14:paraId="7FFEF5C5" w14:textId="77777777" w:rsidR="00A56989" w:rsidRPr="00F867BF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</w:tcPr>
          <w:p w14:paraId="732773BC" w14:textId="77777777" w:rsidR="00A56989" w:rsidRPr="00F867BF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</w:tcPr>
          <w:p w14:paraId="4B8FE629" w14:textId="77777777" w:rsidR="00A56989" w:rsidRPr="00F867BF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</w:tcPr>
          <w:p w14:paraId="6A7D9E44" w14:textId="77777777" w:rsidR="00A56989" w:rsidRPr="00F867BF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</w:tcPr>
          <w:p w14:paraId="702D7BB4" w14:textId="77777777" w:rsidR="00A56989" w:rsidRPr="00F867BF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</w:tcPr>
          <w:p w14:paraId="1BEFA2E7" w14:textId="77777777" w:rsidR="00A56989" w:rsidRPr="00F867BF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5" w:type="pct"/>
          </w:tcPr>
          <w:p w14:paraId="53492ACB" w14:textId="77777777" w:rsidR="00A56989" w:rsidRPr="00F867BF" w:rsidRDefault="00A56989" w:rsidP="00A5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915CE" w:rsidRPr="00F867BF" w14:paraId="549D7DB4" w14:textId="77777777" w:rsidTr="0085248E">
        <w:tc>
          <w:tcPr>
            <w:tcW w:w="1115" w:type="pct"/>
          </w:tcPr>
          <w:p w14:paraId="482C4396" w14:textId="616FDD5B" w:rsidR="000915CE" w:rsidRPr="00F867BF" w:rsidRDefault="000915CE" w:rsidP="00C47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="Angsana New"/>
                <w:sz w:val="22"/>
                <w:szCs w:val="22"/>
              </w:rPr>
            </w:pPr>
            <w:r w:rsidRPr="00F867B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ณ วันที่ </w:t>
            </w:r>
            <w:r w:rsidRPr="00F867BF">
              <w:rPr>
                <w:rFonts w:asciiTheme="majorBidi" w:hAnsiTheme="majorBidi" w:cs="Angsana New"/>
                <w:sz w:val="22"/>
                <w:szCs w:val="22"/>
              </w:rPr>
              <w:t xml:space="preserve">1 </w:t>
            </w:r>
            <w:r w:rsidRPr="00F867B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มกราคม </w:t>
            </w:r>
            <w:r w:rsidRPr="00F867BF">
              <w:rPr>
                <w:rFonts w:asciiTheme="majorBidi" w:hAnsiTheme="majorBidi" w:cs="Angsana New"/>
                <w:sz w:val="22"/>
                <w:szCs w:val="22"/>
              </w:rPr>
              <w:t>2566</w:t>
            </w:r>
          </w:p>
        </w:tc>
        <w:tc>
          <w:tcPr>
            <w:tcW w:w="352" w:type="pct"/>
            <w:vAlign w:val="bottom"/>
          </w:tcPr>
          <w:p w14:paraId="65299D8B" w14:textId="4FA31143" w:rsidR="000915CE" w:rsidRPr="00F867BF" w:rsidRDefault="000915CE" w:rsidP="0009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4,251</w:t>
            </w:r>
          </w:p>
        </w:tc>
        <w:tc>
          <w:tcPr>
            <w:tcW w:w="352" w:type="pct"/>
            <w:vAlign w:val="bottom"/>
          </w:tcPr>
          <w:p w14:paraId="088DC55A" w14:textId="74C8C13D" w:rsidR="000915CE" w:rsidRPr="00F867BF" w:rsidRDefault="000915CE" w:rsidP="0009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6,472</w:t>
            </w:r>
          </w:p>
        </w:tc>
        <w:tc>
          <w:tcPr>
            <w:tcW w:w="352" w:type="pct"/>
            <w:vAlign w:val="bottom"/>
          </w:tcPr>
          <w:p w14:paraId="41D8B7BB" w14:textId="2078371B" w:rsidR="000915CE" w:rsidRPr="00F867BF" w:rsidRDefault="000915CE" w:rsidP="0009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63,33</w:t>
            </w: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3</w:t>
            </w:r>
          </w:p>
        </w:tc>
        <w:tc>
          <w:tcPr>
            <w:tcW w:w="352" w:type="pct"/>
            <w:vAlign w:val="bottom"/>
          </w:tcPr>
          <w:p w14:paraId="320D56F4" w14:textId="37DB0DC8" w:rsidR="000915CE" w:rsidRPr="00F867BF" w:rsidRDefault="000915CE" w:rsidP="0009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17,2</w:t>
            </w: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49</w:t>
            </w:r>
          </w:p>
        </w:tc>
        <w:tc>
          <w:tcPr>
            <w:tcW w:w="352" w:type="pct"/>
            <w:vAlign w:val="bottom"/>
          </w:tcPr>
          <w:p w14:paraId="44CD9632" w14:textId="1BEBF340" w:rsidR="000915CE" w:rsidRPr="00F867BF" w:rsidRDefault="000915CE" w:rsidP="0009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23,388</w:t>
            </w:r>
          </w:p>
        </w:tc>
        <w:tc>
          <w:tcPr>
            <w:tcW w:w="352" w:type="pct"/>
            <w:vAlign w:val="bottom"/>
          </w:tcPr>
          <w:p w14:paraId="1E07E7EA" w14:textId="2F05A5CD" w:rsidR="000915CE" w:rsidRPr="00F867BF" w:rsidRDefault="000915CE" w:rsidP="0009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9,703</w:t>
            </w:r>
          </w:p>
        </w:tc>
        <w:tc>
          <w:tcPr>
            <w:tcW w:w="352" w:type="pct"/>
            <w:vAlign w:val="bottom"/>
          </w:tcPr>
          <w:p w14:paraId="3058B721" w14:textId="21099A8F" w:rsidR="000915CE" w:rsidRPr="00F867BF" w:rsidRDefault="000915CE" w:rsidP="0009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239</w:t>
            </w:r>
          </w:p>
        </w:tc>
        <w:tc>
          <w:tcPr>
            <w:tcW w:w="352" w:type="pct"/>
            <w:vAlign w:val="bottom"/>
          </w:tcPr>
          <w:p w14:paraId="56762C87" w14:textId="7645DB84" w:rsidR="000915CE" w:rsidRPr="00F867BF" w:rsidRDefault="000915CE" w:rsidP="0009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53</w:t>
            </w: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4</w:t>
            </w:r>
          </w:p>
        </w:tc>
        <w:tc>
          <w:tcPr>
            <w:tcW w:w="352" w:type="pct"/>
            <w:vAlign w:val="bottom"/>
          </w:tcPr>
          <w:p w14:paraId="6875D3E1" w14:textId="24D23248" w:rsidR="000915CE" w:rsidRPr="00F867BF" w:rsidRDefault="000915CE" w:rsidP="0009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352" w:type="pct"/>
            <w:vAlign w:val="bottom"/>
          </w:tcPr>
          <w:p w14:paraId="4DEAB03E" w14:textId="59229600" w:rsidR="000915CE" w:rsidRPr="00F867BF" w:rsidRDefault="000915CE" w:rsidP="0009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2,768</w:t>
            </w:r>
          </w:p>
        </w:tc>
        <w:tc>
          <w:tcPr>
            <w:tcW w:w="365" w:type="pct"/>
            <w:vAlign w:val="bottom"/>
          </w:tcPr>
          <w:p w14:paraId="0E971216" w14:textId="46F65923" w:rsidR="000915CE" w:rsidRPr="00F867BF" w:rsidRDefault="000915CE" w:rsidP="0009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127,965</w:t>
            </w:r>
          </w:p>
        </w:tc>
      </w:tr>
      <w:tr w:rsidR="000915CE" w:rsidRPr="00F867BF" w14:paraId="60ABCBBD" w14:textId="77777777" w:rsidTr="0085248E">
        <w:tc>
          <w:tcPr>
            <w:tcW w:w="1115" w:type="pct"/>
          </w:tcPr>
          <w:p w14:paraId="70B43D13" w14:textId="2365320B" w:rsidR="000915CE" w:rsidRPr="00F867BF" w:rsidRDefault="000915CE" w:rsidP="00C47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="Angsana New"/>
                <w:sz w:val="22"/>
                <w:szCs w:val="22"/>
              </w:rPr>
            </w:pPr>
            <w:r w:rsidRPr="00F867BF">
              <w:rPr>
                <w:rFonts w:asciiTheme="majorBidi" w:hAnsiTheme="majorBidi" w:cs="Angsana New"/>
                <w:sz w:val="22"/>
                <w:szCs w:val="22"/>
                <w:cs/>
              </w:rPr>
              <w:t>ได้มาจากการซื้อธุรกิจ</w:t>
            </w:r>
          </w:p>
        </w:tc>
        <w:tc>
          <w:tcPr>
            <w:tcW w:w="352" w:type="pct"/>
          </w:tcPr>
          <w:p w14:paraId="4D97E69B" w14:textId="7C228FBA" w:rsidR="000915CE" w:rsidRPr="00F867BF" w:rsidRDefault="000915CE" w:rsidP="0009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19,453</w:t>
            </w:r>
          </w:p>
        </w:tc>
        <w:tc>
          <w:tcPr>
            <w:tcW w:w="352" w:type="pct"/>
          </w:tcPr>
          <w:p w14:paraId="5776A6F1" w14:textId="3434DA4D" w:rsidR="000915CE" w:rsidRPr="00F867BF" w:rsidRDefault="000915CE" w:rsidP="0009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4,524</w:t>
            </w:r>
          </w:p>
        </w:tc>
        <w:tc>
          <w:tcPr>
            <w:tcW w:w="352" w:type="pct"/>
          </w:tcPr>
          <w:p w14:paraId="7DEF5532" w14:textId="38175629" w:rsidR="000915CE" w:rsidRPr="00F867BF" w:rsidRDefault="000915CE" w:rsidP="0009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9,199</w:t>
            </w:r>
          </w:p>
        </w:tc>
        <w:tc>
          <w:tcPr>
            <w:tcW w:w="352" w:type="pct"/>
          </w:tcPr>
          <w:p w14:paraId="61A463B6" w14:textId="30C7B327" w:rsidR="000915CE" w:rsidRPr="00F867BF" w:rsidRDefault="000915CE" w:rsidP="0009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8,911</w:t>
            </w:r>
          </w:p>
        </w:tc>
        <w:tc>
          <w:tcPr>
            <w:tcW w:w="352" w:type="pct"/>
          </w:tcPr>
          <w:p w14:paraId="7A922364" w14:textId="7E02ECBE" w:rsidR="000915CE" w:rsidRPr="00F867BF" w:rsidRDefault="000915CE" w:rsidP="0009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5,334</w:t>
            </w:r>
          </w:p>
        </w:tc>
        <w:tc>
          <w:tcPr>
            <w:tcW w:w="352" w:type="pct"/>
          </w:tcPr>
          <w:p w14:paraId="5364B135" w14:textId="4DE8C0B6" w:rsidR="000915CE" w:rsidRPr="00F867BF" w:rsidRDefault="000915CE" w:rsidP="0009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1,823</w:t>
            </w:r>
          </w:p>
        </w:tc>
        <w:tc>
          <w:tcPr>
            <w:tcW w:w="352" w:type="pct"/>
          </w:tcPr>
          <w:p w14:paraId="58EF1E16" w14:textId="3244847E" w:rsidR="000915CE" w:rsidRPr="00F867BF" w:rsidRDefault="000915CE" w:rsidP="0009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352" w:type="pct"/>
          </w:tcPr>
          <w:p w14:paraId="6862180B" w14:textId="3176D0B2" w:rsidR="000915CE" w:rsidRPr="00F867BF" w:rsidRDefault="000915CE" w:rsidP="0009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352" w:type="pct"/>
          </w:tcPr>
          <w:p w14:paraId="164146F9" w14:textId="128FB7AE" w:rsidR="000915CE" w:rsidRPr="00F867BF" w:rsidRDefault="000915CE" w:rsidP="0009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352" w:type="pct"/>
          </w:tcPr>
          <w:p w14:paraId="614C844A" w14:textId="6EEC161C" w:rsidR="000915CE" w:rsidRPr="00F867BF" w:rsidRDefault="000915CE" w:rsidP="0009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1,265</w:t>
            </w:r>
          </w:p>
        </w:tc>
        <w:tc>
          <w:tcPr>
            <w:tcW w:w="365" w:type="pct"/>
          </w:tcPr>
          <w:p w14:paraId="4F7BEFD0" w14:textId="46E3D85A" w:rsidR="000915CE" w:rsidRPr="00F867BF" w:rsidRDefault="000915CE" w:rsidP="0009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50,571</w:t>
            </w:r>
          </w:p>
        </w:tc>
      </w:tr>
      <w:tr w:rsidR="0085248E" w:rsidRPr="00F867BF" w14:paraId="5C85AA08" w14:textId="77777777" w:rsidTr="0085248E">
        <w:tc>
          <w:tcPr>
            <w:tcW w:w="1115" w:type="pct"/>
          </w:tcPr>
          <w:p w14:paraId="6DB8CF09" w14:textId="0D4E0B10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/>
                <w:sz w:val="22"/>
                <w:szCs w:val="22"/>
                <w:cs/>
              </w:rPr>
            </w:pPr>
            <w:r w:rsidRPr="00F867BF">
              <w:rPr>
                <w:rFonts w:asciiTheme="majorBidi" w:hAnsiTheme="majorBidi" w:cs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352" w:type="pct"/>
          </w:tcPr>
          <w:p w14:paraId="65EB6ECC" w14:textId="060B2315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137</w:t>
            </w:r>
          </w:p>
        </w:tc>
        <w:tc>
          <w:tcPr>
            <w:tcW w:w="352" w:type="pct"/>
          </w:tcPr>
          <w:p w14:paraId="140682EB" w14:textId="744D8DEE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352" w:type="pct"/>
          </w:tcPr>
          <w:p w14:paraId="58D9400B" w14:textId="5E4AD13B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</w:p>
        </w:tc>
        <w:tc>
          <w:tcPr>
            <w:tcW w:w="352" w:type="pct"/>
          </w:tcPr>
          <w:p w14:paraId="217ADB90" w14:textId="7749A251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352" w:type="pct"/>
          </w:tcPr>
          <w:p w14:paraId="0145D691" w14:textId="5EE4EE1E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5,998</w:t>
            </w:r>
          </w:p>
        </w:tc>
        <w:tc>
          <w:tcPr>
            <w:tcW w:w="352" w:type="pct"/>
          </w:tcPr>
          <w:p w14:paraId="6F453571" w14:textId="0F8FD5EF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134</w:t>
            </w:r>
          </w:p>
        </w:tc>
        <w:tc>
          <w:tcPr>
            <w:tcW w:w="352" w:type="pct"/>
          </w:tcPr>
          <w:p w14:paraId="4D2015CE" w14:textId="1C0EEDEB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62F15879" w14:textId="03CA1DC7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70</w:t>
            </w:r>
          </w:p>
        </w:tc>
        <w:tc>
          <w:tcPr>
            <w:tcW w:w="352" w:type="pct"/>
          </w:tcPr>
          <w:p w14:paraId="5FDC1596" w14:textId="7BE500C1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19351075" w14:textId="1B5AE56D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6,313</w:t>
            </w:r>
          </w:p>
        </w:tc>
        <w:tc>
          <w:tcPr>
            <w:tcW w:w="365" w:type="pct"/>
          </w:tcPr>
          <w:p w14:paraId="23C520BD" w14:textId="09203D13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12,674</w:t>
            </w:r>
          </w:p>
        </w:tc>
      </w:tr>
      <w:tr w:rsidR="0085248E" w:rsidRPr="00F867BF" w14:paraId="08C3D28C" w14:textId="77777777" w:rsidTr="0085248E">
        <w:tc>
          <w:tcPr>
            <w:tcW w:w="1115" w:type="pct"/>
          </w:tcPr>
          <w:p w14:paraId="70547C88" w14:textId="5DBC062E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="Angsana New"/>
                <w:sz w:val="22"/>
                <w:szCs w:val="22"/>
              </w:rPr>
            </w:pPr>
            <w:r w:rsidRPr="00F867BF">
              <w:rPr>
                <w:rFonts w:asciiTheme="majorBidi" w:hAnsiTheme="majorBidi" w:cs="Angsana New"/>
                <w:sz w:val="22"/>
                <w:szCs w:val="22"/>
                <w:cs/>
              </w:rPr>
              <w:t>โอน</w:t>
            </w:r>
          </w:p>
        </w:tc>
        <w:tc>
          <w:tcPr>
            <w:tcW w:w="352" w:type="pct"/>
          </w:tcPr>
          <w:p w14:paraId="743A6630" w14:textId="64A22621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215</w:t>
            </w:r>
          </w:p>
        </w:tc>
        <w:tc>
          <w:tcPr>
            <w:tcW w:w="352" w:type="pct"/>
          </w:tcPr>
          <w:p w14:paraId="7F6F3825" w14:textId="2998DAE0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649</w:t>
            </w:r>
          </w:p>
        </w:tc>
        <w:tc>
          <w:tcPr>
            <w:tcW w:w="352" w:type="pct"/>
          </w:tcPr>
          <w:p w14:paraId="68C9D541" w14:textId="06EB971B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1,153</w:t>
            </w:r>
          </w:p>
        </w:tc>
        <w:tc>
          <w:tcPr>
            <w:tcW w:w="352" w:type="pct"/>
          </w:tcPr>
          <w:p w14:paraId="22071B85" w14:textId="7141081B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878</w:t>
            </w:r>
          </w:p>
        </w:tc>
        <w:tc>
          <w:tcPr>
            <w:tcW w:w="352" w:type="pct"/>
          </w:tcPr>
          <w:p w14:paraId="05B78F4B" w14:textId="5C4C07E0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352" w:type="pct"/>
          </w:tcPr>
          <w:p w14:paraId="6E00D8C8" w14:textId="306890E3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476</w:t>
            </w:r>
          </w:p>
        </w:tc>
        <w:tc>
          <w:tcPr>
            <w:tcW w:w="352" w:type="pct"/>
          </w:tcPr>
          <w:p w14:paraId="318954C3" w14:textId="129F0D7B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7C858A16" w14:textId="51E01177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352" w:type="pct"/>
          </w:tcPr>
          <w:p w14:paraId="2A0F789C" w14:textId="66F1787C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2E92D403" w14:textId="46138AF9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(3,401)</w:t>
            </w:r>
          </w:p>
        </w:tc>
        <w:tc>
          <w:tcPr>
            <w:tcW w:w="365" w:type="pct"/>
          </w:tcPr>
          <w:p w14:paraId="51DC3AAD" w14:textId="59B22FA8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12</w:t>
            </w: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5248E" w:rsidRPr="00F867BF" w14:paraId="179F1EC3" w14:textId="77777777" w:rsidTr="0085248E">
        <w:tc>
          <w:tcPr>
            <w:tcW w:w="1115" w:type="pct"/>
          </w:tcPr>
          <w:p w14:paraId="4C754B7D" w14:textId="1145EB94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="Angsana New"/>
                <w:sz w:val="22"/>
                <w:szCs w:val="22"/>
              </w:rPr>
            </w:pPr>
            <w:r w:rsidRPr="00F867BF">
              <w:rPr>
                <w:rFonts w:asciiTheme="majorBidi" w:hAnsiTheme="majorBidi" w:cs="Angsan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352" w:type="pct"/>
          </w:tcPr>
          <w:p w14:paraId="4ADDD24D" w14:textId="27D84D8C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3AD9B049" w14:textId="6601FB71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(1,139)</w:t>
            </w:r>
          </w:p>
        </w:tc>
        <w:tc>
          <w:tcPr>
            <w:tcW w:w="352" w:type="pct"/>
          </w:tcPr>
          <w:p w14:paraId="4C4CB1F7" w14:textId="378D0976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1,139</w:t>
            </w:r>
          </w:p>
        </w:tc>
        <w:tc>
          <w:tcPr>
            <w:tcW w:w="352" w:type="pct"/>
          </w:tcPr>
          <w:p w14:paraId="35543B94" w14:textId="70607AFA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7B7E775A" w14:textId="745D8E41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3DB5A8B0" w14:textId="31464770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7D153E7A" w14:textId="66364977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330AC6A8" w14:textId="4F4EA13A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3F73EA15" w14:textId="162C3AE7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5CE7F34E" w14:textId="5AC07E9D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120</w:t>
            </w:r>
          </w:p>
        </w:tc>
        <w:tc>
          <w:tcPr>
            <w:tcW w:w="365" w:type="pct"/>
          </w:tcPr>
          <w:p w14:paraId="496DE2B5" w14:textId="42857ABB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120</w:t>
            </w:r>
          </w:p>
        </w:tc>
      </w:tr>
      <w:tr w:rsidR="0085248E" w:rsidRPr="00F867BF" w14:paraId="46E524AA" w14:textId="77777777" w:rsidTr="0085248E">
        <w:tc>
          <w:tcPr>
            <w:tcW w:w="1115" w:type="pct"/>
          </w:tcPr>
          <w:p w14:paraId="4E8FBB0A" w14:textId="426B5093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="Angsana New"/>
                <w:sz w:val="22"/>
                <w:szCs w:val="22"/>
              </w:rPr>
            </w:pPr>
            <w:r w:rsidRPr="00F867BF">
              <w:rPr>
                <w:rFonts w:asciiTheme="majorBidi" w:hAnsiTheme="majorBidi" w:cs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352" w:type="pct"/>
          </w:tcPr>
          <w:p w14:paraId="7B074A57" w14:textId="553E9323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61BBF865" w14:textId="6E603715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(43)</w:t>
            </w:r>
          </w:p>
        </w:tc>
        <w:tc>
          <w:tcPr>
            <w:tcW w:w="352" w:type="pct"/>
          </w:tcPr>
          <w:p w14:paraId="03352039" w14:textId="0EE83190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(373)</w:t>
            </w:r>
          </w:p>
        </w:tc>
        <w:tc>
          <w:tcPr>
            <w:tcW w:w="352" w:type="pct"/>
          </w:tcPr>
          <w:p w14:paraId="2821E2E8" w14:textId="3D79117C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(26)</w:t>
            </w:r>
          </w:p>
        </w:tc>
        <w:tc>
          <w:tcPr>
            <w:tcW w:w="352" w:type="pct"/>
          </w:tcPr>
          <w:p w14:paraId="370A9A9A" w14:textId="74C2A28C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2CD9D8E4" w14:textId="3D28E32A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(204)</w:t>
            </w:r>
          </w:p>
        </w:tc>
        <w:tc>
          <w:tcPr>
            <w:tcW w:w="352" w:type="pct"/>
          </w:tcPr>
          <w:p w14:paraId="3C627F97" w14:textId="5A149E2D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29C598C0" w14:textId="2F925DDC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(38)</w:t>
            </w:r>
          </w:p>
        </w:tc>
        <w:tc>
          <w:tcPr>
            <w:tcW w:w="352" w:type="pct"/>
          </w:tcPr>
          <w:p w14:paraId="1C81CFE0" w14:textId="115AF42E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3B107AD9" w14:textId="3007444E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(1)</w:t>
            </w:r>
          </w:p>
        </w:tc>
        <w:tc>
          <w:tcPr>
            <w:tcW w:w="365" w:type="pct"/>
          </w:tcPr>
          <w:p w14:paraId="0245B2B3" w14:textId="631D9BA7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(685)</w:t>
            </w:r>
          </w:p>
        </w:tc>
      </w:tr>
      <w:tr w:rsidR="0085248E" w:rsidRPr="00F867BF" w14:paraId="55BEE85C" w14:textId="77777777" w:rsidTr="0085248E">
        <w:tc>
          <w:tcPr>
            <w:tcW w:w="1115" w:type="pct"/>
          </w:tcPr>
          <w:p w14:paraId="638AEC03" w14:textId="29FF0001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="Angsana New"/>
                <w:sz w:val="22"/>
                <w:szCs w:val="22"/>
              </w:rPr>
            </w:pPr>
            <w:r w:rsidRPr="00F867BF">
              <w:rPr>
                <w:rFonts w:asciiTheme="majorBidi" w:hAnsiTheme="majorBidi" w:cs="Angsana New"/>
                <w:sz w:val="22"/>
                <w:szCs w:val="22"/>
                <w:cs/>
              </w:rPr>
              <w:t>ผลกระทบจากการแปลงค่างบการเงิน</w:t>
            </w:r>
          </w:p>
        </w:tc>
        <w:tc>
          <w:tcPr>
            <w:tcW w:w="352" w:type="pct"/>
            <w:vAlign w:val="bottom"/>
          </w:tcPr>
          <w:p w14:paraId="638D252D" w14:textId="6B3D6F79" w:rsidR="0085248E" w:rsidRPr="00F867BF" w:rsidRDefault="0085248E" w:rsidP="008524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(25)</w:t>
            </w:r>
          </w:p>
        </w:tc>
        <w:tc>
          <w:tcPr>
            <w:tcW w:w="352" w:type="pct"/>
            <w:vAlign w:val="bottom"/>
          </w:tcPr>
          <w:p w14:paraId="38D81361" w14:textId="6FDA99F7" w:rsidR="0085248E" w:rsidRPr="00F867BF" w:rsidRDefault="0085248E" w:rsidP="008524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(132)</w:t>
            </w:r>
          </w:p>
        </w:tc>
        <w:tc>
          <w:tcPr>
            <w:tcW w:w="352" w:type="pct"/>
            <w:vAlign w:val="bottom"/>
          </w:tcPr>
          <w:p w14:paraId="546C3685" w14:textId="44EEFFF3" w:rsidR="0085248E" w:rsidRPr="00F867BF" w:rsidRDefault="0085248E" w:rsidP="008524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567474B1" w14:textId="1D90EBBD" w:rsidR="0085248E" w:rsidRPr="00F867BF" w:rsidRDefault="0085248E" w:rsidP="008524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(336)</w:t>
            </w:r>
          </w:p>
        </w:tc>
        <w:tc>
          <w:tcPr>
            <w:tcW w:w="352" w:type="pct"/>
            <w:vAlign w:val="bottom"/>
          </w:tcPr>
          <w:p w14:paraId="4CAD851D" w14:textId="1B8905D8" w:rsidR="0085248E" w:rsidRPr="00F867BF" w:rsidRDefault="0085248E" w:rsidP="008524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(455)</w:t>
            </w:r>
          </w:p>
        </w:tc>
        <w:tc>
          <w:tcPr>
            <w:tcW w:w="352" w:type="pct"/>
            <w:vAlign w:val="bottom"/>
          </w:tcPr>
          <w:p w14:paraId="37D88912" w14:textId="2DFA4879" w:rsidR="0085248E" w:rsidRPr="00F867BF" w:rsidRDefault="0085248E" w:rsidP="008524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(7)</w:t>
            </w:r>
          </w:p>
        </w:tc>
        <w:tc>
          <w:tcPr>
            <w:tcW w:w="352" w:type="pct"/>
            <w:vAlign w:val="bottom"/>
          </w:tcPr>
          <w:p w14:paraId="090F41B9" w14:textId="27D1D55A" w:rsidR="0085248E" w:rsidRPr="00F867BF" w:rsidRDefault="0085248E" w:rsidP="008524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295902F1" w14:textId="72757719" w:rsidR="0085248E" w:rsidRPr="00F867BF" w:rsidRDefault="0085248E" w:rsidP="008524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56D29BE2" w14:textId="4B54E302" w:rsidR="0085248E" w:rsidRPr="00F867BF" w:rsidRDefault="0085248E" w:rsidP="008524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68B3201D" w14:textId="132ED9CE" w:rsidR="0085248E" w:rsidRPr="00F867BF" w:rsidRDefault="0085248E" w:rsidP="008524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(5)</w:t>
            </w:r>
          </w:p>
        </w:tc>
        <w:tc>
          <w:tcPr>
            <w:tcW w:w="365" w:type="pct"/>
            <w:vAlign w:val="bottom"/>
          </w:tcPr>
          <w:p w14:paraId="3AE3F1C5" w14:textId="7F34529E" w:rsidR="0085248E" w:rsidRPr="00F867BF" w:rsidRDefault="0085248E" w:rsidP="008524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(960)</w:t>
            </w:r>
          </w:p>
        </w:tc>
      </w:tr>
      <w:tr w:rsidR="0085248E" w:rsidRPr="00F867BF" w14:paraId="4E3E2EEE" w14:textId="77777777" w:rsidTr="0085248E">
        <w:tc>
          <w:tcPr>
            <w:tcW w:w="1115" w:type="pct"/>
          </w:tcPr>
          <w:p w14:paraId="6F0DD844" w14:textId="3FE2983F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และ วันที่ </w:t>
            </w: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352" w:type="pct"/>
            <w:vAlign w:val="bottom"/>
          </w:tcPr>
          <w:p w14:paraId="012EA1DE" w14:textId="7B70C1CB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24,031</w:t>
            </w:r>
          </w:p>
        </w:tc>
        <w:tc>
          <w:tcPr>
            <w:tcW w:w="352" w:type="pct"/>
            <w:vAlign w:val="bottom"/>
          </w:tcPr>
          <w:p w14:paraId="75046A2F" w14:textId="14620983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10,337</w:t>
            </w:r>
          </w:p>
        </w:tc>
        <w:tc>
          <w:tcPr>
            <w:tcW w:w="352" w:type="pct"/>
            <w:vAlign w:val="bottom"/>
          </w:tcPr>
          <w:p w14:paraId="456A712E" w14:textId="5E8847A0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74,463</w:t>
            </w:r>
          </w:p>
        </w:tc>
        <w:tc>
          <w:tcPr>
            <w:tcW w:w="352" w:type="pct"/>
            <w:vAlign w:val="bottom"/>
          </w:tcPr>
          <w:p w14:paraId="1F84CA81" w14:textId="40A4F4FE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26,680</w:t>
            </w:r>
          </w:p>
        </w:tc>
        <w:tc>
          <w:tcPr>
            <w:tcW w:w="352" w:type="pct"/>
            <w:vAlign w:val="bottom"/>
          </w:tcPr>
          <w:p w14:paraId="445973B5" w14:textId="216F5AA6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34,281</w:t>
            </w:r>
          </w:p>
        </w:tc>
        <w:tc>
          <w:tcPr>
            <w:tcW w:w="352" w:type="pct"/>
            <w:vAlign w:val="bottom"/>
          </w:tcPr>
          <w:p w14:paraId="36B8AD1D" w14:textId="29A222E3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11,925</w:t>
            </w:r>
          </w:p>
        </w:tc>
        <w:tc>
          <w:tcPr>
            <w:tcW w:w="352" w:type="pct"/>
            <w:vAlign w:val="bottom"/>
          </w:tcPr>
          <w:p w14:paraId="65D5FA83" w14:textId="2FAB0ED5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294</w:t>
            </w:r>
          </w:p>
        </w:tc>
        <w:tc>
          <w:tcPr>
            <w:tcW w:w="352" w:type="pct"/>
            <w:vAlign w:val="bottom"/>
          </w:tcPr>
          <w:p w14:paraId="5CF870A5" w14:textId="441BD47A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575</w:t>
            </w:r>
          </w:p>
        </w:tc>
        <w:tc>
          <w:tcPr>
            <w:tcW w:w="352" w:type="pct"/>
            <w:vAlign w:val="bottom"/>
          </w:tcPr>
          <w:p w14:paraId="420649DA" w14:textId="482A4947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352" w:type="pct"/>
            <w:vAlign w:val="bottom"/>
          </w:tcPr>
          <w:p w14:paraId="064BF6DB" w14:textId="4930FD0E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7,059</w:t>
            </w:r>
          </w:p>
        </w:tc>
        <w:tc>
          <w:tcPr>
            <w:tcW w:w="365" w:type="pct"/>
            <w:vAlign w:val="bottom"/>
          </w:tcPr>
          <w:p w14:paraId="2B49EE0D" w14:textId="0DAFDA6D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189,673</w:t>
            </w:r>
          </w:p>
        </w:tc>
      </w:tr>
      <w:tr w:rsidR="008C38B8" w:rsidRPr="00F867BF" w14:paraId="20AF1CD6" w14:textId="77777777" w:rsidTr="0085248E">
        <w:tc>
          <w:tcPr>
            <w:tcW w:w="1115" w:type="pct"/>
          </w:tcPr>
          <w:p w14:paraId="76D45123" w14:textId="27E584B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="Angsana New"/>
                <w:sz w:val="22"/>
                <w:szCs w:val="22"/>
                <w:lang w:val="en-US"/>
              </w:rPr>
            </w:pPr>
            <w:r w:rsidRPr="00F867BF">
              <w:rPr>
                <w:rFonts w:asciiTheme="majorBidi" w:hAnsiTheme="majorBidi" w:cs="Angsana New"/>
                <w:sz w:val="22"/>
                <w:szCs w:val="22"/>
                <w:cs/>
              </w:rPr>
              <w:t>ได้มาจากการซื้อธุรกิจ</w:t>
            </w:r>
          </w:p>
        </w:tc>
        <w:tc>
          <w:tcPr>
            <w:tcW w:w="352" w:type="pct"/>
          </w:tcPr>
          <w:p w14:paraId="4A399B82" w14:textId="47D705E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1F0FA45E" w14:textId="5043E44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352" w:type="pct"/>
          </w:tcPr>
          <w:p w14:paraId="36217155" w14:textId="226FA033" w:rsidR="008C38B8" w:rsidRPr="00F867BF" w:rsidRDefault="006316B3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3C0592C9" w14:textId="4BF1B14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 w:hint="cs"/>
                <w:sz w:val="22"/>
                <w:szCs w:val="22"/>
                <w:cs/>
              </w:rPr>
              <w:t>193</w:t>
            </w:r>
          </w:p>
        </w:tc>
        <w:tc>
          <w:tcPr>
            <w:tcW w:w="352" w:type="pct"/>
          </w:tcPr>
          <w:p w14:paraId="3CDCF8BE" w14:textId="6E9AEBE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043F750F" w14:textId="6F78FDBC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</w:p>
        </w:tc>
        <w:tc>
          <w:tcPr>
            <w:tcW w:w="352" w:type="pct"/>
          </w:tcPr>
          <w:p w14:paraId="117A605F" w14:textId="3150821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1ECFDE87" w14:textId="6EBA75A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2798957F" w14:textId="24BFE81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23ABE24F" w14:textId="056C7605" w:rsidR="008C38B8" w:rsidRPr="00F867BF" w:rsidRDefault="001D7FF6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5" w:type="pct"/>
          </w:tcPr>
          <w:p w14:paraId="1415BAE2" w14:textId="0867134D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 w:hint="cs"/>
                <w:sz w:val="22"/>
                <w:szCs w:val="22"/>
                <w:cs/>
              </w:rPr>
              <w:t>218</w:t>
            </w:r>
          </w:p>
        </w:tc>
      </w:tr>
      <w:tr w:rsidR="008C38B8" w:rsidRPr="00F867BF" w14:paraId="5925F51E" w14:textId="77777777" w:rsidTr="0085248E">
        <w:tc>
          <w:tcPr>
            <w:tcW w:w="1115" w:type="pct"/>
          </w:tcPr>
          <w:p w14:paraId="418C1E65" w14:textId="742734BC" w:rsidR="008C38B8" w:rsidRPr="00F867BF" w:rsidRDefault="008C38B8" w:rsidP="00FC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2"/>
                <w:szCs w:val="22"/>
              </w:rPr>
            </w:pPr>
            <w:r w:rsidRPr="00F867B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ลดลงจากการจำหน่ายเงินลงทุน </w:t>
            </w:r>
            <w:r w:rsidRPr="00F867BF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 xml:space="preserve">(หมายเหตุ </w:t>
            </w:r>
            <w:r w:rsidRPr="00F867BF">
              <w:rPr>
                <w:rFonts w:asciiTheme="majorBidi" w:hAnsiTheme="majorBidi" w:cs="Angsana New"/>
                <w:i/>
                <w:iCs/>
                <w:sz w:val="22"/>
                <w:szCs w:val="22"/>
              </w:rPr>
              <w:t>11)</w:t>
            </w:r>
          </w:p>
        </w:tc>
        <w:tc>
          <w:tcPr>
            <w:tcW w:w="352" w:type="pct"/>
          </w:tcPr>
          <w:p w14:paraId="3776D592" w14:textId="43C7993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(335)</w:t>
            </w:r>
          </w:p>
        </w:tc>
        <w:tc>
          <w:tcPr>
            <w:tcW w:w="352" w:type="pct"/>
          </w:tcPr>
          <w:p w14:paraId="64EC0373" w14:textId="6799BE3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(1,737)</w:t>
            </w:r>
          </w:p>
        </w:tc>
        <w:tc>
          <w:tcPr>
            <w:tcW w:w="352" w:type="pct"/>
          </w:tcPr>
          <w:p w14:paraId="4D4D4292" w14:textId="0D8C2B6F" w:rsidR="008C38B8" w:rsidRPr="00F867BF" w:rsidRDefault="006316B3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27FFB52E" w14:textId="017AE27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(4,779)</w:t>
            </w:r>
          </w:p>
        </w:tc>
        <w:tc>
          <w:tcPr>
            <w:tcW w:w="352" w:type="pct"/>
          </w:tcPr>
          <w:p w14:paraId="17D66CE5" w14:textId="6BADFBC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181C5619" w14:textId="087DE6C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(21)</w:t>
            </w:r>
          </w:p>
        </w:tc>
        <w:tc>
          <w:tcPr>
            <w:tcW w:w="352" w:type="pct"/>
          </w:tcPr>
          <w:p w14:paraId="121FCCCF" w14:textId="7706D13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6900DEDD" w14:textId="7633022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(2)</w:t>
            </w:r>
          </w:p>
        </w:tc>
        <w:tc>
          <w:tcPr>
            <w:tcW w:w="352" w:type="pct"/>
          </w:tcPr>
          <w:p w14:paraId="6172B0EE" w14:textId="60E996B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07FA82D7" w14:textId="5D8FEAB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(124)</w:t>
            </w:r>
          </w:p>
        </w:tc>
        <w:tc>
          <w:tcPr>
            <w:tcW w:w="365" w:type="pct"/>
          </w:tcPr>
          <w:p w14:paraId="307A268E" w14:textId="35766FD6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(6,998)</w:t>
            </w:r>
          </w:p>
        </w:tc>
      </w:tr>
      <w:tr w:rsidR="008C38B8" w:rsidRPr="00F867BF" w14:paraId="2B8B4289" w14:textId="77777777" w:rsidTr="00FC5A3F">
        <w:tc>
          <w:tcPr>
            <w:tcW w:w="1115" w:type="pct"/>
            <w:vAlign w:val="bottom"/>
          </w:tcPr>
          <w:p w14:paraId="4E7D965B" w14:textId="663C80CC" w:rsidR="008C38B8" w:rsidRPr="00F867BF" w:rsidRDefault="008C38B8" w:rsidP="00FC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F867BF">
              <w:rPr>
                <w:rFonts w:asciiTheme="majorBidi" w:hAnsiTheme="majorBidi" w:cs="Angsana New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352" w:type="pct"/>
          </w:tcPr>
          <w:p w14:paraId="42FE07C9" w14:textId="60522B48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267D84FC" w14:textId="57741D52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352" w:type="pct"/>
          </w:tcPr>
          <w:p w14:paraId="38637EA8" w14:textId="36935C9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54</w:t>
            </w:r>
          </w:p>
        </w:tc>
        <w:tc>
          <w:tcPr>
            <w:tcW w:w="352" w:type="pct"/>
          </w:tcPr>
          <w:p w14:paraId="5BFEB4F7" w14:textId="6934FE52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  <w:tc>
          <w:tcPr>
            <w:tcW w:w="352" w:type="pct"/>
          </w:tcPr>
          <w:p w14:paraId="557161F0" w14:textId="6B748D5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9,993</w:t>
            </w:r>
          </w:p>
        </w:tc>
        <w:tc>
          <w:tcPr>
            <w:tcW w:w="352" w:type="pct"/>
          </w:tcPr>
          <w:p w14:paraId="79C717D7" w14:textId="5C50E33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352" w:type="pct"/>
          </w:tcPr>
          <w:p w14:paraId="65EA8345" w14:textId="58B76E5A" w:rsidR="008C38B8" w:rsidRPr="00F867BF" w:rsidRDefault="001D7FF6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70BAEB1E" w14:textId="6FB7045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48</w:t>
            </w:r>
          </w:p>
        </w:tc>
        <w:tc>
          <w:tcPr>
            <w:tcW w:w="352" w:type="pct"/>
          </w:tcPr>
          <w:p w14:paraId="4DDAE42B" w14:textId="10115EBF" w:rsidR="008C38B8" w:rsidRPr="00F867BF" w:rsidRDefault="001D7FF6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617032A4" w14:textId="1BD6ECE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10,0</w:t>
            </w:r>
            <w:r w:rsidR="00235238"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89</w:t>
            </w:r>
          </w:p>
        </w:tc>
        <w:tc>
          <w:tcPr>
            <w:tcW w:w="365" w:type="pct"/>
          </w:tcPr>
          <w:p w14:paraId="2853A26F" w14:textId="7A1F098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20,27</w:t>
            </w:r>
            <w:r w:rsidR="00235238"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</w:t>
            </w:r>
          </w:p>
        </w:tc>
      </w:tr>
      <w:tr w:rsidR="008C38B8" w:rsidRPr="00F867BF" w14:paraId="69AA7E15" w14:textId="77777777" w:rsidTr="0085248E">
        <w:tc>
          <w:tcPr>
            <w:tcW w:w="1115" w:type="pct"/>
          </w:tcPr>
          <w:p w14:paraId="66788374" w14:textId="2D03A0B5" w:rsidR="008C38B8" w:rsidRPr="00F867BF" w:rsidRDefault="008C38B8" w:rsidP="00FC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F867BF">
              <w:rPr>
                <w:rFonts w:asciiTheme="majorBidi" w:hAnsiTheme="majorBidi" w:cs="Angsana New"/>
                <w:sz w:val="22"/>
                <w:szCs w:val="22"/>
                <w:cs/>
              </w:rPr>
              <w:t>โอน</w:t>
            </w:r>
          </w:p>
        </w:tc>
        <w:tc>
          <w:tcPr>
            <w:tcW w:w="352" w:type="pct"/>
          </w:tcPr>
          <w:p w14:paraId="3857DD9F" w14:textId="261FFBD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1DDDE67E" w14:textId="4E3B5F0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403</w:t>
            </w:r>
          </w:p>
        </w:tc>
        <w:tc>
          <w:tcPr>
            <w:tcW w:w="352" w:type="pct"/>
          </w:tcPr>
          <w:p w14:paraId="64E03F6C" w14:textId="5C14E950" w:rsidR="008C38B8" w:rsidRPr="00F867BF" w:rsidRDefault="002776FB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5,216</w:t>
            </w:r>
          </w:p>
        </w:tc>
        <w:tc>
          <w:tcPr>
            <w:tcW w:w="352" w:type="pct"/>
          </w:tcPr>
          <w:p w14:paraId="09EDEF4D" w14:textId="6D688219" w:rsidR="008C38B8" w:rsidRPr="00F867BF" w:rsidRDefault="00F459E1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369</w:t>
            </w:r>
          </w:p>
        </w:tc>
        <w:tc>
          <w:tcPr>
            <w:tcW w:w="352" w:type="pct"/>
          </w:tcPr>
          <w:p w14:paraId="08020104" w14:textId="3A2DA54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(2)</w:t>
            </w:r>
          </w:p>
        </w:tc>
        <w:tc>
          <w:tcPr>
            <w:tcW w:w="352" w:type="pct"/>
          </w:tcPr>
          <w:p w14:paraId="4FEDB817" w14:textId="0DD9D9B6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7779B7" w:rsidRPr="00F867B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B5006A" w:rsidRPr="00F867BF">
              <w:rPr>
                <w:rFonts w:asciiTheme="majorBidi" w:hAnsiTheme="majorBidi" w:cstheme="majorBidi" w:hint="cs"/>
                <w:sz w:val="22"/>
                <w:szCs w:val="22"/>
                <w:cs/>
              </w:rPr>
              <w:t>2</w:t>
            </w:r>
          </w:p>
        </w:tc>
        <w:tc>
          <w:tcPr>
            <w:tcW w:w="352" w:type="pct"/>
          </w:tcPr>
          <w:p w14:paraId="6DBC28B0" w14:textId="1FBB4D1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18</w:t>
            </w:r>
          </w:p>
        </w:tc>
        <w:tc>
          <w:tcPr>
            <w:tcW w:w="352" w:type="pct"/>
          </w:tcPr>
          <w:p w14:paraId="6671DC13" w14:textId="10DA20E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52" w:type="pct"/>
          </w:tcPr>
          <w:p w14:paraId="3914B3B9" w14:textId="40875239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6A3F8C7B" w14:textId="5FA235D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(7,033)</w:t>
            </w:r>
          </w:p>
        </w:tc>
        <w:tc>
          <w:tcPr>
            <w:tcW w:w="365" w:type="pct"/>
          </w:tcPr>
          <w:p w14:paraId="22FD4771" w14:textId="6C52D35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(6</w:t>
            </w:r>
            <w:r w:rsidR="004B6297" w:rsidRPr="00F867BF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6</w:t>
            </w: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C38B8" w:rsidRPr="00F867BF" w14:paraId="77756000" w14:textId="77777777" w:rsidTr="0085248E">
        <w:tc>
          <w:tcPr>
            <w:tcW w:w="1115" w:type="pct"/>
          </w:tcPr>
          <w:p w14:paraId="153A82F0" w14:textId="64604FF8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2"/>
                <w:szCs w:val="22"/>
              </w:rPr>
            </w:pPr>
            <w:r w:rsidRPr="00F867BF">
              <w:rPr>
                <w:rFonts w:asciiTheme="majorBidi" w:hAnsiTheme="majorBidi" w:cs="Angsan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352" w:type="pct"/>
          </w:tcPr>
          <w:p w14:paraId="00BDFD2B" w14:textId="1A2B393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  <w:tc>
          <w:tcPr>
            <w:tcW w:w="352" w:type="pct"/>
          </w:tcPr>
          <w:p w14:paraId="13A61525" w14:textId="659C05C2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(190)</w:t>
            </w:r>
          </w:p>
        </w:tc>
        <w:tc>
          <w:tcPr>
            <w:tcW w:w="352" w:type="pct"/>
          </w:tcPr>
          <w:p w14:paraId="6585DA99" w14:textId="2907AA23" w:rsidR="008C38B8" w:rsidRPr="00F867BF" w:rsidRDefault="00FD3DED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9,152</w:t>
            </w:r>
          </w:p>
        </w:tc>
        <w:tc>
          <w:tcPr>
            <w:tcW w:w="352" w:type="pct"/>
          </w:tcPr>
          <w:p w14:paraId="5B2000BA" w14:textId="53C45CA2" w:rsidR="008C38B8" w:rsidRPr="00F867BF" w:rsidRDefault="00D161FD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2765A"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F2765A"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166</w:t>
            </w: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352" w:type="pct"/>
          </w:tcPr>
          <w:p w14:paraId="75C8B955" w14:textId="111FBFF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307AE2F2" w14:textId="030C20A1" w:rsidR="008C38B8" w:rsidRPr="00F867BF" w:rsidRDefault="00EE43A1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118</w:t>
            </w:r>
          </w:p>
        </w:tc>
        <w:tc>
          <w:tcPr>
            <w:tcW w:w="352" w:type="pct"/>
          </w:tcPr>
          <w:p w14:paraId="75613B7F" w14:textId="14E61449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2E347252" w14:textId="295EB10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2D127EF2" w14:textId="00D1015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399CC482" w14:textId="2CF84CDF" w:rsidR="008C38B8" w:rsidRPr="00F867BF" w:rsidRDefault="001D7FF6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65" w:type="pct"/>
          </w:tcPr>
          <w:p w14:paraId="4E2B8AB7" w14:textId="4CA9E38C" w:rsidR="008C38B8" w:rsidRPr="00F867BF" w:rsidRDefault="001D7FF6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8C38B8" w:rsidRPr="00F867BF" w14:paraId="1E7CB322" w14:textId="77777777" w:rsidTr="0085248E">
        <w:tc>
          <w:tcPr>
            <w:tcW w:w="1115" w:type="pct"/>
          </w:tcPr>
          <w:p w14:paraId="2CF2D3F5" w14:textId="5DE8D5BA" w:rsidR="008C38B8" w:rsidRPr="00F867BF" w:rsidRDefault="008C38B8" w:rsidP="00FC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2"/>
                <w:szCs w:val="22"/>
              </w:rPr>
            </w:pPr>
            <w:r w:rsidRPr="00F867BF">
              <w:rPr>
                <w:rFonts w:asciiTheme="majorBidi" w:hAnsiTheme="majorBidi" w:cs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352" w:type="pct"/>
          </w:tcPr>
          <w:p w14:paraId="7ABA2CAD" w14:textId="39533D9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5350DE69" w14:textId="4FDEE1D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(8</w:t>
            </w:r>
            <w:r w:rsidR="006316B3"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352" w:type="pct"/>
          </w:tcPr>
          <w:p w14:paraId="60713BD5" w14:textId="6DDCAE6C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D12136" w:rsidRPr="00F867BF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9</w:t>
            </w:r>
            <w:r w:rsidR="006316B3"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62</w:t>
            </w: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352" w:type="pct"/>
          </w:tcPr>
          <w:p w14:paraId="73114479" w14:textId="36F4EC5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03B00"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</w:t>
            </w: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352" w:type="pct"/>
          </w:tcPr>
          <w:p w14:paraId="787CDDF3" w14:textId="71D361A8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(11,102)</w:t>
            </w:r>
          </w:p>
        </w:tc>
        <w:tc>
          <w:tcPr>
            <w:tcW w:w="352" w:type="pct"/>
          </w:tcPr>
          <w:p w14:paraId="695BA730" w14:textId="1C51C8A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D2422E"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395</w:t>
            </w: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352" w:type="pct"/>
          </w:tcPr>
          <w:p w14:paraId="7C29DCA3" w14:textId="1FA8E68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(1)</w:t>
            </w:r>
          </w:p>
        </w:tc>
        <w:tc>
          <w:tcPr>
            <w:tcW w:w="352" w:type="pct"/>
          </w:tcPr>
          <w:p w14:paraId="6D02513F" w14:textId="054538E9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(72)</w:t>
            </w:r>
          </w:p>
        </w:tc>
        <w:tc>
          <w:tcPr>
            <w:tcW w:w="352" w:type="pct"/>
          </w:tcPr>
          <w:p w14:paraId="0CF3DDCB" w14:textId="07212301" w:rsidR="008C38B8" w:rsidRPr="00F867BF" w:rsidRDefault="00345D43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</w:tcPr>
          <w:p w14:paraId="02906AA0" w14:textId="3665EA36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</w:t>
            </w:r>
            <w:r w:rsidR="0086008B"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365" w:type="pct"/>
          </w:tcPr>
          <w:p w14:paraId="7957203D" w14:textId="11B3CC79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(12,</w:t>
            </w:r>
            <w:r w:rsidR="00345D43"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690</w:t>
            </w: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C38B8" w:rsidRPr="00F867BF" w14:paraId="2D2D430E" w14:textId="77777777" w:rsidTr="0085248E">
        <w:tc>
          <w:tcPr>
            <w:tcW w:w="1115" w:type="pct"/>
          </w:tcPr>
          <w:p w14:paraId="752C6962" w14:textId="7BF0981E" w:rsidR="008C38B8" w:rsidRPr="00F867BF" w:rsidRDefault="008C38B8" w:rsidP="00FC5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2"/>
                <w:szCs w:val="22"/>
              </w:rPr>
            </w:pPr>
            <w:r w:rsidRPr="00F867BF">
              <w:rPr>
                <w:rFonts w:asciiTheme="majorBidi" w:hAnsiTheme="majorBidi" w:cs="Angsana New"/>
                <w:sz w:val="22"/>
                <w:szCs w:val="22"/>
                <w:cs/>
              </w:rPr>
              <w:t>ผลกระทบจากการแปลงค่างบการเงิน</w:t>
            </w:r>
          </w:p>
        </w:tc>
        <w:tc>
          <w:tcPr>
            <w:tcW w:w="352" w:type="pct"/>
            <w:vAlign w:val="bottom"/>
          </w:tcPr>
          <w:p w14:paraId="43D3D39B" w14:textId="661D93D4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446A8" w:rsidRPr="00F867BF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F867B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52" w:type="pct"/>
            <w:vAlign w:val="bottom"/>
          </w:tcPr>
          <w:p w14:paraId="3069B6A7" w14:textId="0C2B26A4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(45)</w:t>
            </w:r>
          </w:p>
        </w:tc>
        <w:tc>
          <w:tcPr>
            <w:tcW w:w="352" w:type="pct"/>
            <w:vAlign w:val="bottom"/>
          </w:tcPr>
          <w:p w14:paraId="6290FA3C" w14:textId="13FBC227" w:rsidR="008C38B8" w:rsidRPr="00F867BF" w:rsidRDefault="00345D43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6EDCBA44" w14:textId="591ED307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(14</w:t>
            </w:r>
            <w:r w:rsidR="00C52949"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352" w:type="pct"/>
            <w:vAlign w:val="bottom"/>
          </w:tcPr>
          <w:p w14:paraId="24E2C72E" w14:textId="2DD3DB42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(5,377)</w:t>
            </w:r>
          </w:p>
        </w:tc>
        <w:tc>
          <w:tcPr>
            <w:tcW w:w="352" w:type="pct"/>
            <w:vAlign w:val="bottom"/>
          </w:tcPr>
          <w:p w14:paraId="2AFFE895" w14:textId="79A817A3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</w:t>
            </w:r>
            <w:r w:rsidR="00D2422E"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352" w:type="pct"/>
            <w:vAlign w:val="bottom"/>
          </w:tcPr>
          <w:p w14:paraId="368A70CC" w14:textId="3C541827" w:rsidR="008C38B8" w:rsidRPr="00F867BF" w:rsidRDefault="00345D43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781625B0" w14:textId="012F5CAD" w:rsidR="008C38B8" w:rsidRPr="00F867BF" w:rsidRDefault="00345D43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04B0BA24" w14:textId="1102F76C" w:rsidR="008C38B8" w:rsidRPr="00F867BF" w:rsidRDefault="00345D43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0AE1AB75" w14:textId="22BA6CAF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(8</w:t>
            </w:r>
            <w:r w:rsidR="00C45AC3"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365" w:type="pct"/>
            <w:vAlign w:val="bottom"/>
          </w:tcPr>
          <w:p w14:paraId="0E7B59B6" w14:textId="638A6067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(5,69</w:t>
            </w:r>
            <w:r w:rsidR="00345D43"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C38B8" w:rsidRPr="00F867BF" w14:paraId="4F02B15A" w14:textId="77777777" w:rsidTr="0085248E">
        <w:tc>
          <w:tcPr>
            <w:tcW w:w="1115" w:type="pct"/>
          </w:tcPr>
          <w:p w14:paraId="4BFB3C41" w14:textId="5E745889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352" w:type="pct"/>
            <w:vAlign w:val="bottom"/>
          </w:tcPr>
          <w:p w14:paraId="00437630" w14:textId="49E6F09C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23,77</w:t>
            </w:r>
            <w:r w:rsidR="00B446A8"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52" w:type="pct"/>
            <w:vAlign w:val="bottom"/>
          </w:tcPr>
          <w:p w14:paraId="3719CA7B" w14:textId="29FDDEEF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8,71</w:t>
            </w:r>
            <w:r w:rsidR="006316B3"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352" w:type="pct"/>
            <w:vAlign w:val="bottom"/>
          </w:tcPr>
          <w:p w14:paraId="7379AF9E" w14:textId="792D3F9B" w:rsidR="008C38B8" w:rsidRPr="00F867BF" w:rsidRDefault="001E1A03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87,</w:t>
            </w:r>
            <w:r w:rsidR="00FD3DED"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</w:t>
            </w:r>
            <w:r w:rsidR="006316B3"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352" w:type="pct"/>
            <w:vAlign w:val="bottom"/>
          </w:tcPr>
          <w:p w14:paraId="1E532DF2" w14:textId="5AF50C59" w:rsidR="008C38B8" w:rsidRPr="00F867BF" w:rsidRDefault="000C7E92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13,</w:t>
            </w:r>
            <w:r w:rsidR="00EE43A1"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165</w:t>
            </w:r>
          </w:p>
        </w:tc>
        <w:tc>
          <w:tcPr>
            <w:tcW w:w="352" w:type="pct"/>
            <w:vAlign w:val="bottom"/>
          </w:tcPr>
          <w:p w14:paraId="781665F7" w14:textId="5B20AEEE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27,793</w:t>
            </w:r>
          </w:p>
        </w:tc>
        <w:tc>
          <w:tcPr>
            <w:tcW w:w="352" w:type="pct"/>
            <w:vAlign w:val="bottom"/>
          </w:tcPr>
          <w:p w14:paraId="0E52B8C2" w14:textId="3DD51B40" w:rsidR="008C38B8" w:rsidRPr="00F867BF" w:rsidRDefault="001E1A03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12,</w:t>
            </w:r>
            <w:r w:rsidR="00D2422E"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588</w:t>
            </w:r>
          </w:p>
        </w:tc>
        <w:tc>
          <w:tcPr>
            <w:tcW w:w="352" w:type="pct"/>
            <w:vAlign w:val="bottom"/>
          </w:tcPr>
          <w:p w14:paraId="1686A00E" w14:textId="7CA52B8B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311</w:t>
            </w:r>
          </w:p>
        </w:tc>
        <w:tc>
          <w:tcPr>
            <w:tcW w:w="352" w:type="pct"/>
            <w:vAlign w:val="bottom"/>
          </w:tcPr>
          <w:p w14:paraId="45B6E7B1" w14:textId="5E9114C5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550</w:t>
            </w:r>
          </w:p>
        </w:tc>
        <w:tc>
          <w:tcPr>
            <w:tcW w:w="352" w:type="pct"/>
            <w:vAlign w:val="bottom"/>
          </w:tcPr>
          <w:p w14:paraId="14E34A65" w14:textId="0FAB8BE4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352" w:type="pct"/>
            <w:vAlign w:val="bottom"/>
          </w:tcPr>
          <w:p w14:paraId="6EA9B70A" w14:textId="6AEA9CF7" w:rsidR="008C38B8" w:rsidRPr="00F867BF" w:rsidRDefault="0023523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9,86</w:t>
            </w:r>
            <w:r w:rsidR="0086008B"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365" w:type="pct"/>
            <w:vAlign w:val="bottom"/>
          </w:tcPr>
          <w:p w14:paraId="7FDFFD3B" w14:textId="78F1D191" w:rsidR="008C38B8" w:rsidRPr="00F867BF" w:rsidRDefault="001E1A03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18</w:t>
            </w:r>
            <w:r w:rsidR="005B17B5"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</w:t>
            </w:r>
            <w:r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="00345D43"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712</w:t>
            </w:r>
          </w:p>
        </w:tc>
      </w:tr>
      <w:tr w:rsidR="0085248E" w:rsidRPr="00F867BF" w14:paraId="570FB728" w14:textId="77777777" w:rsidTr="0085248E">
        <w:tc>
          <w:tcPr>
            <w:tcW w:w="5000" w:type="pct"/>
            <w:gridSpan w:val="12"/>
          </w:tcPr>
          <w:p w14:paraId="4EB1E5B2" w14:textId="77777777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A9E8491" w14:textId="77777777" w:rsidR="00D85353" w:rsidRPr="00F867BF" w:rsidRDefault="00D85353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B51152B" w14:textId="77777777" w:rsidR="00235238" w:rsidRPr="00F867BF" w:rsidRDefault="00235238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B9416C" w14:textId="357A12FF" w:rsidR="00235238" w:rsidRPr="00F867BF" w:rsidRDefault="00235238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84AC7" w:rsidRPr="00F867BF" w14:paraId="2B01A9C1" w14:textId="77777777" w:rsidTr="0085248E">
        <w:tc>
          <w:tcPr>
            <w:tcW w:w="5000" w:type="pct"/>
            <w:gridSpan w:val="12"/>
          </w:tcPr>
          <w:p w14:paraId="0929FDFE" w14:textId="2737A2CC" w:rsidR="00784AC7" w:rsidRPr="00F867BF" w:rsidRDefault="00784AC7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F867B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</w:tr>
      <w:tr w:rsidR="0085248E" w:rsidRPr="00F867BF" w14:paraId="3E768D80" w14:textId="77777777" w:rsidTr="0085248E">
        <w:tc>
          <w:tcPr>
            <w:tcW w:w="1115" w:type="pct"/>
          </w:tcPr>
          <w:p w14:paraId="2F00F8D3" w14:textId="63084CEE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F867BF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F867BF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352" w:type="pct"/>
            <w:vAlign w:val="bottom"/>
          </w:tcPr>
          <w:p w14:paraId="53567D9C" w14:textId="42B35F1D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(7)</w:t>
            </w:r>
          </w:p>
        </w:tc>
        <w:tc>
          <w:tcPr>
            <w:tcW w:w="352" w:type="pct"/>
            <w:vAlign w:val="bottom"/>
          </w:tcPr>
          <w:p w14:paraId="381DA409" w14:textId="290CE914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(1,915)</w:t>
            </w:r>
          </w:p>
        </w:tc>
        <w:tc>
          <w:tcPr>
            <w:tcW w:w="352" w:type="pct"/>
            <w:vAlign w:val="bottom"/>
          </w:tcPr>
          <w:p w14:paraId="642AC95B" w14:textId="5FA757BA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(36,289)</w:t>
            </w:r>
          </w:p>
        </w:tc>
        <w:tc>
          <w:tcPr>
            <w:tcW w:w="352" w:type="pct"/>
            <w:vAlign w:val="bottom"/>
          </w:tcPr>
          <w:p w14:paraId="587B8AF6" w14:textId="153AF7F4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(4,395)</w:t>
            </w:r>
          </w:p>
        </w:tc>
        <w:tc>
          <w:tcPr>
            <w:tcW w:w="352" w:type="pct"/>
            <w:vAlign w:val="bottom"/>
          </w:tcPr>
          <w:p w14:paraId="168EF695" w14:textId="4B9B9234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(5,588)</w:t>
            </w:r>
          </w:p>
        </w:tc>
        <w:tc>
          <w:tcPr>
            <w:tcW w:w="352" w:type="pct"/>
            <w:vAlign w:val="bottom"/>
          </w:tcPr>
          <w:p w14:paraId="0596653C" w14:textId="29827B80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(6,363)</w:t>
            </w:r>
          </w:p>
        </w:tc>
        <w:tc>
          <w:tcPr>
            <w:tcW w:w="352" w:type="pct"/>
            <w:vAlign w:val="bottom"/>
          </w:tcPr>
          <w:p w14:paraId="75B65DA0" w14:textId="67E399A3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7032B11E" w14:textId="4549A307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(335)</w:t>
            </w:r>
          </w:p>
        </w:tc>
        <w:tc>
          <w:tcPr>
            <w:tcW w:w="352" w:type="pct"/>
            <w:vAlign w:val="bottom"/>
          </w:tcPr>
          <w:p w14:paraId="63C1BE9D" w14:textId="6090C8FA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(11)</w:t>
            </w:r>
          </w:p>
        </w:tc>
        <w:tc>
          <w:tcPr>
            <w:tcW w:w="352" w:type="pct"/>
            <w:vAlign w:val="bottom"/>
          </w:tcPr>
          <w:p w14:paraId="1ABA6A79" w14:textId="66E3808A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(44)</w:t>
            </w:r>
          </w:p>
        </w:tc>
        <w:tc>
          <w:tcPr>
            <w:tcW w:w="365" w:type="pct"/>
            <w:vAlign w:val="bottom"/>
          </w:tcPr>
          <w:p w14:paraId="7C936AD6" w14:textId="32A5BDCC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(54,947)</w:t>
            </w:r>
          </w:p>
        </w:tc>
      </w:tr>
      <w:tr w:rsidR="0085248E" w:rsidRPr="00F867BF" w14:paraId="7DDFCB64" w14:textId="77777777" w:rsidTr="0085248E">
        <w:tc>
          <w:tcPr>
            <w:tcW w:w="1115" w:type="pct"/>
          </w:tcPr>
          <w:p w14:paraId="38EC4692" w14:textId="75C43ECF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352" w:type="pct"/>
            <w:vAlign w:val="bottom"/>
          </w:tcPr>
          <w:p w14:paraId="5B5C2342" w14:textId="7375FF3F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78C17B1B" w14:textId="4BD75442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(496)</w:t>
            </w:r>
          </w:p>
        </w:tc>
        <w:tc>
          <w:tcPr>
            <w:tcW w:w="352" w:type="pct"/>
            <w:vAlign w:val="bottom"/>
          </w:tcPr>
          <w:p w14:paraId="319CBCBC" w14:textId="051B8EE2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(3,634)</w:t>
            </w:r>
          </w:p>
        </w:tc>
        <w:tc>
          <w:tcPr>
            <w:tcW w:w="352" w:type="pct"/>
            <w:vAlign w:val="bottom"/>
          </w:tcPr>
          <w:p w14:paraId="650150EF" w14:textId="329BB876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(1,184)</w:t>
            </w:r>
          </w:p>
        </w:tc>
        <w:tc>
          <w:tcPr>
            <w:tcW w:w="352" w:type="pct"/>
            <w:vAlign w:val="bottom"/>
          </w:tcPr>
          <w:p w14:paraId="7E8ADC74" w14:textId="78DE2DAC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(5,440)</w:t>
            </w:r>
          </w:p>
        </w:tc>
        <w:tc>
          <w:tcPr>
            <w:tcW w:w="352" w:type="pct"/>
            <w:vAlign w:val="bottom"/>
          </w:tcPr>
          <w:p w14:paraId="3038431B" w14:textId="39909D2B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(725)</w:t>
            </w:r>
          </w:p>
        </w:tc>
        <w:tc>
          <w:tcPr>
            <w:tcW w:w="352" w:type="pct"/>
            <w:vAlign w:val="bottom"/>
          </w:tcPr>
          <w:p w14:paraId="79732B1C" w14:textId="63E5B082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5249DC3D" w14:textId="17AA4CB5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(69)</w:t>
            </w:r>
          </w:p>
        </w:tc>
        <w:tc>
          <w:tcPr>
            <w:tcW w:w="352" w:type="pct"/>
            <w:vAlign w:val="bottom"/>
          </w:tcPr>
          <w:p w14:paraId="57E51D80" w14:textId="68545234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(2)</w:t>
            </w:r>
          </w:p>
        </w:tc>
        <w:tc>
          <w:tcPr>
            <w:tcW w:w="352" w:type="pct"/>
            <w:vAlign w:val="bottom"/>
          </w:tcPr>
          <w:p w14:paraId="7EA62EF3" w14:textId="5BD2C130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5" w:type="pct"/>
            <w:vAlign w:val="bottom"/>
          </w:tcPr>
          <w:p w14:paraId="7692EECB" w14:textId="1EDA90B8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(11,550)</w:t>
            </w:r>
          </w:p>
        </w:tc>
      </w:tr>
      <w:tr w:rsidR="0085248E" w:rsidRPr="00F867BF" w14:paraId="7F30F675" w14:textId="77777777" w:rsidTr="0085248E">
        <w:tc>
          <w:tcPr>
            <w:tcW w:w="1115" w:type="pct"/>
          </w:tcPr>
          <w:p w14:paraId="0D8AC008" w14:textId="04AA9512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11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กลับรายการ (ขาดทุนจากการด้อยค่า)</w:t>
            </w:r>
          </w:p>
        </w:tc>
        <w:tc>
          <w:tcPr>
            <w:tcW w:w="352" w:type="pct"/>
            <w:vAlign w:val="bottom"/>
          </w:tcPr>
          <w:p w14:paraId="1EF59A65" w14:textId="7DC0E324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4F30E3F7" w14:textId="2C0FD071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21A65B51" w14:textId="516C6562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(348)</w:t>
            </w:r>
          </w:p>
        </w:tc>
        <w:tc>
          <w:tcPr>
            <w:tcW w:w="352" w:type="pct"/>
            <w:vAlign w:val="bottom"/>
          </w:tcPr>
          <w:p w14:paraId="0609EB13" w14:textId="5D8AAB68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(96)</w:t>
            </w:r>
          </w:p>
        </w:tc>
        <w:tc>
          <w:tcPr>
            <w:tcW w:w="352" w:type="pct"/>
            <w:vAlign w:val="bottom"/>
          </w:tcPr>
          <w:p w14:paraId="458BF7AB" w14:textId="15FAE573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(4,560)</w:t>
            </w:r>
          </w:p>
        </w:tc>
        <w:tc>
          <w:tcPr>
            <w:tcW w:w="352" w:type="pct"/>
            <w:vAlign w:val="bottom"/>
          </w:tcPr>
          <w:p w14:paraId="25A924B4" w14:textId="42AC7F2D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(11)</w:t>
            </w:r>
          </w:p>
        </w:tc>
        <w:tc>
          <w:tcPr>
            <w:tcW w:w="352" w:type="pct"/>
            <w:vAlign w:val="bottom"/>
          </w:tcPr>
          <w:p w14:paraId="64F1CF1A" w14:textId="4E1D304C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2BA2FDC0" w14:textId="401DC660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02705156" w14:textId="0D832923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45F3CCC6" w14:textId="2201CD45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48</w:t>
            </w:r>
          </w:p>
        </w:tc>
        <w:tc>
          <w:tcPr>
            <w:tcW w:w="365" w:type="pct"/>
            <w:vAlign w:val="bottom"/>
          </w:tcPr>
          <w:p w14:paraId="26ED7868" w14:textId="5A742982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(4,967)</w:t>
            </w:r>
          </w:p>
        </w:tc>
      </w:tr>
      <w:tr w:rsidR="0085248E" w:rsidRPr="00F867BF" w14:paraId="337F70AC" w14:textId="77777777" w:rsidTr="0085248E">
        <w:tc>
          <w:tcPr>
            <w:tcW w:w="1115" w:type="pct"/>
          </w:tcPr>
          <w:p w14:paraId="146BEE0D" w14:textId="1F258F69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โอน</w:t>
            </w:r>
          </w:p>
        </w:tc>
        <w:tc>
          <w:tcPr>
            <w:tcW w:w="352" w:type="pct"/>
            <w:vAlign w:val="bottom"/>
          </w:tcPr>
          <w:p w14:paraId="0B9832D5" w14:textId="24B10423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68E2BB24" w14:textId="195D8A78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5D3242E5" w14:textId="75FD891E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  <w:tc>
          <w:tcPr>
            <w:tcW w:w="352" w:type="pct"/>
            <w:vAlign w:val="bottom"/>
          </w:tcPr>
          <w:p w14:paraId="6C3D3DD4" w14:textId="10AF7FE3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0479EAC6" w14:textId="57EF298E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352" w:type="pct"/>
            <w:vAlign w:val="bottom"/>
          </w:tcPr>
          <w:p w14:paraId="5430720A" w14:textId="3C5B1F6A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6193C7BE" w14:textId="01EC7600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7D62A341" w14:textId="71C41F1A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01E01C1D" w14:textId="3159F7BA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6678FEB6" w14:textId="73F7C461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5" w:type="pct"/>
            <w:vAlign w:val="bottom"/>
          </w:tcPr>
          <w:p w14:paraId="4C1DEFA5" w14:textId="3FA30A85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58</w:t>
            </w:r>
          </w:p>
        </w:tc>
      </w:tr>
      <w:tr w:rsidR="0085248E" w:rsidRPr="00F867BF" w14:paraId="25804C49" w14:textId="77777777" w:rsidTr="0085248E">
        <w:tc>
          <w:tcPr>
            <w:tcW w:w="1115" w:type="pct"/>
          </w:tcPr>
          <w:p w14:paraId="4277AE27" w14:textId="57847540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7BF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352" w:type="pct"/>
            <w:vAlign w:val="bottom"/>
          </w:tcPr>
          <w:p w14:paraId="0460D667" w14:textId="6CD765E2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120DE4CB" w14:textId="1E6C9094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953</w:t>
            </w:r>
          </w:p>
        </w:tc>
        <w:tc>
          <w:tcPr>
            <w:tcW w:w="352" w:type="pct"/>
            <w:vAlign w:val="bottom"/>
          </w:tcPr>
          <w:p w14:paraId="3A0EFC24" w14:textId="45F352CF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(953)</w:t>
            </w:r>
          </w:p>
        </w:tc>
        <w:tc>
          <w:tcPr>
            <w:tcW w:w="352" w:type="pct"/>
            <w:vAlign w:val="bottom"/>
          </w:tcPr>
          <w:p w14:paraId="6BEBB3FD" w14:textId="22BCAF42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4C64D29E" w14:textId="3B9C4B92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52F0CBD7" w14:textId="760BFCA6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7AC8EC24" w14:textId="44E859A0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091816A5" w14:textId="20C32991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7C296B44" w14:textId="7A1E5C5D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5C04F9CD" w14:textId="79CA60EE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5" w:type="pct"/>
            <w:vAlign w:val="bottom"/>
          </w:tcPr>
          <w:p w14:paraId="45F00F1B" w14:textId="63F5821F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85248E" w:rsidRPr="00F867BF" w14:paraId="7867F435" w14:textId="77777777" w:rsidTr="0085248E">
        <w:tc>
          <w:tcPr>
            <w:tcW w:w="1115" w:type="pct"/>
          </w:tcPr>
          <w:p w14:paraId="3B124742" w14:textId="7EFB67A3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352" w:type="pct"/>
            <w:vAlign w:val="bottom"/>
          </w:tcPr>
          <w:p w14:paraId="47448179" w14:textId="447BA6AF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2A27D846" w14:textId="308151A0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352" w:type="pct"/>
            <w:vAlign w:val="bottom"/>
          </w:tcPr>
          <w:p w14:paraId="55A0BCAF" w14:textId="6AF26425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332</w:t>
            </w:r>
          </w:p>
        </w:tc>
        <w:tc>
          <w:tcPr>
            <w:tcW w:w="352" w:type="pct"/>
            <w:vAlign w:val="bottom"/>
          </w:tcPr>
          <w:p w14:paraId="12737BD0" w14:textId="3541C163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21</w:t>
            </w:r>
          </w:p>
        </w:tc>
        <w:tc>
          <w:tcPr>
            <w:tcW w:w="352" w:type="pct"/>
            <w:vAlign w:val="bottom"/>
          </w:tcPr>
          <w:p w14:paraId="7361A62A" w14:textId="672FFC19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04307DAA" w14:textId="5F7CE101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147</w:t>
            </w:r>
          </w:p>
        </w:tc>
        <w:tc>
          <w:tcPr>
            <w:tcW w:w="352" w:type="pct"/>
            <w:vAlign w:val="bottom"/>
          </w:tcPr>
          <w:p w14:paraId="5351A585" w14:textId="6958AA25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7E47B315" w14:textId="2F1FF89B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F867BF">
              <w:rPr>
                <w:rFonts w:asciiTheme="majorBidi" w:hAnsiTheme="majorBidi" w:cstheme="majorBidi" w:hint="cs"/>
                <w:sz w:val="22"/>
                <w:szCs w:val="22"/>
                <w:cs/>
              </w:rPr>
              <w:t>8</w:t>
            </w:r>
          </w:p>
        </w:tc>
        <w:tc>
          <w:tcPr>
            <w:tcW w:w="352" w:type="pct"/>
            <w:vAlign w:val="bottom"/>
          </w:tcPr>
          <w:p w14:paraId="47B19365" w14:textId="6F94B64F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3BDAEC06" w14:textId="5073B22F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5" w:type="pct"/>
            <w:vAlign w:val="bottom"/>
          </w:tcPr>
          <w:p w14:paraId="1FAE2FAE" w14:textId="4B81F626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</w:t>
            </w:r>
            <w:r w:rsidRPr="00F867BF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4</w:t>
            </w:r>
          </w:p>
        </w:tc>
      </w:tr>
      <w:tr w:rsidR="0085248E" w:rsidRPr="00F867BF" w14:paraId="04CD4C1B" w14:textId="77777777" w:rsidTr="0085248E">
        <w:tc>
          <w:tcPr>
            <w:tcW w:w="1115" w:type="pct"/>
          </w:tcPr>
          <w:p w14:paraId="471098D4" w14:textId="0DC3D6C6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11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ผลกระทบจากการแปลงค่างบการเงิน</w:t>
            </w:r>
          </w:p>
        </w:tc>
        <w:tc>
          <w:tcPr>
            <w:tcW w:w="352" w:type="pct"/>
            <w:vAlign w:val="bottom"/>
          </w:tcPr>
          <w:p w14:paraId="62C3D55B" w14:textId="78EF87C5" w:rsidR="0085248E" w:rsidRPr="00F867BF" w:rsidRDefault="0085248E" w:rsidP="008524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0DDCE3D2" w14:textId="4C982D01" w:rsidR="0085248E" w:rsidRPr="00F867BF" w:rsidRDefault="0085248E" w:rsidP="008524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352" w:type="pct"/>
            <w:vAlign w:val="bottom"/>
          </w:tcPr>
          <w:p w14:paraId="6E1CA802" w14:textId="6BE9986A" w:rsidR="0085248E" w:rsidRPr="00F867BF" w:rsidRDefault="0085248E" w:rsidP="008524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5C6641D2" w14:textId="53FDFEDE" w:rsidR="0085248E" w:rsidRPr="00F867BF" w:rsidRDefault="0085248E" w:rsidP="008524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352" w:type="pct"/>
            <w:vAlign w:val="bottom"/>
          </w:tcPr>
          <w:p w14:paraId="59F8011C" w14:textId="4F26BFF9" w:rsidR="0085248E" w:rsidRPr="00F867BF" w:rsidRDefault="0085248E" w:rsidP="008524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529</w:t>
            </w:r>
          </w:p>
        </w:tc>
        <w:tc>
          <w:tcPr>
            <w:tcW w:w="352" w:type="pct"/>
            <w:vAlign w:val="bottom"/>
          </w:tcPr>
          <w:p w14:paraId="1A4F77A0" w14:textId="32CB0DF3" w:rsidR="0085248E" w:rsidRPr="00F867BF" w:rsidRDefault="0085248E" w:rsidP="008524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352" w:type="pct"/>
            <w:vAlign w:val="bottom"/>
          </w:tcPr>
          <w:p w14:paraId="75ACF08A" w14:textId="49D8B0C7" w:rsidR="0085248E" w:rsidRPr="00F867BF" w:rsidRDefault="0085248E" w:rsidP="008524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0694DFEA" w14:textId="125AEAFA" w:rsidR="0085248E" w:rsidRPr="00F867BF" w:rsidRDefault="0085248E" w:rsidP="008524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2EE05079" w14:textId="0EF0176B" w:rsidR="0085248E" w:rsidRPr="00F867BF" w:rsidRDefault="0085248E" w:rsidP="008524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2D1038F7" w14:textId="5FD521A3" w:rsidR="0085248E" w:rsidRPr="00F867BF" w:rsidRDefault="0085248E" w:rsidP="008524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(4)</w:t>
            </w:r>
          </w:p>
        </w:tc>
        <w:tc>
          <w:tcPr>
            <w:tcW w:w="365" w:type="pct"/>
            <w:vAlign w:val="bottom"/>
          </w:tcPr>
          <w:p w14:paraId="185EB833" w14:textId="386A0CA7" w:rsidR="0085248E" w:rsidRPr="00F867BF" w:rsidRDefault="0085248E" w:rsidP="008524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543</w:t>
            </w:r>
          </w:p>
        </w:tc>
      </w:tr>
      <w:tr w:rsidR="008C38B8" w:rsidRPr="00F867BF" w14:paraId="1838998E" w14:textId="77777777" w:rsidTr="0085248E">
        <w:tc>
          <w:tcPr>
            <w:tcW w:w="1115" w:type="pct"/>
          </w:tcPr>
          <w:p w14:paraId="516CB1A3" w14:textId="184E06C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และ วันที่ </w:t>
            </w: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352" w:type="pct"/>
            <w:vAlign w:val="bottom"/>
          </w:tcPr>
          <w:p w14:paraId="51E7A955" w14:textId="2952F5A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(7)</w:t>
            </w:r>
          </w:p>
        </w:tc>
        <w:tc>
          <w:tcPr>
            <w:tcW w:w="352" w:type="pct"/>
            <w:vAlign w:val="bottom"/>
          </w:tcPr>
          <w:p w14:paraId="3F580A08" w14:textId="285C0C9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(1,423)</w:t>
            </w:r>
          </w:p>
        </w:tc>
        <w:tc>
          <w:tcPr>
            <w:tcW w:w="352" w:type="pct"/>
            <w:vAlign w:val="bottom"/>
          </w:tcPr>
          <w:p w14:paraId="2F859AD1" w14:textId="6A55BE56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(40,833)</w:t>
            </w:r>
          </w:p>
        </w:tc>
        <w:tc>
          <w:tcPr>
            <w:tcW w:w="352" w:type="pct"/>
            <w:vAlign w:val="bottom"/>
          </w:tcPr>
          <w:p w14:paraId="33910976" w14:textId="57E68B0D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(5,647)</w:t>
            </w:r>
          </w:p>
        </w:tc>
        <w:tc>
          <w:tcPr>
            <w:tcW w:w="352" w:type="pct"/>
            <w:vAlign w:val="bottom"/>
          </w:tcPr>
          <w:p w14:paraId="5E24BCEC" w14:textId="10301C32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(15,060)</w:t>
            </w:r>
          </w:p>
        </w:tc>
        <w:tc>
          <w:tcPr>
            <w:tcW w:w="352" w:type="pct"/>
            <w:vAlign w:val="bottom"/>
          </w:tcPr>
          <w:p w14:paraId="42708765" w14:textId="0D61833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(6,950)</w:t>
            </w:r>
          </w:p>
        </w:tc>
        <w:tc>
          <w:tcPr>
            <w:tcW w:w="352" w:type="pct"/>
            <w:vAlign w:val="bottom"/>
          </w:tcPr>
          <w:p w14:paraId="7207097A" w14:textId="3AC66EF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13037AB8" w14:textId="0BBC7EBC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(366)</w:t>
            </w:r>
          </w:p>
        </w:tc>
        <w:tc>
          <w:tcPr>
            <w:tcW w:w="352" w:type="pct"/>
            <w:vAlign w:val="bottom"/>
          </w:tcPr>
          <w:p w14:paraId="07879FD1" w14:textId="6C78AAB8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(13)</w:t>
            </w:r>
          </w:p>
        </w:tc>
        <w:tc>
          <w:tcPr>
            <w:tcW w:w="352" w:type="pct"/>
            <w:vAlign w:val="bottom"/>
          </w:tcPr>
          <w:p w14:paraId="790AC686" w14:textId="13848EA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365" w:type="pct"/>
            <w:vAlign w:val="bottom"/>
          </w:tcPr>
          <w:p w14:paraId="2D6F0C53" w14:textId="1129F64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(70,29</w:t>
            </w:r>
            <w:r w:rsidRPr="00F867BF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9</w:t>
            </w:r>
            <w:r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</w:tr>
      <w:tr w:rsidR="008C38B8" w:rsidRPr="00F867BF" w14:paraId="0188E313" w14:textId="77777777" w:rsidTr="0085248E">
        <w:tc>
          <w:tcPr>
            <w:tcW w:w="1115" w:type="pct"/>
          </w:tcPr>
          <w:p w14:paraId="5D77CB26" w14:textId="5AF7444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867B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ลดลงจากการจำหน่ายเงินลงทุน </w:t>
            </w:r>
            <w:r w:rsidRPr="00F867BF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 xml:space="preserve">(หมายเหตุ </w:t>
            </w:r>
            <w:r w:rsidRPr="00F867BF">
              <w:rPr>
                <w:rFonts w:asciiTheme="majorBidi" w:hAnsiTheme="majorBidi" w:cs="Angsana New"/>
                <w:i/>
                <w:iCs/>
                <w:sz w:val="22"/>
                <w:szCs w:val="22"/>
              </w:rPr>
              <w:t>11)</w:t>
            </w:r>
          </w:p>
        </w:tc>
        <w:tc>
          <w:tcPr>
            <w:tcW w:w="352" w:type="pct"/>
            <w:vAlign w:val="bottom"/>
          </w:tcPr>
          <w:p w14:paraId="57B94E04" w14:textId="59F74BE9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7AF2C7CA" w14:textId="4119CFA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253</w:t>
            </w:r>
          </w:p>
        </w:tc>
        <w:tc>
          <w:tcPr>
            <w:tcW w:w="352" w:type="pct"/>
            <w:vAlign w:val="bottom"/>
          </w:tcPr>
          <w:p w14:paraId="4EE79681" w14:textId="2572DA48" w:rsidR="008C38B8" w:rsidRPr="00F867BF" w:rsidRDefault="007E29C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2585B219" w14:textId="070BE9E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900</w:t>
            </w:r>
          </w:p>
        </w:tc>
        <w:tc>
          <w:tcPr>
            <w:tcW w:w="352" w:type="pct"/>
            <w:vAlign w:val="bottom"/>
          </w:tcPr>
          <w:p w14:paraId="150E3DC1" w14:textId="032D374E" w:rsidR="008C38B8" w:rsidRPr="00F867BF" w:rsidRDefault="00087F8D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352" w:type="pct"/>
            <w:vAlign w:val="bottom"/>
          </w:tcPr>
          <w:p w14:paraId="5E63D254" w14:textId="2DE4B90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352" w:type="pct"/>
            <w:vAlign w:val="bottom"/>
          </w:tcPr>
          <w:p w14:paraId="3688C9B7" w14:textId="59DB1B0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38AF4C38" w14:textId="1EF4169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352" w:type="pct"/>
            <w:vAlign w:val="bottom"/>
          </w:tcPr>
          <w:p w14:paraId="380BD8E9" w14:textId="1352796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398D30F2" w14:textId="2919830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5" w:type="pct"/>
            <w:vAlign w:val="bottom"/>
          </w:tcPr>
          <w:p w14:paraId="789B86A2" w14:textId="4A8E7A1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1,165</w:t>
            </w:r>
          </w:p>
        </w:tc>
      </w:tr>
      <w:tr w:rsidR="008C38B8" w:rsidRPr="00F867BF" w14:paraId="036C5040" w14:textId="77777777" w:rsidTr="0085248E">
        <w:tc>
          <w:tcPr>
            <w:tcW w:w="1115" w:type="pct"/>
          </w:tcPr>
          <w:p w14:paraId="7D4ED3D5" w14:textId="7278C39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352" w:type="pct"/>
            <w:vAlign w:val="bottom"/>
          </w:tcPr>
          <w:p w14:paraId="54218791" w14:textId="1241DD0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255AA2D0" w14:textId="2D8796D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(5</w:t>
            </w:r>
            <w:r w:rsidR="004B63F1" w:rsidRPr="00F867B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</w:t>
            </w:r>
            <w:r w:rsidRPr="00F867B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52" w:type="pct"/>
            <w:vAlign w:val="bottom"/>
          </w:tcPr>
          <w:p w14:paraId="2124D6F0" w14:textId="206CA39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0EC3" w:rsidRPr="00F867BF">
              <w:rPr>
                <w:rFonts w:asciiTheme="majorBidi" w:hAnsiTheme="majorBidi" w:cstheme="majorBidi"/>
                <w:sz w:val="22"/>
                <w:szCs w:val="22"/>
              </w:rPr>
              <w:t>4,</w:t>
            </w:r>
            <w:r w:rsidR="006C7B1E" w:rsidRPr="00F867BF">
              <w:rPr>
                <w:rFonts w:asciiTheme="majorBidi" w:hAnsiTheme="majorBidi" w:cstheme="majorBidi"/>
                <w:sz w:val="22"/>
                <w:szCs w:val="22"/>
              </w:rPr>
              <w:t>89</w:t>
            </w:r>
            <w:r w:rsidR="007E29C8" w:rsidRPr="00F867B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F867B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52" w:type="pct"/>
            <w:vAlign w:val="bottom"/>
          </w:tcPr>
          <w:p w14:paraId="1D5672B5" w14:textId="6B06398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235B7" w:rsidRPr="00F867BF">
              <w:rPr>
                <w:rFonts w:asciiTheme="majorBidi" w:hAnsiTheme="majorBidi" w:cstheme="majorBidi"/>
                <w:sz w:val="22"/>
                <w:szCs w:val="22"/>
              </w:rPr>
              <w:t>1,04</w:t>
            </w:r>
            <w:r w:rsidR="00FA22A9" w:rsidRPr="00F867BF">
              <w:rPr>
                <w:rFonts w:asciiTheme="majorBidi" w:hAnsiTheme="majorBidi" w:cstheme="majorBidi" w:hint="cs"/>
                <w:sz w:val="22"/>
                <w:szCs w:val="22"/>
                <w:cs/>
              </w:rPr>
              <w:t>3</w:t>
            </w:r>
            <w:r w:rsidRPr="00F867B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52" w:type="pct"/>
            <w:vAlign w:val="bottom"/>
          </w:tcPr>
          <w:p w14:paraId="187B421A" w14:textId="3A44EDF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(8,901)</w:t>
            </w:r>
          </w:p>
        </w:tc>
        <w:tc>
          <w:tcPr>
            <w:tcW w:w="352" w:type="pct"/>
            <w:vAlign w:val="bottom"/>
          </w:tcPr>
          <w:p w14:paraId="4BA3A9B3" w14:textId="6432343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(9</w:t>
            </w:r>
            <w:r w:rsidR="00D23ABF" w:rsidRPr="00F867BF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995117" w:rsidRPr="00F867BF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F867B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52" w:type="pct"/>
            <w:vAlign w:val="bottom"/>
          </w:tcPr>
          <w:p w14:paraId="60B21217" w14:textId="0F4ED8A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352" w:type="pct"/>
            <w:vAlign w:val="bottom"/>
          </w:tcPr>
          <w:p w14:paraId="2A6CE2EF" w14:textId="61716B12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(73)</w:t>
            </w:r>
          </w:p>
        </w:tc>
        <w:tc>
          <w:tcPr>
            <w:tcW w:w="352" w:type="pct"/>
            <w:vAlign w:val="bottom"/>
          </w:tcPr>
          <w:p w14:paraId="2E4AB7DA" w14:textId="55A5CB18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352" w:type="pct"/>
            <w:vAlign w:val="bottom"/>
          </w:tcPr>
          <w:p w14:paraId="037BF58C" w14:textId="7CA885E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5" w:type="pct"/>
            <w:vAlign w:val="bottom"/>
          </w:tcPr>
          <w:p w14:paraId="4587BD0C" w14:textId="75607FE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(16,</w:t>
            </w:r>
            <w:r w:rsidR="00C26DD8" w:rsidRPr="00F867BF">
              <w:rPr>
                <w:rFonts w:asciiTheme="majorBidi" w:hAnsiTheme="majorBidi" w:cstheme="majorBidi"/>
                <w:sz w:val="22"/>
                <w:szCs w:val="22"/>
              </w:rPr>
              <w:t>421</w:t>
            </w:r>
            <w:r w:rsidRPr="00F867B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C38B8" w:rsidRPr="00F867BF" w14:paraId="6810393F" w14:textId="77777777" w:rsidTr="0085248E">
        <w:tc>
          <w:tcPr>
            <w:tcW w:w="1115" w:type="pct"/>
          </w:tcPr>
          <w:p w14:paraId="68480D3F" w14:textId="2DC2928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4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867BF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กลับรายการ (ขาดทุนจากการด้อยค่า</w:t>
            </w:r>
            <w:r w:rsidRPr="00F867BF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)</w:t>
            </w:r>
          </w:p>
        </w:tc>
        <w:tc>
          <w:tcPr>
            <w:tcW w:w="352" w:type="pct"/>
            <w:vAlign w:val="bottom"/>
          </w:tcPr>
          <w:p w14:paraId="2F311436" w14:textId="5815DB6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08E12BCB" w14:textId="3EEECE57" w:rsidR="008C38B8" w:rsidRPr="00F867BF" w:rsidRDefault="006C7B1E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4159CBDC" w14:textId="23FBB86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352" w:type="pct"/>
            <w:vAlign w:val="bottom"/>
          </w:tcPr>
          <w:p w14:paraId="2CEE8AD8" w14:textId="5FA6F42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(284)</w:t>
            </w:r>
          </w:p>
        </w:tc>
        <w:tc>
          <w:tcPr>
            <w:tcW w:w="352" w:type="pct"/>
            <w:vAlign w:val="bottom"/>
          </w:tcPr>
          <w:p w14:paraId="565144BA" w14:textId="35D50F89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7,</w:t>
            </w:r>
            <w:r w:rsidR="00427D4B" w:rsidRPr="00F867B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</w:t>
            </w:r>
            <w:r w:rsidRPr="00F867BF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352" w:type="pct"/>
            <w:vAlign w:val="bottom"/>
          </w:tcPr>
          <w:p w14:paraId="06C67F9F" w14:textId="16930564" w:rsidR="008C38B8" w:rsidRPr="00F867BF" w:rsidRDefault="00D23ABF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081AA765" w14:textId="21429C0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01947CC0" w14:textId="1367A191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388287ED" w14:textId="09ADEAE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02A54F17" w14:textId="2CCE6066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(235)</w:t>
            </w:r>
          </w:p>
        </w:tc>
        <w:tc>
          <w:tcPr>
            <w:tcW w:w="365" w:type="pct"/>
            <w:vAlign w:val="bottom"/>
          </w:tcPr>
          <w:p w14:paraId="1AD7E8F2" w14:textId="0A5FC19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6,</w:t>
            </w:r>
            <w:r w:rsidR="009A0FFA" w:rsidRPr="00F867BF">
              <w:rPr>
                <w:rFonts w:asciiTheme="majorBidi" w:hAnsiTheme="majorBidi" w:cstheme="majorBidi"/>
                <w:sz w:val="22"/>
                <w:szCs w:val="22"/>
              </w:rPr>
              <w:t>97</w:t>
            </w:r>
            <w:r w:rsidRPr="00F867BF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7A3D38" w:rsidRPr="00F867BF" w14:paraId="084AB8D3" w14:textId="77777777" w:rsidTr="0085248E">
        <w:tc>
          <w:tcPr>
            <w:tcW w:w="1115" w:type="pct"/>
          </w:tcPr>
          <w:p w14:paraId="5F2A01BF" w14:textId="15806BC6" w:rsidR="007A3D38" w:rsidRPr="00F867BF" w:rsidRDefault="007A3D3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4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F867BF">
              <w:rPr>
                <w:rFonts w:asciiTheme="majorBidi" w:hAnsiTheme="majorBidi" w:cs="Angsan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352" w:type="pct"/>
            <w:vAlign w:val="bottom"/>
          </w:tcPr>
          <w:p w14:paraId="6991F2D9" w14:textId="63ADCBE5" w:rsidR="007A3D38" w:rsidRPr="00F867BF" w:rsidRDefault="007A3D3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1F1E4F58" w14:textId="392EE11F" w:rsidR="007A3D38" w:rsidRPr="00F867BF" w:rsidRDefault="00FA22A9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 w:hint="cs"/>
                <w:sz w:val="22"/>
                <w:szCs w:val="22"/>
                <w:cs/>
              </w:rPr>
              <w:t>4</w:t>
            </w:r>
          </w:p>
        </w:tc>
        <w:tc>
          <w:tcPr>
            <w:tcW w:w="352" w:type="pct"/>
            <w:vAlign w:val="bottom"/>
          </w:tcPr>
          <w:p w14:paraId="68D694A5" w14:textId="20DD386D" w:rsidR="007A3D38" w:rsidRPr="00F867BF" w:rsidRDefault="00E25D6F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2FAB" w:rsidRPr="00F867BF">
              <w:rPr>
                <w:rFonts w:asciiTheme="majorBidi" w:hAnsiTheme="majorBidi" w:cstheme="majorBidi"/>
                <w:sz w:val="22"/>
                <w:szCs w:val="22"/>
              </w:rPr>
              <w:t>375</w:t>
            </w:r>
            <w:r w:rsidRPr="00F867B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52" w:type="pct"/>
            <w:vAlign w:val="bottom"/>
          </w:tcPr>
          <w:p w14:paraId="0B116831" w14:textId="0E8D1128" w:rsidR="007A3D38" w:rsidRPr="00F867BF" w:rsidRDefault="00E25D6F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385</w:t>
            </w:r>
          </w:p>
        </w:tc>
        <w:tc>
          <w:tcPr>
            <w:tcW w:w="352" w:type="pct"/>
            <w:vAlign w:val="bottom"/>
          </w:tcPr>
          <w:p w14:paraId="35D6E902" w14:textId="749B4183" w:rsidR="007A3D38" w:rsidRPr="00F867BF" w:rsidRDefault="007A3D3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10B5B6F7" w14:textId="338CC035" w:rsidR="007A3D38" w:rsidRPr="00F867BF" w:rsidRDefault="007A3D3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25D6F" w:rsidRPr="00F867BF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F867B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52" w:type="pct"/>
            <w:vAlign w:val="bottom"/>
          </w:tcPr>
          <w:p w14:paraId="2638CEEA" w14:textId="559B7D95" w:rsidR="007A3D38" w:rsidRPr="00F867BF" w:rsidRDefault="007A3D3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6C66AEC9" w14:textId="492DB04B" w:rsidR="007A3D38" w:rsidRPr="00F867BF" w:rsidRDefault="007A3D3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3A4C55AC" w14:textId="78D10E0D" w:rsidR="007A3D38" w:rsidRPr="00F867BF" w:rsidRDefault="007A3D3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1D7F7CAE" w14:textId="0714FCA4" w:rsidR="007A3D38" w:rsidRPr="00F867BF" w:rsidRDefault="007A3D3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5" w:type="pct"/>
            <w:vAlign w:val="bottom"/>
          </w:tcPr>
          <w:p w14:paraId="3EDEE6D8" w14:textId="511164AF" w:rsidR="007A3D38" w:rsidRPr="00F867BF" w:rsidRDefault="00C26DD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C38B8" w:rsidRPr="00F867BF" w14:paraId="075613D0" w14:textId="77777777" w:rsidTr="0085248E">
        <w:tc>
          <w:tcPr>
            <w:tcW w:w="1115" w:type="pct"/>
          </w:tcPr>
          <w:p w14:paraId="64BC7AF5" w14:textId="11D7FF19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352" w:type="pct"/>
            <w:vAlign w:val="bottom"/>
          </w:tcPr>
          <w:p w14:paraId="2DC60443" w14:textId="4456284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209E5077" w14:textId="28BFAC81" w:rsidR="008C38B8" w:rsidRPr="00F867BF" w:rsidRDefault="002803C7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6C7B1E"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</w:t>
            </w:r>
          </w:p>
        </w:tc>
        <w:tc>
          <w:tcPr>
            <w:tcW w:w="352" w:type="pct"/>
            <w:vAlign w:val="bottom"/>
          </w:tcPr>
          <w:p w14:paraId="74819BB3" w14:textId="08607760" w:rsidR="008C38B8" w:rsidRPr="00F867BF" w:rsidRDefault="006C7B1E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882</w:t>
            </w:r>
          </w:p>
        </w:tc>
        <w:tc>
          <w:tcPr>
            <w:tcW w:w="352" w:type="pct"/>
            <w:vAlign w:val="bottom"/>
          </w:tcPr>
          <w:p w14:paraId="2B3F2441" w14:textId="72E190EB" w:rsidR="008C38B8" w:rsidRPr="00F867BF" w:rsidRDefault="002803C7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352" w:type="pct"/>
            <w:vAlign w:val="bottom"/>
          </w:tcPr>
          <w:p w14:paraId="305E9FC4" w14:textId="5BA0054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5,343</w:t>
            </w:r>
          </w:p>
        </w:tc>
        <w:tc>
          <w:tcPr>
            <w:tcW w:w="352" w:type="pct"/>
            <w:vAlign w:val="bottom"/>
          </w:tcPr>
          <w:p w14:paraId="3923E6FD" w14:textId="7B8A25AF" w:rsidR="008C38B8" w:rsidRPr="00F867BF" w:rsidRDefault="00D23ABF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8C38B8" w:rsidRPr="00F867B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352" w:type="pct"/>
            <w:vAlign w:val="bottom"/>
          </w:tcPr>
          <w:p w14:paraId="31614802" w14:textId="415D77FD" w:rsidR="008C38B8" w:rsidRPr="00F867BF" w:rsidRDefault="00C26DD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7C14553B" w14:textId="1AF9533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68</w:t>
            </w:r>
          </w:p>
        </w:tc>
        <w:tc>
          <w:tcPr>
            <w:tcW w:w="352" w:type="pct"/>
            <w:vAlign w:val="bottom"/>
          </w:tcPr>
          <w:p w14:paraId="3316B6D7" w14:textId="2869A2E9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09711A12" w14:textId="2478769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5" w:type="pct"/>
            <w:vAlign w:val="bottom"/>
          </w:tcPr>
          <w:p w14:paraId="5301CE59" w14:textId="4787F01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</w:t>
            </w:r>
            <w:r w:rsidR="00C26DD8"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546</w:t>
            </w:r>
          </w:p>
        </w:tc>
      </w:tr>
      <w:tr w:rsidR="008C38B8" w:rsidRPr="00F867BF" w14:paraId="5915F9D2" w14:textId="77777777" w:rsidTr="0085248E">
        <w:tc>
          <w:tcPr>
            <w:tcW w:w="1115" w:type="pct"/>
          </w:tcPr>
          <w:p w14:paraId="4016BFD6" w14:textId="1E126768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11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F867BF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ผลกระทบจากการแปลงค่างบการเงิน</w:t>
            </w:r>
          </w:p>
        </w:tc>
        <w:tc>
          <w:tcPr>
            <w:tcW w:w="352" w:type="pct"/>
            <w:vAlign w:val="bottom"/>
          </w:tcPr>
          <w:p w14:paraId="43CA5001" w14:textId="7A44B084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436C1958" w14:textId="5A921C61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352" w:type="pct"/>
            <w:vAlign w:val="bottom"/>
          </w:tcPr>
          <w:p w14:paraId="25151CC9" w14:textId="3411AEFC" w:rsidR="008C38B8" w:rsidRPr="00F867BF" w:rsidRDefault="007E29C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35FE205D" w14:textId="7BF8B4CB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352" w:type="pct"/>
            <w:vAlign w:val="bottom"/>
          </w:tcPr>
          <w:p w14:paraId="712C655A" w14:textId="2FE9A03F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3,</w:t>
            </w:r>
            <w:r w:rsidR="005358FC" w:rsidRPr="00F867BF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F867BF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352" w:type="pct"/>
            <w:vAlign w:val="bottom"/>
          </w:tcPr>
          <w:p w14:paraId="4F39182B" w14:textId="49D91BD6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352" w:type="pct"/>
            <w:vAlign w:val="bottom"/>
          </w:tcPr>
          <w:p w14:paraId="5C6107CE" w14:textId="0EEC959B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1175500B" w14:textId="5A169BF5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5C8C602E" w14:textId="69278E5A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1052A8AB" w14:textId="182EF253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365" w:type="pct"/>
            <w:vAlign w:val="bottom"/>
          </w:tcPr>
          <w:p w14:paraId="4E1D676F" w14:textId="01895AE8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</w:t>
            </w:r>
            <w:r w:rsidR="009A0FFA"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07</w:t>
            </w:r>
            <w:r w:rsidRPr="00F867B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</w:p>
        </w:tc>
      </w:tr>
      <w:tr w:rsidR="008C38B8" w:rsidRPr="00F867BF" w14:paraId="422E923D" w14:textId="77777777" w:rsidTr="0085248E">
        <w:tc>
          <w:tcPr>
            <w:tcW w:w="1115" w:type="pct"/>
          </w:tcPr>
          <w:p w14:paraId="00315B0B" w14:textId="0523E18C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352" w:type="pct"/>
            <w:vAlign w:val="bottom"/>
          </w:tcPr>
          <w:p w14:paraId="007E6AE0" w14:textId="5BF73047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(7)</w:t>
            </w:r>
          </w:p>
        </w:tc>
        <w:tc>
          <w:tcPr>
            <w:tcW w:w="352" w:type="pct"/>
            <w:vAlign w:val="bottom"/>
          </w:tcPr>
          <w:p w14:paraId="0CD6B77F" w14:textId="4082F922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(1,6</w:t>
            </w:r>
            <w:r w:rsidR="006C7B1E"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87</w:t>
            </w:r>
            <w:r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352" w:type="pct"/>
            <w:vAlign w:val="bottom"/>
          </w:tcPr>
          <w:p w14:paraId="244A33C1" w14:textId="0F9F2C02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92618F"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45</w:t>
            </w:r>
            <w:r w:rsidR="003539B3"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2E220F"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</w:t>
            </w:r>
            <w:r w:rsidR="007E29C8"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52" w:type="pct"/>
            <w:vAlign w:val="bottom"/>
          </w:tcPr>
          <w:p w14:paraId="4DB03D24" w14:textId="1251394F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2E220F"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="003539B3"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2E220F"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639</w:t>
            </w: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52" w:type="pct"/>
            <w:vAlign w:val="bottom"/>
          </w:tcPr>
          <w:p w14:paraId="7D267999" w14:textId="19520CC0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(8,136)</w:t>
            </w:r>
          </w:p>
        </w:tc>
        <w:tc>
          <w:tcPr>
            <w:tcW w:w="352" w:type="pct"/>
            <w:vAlign w:val="bottom"/>
          </w:tcPr>
          <w:p w14:paraId="4813D586" w14:textId="30606F78" w:rsidR="008C38B8" w:rsidRPr="00F867BF" w:rsidRDefault="00444273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573C87"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CB1423"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692</w:t>
            </w: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52" w:type="pct"/>
            <w:vAlign w:val="bottom"/>
          </w:tcPr>
          <w:p w14:paraId="3BF341BC" w14:textId="44569FA6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(1)</w:t>
            </w:r>
          </w:p>
        </w:tc>
        <w:tc>
          <w:tcPr>
            <w:tcW w:w="352" w:type="pct"/>
            <w:vAlign w:val="bottom"/>
          </w:tcPr>
          <w:p w14:paraId="7E2D8AC8" w14:textId="4FABB063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(369)</w:t>
            </w:r>
          </w:p>
        </w:tc>
        <w:tc>
          <w:tcPr>
            <w:tcW w:w="352" w:type="pct"/>
            <w:vAlign w:val="bottom"/>
          </w:tcPr>
          <w:p w14:paraId="3432116B" w14:textId="2E9B3764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(14)</w:t>
            </w:r>
          </w:p>
        </w:tc>
        <w:tc>
          <w:tcPr>
            <w:tcW w:w="352" w:type="pct"/>
            <w:vAlign w:val="bottom"/>
          </w:tcPr>
          <w:p w14:paraId="7FD30BF6" w14:textId="49E3E48A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(215)</w:t>
            </w:r>
          </w:p>
        </w:tc>
        <w:tc>
          <w:tcPr>
            <w:tcW w:w="365" w:type="pct"/>
            <w:vAlign w:val="bottom"/>
          </w:tcPr>
          <w:p w14:paraId="5E7ED141" w14:textId="3C62FD2B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="001F6EDF"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68,9</w:t>
            </w:r>
            <w:r w:rsidR="00C26DD8"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64</w:t>
            </w:r>
            <w:r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</w:tr>
      <w:tr w:rsidR="00E429B3" w:rsidRPr="00F867BF" w14:paraId="18A3404C" w14:textId="77777777" w:rsidTr="0085248E">
        <w:tc>
          <w:tcPr>
            <w:tcW w:w="1115" w:type="pct"/>
          </w:tcPr>
          <w:p w14:paraId="43A2C155" w14:textId="77777777" w:rsidR="00E429B3" w:rsidRPr="00F867BF" w:rsidRDefault="00E429B3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2" w:type="pct"/>
            <w:vAlign w:val="bottom"/>
          </w:tcPr>
          <w:p w14:paraId="55DFB032" w14:textId="77777777" w:rsidR="00E429B3" w:rsidRPr="00F867BF" w:rsidRDefault="00E429B3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01775199" w14:textId="77777777" w:rsidR="00E429B3" w:rsidRPr="00F867BF" w:rsidRDefault="00E429B3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59820F7B" w14:textId="77777777" w:rsidR="00E429B3" w:rsidRPr="00F867BF" w:rsidRDefault="00E429B3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6D98C4AA" w14:textId="77777777" w:rsidR="00E429B3" w:rsidRPr="00F867BF" w:rsidRDefault="00E429B3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18BD910A" w14:textId="77777777" w:rsidR="00E429B3" w:rsidRPr="00F867BF" w:rsidRDefault="00E429B3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3B71FA09" w14:textId="77777777" w:rsidR="00E429B3" w:rsidRPr="00F867BF" w:rsidRDefault="00E429B3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1E91F719" w14:textId="77777777" w:rsidR="00E429B3" w:rsidRPr="00F867BF" w:rsidRDefault="00E429B3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60C14D07" w14:textId="77777777" w:rsidR="00E429B3" w:rsidRPr="00F867BF" w:rsidRDefault="00E429B3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72B4E24D" w14:textId="77777777" w:rsidR="00E429B3" w:rsidRPr="00F867BF" w:rsidRDefault="00E429B3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205A9F3B" w14:textId="77777777" w:rsidR="00E429B3" w:rsidRPr="00F867BF" w:rsidRDefault="00E429B3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5" w:type="pct"/>
            <w:vAlign w:val="bottom"/>
          </w:tcPr>
          <w:p w14:paraId="4F9B6CA1" w14:textId="77777777" w:rsidR="00E429B3" w:rsidRPr="00F867BF" w:rsidRDefault="00E429B3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5248E" w:rsidRPr="00F867BF" w14:paraId="3988C501" w14:textId="77777777" w:rsidTr="0085248E">
        <w:tc>
          <w:tcPr>
            <w:tcW w:w="1115" w:type="pct"/>
          </w:tcPr>
          <w:p w14:paraId="61CB588E" w14:textId="3846B700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867B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352" w:type="pct"/>
          </w:tcPr>
          <w:p w14:paraId="51113752" w14:textId="77777777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</w:tcPr>
          <w:p w14:paraId="1C8428AC" w14:textId="77777777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</w:tcPr>
          <w:p w14:paraId="151906D5" w14:textId="77777777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</w:tcPr>
          <w:p w14:paraId="7C27E3A1" w14:textId="77777777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</w:tcPr>
          <w:p w14:paraId="215497EB" w14:textId="77777777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</w:tcPr>
          <w:p w14:paraId="4554D2BC" w14:textId="77777777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</w:tcPr>
          <w:p w14:paraId="62255142" w14:textId="77777777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</w:tcPr>
          <w:p w14:paraId="4CAB3E72" w14:textId="77777777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</w:tcPr>
          <w:p w14:paraId="608783B6" w14:textId="77777777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</w:tcPr>
          <w:p w14:paraId="49D4D753" w14:textId="77777777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5" w:type="pct"/>
          </w:tcPr>
          <w:p w14:paraId="05556ED0" w14:textId="77777777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5248E" w:rsidRPr="00F867BF" w14:paraId="27BDCADA" w14:textId="77777777" w:rsidTr="0085248E">
        <w:tc>
          <w:tcPr>
            <w:tcW w:w="1115" w:type="pct"/>
          </w:tcPr>
          <w:p w14:paraId="064D71BA" w14:textId="0CB2281C" w:rsidR="0085248E" w:rsidRPr="00F867BF" w:rsidRDefault="0085248E" w:rsidP="00852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352" w:type="pct"/>
            <w:vAlign w:val="bottom"/>
          </w:tcPr>
          <w:p w14:paraId="64109B19" w14:textId="36678717" w:rsidR="0085248E" w:rsidRPr="00F867BF" w:rsidRDefault="0085248E" w:rsidP="008524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24,024</w:t>
            </w:r>
          </w:p>
        </w:tc>
        <w:tc>
          <w:tcPr>
            <w:tcW w:w="352" w:type="pct"/>
            <w:vAlign w:val="bottom"/>
          </w:tcPr>
          <w:p w14:paraId="6C1B0690" w14:textId="37A6C895" w:rsidR="0085248E" w:rsidRPr="00F867BF" w:rsidRDefault="0085248E" w:rsidP="008524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8,914</w:t>
            </w:r>
          </w:p>
        </w:tc>
        <w:tc>
          <w:tcPr>
            <w:tcW w:w="352" w:type="pct"/>
            <w:vAlign w:val="bottom"/>
          </w:tcPr>
          <w:p w14:paraId="63D7C583" w14:textId="3981F0F1" w:rsidR="0085248E" w:rsidRPr="00F867BF" w:rsidRDefault="0085248E" w:rsidP="008524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33,630</w:t>
            </w:r>
          </w:p>
        </w:tc>
        <w:tc>
          <w:tcPr>
            <w:tcW w:w="352" w:type="pct"/>
            <w:vAlign w:val="bottom"/>
          </w:tcPr>
          <w:p w14:paraId="67C10E86" w14:textId="644F49CF" w:rsidR="0085248E" w:rsidRPr="00F867BF" w:rsidRDefault="0085248E" w:rsidP="008524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21,033</w:t>
            </w:r>
          </w:p>
        </w:tc>
        <w:tc>
          <w:tcPr>
            <w:tcW w:w="352" w:type="pct"/>
            <w:vAlign w:val="bottom"/>
          </w:tcPr>
          <w:p w14:paraId="74572602" w14:textId="44B86632" w:rsidR="0085248E" w:rsidRPr="00F867BF" w:rsidRDefault="0085248E" w:rsidP="008524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19,221</w:t>
            </w:r>
          </w:p>
        </w:tc>
        <w:tc>
          <w:tcPr>
            <w:tcW w:w="352" w:type="pct"/>
            <w:vAlign w:val="bottom"/>
          </w:tcPr>
          <w:p w14:paraId="4E5A1A2E" w14:textId="2618E2BF" w:rsidR="0085248E" w:rsidRPr="00F867BF" w:rsidRDefault="0085248E" w:rsidP="008524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4,975</w:t>
            </w:r>
          </w:p>
        </w:tc>
        <w:tc>
          <w:tcPr>
            <w:tcW w:w="352" w:type="pct"/>
            <w:vAlign w:val="bottom"/>
          </w:tcPr>
          <w:p w14:paraId="71AB2F80" w14:textId="068E749C" w:rsidR="0085248E" w:rsidRPr="00F867BF" w:rsidRDefault="0085248E" w:rsidP="008524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294</w:t>
            </w:r>
          </w:p>
        </w:tc>
        <w:tc>
          <w:tcPr>
            <w:tcW w:w="352" w:type="pct"/>
            <w:vAlign w:val="bottom"/>
          </w:tcPr>
          <w:p w14:paraId="4F4A24B4" w14:textId="2FB41AB4" w:rsidR="0085248E" w:rsidRPr="00F867BF" w:rsidRDefault="0085248E" w:rsidP="008524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209</w:t>
            </w:r>
          </w:p>
        </w:tc>
        <w:tc>
          <w:tcPr>
            <w:tcW w:w="352" w:type="pct"/>
            <w:vAlign w:val="bottom"/>
          </w:tcPr>
          <w:p w14:paraId="6A6EFA1C" w14:textId="2FB3E58F" w:rsidR="0085248E" w:rsidRPr="00F867BF" w:rsidRDefault="0085248E" w:rsidP="008524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352" w:type="pct"/>
            <w:vAlign w:val="bottom"/>
          </w:tcPr>
          <w:p w14:paraId="3E7DF384" w14:textId="2CF169A0" w:rsidR="0085248E" w:rsidRPr="00F867BF" w:rsidRDefault="0085248E" w:rsidP="008524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7,059</w:t>
            </w:r>
          </w:p>
        </w:tc>
        <w:tc>
          <w:tcPr>
            <w:tcW w:w="365" w:type="pct"/>
            <w:vAlign w:val="bottom"/>
          </w:tcPr>
          <w:p w14:paraId="00F3E5A6" w14:textId="46F29010" w:rsidR="0085248E" w:rsidRPr="00F867BF" w:rsidRDefault="0085248E" w:rsidP="008524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119,374</w:t>
            </w:r>
          </w:p>
        </w:tc>
      </w:tr>
      <w:tr w:rsidR="008C38B8" w:rsidRPr="00F867BF" w14:paraId="7FE42352" w14:textId="77777777" w:rsidTr="0085248E">
        <w:tc>
          <w:tcPr>
            <w:tcW w:w="1115" w:type="pct"/>
          </w:tcPr>
          <w:p w14:paraId="7A61C900" w14:textId="4C22EEC8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352" w:type="pct"/>
            <w:vAlign w:val="bottom"/>
          </w:tcPr>
          <w:p w14:paraId="1469111E" w14:textId="1AAD3777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23,76</w:t>
            </w:r>
            <w:r w:rsidR="00C52949"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52" w:type="pct"/>
            <w:vAlign w:val="bottom"/>
          </w:tcPr>
          <w:p w14:paraId="1DC27927" w14:textId="35B311BE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7,02</w:t>
            </w:r>
            <w:r w:rsidR="006C7B1E"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352" w:type="pct"/>
            <w:vAlign w:val="bottom"/>
          </w:tcPr>
          <w:p w14:paraId="48AE8B0F" w14:textId="55CF3975" w:rsidR="008C38B8" w:rsidRPr="00F867BF" w:rsidRDefault="003539B3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42,7</w:t>
            </w:r>
            <w:r w:rsidR="006C7B1E"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352" w:type="pct"/>
            <w:vAlign w:val="bottom"/>
          </w:tcPr>
          <w:p w14:paraId="6B1999A2" w14:textId="262209AD" w:rsidR="008C38B8" w:rsidRPr="00F867BF" w:rsidRDefault="003539B3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7,526</w:t>
            </w:r>
          </w:p>
        </w:tc>
        <w:tc>
          <w:tcPr>
            <w:tcW w:w="352" w:type="pct"/>
            <w:vAlign w:val="bottom"/>
          </w:tcPr>
          <w:p w14:paraId="5027DE3A" w14:textId="02078B86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19,657</w:t>
            </w:r>
          </w:p>
        </w:tc>
        <w:tc>
          <w:tcPr>
            <w:tcW w:w="352" w:type="pct"/>
            <w:vAlign w:val="bottom"/>
          </w:tcPr>
          <w:p w14:paraId="24853302" w14:textId="76C572AD" w:rsidR="008C38B8" w:rsidRPr="00F867BF" w:rsidRDefault="0060626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</w:t>
            </w:r>
            <w:r w:rsidR="00C429BA"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896</w:t>
            </w:r>
          </w:p>
        </w:tc>
        <w:tc>
          <w:tcPr>
            <w:tcW w:w="352" w:type="pct"/>
            <w:vAlign w:val="bottom"/>
          </w:tcPr>
          <w:p w14:paraId="2502A8B2" w14:textId="0742B11A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310</w:t>
            </w:r>
          </w:p>
        </w:tc>
        <w:tc>
          <w:tcPr>
            <w:tcW w:w="352" w:type="pct"/>
            <w:vAlign w:val="bottom"/>
          </w:tcPr>
          <w:p w14:paraId="720E8DC0" w14:textId="65B4A1B3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181</w:t>
            </w:r>
          </w:p>
        </w:tc>
        <w:tc>
          <w:tcPr>
            <w:tcW w:w="352" w:type="pct"/>
            <w:vAlign w:val="bottom"/>
          </w:tcPr>
          <w:p w14:paraId="3360FDD4" w14:textId="312AF72F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352" w:type="pct"/>
            <w:vAlign w:val="bottom"/>
          </w:tcPr>
          <w:p w14:paraId="2AF68A41" w14:textId="49F41A9D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</w:t>
            </w:r>
            <w:r w:rsidR="00F31CE0"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65</w:t>
            </w: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65" w:type="pct"/>
            <w:vAlign w:val="bottom"/>
          </w:tcPr>
          <w:p w14:paraId="4F22AA17" w14:textId="234CEBC0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</w:t>
            </w:r>
            <w:r w:rsidR="00F31CE0"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001C68" w:rsidRPr="00F867B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748</w:t>
            </w:r>
          </w:p>
        </w:tc>
      </w:tr>
    </w:tbl>
    <w:p w14:paraId="7CF066C7" w14:textId="77777777" w:rsidR="000226AD" w:rsidRPr="00F867BF" w:rsidRDefault="000226AD" w:rsidP="00EE2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06"/>
        <w:jc w:val="thaiDistribute"/>
        <w:rPr>
          <w:sz w:val="28"/>
          <w:szCs w:val="28"/>
        </w:rPr>
      </w:pPr>
    </w:p>
    <w:p w14:paraId="34F164C0" w14:textId="13EBE96B" w:rsidR="006D42AE" w:rsidRPr="00F867BF" w:rsidRDefault="006D42AE" w:rsidP="004B5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06"/>
        <w:jc w:val="thaiDistribute"/>
        <w:rPr>
          <w:i/>
          <w:iCs/>
          <w:sz w:val="28"/>
          <w:szCs w:val="28"/>
        </w:rPr>
      </w:pPr>
      <w:r w:rsidRPr="00F867BF">
        <w:rPr>
          <w:sz w:val="28"/>
          <w:szCs w:val="28"/>
          <w:cs/>
        </w:rPr>
        <w:lastRenderedPageBreak/>
        <w:t xml:space="preserve">ในระหว่างปี </w:t>
      </w:r>
      <w:r w:rsidRPr="00F867BF">
        <w:rPr>
          <w:sz w:val="28"/>
          <w:szCs w:val="28"/>
        </w:rPr>
        <w:t xml:space="preserve">2567 </w:t>
      </w:r>
      <w:r w:rsidR="000226AD" w:rsidRPr="00F867BF">
        <w:rPr>
          <w:sz w:val="28"/>
          <w:szCs w:val="28"/>
          <w:cs/>
        </w:rPr>
        <w:t>กลุ่มบริษัทได้บันทึก</w:t>
      </w:r>
      <w:r w:rsidR="00B651C1" w:rsidRPr="00F867BF">
        <w:rPr>
          <w:sz w:val="28"/>
          <w:szCs w:val="28"/>
          <w:cs/>
        </w:rPr>
        <w:t>กลับ</w:t>
      </w:r>
      <w:r w:rsidR="000226AD" w:rsidRPr="00F867BF">
        <w:rPr>
          <w:sz w:val="28"/>
          <w:szCs w:val="28"/>
          <w:cs/>
        </w:rPr>
        <w:t xml:space="preserve">รายการขาดทุนจากการด้อยค่าของสินทรัพย์เพื่อการสำรวจและผลิตปิโตรเลียมจำนวน </w:t>
      </w:r>
      <w:r w:rsidR="00B651C1" w:rsidRPr="00F867BF">
        <w:rPr>
          <w:sz w:val="28"/>
          <w:szCs w:val="28"/>
        </w:rPr>
        <w:t>7,</w:t>
      </w:r>
      <w:r w:rsidR="00123AB4" w:rsidRPr="00F867BF">
        <w:rPr>
          <w:sz w:val="28"/>
          <w:szCs w:val="28"/>
        </w:rPr>
        <w:t>47</w:t>
      </w:r>
      <w:r w:rsidR="00B651C1" w:rsidRPr="00F867BF">
        <w:rPr>
          <w:sz w:val="28"/>
          <w:szCs w:val="28"/>
        </w:rPr>
        <w:t>8</w:t>
      </w:r>
      <w:r w:rsidR="000226AD" w:rsidRPr="00F867BF">
        <w:rPr>
          <w:sz w:val="28"/>
          <w:szCs w:val="28"/>
        </w:rPr>
        <w:t xml:space="preserve"> </w:t>
      </w:r>
      <w:r w:rsidR="000226AD" w:rsidRPr="00F867BF">
        <w:rPr>
          <w:sz w:val="28"/>
          <w:szCs w:val="28"/>
          <w:cs/>
        </w:rPr>
        <w:t>ล้านบาท</w:t>
      </w:r>
      <w:r w:rsidR="000226AD" w:rsidRPr="00F867BF">
        <w:rPr>
          <w:sz w:val="28"/>
          <w:szCs w:val="28"/>
        </w:rPr>
        <w:t xml:space="preserve"> </w:t>
      </w:r>
      <w:r w:rsidRPr="00F867BF">
        <w:rPr>
          <w:sz w:val="28"/>
          <w:szCs w:val="28"/>
          <w:cs/>
        </w:rPr>
        <w:t xml:space="preserve">จากการจำหน่ายสัดส่วนการลงทุนในแหล่งปิโตรเลียม </w:t>
      </w:r>
      <w:r w:rsidRPr="00F867BF">
        <w:rPr>
          <w:sz w:val="28"/>
          <w:szCs w:val="28"/>
        </w:rPr>
        <w:t>Yme</w:t>
      </w:r>
      <w:r w:rsidRPr="00F867BF">
        <w:rPr>
          <w:sz w:val="28"/>
          <w:szCs w:val="28"/>
          <w:cs/>
        </w:rPr>
        <w:t xml:space="preserve"> </w:t>
      </w:r>
      <w:r w:rsidR="00B651C1" w:rsidRPr="00F867BF">
        <w:rPr>
          <w:i/>
          <w:iCs/>
          <w:sz w:val="28"/>
          <w:szCs w:val="28"/>
        </w:rPr>
        <w:t>(2566</w:t>
      </w:r>
      <w:r w:rsidR="00B651C1" w:rsidRPr="00F867BF">
        <w:rPr>
          <w:i/>
          <w:iCs/>
          <w:sz w:val="28"/>
          <w:szCs w:val="28"/>
          <w:cs/>
        </w:rPr>
        <w:t xml:space="preserve">: ขาดทุนจากการด้อยค่า </w:t>
      </w:r>
      <w:r w:rsidR="00B651C1" w:rsidRPr="00F867BF">
        <w:rPr>
          <w:i/>
          <w:iCs/>
          <w:sz w:val="28"/>
          <w:szCs w:val="28"/>
        </w:rPr>
        <w:t>4,560</w:t>
      </w:r>
      <w:r w:rsidR="00B651C1" w:rsidRPr="00F867BF">
        <w:rPr>
          <w:i/>
          <w:iCs/>
          <w:sz w:val="28"/>
          <w:szCs w:val="28"/>
          <w:cs/>
        </w:rPr>
        <w:t xml:space="preserve"> ล้านบาท)</w:t>
      </w:r>
    </w:p>
    <w:p w14:paraId="70AD2369" w14:textId="77777777" w:rsidR="00B651C1" w:rsidRPr="00F867BF" w:rsidRDefault="00B651C1" w:rsidP="004B5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06"/>
        <w:jc w:val="thaiDistribute"/>
        <w:rPr>
          <w:sz w:val="18"/>
          <w:szCs w:val="18"/>
        </w:rPr>
      </w:pPr>
    </w:p>
    <w:p w14:paraId="1C05CC5D" w14:textId="5283227C" w:rsidR="00DC4CB5" w:rsidRPr="00F867BF" w:rsidRDefault="006D42AE" w:rsidP="00A16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06"/>
        <w:jc w:val="thaiDistribute"/>
        <w:rPr>
          <w:sz w:val="28"/>
          <w:szCs w:val="28"/>
        </w:rPr>
      </w:pPr>
      <w:r w:rsidRPr="00F867BF">
        <w:rPr>
          <w:sz w:val="28"/>
          <w:szCs w:val="28"/>
          <w:cs/>
        </w:rPr>
        <w:t xml:space="preserve">ในระหว่างปี </w:t>
      </w:r>
      <w:r w:rsidRPr="00F867BF">
        <w:rPr>
          <w:sz w:val="28"/>
          <w:szCs w:val="28"/>
        </w:rPr>
        <w:t xml:space="preserve">2567 </w:t>
      </w:r>
      <w:r w:rsidRPr="00F867BF">
        <w:rPr>
          <w:sz w:val="28"/>
          <w:szCs w:val="28"/>
          <w:cs/>
        </w:rPr>
        <w:t xml:space="preserve">กลุ่มบริษัทรับรู้ขาดทุนจากการด้อยค่าของอุปกรณ์เก่าที่ถูกเปลี่ยนแทนจากการปรับปรุงประสิทธิภาพโรงไฟฟ้าเท่ากับมูลค่าตามบัญชีที่คงเหลืออยู่เป็นจำนวน </w:t>
      </w:r>
      <w:r w:rsidRPr="00F867BF">
        <w:rPr>
          <w:sz w:val="28"/>
          <w:szCs w:val="28"/>
        </w:rPr>
        <w:t xml:space="preserve">284 </w:t>
      </w:r>
      <w:r w:rsidRPr="00F867BF">
        <w:rPr>
          <w:sz w:val="28"/>
          <w:szCs w:val="28"/>
          <w:cs/>
        </w:rPr>
        <w:t xml:space="preserve">ล้านบาท เนื่องจากโอกาสที่จะนำอุปกรณ์เก่าดังกล่าวไปใช้ประโยชน์เพื่อก่อให้เกิดกระแสเงินสดค่อนข้างต่ำ และรับรู้ขาดทุนจากการตัดจำหน่ายและขาดทุนจากการด้อยค่าของงานระหว่างก่อสร้างโครงการโรงไฟฟ้าพลังงานแสงอาทิตย์ในประเทศไต้หวันบางแห่ง จำนวน </w:t>
      </w:r>
      <w:r w:rsidRPr="00F867BF">
        <w:rPr>
          <w:sz w:val="28"/>
          <w:szCs w:val="28"/>
        </w:rPr>
        <w:t xml:space="preserve">35 </w:t>
      </w:r>
      <w:r w:rsidRPr="00F867BF">
        <w:rPr>
          <w:sz w:val="28"/>
          <w:szCs w:val="28"/>
          <w:cs/>
        </w:rPr>
        <w:t xml:space="preserve">ล้านบาท และจำนวน </w:t>
      </w:r>
      <w:r w:rsidRPr="00F867BF">
        <w:rPr>
          <w:sz w:val="28"/>
          <w:szCs w:val="28"/>
        </w:rPr>
        <w:t xml:space="preserve">235 </w:t>
      </w:r>
      <w:r w:rsidRPr="00F867BF">
        <w:rPr>
          <w:sz w:val="28"/>
          <w:szCs w:val="28"/>
          <w:cs/>
        </w:rPr>
        <w:t>ล้านบาท ตามลำดับ ซึ่งไม่สามารถนำไปใช้ประโยชน์อย่างอื่นและไม่มีมูลค่าที่คาดว่าจะได้รับคืน</w:t>
      </w:r>
    </w:p>
    <w:p w14:paraId="22F59C82" w14:textId="77777777" w:rsidR="006D42AE" w:rsidRPr="00F867BF" w:rsidRDefault="006D42AE" w:rsidP="00A16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06"/>
        <w:jc w:val="thaiDistribute"/>
        <w:rPr>
          <w:sz w:val="18"/>
          <w:szCs w:val="18"/>
        </w:rPr>
      </w:pPr>
    </w:p>
    <w:p w14:paraId="6C526BD3" w14:textId="322E6ADF" w:rsidR="00A15FA0" w:rsidRPr="00F867BF" w:rsidRDefault="00A15FA0" w:rsidP="00A16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06"/>
        <w:jc w:val="thaiDistribute"/>
        <w:rPr>
          <w:sz w:val="28"/>
          <w:szCs w:val="28"/>
        </w:rPr>
      </w:pPr>
      <w:r w:rsidRPr="00F867BF">
        <w:rPr>
          <w:sz w:val="28"/>
          <w:szCs w:val="28"/>
          <w:cs/>
        </w:rPr>
        <w:t xml:space="preserve">ณ วันที่ </w:t>
      </w:r>
      <w:r w:rsidRPr="00F867BF">
        <w:rPr>
          <w:sz w:val="28"/>
          <w:szCs w:val="28"/>
        </w:rPr>
        <w:t>3</w:t>
      </w:r>
      <w:r w:rsidR="00642A26" w:rsidRPr="00F867BF">
        <w:rPr>
          <w:sz w:val="28"/>
          <w:szCs w:val="28"/>
        </w:rPr>
        <w:t xml:space="preserve">1 </w:t>
      </w:r>
      <w:r w:rsidR="00642A26" w:rsidRPr="00F867BF">
        <w:rPr>
          <w:sz w:val="28"/>
          <w:szCs w:val="28"/>
          <w:cs/>
        </w:rPr>
        <w:t xml:space="preserve">ธันวาคม </w:t>
      </w:r>
      <w:r w:rsidRPr="00F867BF">
        <w:rPr>
          <w:sz w:val="28"/>
          <w:szCs w:val="28"/>
        </w:rPr>
        <w:t>256</w:t>
      </w:r>
      <w:r w:rsidR="00AE66EE" w:rsidRPr="00F867BF">
        <w:rPr>
          <w:sz w:val="28"/>
          <w:szCs w:val="28"/>
        </w:rPr>
        <w:t>7</w:t>
      </w:r>
      <w:r w:rsidRPr="00F867BF">
        <w:rPr>
          <w:sz w:val="28"/>
          <w:szCs w:val="28"/>
          <w:cs/>
        </w:rPr>
        <w:t xml:space="preserve"> บริษัทย่อยและบริษัทย่อยทางอ้อมบางแห่งได้ทำสัญญาจำนองที่ดิน อาคาร และเครื่องจักรกับสถาบันการเงินเพื่อเป็นหลักประกันวงเงินสินเชื่อที่ได้รับจากสถาบันการเงินเหล่านั้น มูลค่าตามบัญชีเป็นจำนวน </w:t>
      </w:r>
      <w:r w:rsidR="0036077C" w:rsidRPr="00F867BF">
        <w:rPr>
          <w:sz w:val="28"/>
          <w:szCs w:val="28"/>
        </w:rPr>
        <w:t>23,</w:t>
      </w:r>
      <w:r w:rsidR="0004346A" w:rsidRPr="00F867BF">
        <w:rPr>
          <w:sz w:val="28"/>
          <w:szCs w:val="28"/>
        </w:rPr>
        <w:t>404</w:t>
      </w:r>
      <w:r w:rsidRPr="00F867BF">
        <w:rPr>
          <w:sz w:val="28"/>
          <w:szCs w:val="28"/>
        </w:rPr>
        <w:t xml:space="preserve"> </w:t>
      </w:r>
      <w:r w:rsidRPr="00F867BF">
        <w:rPr>
          <w:sz w:val="28"/>
          <w:szCs w:val="28"/>
          <w:cs/>
        </w:rPr>
        <w:t xml:space="preserve">ล้านบาท </w:t>
      </w:r>
      <w:r w:rsidRPr="00F867BF">
        <w:rPr>
          <w:i/>
          <w:iCs/>
          <w:sz w:val="28"/>
          <w:szCs w:val="28"/>
          <w:cs/>
        </w:rPr>
        <w:t>(</w:t>
      </w:r>
      <w:r w:rsidRPr="00F867BF">
        <w:rPr>
          <w:i/>
          <w:iCs/>
          <w:sz w:val="28"/>
          <w:szCs w:val="28"/>
        </w:rPr>
        <w:t>256</w:t>
      </w:r>
      <w:r w:rsidR="00AE66EE" w:rsidRPr="00F867BF">
        <w:rPr>
          <w:i/>
          <w:iCs/>
          <w:sz w:val="28"/>
          <w:szCs w:val="28"/>
        </w:rPr>
        <w:t>6</w:t>
      </w:r>
      <w:r w:rsidRPr="00F867BF">
        <w:rPr>
          <w:i/>
          <w:iCs/>
          <w:sz w:val="28"/>
          <w:szCs w:val="28"/>
          <w:cs/>
        </w:rPr>
        <w:t xml:space="preserve">: </w:t>
      </w:r>
      <w:r w:rsidR="00AE66EE" w:rsidRPr="00F867BF">
        <w:rPr>
          <w:i/>
          <w:iCs/>
          <w:sz w:val="28"/>
          <w:szCs w:val="28"/>
        </w:rPr>
        <w:t>28,655</w:t>
      </w:r>
      <w:r w:rsidRPr="00F867BF">
        <w:rPr>
          <w:i/>
          <w:iCs/>
          <w:sz w:val="28"/>
          <w:szCs w:val="28"/>
          <w:cs/>
        </w:rPr>
        <w:t xml:space="preserve"> ล้านบาท)</w:t>
      </w:r>
    </w:p>
    <w:p w14:paraId="6E80C37D" w14:textId="77777777" w:rsidR="00370ED3" w:rsidRPr="00F867BF" w:rsidRDefault="00370ED3" w:rsidP="00A16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06"/>
        <w:jc w:val="thaiDistribute"/>
        <w:rPr>
          <w:sz w:val="18"/>
          <w:szCs w:val="18"/>
        </w:rPr>
      </w:pPr>
      <w:bookmarkStart w:id="18" w:name="_Hlk157777138"/>
    </w:p>
    <w:p w14:paraId="19CF7014" w14:textId="21D027E5" w:rsidR="00EF3B01" w:rsidRPr="00F867BF" w:rsidRDefault="0086525A" w:rsidP="00370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06"/>
        <w:jc w:val="thaiDistribute"/>
        <w:rPr>
          <w:i/>
          <w:iCs/>
          <w:cs/>
        </w:rPr>
      </w:pPr>
      <w:r w:rsidRPr="00F867BF">
        <w:rPr>
          <w:sz w:val="28"/>
          <w:szCs w:val="28"/>
          <w:cs/>
        </w:rPr>
        <w:t xml:space="preserve">ณ วันที่ </w:t>
      </w:r>
      <w:r w:rsidRPr="00F867BF">
        <w:rPr>
          <w:sz w:val="28"/>
          <w:szCs w:val="28"/>
        </w:rPr>
        <w:t>31</w:t>
      </w:r>
      <w:r w:rsidRPr="00F867BF">
        <w:rPr>
          <w:sz w:val="28"/>
          <w:szCs w:val="28"/>
          <w:cs/>
        </w:rPr>
        <w:t xml:space="preserve"> ธันวาคม </w:t>
      </w:r>
      <w:r w:rsidRPr="00F867BF">
        <w:rPr>
          <w:sz w:val="28"/>
          <w:szCs w:val="28"/>
        </w:rPr>
        <w:t>256</w:t>
      </w:r>
      <w:r w:rsidR="00AE66EE" w:rsidRPr="00F867BF">
        <w:rPr>
          <w:sz w:val="28"/>
          <w:szCs w:val="28"/>
        </w:rPr>
        <w:t>7</w:t>
      </w:r>
      <w:r w:rsidRPr="00F867BF">
        <w:rPr>
          <w:sz w:val="28"/>
          <w:szCs w:val="28"/>
          <w:cs/>
        </w:rPr>
        <w:t xml:space="preserve"> กลุ่มบริษัทมีต้นทุนการกู้ยืมที่เกี่ยวข้องกับการก่อสร้างโรงงานใหม่ได้บันทึกเป็นส่วนหนึ่งของต้นทุนสินทรัพย์จํานวน </w:t>
      </w:r>
      <w:r w:rsidR="000A09F0" w:rsidRPr="00F867BF">
        <w:rPr>
          <w:sz w:val="28"/>
          <w:szCs w:val="28"/>
        </w:rPr>
        <w:t>279</w:t>
      </w:r>
      <w:r w:rsidRPr="00F867BF">
        <w:rPr>
          <w:sz w:val="28"/>
          <w:szCs w:val="28"/>
          <w:cs/>
        </w:rPr>
        <w:t xml:space="preserve"> ล้านบาท </w:t>
      </w:r>
      <w:r w:rsidRPr="00F867BF">
        <w:rPr>
          <w:i/>
          <w:iCs/>
          <w:sz w:val="28"/>
          <w:szCs w:val="28"/>
          <w:cs/>
        </w:rPr>
        <w:t>(</w:t>
      </w:r>
      <w:r w:rsidRPr="00F867BF">
        <w:rPr>
          <w:i/>
          <w:iCs/>
          <w:sz w:val="28"/>
          <w:szCs w:val="28"/>
        </w:rPr>
        <w:t>256</w:t>
      </w:r>
      <w:r w:rsidR="00AE66EE" w:rsidRPr="00F867BF">
        <w:rPr>
          <w:i/>
          <w:iCs/>
          <w:sz w:val="28"/>
          <w:szCs w:val="28"/>
        </w:rPr>
        <w:t>6</w:t>
      </w:r>
      <w:r w:rsidRPr="00F867BF">
        <w:rPr>
          <w:i/>
          <w:iCs/>
          <w:sz w:val="28"/>
          <w:szCs w:val="28"/>
          <w:cs/>
        </w:rPr>
        <w:t xml:space="preserve">: </w:t>
      </w:r>
      <w:r w:rsidR="00AE66EE" w:rsidRPr="00F867BF">
        <w:rPr>
          <w:i/>
          <w:iCs/>
          <w:sz w:val="28"/>
          <w:szCs w:val="28"/>
        </w:rPr>
        <w:t>312</w:t>
      </w:r>
      <w:r w:rsidRPr="00F867BF">
        <w:rPr>
          <w:i/>
          <w:iCs/>
          <w:sz w:val="28"/>
          <w:szCs w:val="28"/>
          <w:cs/>
        </w:rPr>
        <w:t xml:space="preserve"> ล้านบาท)</w:t>
      </w:r>
      <w:r w:rsidRPr="00F867BF">
        <w:rPr>
          <w:sz w:val="28"/>
          <w:szCs w:val="28"/>
          <w:cs/>
        </w:rPr>
        <w:t xml:space="preserve"> </w:t>
      </w:r>
      <w:r w:rsidR="00EC15BD" w:rsidRPr="00F867BF">
        <w:rPr>
          <w:sz w:val="28"/>
          <w:szCs w:val="28"/>
        </w:rPr>
        <w:br/>
      </w:r>
      <w:r w:rsidRPr="00F867BF">
        <w:rPr>
          <w:sz w:val="28"/>
          <w:szCs w:val="28"/>
          <w:cs/>
        </w:rPr>
        <w:t xml:space="preserve">มีอัตราดอกเบี้ยที่รับรู้ ร้อยละ </w:t>
      </w:r>
      <w:r w:rsidR="0036077C" w:rsidRPr="00F867BF">
        <w:rPr>
          <w:sz w:val="28"/>
          <w:szCs w:val="28"/>
        </w:rPr>
        <w:t>1.30 - 4.45</w:t>
      </w:r>
      <w:r w:rsidRPr="00F867BF">
        <w:rPr>
          <w:sz w:val="28"/>
          <w:szCs w:val="28"/>
          <w:cs/>
        </w:rPr>
        <w:t xml:space="preserve"> ต่อปี </w:t>
      </w:r>
      <w:r w:rsidRPr="00F867BF">
        <w:rPr>
          <w:i/>
          <w:iCs/>
          <w:sz w:val="28"/>
          <w:szCs w:val="28"/>
          <w:cs/>
        </w:rPr>
        <w:t>(</w:t>
      </w:r>
      <w:r w:rsidRPr="00F867BF">
        <w:rPr>
          <w:i/>
          <w:iCs/>
          <w:sz w:val="28"/>
          <w:szCs w:val="28"/>
        </w:rPr>
        <w:t>256</w:t>
      </w:r>
      <w:r w:rsidR="00AE66EE" w:rsidRPr="00F867BF">
        <w:rPr>
          <w:i/>
          <w:iCs/>
          <w:sz w:val="28"/>
          <w:szCs w:val="28"/>
        </w:rPr>
        <w:t>6</w:t>
      </w:r>
      <w:r w:rsidRPr="00F867BF">
        <w:rPr>
          <w:i/>
          <w:iCs/>
          <w:sz w:val="28"/>
          <w:szCs w:val="28"/>
          <w:cs/>
        </w:rPr>
        <w:t xml:space="preserve">: ร้อยละ </w:t>
      </w:r>
      <w:r w:rsidR="00AE66EE" w:rsidRPr="00F867BF">
        <w:rPr>
          <w:i/>
          <w:iCs/>
          <w:sz w:val="28"/>
          <w:szCs w:val="28"/>
        </w:rPr>
        <w:t xml:space="preserve">1.30 </w:t>
      </w:r>
      <w:r w:rsidR="005C351E" w:rsidRPr="00F867BF">
        <w:rPr>
          <w:i/>
          <w:iCs/>
          <w:sz w:val="28"/>
          <w:szCs w:val="28"/>
        </w:rPr>
        <w:t>-</w:t>
      </w:r>
      <w:r w:rsidR="00AE66EE" w:rsidRPr="00F867BF">
        <w:rPr>
          <w:i/>
          <w:iCs/>
          <w:sz w:val="28"/>
          <w:szCs w:val="28"/>
        </w:rPr>
        <w:t xml:space="preserve"> 5.61</w:t>
      </w:r>
      <w:r w:rsidR="00AE66EE" w:rsidRPr="00F867BF">
        <w:rPr>
          <w:sz w:val="28"/>
          <w:szCs w:val="28"/>
          <w:cs/>
        </w:rPr>
        <w:t xml:space="preserve"> </w:t>
      </w:r>
      <w:r w:rsidRPr="00F867BF">
        <w:rPr>
          <w:i/>
          <w:iCs/>
          <w:sz w:val="28"/>
          <w:szCs w:val="28"/>
          <w:cs/>
        </w:rPr>
        <w:t xml:space="preserve">ต่อปี) (ดูหมายเหตุ </w:t>
      </w:r>
      <w:r w:rsidRPr="00F867BF">
        <w:rPr>
          <w:i/>
          <w:iCs/>
          <w:sz w:val="28"/>
          <w:szCs w:val="28"/>
        </w:rPr>
        <w:t>2</w:t>
      </w:r>
      <w:r w:rsidR="003B5E4C" w:rsidRPr="00F867BF">
        <w:rPr>
          <w:i/>
          <w:iCs/>
          <w:sz w:val="28"/>
          <w:szCs w:val="28"/>
        </w:rPr>
        <w:t>6</w:t>
      </w:r>
      <w:r w:rsidRPr="00F867BF">
        <w:rPr>
          <w:i/>
          <w:iCs/>
          <w:sz w:val="28"/>
          <w:szCs w:val="28"/>
          <w:cs/>
        </w:rPr>
        <w:t>)</w:t>
      </w:r>
      <w:r w:rsidR="00EF3B01" w:rsidRPr="00F867BF">
        <w:rPr>
          <w:i/>
          <w:iCs/>
          <w:cs/>
        </w:rPr>
        <w:br w:type="page"/>
      </w:r>
    </w:p>
    <w:bookmarkEnd w:id="18"/>
    <w:tbl>
      <w:tblPr>
        <w:tblW w:w="14742" w:type="dxa"/>
        <w:jc w:val="center"/>
        <w:tblLayout w:type="fixed"/>
        <w:tblLook w:val="01E0" w:firstRow="1" w:lastRow="1" w:firstColumn="1" w:lastColumn="1" w:noHBand="0" w:noVBand="0"/>
      </w:tblPr>
      <w:tblGrid>
        <w:gridCol w:w="2976"/>
        <w:gridCol w:w="1176"/>
        <w:gridCol w:w="1177"/>
        <w:gridCol w:w="1176"/>
        <w:gridCol w:w="1177"/>
        <w:gridCol w:w="1177"/>
        <w:gridCol w:w="1176"/>
        <w:gridCol w:w="1177"/>
        <w:gridCol w:w="1176"/>
        <w:gridCol w:w="1177"/>
        <w:gridCol w:w="1177"/>
      </w:tblGrid>
      <w:tr w:rsidR="006B0222" w:rsidRPr="00F867BF" w14:paraId="6CF83336" w14:textId="77777777" w:rsidTr="00D62B6E">
        <w:trPr>
          <w:tblHeader/>
          <w:jc w:val="center"/>
        </w:trPr>
        <w:tc>
          <w:tcPr>
            <w:tcW w:w="2976" w:type="dxa"/>
          </w:tcPr>
          <w:p w14:paraId="45EBB98B" w14:textId="77777777" w:rsidR="006B0222" w:rsidRPr="00F867BF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766" w:type="dxa"/>
            <w:gridSpan w:val="10"/>
            <w:vAlign w:val="bottom"/>
          </w:tcPr>
          <w:p w14:paraId="7F39F1A5" w14:textId="77777777" w:rsidR="006B0222" w:rsidRPr="00F867BF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0222" w:rsidRPr="00F867BF" w14:paraId="5142DD6B" w14:textId="77777777" w:rsidTr="00D62B6E">
        <w:trPr>
          <w:tblHeader/>
          <w:jc w:val="center"/>
        </w:trPr>
        <w:tc>
          <w:tcPr>
            <w:tcW w:w="2976" w:type="dxa"/>
          </w:tcPr>
          <w:p w14:paraId="08D18A98" w14:textId="77777777" w:rsidR="006B0222" w:rsidRPr="00F867BF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76" w:type="dxa"/>
            <w:vAlign w:val="bottom"/>
          </w:tcPr>
          <w:p w14:paraId="69BE92F4" w14:textId="77777777" w:rsidR="006B0222" w:rsidRPr="00F867BF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867BF">
              <w:rPr>
                <w:rFonts w:eastAsia="Calibr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177" w:type="dxa"/>
            <w:vAlign w:val="bottom"/>
          </w:tcPr>
          <w:p w14:paraId="4F187B26" w14:textId="77777777" w:rsidR="006B0222" w:rsidRPr="00F867BF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176" w:type="dxa"/>
            <w:vAlign w:val="bottom"/>
          </w:tcPr>
          <w:p w14:paraId="5B1E511A" w14:textId="77777777" w:rsidR="00ED0338" w:rsidRPr="00F867BF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  <w:cs/>
              </w:rPr>
              <w:t>เครื่องจักร</w:t>
            </w:r>
            <w:r w:rsidRPr="00F867BF">
              <w:rPr>
                <w:rFonts w:eastAsia="Calibri" w:hint="cs"/>
                <w:sz w:val="28"/>
                <w:szCs w:val="28"/>
                <w:cs/>
              </w:rPr>
              <w:br/>
              <w:t>อุปกรณ์</w:t>
            </w:r>
          </w:p>
          <w:p w14:paraId="793938D8" w14:textId="3CA9DA09" w:rsidR="006B0222" w:rsidRPr="00F867BF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  <w:cs/>
              </w:rPr>
              <w:t>หอกลั่นและคลังน้ำมัน</w:t>
            </w:r>
          </w:p>
        </w:tc>
        <w:tc>
          <w:tcPr>
            <w:tcW w:w="1177" w:type="dxa"/>
            <w:vAlign w:val="bottom"/>
          </w:tcPr>
          <w:p w14:paraId="2346A0B8" w14:textId="77777777" w:rsidR="006B0222" w:rsidRPr="00F867BF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867BF">
              <w:rPr>
                <w:rFonts w:eastAsia="Calibri" w:hint="cs"/>
                <w:sz w:val="28"/>
                <w:szCs w:val="28"/>
                <w:cs/>
              </w:rPr>
              <w:t>อุปกรณ์</w:t>
            </w:r>
            <w:r w:rsidRPr="00F867BF">
              <w:rPr>
                <w:rFonts w:eastAsia="Calibri" w:hint="cs"/>
                <w:sz w:val="28"/>
                <w:szCs w:val="28"/>
                <w:cs/>
              </w:rPr>
              <w:br/>
              <w:t>ผลิตไฟฟ้า</w:t>
            </w:r>
          </w:p>
        </w:tc>
        <w:tc>
          <w:tcPr>
            <w:tcW w:w="1177" w:type="dxa"/>
            <w:vAlign w:val="bottom"/>
          </w:tcPr>
          <w:p w14:paraId="67907C32" w14:textId="77777777" w:rsidR="006B0222" w:rsidRPr="00F867BF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  <w:cs/>
              </w:rPr>
              <w:t>อุปกรณ์จำหน่าย</w:t>
            </w:r>
            <w:r w:rsidRPr="00F867BF">
              <w:rPr>
                <w:rFonts w:eastAsia="Calibri" w:hint="cs"/>
                <w:sz w:val="28"/>
                <w:szCs w:val="28"/>
                <w:cs/>
              </w:rPr>
              <w:br/>
              <w:t>และอุปกรณ์สำนักงาน</w:t>
            </w:r>
          </w:p>
        </w:tc>
        <w:tc>
          <w:tcPr>
            <w:tcW w:w="1176" w:type="dxa"/>
            <w:vAlign w:val="bottom"/>
          </w:tcPr>
          <w:p w14:paraId="2CF983B3" w14:textId="77777777" w:rsidR="006B0222" w:rsidRPr="00F867BF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  <w:cs/>
              </w:rPr>
              <w:t>แพลตินั่ม</w:t>
            </w:r>
          </w:p>
          <w:p w14:paraId="7B3E3554" w14:textId="77777777" w:rsidR="006B0222" w:rsidRPr="00F867BF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  <w:cs/>
              </w:rPr>
              <w:t>แคตตาลีส</w:t>
            </w:r>
          </w:p>
        </w:tc>
        <w:tc>
          <w:tcPr>
            <w:tcW w:w="1177" w:type="dxa"/>
            <w:vAlign w:val="bottom"/>
          </w:tcPr>
          <w:p w14:paraId="1C90C669" w14:textId="77777777" w:rsidR="006B0222" w:rsidRPr="00F867BF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6" w:type="dxa"/>
            <w:vAlign w:val="bottom"/>
          </w:tcPr>
          <w:p w14:paraId="79187D63" w14:textId="77777777" w:rsidR="006B0222" w:rsidRPr="00F867BF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867BF">
              <w:rPr>
                <w:rFonts w:eastAsia="Calibri" w:hint="cs"/>
                <w:sz w:val="28"/>
                <w:szCs w:val="28"/>
                <w:cs/>
              </w:rPr>
              <w:t>สินทรัพย์</w:t>
            </w:r>
            <w:r w:rsidRPr="00F867BF">
              <w:rPr>
                <w:rFonts w:eastAsia="Calibri" w:hint="cs"/>
                <w:sz w:val="28"/>
                <w:szCs w:val="28"/>
                <w:cs/>
              </w:rPr>
              <w:br/>
              <w:t>อื่น ๆ</w:t>
            </w:r>
          </w:p>
        </w:tc>
        <w:tc>
          <w:tcPr>
            <w:tcW w:w="1177" w:type="dxa"/>
            <w:vAlign w:val="bottom"/>
          </w:tcPr>
          <w:p w14:paraId="3B8F379A" w14:textId="77777777" w:rsidR="006B0222" w:rsidRPr="00F867BF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177" w:type="dxa"/>
            <w:vAlign w:val="bottom"/>
          </w:tcPr>
          <w:p w14:paraId="0054D382" w14:textId="77777777" w:rsidR="006B0222" w:rsidRPr="00F867BF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  <w:cs/>
              </w:rPr>
              <w:t>รวม</w:t>
            </w:r>
          </w:p>
        </w:tc>
      </w:tr>
      <w:tr w:rsidR="006B0222" w:rsidRPr="00F867BF" w14:paraId="0CA8342C" w14:textId="77777777" w:rsidTr="00D62B6E">
        <w:trPr>
          <w:tblHeader/>
          <w:jc w:val="center"/>
        </w:trPr>
        <w:tc>
          <w:tcPr>
            <w:tcW w:w="2976" w:type="dxa"/>
          </w:tcPr>
          <w:p w14:paraId="0D353EBF" w14:textId="77777777" w:rsidR="006B0222" w:rsidRPr="00F867BF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766" w:type="dxa"/>
            <w:gridSpan w:val="10"/>
            <w:vAlign w:val="bottom"/>
          </w:tcPr>
          <w:p w14:paraId="4EB4E453" w14:textId="77777777" w:rsidR="006B0222" w:rsidRPr="00F867BF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i/>
                <w:iCs/>
                <w:sz w:val="28"/>
                <w:szCs w:val="28"/>
                <w:cs/>
              </w:rPr>
            </w:pPr>
            <w:r w:rsidRPr="00F867BF">
              <w:rPr>
                <w:rFonts w:eastAsia="Calibr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B0222" w:rsidRPr="00F867BF" w14:paraId="374C9610" w14:textId="77777777" w:rsidTr="00D62B6E">
        <w:trPr>
          <w:jc w:val="center"/>
        </w:trPr>
        <w:tc>
          <w:tcPr>
            <w:tcW w:w="2976" w:type="dxa"/>
          </w:tcPr>
          <w:p w14:paraId="2BE644AB" w14:textId="77777777" w:rsidR="006B0222" w:rsidRPr="00F867BF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F867BF">
              <w:rPr>
                <w:rFonts w:eastAsia="Calibri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6" w:type="dxa"/>
          </w:tcPr>
          <w:p w14:paraId="3BE50EF1" w14:textId="77777777" w:rsidR="006B0222" w:rsidRPr="00F867BF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177" w:type="dxa"/>
          </w:tcPr>
          <w:p w14:paraId="5D7AFD94" w14:textId="77777777" w:rsidR="006B0222" w:rsidRPr="00F867BF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76" w:type="dxa"/>
          </w:tcPr>
          <w:p w14:paraId="525F0249" w14:textId="77777777" w:rsidR="006B0222" w:rsidRPr="00F867BF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</w:tcPr>
          <w:p w14:paraId="21E79D76" w14:textId="77777777" w:rsidR="006B0222" w:rsidRPr="00F867BF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</w:tcPr>
          <w:p w14:paraId="4D9083C5" w14:textId="77777777" w:rsidR="006B0222" w:rsidRPr="00F867BF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76" w:type="dxa"/>
          </w:tcPr>
          <w:p w14:paraId="3C1BF67B" w14:textId="77777777" w:rsidR="006B0222" w:rsidRPr="00F867BF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</w:tcPr>
          <w:p w14:paraId="17CBA554" w14:textId="77777777" w:rsidR="006B0222" w:rsidRPr="00F867BF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76" w:type="dxa"/>
          </w:tcPr>
          <w:p w14:paraId="7A92366B" w14:textId="77777777" w:rsidR="006B0222" w:rsidRPr="00F867BF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</w:tcPr>
          <w:p w14:paraId="563E9BD5" w14:textId="77777777" w:rsidR="006B0222" w:rsidRPr="00F867BF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</w:tcPr>
          <w:p w14:paraId="3AED290C" w14:textId="77777777" w:rsidR="006B0222" w:rsidRPr="00F867BF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</w:tr>
      <w:tr w:rsidR="00EE29B0" w:rsidRPr="00F867BF" w14:paraId="6C4B5D4F" w14:textId="77777777">
        <w:trPr>
          <w:jc w:val="center"/>
        </w:trPr>
        <w:tc>
          <w:tcPr>
            <w:tcW w:w="2976" w:type="dxa"/>
          </w:tcPr>
          <w:p w14:paraId="1025C273" w14:textId="532A5453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  <w:cs/>
              </w:rPr>
              <w:t xml:space="preserve">ณ วันที่ </w:t>
            </w:r>
            <w:r w:rsidRPr="00F867BF">
              <w:rPr>
                <w:rFonts w:eastAsia="Calibri" w:hint="cs"/>
                <w:sz w:val="28"/>
                <w:szCs w:val="28"/>
              </w:rPr>
              <w:t xml:space="preserve">1 </w:t>
            </w:r>
            <w:r w:rsidRPr="00F867BF">
              <w:rPr>
                <w:rFonts w:eastAsia="Calibri" w:hint="cs"/>
                <w:sz w:val="28"/>
                <w:szCs w:val="28"/>
                <w:cs/>
              </w:rPr>
              <w:t xml:space="preserve">มกราคม </w:t>
            </w:r>
            <w:r w:rsidRPr="00F867BF">
              <w:rPr>
                <w:rFonts w:eastAsia="Calibri" w:hint="cs"/>
                <w:sz w:val="28"/>
                <w:szCs w:val="28"/>
              </w:rPr>
              <w:t>256</w:t>
            </w:r>
            <w:r w:rsidRPr="00F867BF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1176" w:type="dxa"/>
            <w:vAlign w:val="bottom"/>
          </w:tcPr>
          <w:p w14:paraId="13A17911" w14:textId="2F21A0E2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</w:rPr>
              <w:t>2,375</w:t>
            </w:r>
          </w:p>
        </w:tc>
        <w:tc>
          <w:tcPr>
            <w:tcW w:w="1177" w:type="dxa"/>
            <w:vAlign w:val="bottom"/>
          </w:tcPr>
          <w:p w14:paraId="34AE3900" w14:textId="1EA64C8E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</w:rPr>
              <w:t>719</w:t>
            </w:r>
          </w:p>
        </w:tc>
        <w:tc>
          <w:tcPr>
            <w:tcW w:w="1176" w:type="dxa"/>
            <w:vAlign w:val="bottom"/>
          </w:tcPr>
          <w:p w14:paraId="1ACD74D7" w14:textId="0BE417A9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</w:rPr>
              <w:t>57,523</w:t>
            </w:r>
          </w:p>
        </w:tc>
        <w:tc>
          <w:tcPr>
            <w:tcW w:w="1177" w:type="dxa"/>
            <w:vAlign w:val="bottom"/>
          </w:tcPr>
          <w:p w14:paraId="57082CA7" w14:textId="029CE68C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</w:rPr>
              <w:t>72</w:t>
            </w:r>
          </w:p>
        </w:tc>
        <w:tc>
          <w:tcPr>
            <w:tcW w:w="1177" w:type="dxa"/>
            <w:vAlign w:val="bottom"/>
          </w:tcPr>
          <w:p w14:paraId="6FA5E69F" w14:textId="73ACBAF7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</w:rPr>
              <w:t>8,801</w:t>
            </w:r>
          </w:p>
        </w:tc>
        <w:tc>
          <w:tcPr>
            <w:tcW w:w="1176" w:type="dxa"/>
            <w:vAlign w:val="bottom"/>
          </w:tcPr>
          <w:p w14:paraId="4A8D4770" w14:textId="04B57B0F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</w:rPr>
              <w:t>239</w:t>
            </w:r>
          </w:p>
        </w:tc>
        <w:tc>
          <w:tcPr>
            <w:tcW w:w="1177" w:type="dxa"/>
            <w:vAlign w:val="bottom"/>
          </w:tcPr>
          <w:p w14:paraId="28FA8043" w14:textId="19A9005A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</w:rPr>
              <w:t>332</w:t>
            </w:r>
          </w:p>
        </w:tc>
        <w:tc>
          <w:tcPr>
            <w:tcW w:w="1176" w:type="dxa"/>
            <w:vAlign w:val="bottom"/>
          </w:tcPr>
          <w:p w14:paraId="2D174563" w14:textId="42F1A7F0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</w:rPr>
              <w:t>28</w:t>
            </w:r>
          </w:p>
        </w:tc>
        <w:tc>
          <w:tcPr>
            <w:tcW w:w="1177" w:type="dxa"/>
            <w:vAlign w:val="bottom"/>
          </w:tcPr>
          <w:p w14:paraId="70CD9F88" w14:textId="4D66783D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</w:rPr>
              <w:t>1,238</w:t>
            </w:r>
          </w:p>
        </w:tc>
        <w:tc>
          <w:tcPr>
            <w:tcW w:w="1177" w:type="dxa"/>
            <w:vAlign w:val="bottom"/>
          </w:tcPr>
          <w:p w14:paraId="1B6E29EE" w14:textId="2A1DABEC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</w:rPr>
              <w:t>71,327</w:t>
            </w:r>
          </w:p>
        </w:tc>
      </w:tr>
      <w:tr w:rsidR="00EE29B0" w:rsidRPr="00F867BF" w14:paraId="2BB04D04" w14:textId="77777777" w:rsidTr="00D62B6E">
        <w:trPr>
          <w:jc w:val="center"/>
        </w:trPr>
        <w:tc>
          <w:tcPr>
            <w:tcW w:w="2976" w:type="dxa"/>
          </w:tcPr>
          <w:p w14:paraId="22479557" w14:textId="77777777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6" w:type="dxa"/>
            <w:vAlign w:val="bottom"/>
          </w:tcPr>
          <w:p w14:paraId="2F38E4FA" w14:textId="6A43D4B6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177" w:type="dxa"/>
          </w:tcPr>
          <w:p w14:paraId="34B51167" w14:textId="1F2C5CC3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14:paraId="21697A4E" w14:textId="1004EE23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6685CCAA" w14:textId="6339BB8F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360976CA" w14:textId="1BA81CBE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241F05D7" w14:textId="51D603AA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552FD681" w14:textId="28C9286D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39</w:t>
            </w:r>
          </w:p>
        </w:tc>
        <w:tc>
          <w:tcPr>
            <w:tcW w:w="1176" w:type="dxa"/>
            <w:vAlign w:val="bottom"/>
          </w:tcPr>
          <w:p w14:paraId="2745050E" w14:textId="2680FF85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1DDFBD09" w14:textId="0C422EB0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2,376</w:t>
            </w:r>
          </w:p>
        </w:tc>
        <w:tc>
          <w:tcPr>
            <w:tcW w:w="1177" w:type="dxa"/>
          </w:tcPr>
          <w:p w14:paraId="2B63B8AB" w14:textId="1642D432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2,415</w:t>
            </w:r>
          </w:p>
        </w:tc>
      </w:tr>
      <w:tr w:rsidR="00EE29B0" w:rsidRPr="00F867BF" w14:paraId="5352E383" w14:textId="77777777" w:rsidTr="00D62B6E">
        <w:trPr>
          <w:jc w:val="center"/>
        </w:trPr>
        <w:tc>
          <w:tcPr>
            <w:tcW w:w="2976" w:type="dxa"/>
          </w:tcPr>
          <w:p w14:paraId="25876494" w14:textId="77777777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867BF">
              <w:rPr>
                <w:rFonts w:eastAsia="Calibr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176" w:type="dxa"/>
            <w:vAlign w:val="bottom"/>
          </w:tcPr>
          <w:p w14:paraId="562A383D" w14:textId="6F4494A9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  <w:cs/>
              </w:rPr>
              <w:t>214</w:t>
            </w:r>
          </w:p>
        </w:tc>
        <w:tc>
          <w:tcPr>
            <w:tcW w:w="1177" w:type="dxa"/>
          </w:tcPr>
          <w:p w14:paraId="2CBC5806" w14:textId="0EEC0375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1176" w:type="dxa"/>
          </w:tcPr>
          <w:p w14:paraId="5089AC2E" w14:textId="265B0300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607</w:t>
            </w:r>
          </w:p>
        </w:tc>
        <w:tc>
          <w:tcPr>
            <w:tcW w:w="1177" w:type="dxa"/>
            <w:vAlign w:val="bottom"/>
          </w:tcPr>
          <w:p w14:paraId="4C9F3DEC" w14:textId="61C5E4C5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14175F14" w14:textId="3DFE4691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373</w:t>
            </w:r>
          </w:p>
        </w:tc>
        <w:tc>
          <w:tcPr>
            <w:tcW w:w="1176" w:type="dxa"/>
            <w:vAlign w:val="bottom"/>
          </w:tcPr>
          <w:p w14:paraId="5FA73BA9" w14:textId="35BF78DF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2DA8A17B" w14:textId="6F942DC7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3947B26B" w14:textId="68D1F43A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0E947855" w14:textId="0038FE46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(1,235)</w:t>
            </w:r>
          </w:p>
        </w:tc>
        <w:tc>
          <w:tcPr>
            <w:tcW w:w="1177" w:type="dxa"/>
          </w:tcPr>
          <w:p w14:paraId="70D916F7" w14:textId="27F2BD95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(39)</w:t>
            </w:r>
          </w:p>
        </w:tc>
      </w:tr>
      <w:tr w:rsidR="00EE29B0" w:rsidRPr="00F867BF" w14:paraId="55FA44A2" w14:textId="77777777" w:rsidTr="00D62B6E">
        <w:trPr>
          <w:jc w:val="center"/>
        </w:trPr>
        <w:tc>
          <w:tcPr>
            <w:tcW w:w="2976" w:type="dxa"/>
          </w:tcPr>
          <w:p w14:paraId="2DEEF414" w14:textId="7DB92BBE" w:rsidR="00EE29B0" w:rsidRPr="00F867BF" w:rsidRDefault="00EE29B0" w:rsidP="00EE2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867BF">
              <w:rPr>
                <w:rFonts w:eastAsia="Calibr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6" w:type="dxa"/>
            <w:vAlign w:val="bottom"/>
          </w:tcPr>
          <w:p w14:paraId="431674CA" w14:textId="4481E861" w:rsidR="00EE29B0" w:rsidRPr="00F867BF" w:rsidRDefault="00EE29B0" w:rsidP="00EE29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177" w:type="dxa"/>
          </w:tcPr>
          <w:p w14:paraId="4F8B34D6" w14:textId="4FB6C788" w:rsidR="00EE29B0" w:rsidRPr="00F867BF" w:rsidRDefault="00EE29B0" w:rsidP="00EE29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(5)</w:t>
            </w:r>
          </w:p>
        </w:tc>
        <w:tc>
          <w:tcPr>
            <w:tcW w:w="1176" w:type="dxa"/>
          </w:tcPr>
          <w:p w14:paraId="2A76CC36" w14:textId="6560902B" w:rsidR="00EE29B0" w:rsidRPr="00F867BF" w:rsidRDefault="00EE29B0" w:rsidP="00EE29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(327)</w:t>
            </w:r>
          </w:p>
        </w:tc>
        <w:tc>
          <w:tcPr>
            <w:tcW w:w="1177" w:type="dxa"/>
            <w:vAlign w:val="bottom"/>
          </w:tcPr>
          <w:p w14:paraId="2A84FE9F" w14:textId="25380371" w:rsidR="00EE29B0" w:rsidRPr="00F867BF" w:rsidRDefault="00EE29B0" w:rsidP="00EE29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4B28ECC8" w14:textId="2D304A0D" w:rsidR="00EE29B0" w:rsidRPr="00F867BF" w:rsidRDefault="00EE29B0" w:rsidP="00EE29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(42)</w:t>
            </w:r>
          </w:p>
        </w:tc>
        <w:tc>
          <w:tcPr>
            <w:tcW w:w="1176" w:type="dxa"/>
            <w:vAlign w:val="bottom"/>
          </w:tcPr>
          <w:p w14:paraId="7C109862" w14:textId="757F8836" w:rsidR="00EE29B0" w:rsidRPr="00F867BF" w:rsidRDefault="00EE29B0" w:rsidP="00EE29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23B2DEBD" w14:textId="7236FF24" w:rsidR="00EE29B0" w:rsidRPr="00F867BF" w:rsidRDefault="00EE29B0" w:rsidP="00EE29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(33)</w:t>
            </w:r>
          </w:p>
        </w:tc>
        <w:tc>
          <w:tcPr>
            <w:tcW w:w="1176" w:type="dxa"/>
            <w:vAlign w:val="bottom"/>
          </w:tcPr>
          <w:p w14:paraId="2017CB4F" w14:textId="2FA9585B" w:rsidR="00EE29B0" w:rsidRPr="00F867BF" w:rsidRDefault="00EE29B0" w:rsidP="00EE29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4BDF5696" w14:textId="7B5296AA" w:rsidR="00EE29B0" w:rsidRPr="00F867BF" w:rsidRDefault="00EE29B0" w:rsidP="00EE29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52099DDF" w14:textId="63BD554A" w:rsidR="00EE29B0" w:rsidRPr="00F867BF" w:rsidRDefault="00EE29B0" w:rsidP="00EE29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(407)</w:t>
            </w:r>
          </w:p>
        </w:tc>
      </w:tr>
      <w:tr w:rsidR="00022D3E" w:rsidRPr="00F867BF" w14:paraId="12EE0E59" w14:textId="77777777" w:rsidTr="00D62B6E">
        <w:trPr>
          <w:jc w:val="center"/>
        </w:trPr>
        <w:tc>
          <w:tcPr>
            <w:tcW w:w="2976" w:type="dxa"/>
          </w:tcPr>
          <w:p w14:paraId="7D27E5C5" w14:textId="0644993A" w:rsidR="00022D3E" w:rsidRPr="00F867BF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67BF">
              <w:rPr>
                <w:rFonts w:eastAsia="Calibri" w:hint="cs"/>
                <w:b/>
                <w:bCs/>
                <w:sz w:val="28"/>
                <w:szCs w:val="28"/>
              </w:rPr>
              <w:t xml:space="preserve">31 </w:t>
            </w:r>
            <w:r w:rsidRPr="00F867BF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67BF">
              <w:rPr>
                <w:rFonts w:eastAsia="Calibri" w:hint="cs"/>
                <w:b/>
                <w:bCs/>
                <w:sz w:val="28"/>
                <w:szCs w:val="28"/>
              </w:rPr>
              <w:t>25</w:t>
            </w:r>
            <w:r w:rsidR="00EE29B0" w:rsidRPr="00F867BF">
              <w:rPr>
                <w:rFonts w:eastAsia="Calibri"/>
                <w:b/>
                <w:bCs/>
                <w:sz w:val="28"/>
                <w:szCs w:val="28"/>
              </w:rPr>
              <w:t>66</w:t>
            </w:r>
            <w:r w:rsidRPr="00F867BF">
              <w:rPr>
                <w:rFonts w:eastAsia="Calibri" w:hint="cs"/>
                <w:b/>
                <w:bCs/>
                <w:sz w:val="28"/>
                <w:szCs w:val="28"/>
              </w:rPr>
              <w:br/>
            </w:r>
            <w:r w:rsidRPr="00F867BF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   และวันที่ </w:t>
            </w:r>
            <w:r w:rsidRPr="00F867BF">
              <w:rPr>
                <w:rFonts w:eastAsia="Calibri" w:hint="cs"/>
                <w:b/>
                <w:bCs/>
                <w:sz w:val="28"/>
                <w:szCs w:val="28"/>
              </w:rPr>
              <w:t>1</w:t>
            </w:r>
            <w:r w:rsidRPr="00F867BF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F867BF">
              <w:rPr>
                <w:rFonts w:eastAsia="Calibri" w:hint="cs"/>
                <w:b/>
                <w:bCs/>
                <w:sz w:val="28"/>
                <w:szCs w:val="28"/>
              </w:rPr>
              <w:t>256</w:t>
            </w:r>
            <w:r w:rsidR="00EE29B0" w:rsidRPr="00F867BF">
              <w:rPr>
                <w:rFonts w:eastAsia="Calibr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76" w:type="dxa"/>
            <w:vAlign w:val="bottom"/>
          </w:tcPr>
          <w:p w14:paraId="7EA6BE7C" w14:textId="33DBC2DA" w:rsidR="00022D3E" w:rsidRPr="00F867BF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 w:hint="cs"/>
                <w:b/>
                <w:bCs/>
                <w:sz w:val="28"/>
                <w:szCs w:val="28"/>
              </w:rPr>
              <w:t>2,</w:t>
            </w:r>
            <w:r w:rsidR="00EE29B0" w:rsidRPr="00F867BF">
              <w:rPr>
                <w:rFonts w:eastAsia="Calibri"/>
                <w:b/>
                <w:bCs/>
                <w:sz w:val="28"/>
                <w:szCs w:val="28"/>
              </w:rPr>
              <w:t>589</w:t>
            </w:r>
          </w:p>
        </w:tc>
        <w:tc>
          <w:tcPr>
            <w:tcW w:w="1177" w:type="dxa"/>
            <w:vAlign w:val="bottom"/>
          </w:tcPr>
          <w:p w14:paraId="5DE68811" w14:textId="7145C07D" w:rsidR="00022D3E" w:rsidRPr="00F867BF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 w:hint="cs"/>
                <w:b/>
                <w:bCs/>
                <w:sz w:val="28"/>
                <w:szCs w:val="28"/>
              </w:rPr>
              <w:t>71</w:t>
            </w:r>
            <w:r w:rsidR="00EE29B0" w:rsidRPr="00F867BF">
              <w:rPr>
                <w:rFonts w:eastAsia="Calibr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76" w:type="dxa"/>
            <w:vAlign w:val="bottom"/>
          </w:tcPr>
          <w:p w14:paraId="6FFED91A" w14:textId="161DF785" w:rsidR="00022D3E" w:rsidRPr="00F867BF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 w:hint="cs"/>
                <w:b/>
                <w:bCs/>
                <w:sz w:val="28"/>
                <w:szCs w:val="28"/>
              </w:rPr>
              <w:t>57,</w:t>
            </w:r>
            <w:r w:rsidR="00EE29B0" w:rsidRPr="00F867BF">
              <w:rPr>
                <w:rFonts w:eastAsia="Calibri"/>
                <w:b/>
                <w:bCs/>
                <w:sz w:val="28"/>
                <w:szCs w:val="28"/>
              </w:rPr>
              <w:t>803</w:t>
            </w:r>
          </w:p>
        </w:tc>
        <w:tc>
          <w:tcPr>
            <w:tcW w:w="1177" w:type="dxa"/>
            <w:vAlign w:val="bottom"/>
          </w:tcPr>
          <w:p w14:paraId="1EDBADFD" w14:textId="02C61C63" w:rsidR="00022D3E" w:rsidRPr="00F867BF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 w:hint="cs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1177" w:type="dxa"/>
            <w:vAlign w:val="bottom"/>
          </w:tcPr>
          <w:p w14:paraId="6CAE79FB" w14:textId="4820C2A1" w:rsidR="00022D3E" w:rsidRPr="00F867BF" w:rsidRDefault="00EE29B0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</w:rPr>
              <w:t>9</w:t>
            </w:r>
            <w:r w:rsidR="00022D3E" w:rsidRPr="00F867BF">
              <w:rPr>
                <w:rFonts w:eastAsia="Calibri" w:hint="cs"/>
                <w:b/>
                <w:bCs/>
                <w:sz w:val="28"/>
                <w:szCs w:val="28"/>
              </w:rPr>
              <w:t>,</w:t>
            </w:r>
            <w:r w:rsidRPr="00F867BF">
              <w:rPr>
                <w:rFonts w:eastAsia="Calibri"/>
                <w:b/>
                <w:bCs/>
                <w:sz w:val="28"/>
                <w:szCs w:val="28"/>
              </w:rPr>
              <w:t>132</w:t>
            </w:r>
          </w:p>
        </w:tc>
        <w:tc>
          <w:tcPr>
            <w:tcW w:w="1176" w:type="dxa"/>
            <w:vAlign w:val="bottom"/>
          </w:tcPr>
          <w:p w14:paraId="7C8A7F6D" w14:textId="68687264" w:rsidR="00022D3E" w:rsidRPr="00F867BF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 w:hint="cs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1177" w:type="dxa"/>
            <w:vAlign w:val="bottom"/>
          </w:tcPr>
          <w:p w14:paraId="68477281" w14:textId="04292599" w:rsidR="00022D3E" w:rsidRPr="00F867BF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 w:hint="cs"/>
                <w:b/>
                <w:bCs/>
                <w:sz w:val="28"/>
                <w:szCs w:val="28"/>
              </w:rPr>
              <w:t>33</w:t>
            </w:r>
            <w:r w:rsidR="00EE29B0" w:rsidRPr="00F867BF">
              <w:rPr>
                <w:rFonts w:eastAsia="Calibr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76" w:type="dxa"/>
            <w:vAlign w:val="bottom"/>
          </w:tcPr>
          <w:p w14:paraId="1800AD16" w14:textId="1BA1630F" w:rsidR="00022D3E" w:rsidRPr="00F867BF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 w:hint="cs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177" w:type="dxa"/>
            <w:vAlign w:val="bottom"/>
          </w:tcPr>
          <w:p w14:paraId="6CFCDFE2" w14:textId="7E671FD6" w:rsidR="00022D3E" w:rsidRPr="00F867BF" w:rsidRDefault="00EE29B0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</w:rPr>
              <w:t>2</w:t>
            </w:r>
            <w:r w:rsidR="00022D3E" w:rsidRPr="00F867BF">
              <w:rPr>
                <w:rFonts w:eastAsia="Calibri" w:hint="cs"/>
                <w:b/>
                <w:bCs/>
                <w:sz w:val="28"/>
                <w:szCs w:val="28"/>
              </w:rPr>
              <w:t>,3</w:t>
            </w:r>
            <w:r w:rsidRPr="00F867BF">
              <w:rPr>
                <w:rFonts w:eastAsia="Calibri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1177" w:type="dxa"/>
            <w:vAlign w:val="bottom"/>
          </w:tcPr>
          <w:p w14:paraId="3C25D877" w14:textId="5023C02C" w:rsidR="00022D3E" w:rsidRPr="00F867BF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 w:hint="cs"/>
                <w:b/>
                <w:bCs/>
                <w:sz w:val="28"/>
                <w:szCs w:val="28"/>
              </w:rPr>
              <w:t>7</w:t>
            </w:r>
            <w:r w:rsidR="00EE29B0" w:rsidRPr="00F867BF">
              <w:rPr>
                <w:rFonts w:eastAsia="Calibri"/>
                <w:b/>
                <w:bCs/>
                <w:sz w:val="28"/>
                <w:szCs w:val="28"/>
              </w:rPr>
              <w:t>3</w:t>
            </w:r>
            <w:r w:rsidRPr="00F867BF">
              <w:rPr>
                <w:rFonts w:eastAsia="Calibri" w:hint="cs"/>
                <w:b/>
                <w:bCs/>
                <w:sz w:val="28"/>
                <w:szCs w:val="28"/>
              </w:rPr>
              <w:t>,2</w:t>
            </w:r>
            <w:r w:rsidR="00EE29B0" w:rsidRPr="00F867BF">
              <w:rPr>
                <w:rFonts w:eastAsia="Calibri"/>
                <w:b/>
                <w:bCs/>
                <w:sz w:val="28"/>
                <w:szCs w:val="28"/>
              </w:rPr>
              <w:t>96</w:t>
            </w:r>
          </w:p>
        </w:tc>
      </w:tr>
      <w:tr w:rsidR="00022D3E" w:rsidRPr="00F867BF" w14:paraId="721C184A" w14:textId="77777777" w:rsidTr="00D62B6E">
        <w:trPr>
          <w:jc w:val="center"/>
        </w:trPr>
        <w:tc>
          <w:tcPr>
            <w:tcW w:w="2976" w:type="dxa"/>
          </w:tcPr>
          <w:p w14:paraId="51A919E3" w14:textId="77777777" w:rsidR="00022D3E" w:rsidRPr="00F867BF" w:rsidRDefault="00022D3E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30416" w14:textId="2B597C60" w:rsidR="00022D3E" w:rsidRPr="00F867BF" w:rsidRDefault="0036077C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0AC0B" w14:textId="41DA5A8C" w:rsidR="00022D3E" w:rsidRPr="00F867BF" w:rsidRDefault="00C41975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4D29F" w14:textId="0E4758F7" w:rsidR="00022D3E" w:rsidRPr="00F867BF" w:rsidRDefault="00C41975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1198C" w14:textId="557B904B" w:rsidR="00022D3E" w:rsidRPr="00F867BF" w:rsidRDefault="00120DEC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006DC609" w14:textId="068272D2" w:rsidR="00022D3E" w:rsidRPr="00F867BF" w:rsidRDefault="00120DEC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0E530743" w14:textId="503B1ADD" w:rsidR="00022D3E" w:rsidRPr="00F867BF" w:rsidRDefault="00120DEC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A4D77" w14:textId="1B8C36A2" w:rsidR="00022D3E" w:rsidRPr="00F867BF" w:rsidRDefault="00120DEC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17</w:t>
            </w:r>
          </w:p>
        </w:tc>
        <w:tc>
          <w:tcPr>
            <w:tcW w:w="1176" w:type="dxa"/>
            <w:vAlign w:val="bottom"/>
          </w:tcPr>
          <w:p w14:paraId="178A8F15" w14:textId="40A89C7F" w:rsidR="00022D3E" w:rsidRPr="00F867BF" w:rsidRDefault="00120DEC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FE757" w14:textId="50058249" w:rsidR="00022D3E" w:rsidRPr="00F867BF" w:rsidRDefault="00120DEC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867BF">
              <w:rPr>
                <w:rFonts w:eastAsia="Calibri"/>
                <w:sz w:val="28"/>
                <w:szCs w:val="28"/>
              </w:rPr>
              <w:t>3,141</w:t>
            </w:r>
          </w:p>
        </w:tc>
        <w:tc>
          <w:tcPr>
            <w:tcW w:w="1177" w:type="dxa"/>
          </w:tcPr>
          <w:p w14:paraId="467ADA78" w14:textId="73DBBEC7" w:rsidR="00022D3E" w:rsidRPr="00F867BF" w:rsidRDefault="00120DEC" w:rsidP="000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867BF">
              <w:rPr>
                <w:rFonts w:eastAsia="Calibri"/>
                <w:sz w:val="28"/>
                <w:szCs w:val="28"/>
              </w:rPr>
              <w:t>3,158</w:t>
            </w:r>
          </w:p>
        </w:tc>
      </w:tr>
      <w:tr w:rsidR="00120DEC" w:rsidRPr="00F867BF" w14:paraId="7063B79A" w14:textId="77777777">
        <w:trPr>
          <w:trHeight w:val="227"/>
          <w:jc w:val="center"/>
        </w:trPr>
        <w:tc>
          <w:tcPr>
            <w:tcW w:w="2976" w:type="dxa"/>
          </w:tcPr>
          <w:p w14:paraId="3ADCC1E6" w14:textId="77777777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867BF">
              <w:rPr>
                <w:rFonts w:eastAsia="Calibr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076780" w14:textId="425980B7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1A7643" w14:textId="05384D7C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203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37BD3B" w14:textId="43FE7E6F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4,217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6378EA" w14:textId="5A0E8F9E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867BF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1177" w:type="dxa"/>
            <w:vAlign w:val="bottom"/>
          </w:tcPr>
          <w:p w14:paraId="1B22AC36" w14:textId="21B5B4DF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325</w:t>
            </w:r>
          </w:p>
        </w:tc>
        <w:tc>
          <w:tcPr>
            <w:tcW w:w="1176" w:type="dxa"/>
            <w:vAlign w:val="bottom"/>
          </w:tcPr>
          <w:p w14:paraId="1C354932" w14:textId="2AD52181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45B1C5" w14:textId="1F8884D6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63C1ABA7" w14:textId="39A316A5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E324C0" w14:textId="3038CEEC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(4,816)</w:t>
            </w:r>
          </w:p>
        </w:tc>
        <w:tc>
          <w:tcPr>
            <w:tcW w:w="1177" w:type="dxa"/>
          </w:tcPr>
          <w:p w14:paraId="00058FA1" w14:textId="0306A530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(66)</w:t>
            </w:r>
          </w:p>
        </w:tc>
      </w:tr>
      <w:tr w:rsidR="00120DEC" w:rsidRPr="00F867BF" w14:paraId="57511AB6" w14:textId="77777777">
        <w:trPr>
          <w:trHeight w:val="227"/>
          <w:jc w:val="center"/>
        </w:trPr>
        <w:tc>
          <w:tcPr>
            <w:tcW w:w="2976" w:type="dxa"/>
          </w:tcPr>
          <w:p w14:paraId="33083D4A" w14:textId="43D00173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867BF">
              <w:rPr>
                <w:rFonts w:eastAsia="Calibr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24014B" w14:textId="7EABC471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528A0A" w14:textId="2F70ED31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(</w:t>
            </w:r>
            <w:r w:rsidR="00C41975" w:rsidRPr="00F867BF">
              <w:rPr>
                <w:rFonts w:eastAsia="Calibri"/>
                <w:sz w:val="28"/>
                <w:szCs w:val="28"/>
              </w:rPr>
              <w:t>5</w:t>
            </w:r>
            <w:r w:rsidRPr="00F867BF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867BC5" w14:textId="18A86709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(603)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47221D" w14:textId="005B7B52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7CF47B70" w14:textId="52E8A3E8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(56)</w:t>
            </w:r>
          </w:p>
        </w:tc>
        <w:tc>
          <w:tcPr>
            <w:tcW w:w="1176" w:type="dxa"/>
            <w:vAlign w:val="bottom"/>
          </w:tcPr>
          <w:p w14:paraId="4A306DC6" w14:textId="535CD145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F028F6" w14:textId="07CCE080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(29)</w:t>
            </w:r>
          </w:p>
        </w:tc>
        <w:tc>
          <w:tcPr>
            <w:tcW w:w="1176" w:type="dxa"/>
            <w:vAlign w:val="bottom"/>
          </w:tcPr>
          <w:p w14:paraId="1E602BA7" w14:textId="509D3264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7767AD" w14:textId="188565C0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01D15907" w14:textId="62FCA065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(69</w:t>
            </w:r>
            <w:r w:rsidR="00C41975" w:rsidRPr="00F867BF">
              <w:rPr>
                <w:rFonts w:eastAsia="Calibri"/>
                <w:sz w:val="28"/>
                <w:szCs w:val="28"/>
              </w:rPr>
              <w:t>3</w:t>
            </w:r>
            <w:r w:rsidRPr="00F867BF"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120DEC" w:rsidRPr="00F867BF" w14:paraId="6ADAE996" w14:textId="77777777" w:rsidTr="00D62B6E">
        <w:trPr>
          <w:trHeight w:val="227"/>
          <w:jc w:val="center"/>
        </w:trPr>
        <w:tc>
          <w:tcPr>
            <w:tcW w:w="2976" w:type="dxa"/>
          </w:tcPr>
          <w:p w14:paraId="4CDE2872" w14:textId="545FBAC0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F867BF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67BF">
              <w:rPr>
                <w:rFonts w:eastAsia="Calibri" w:hint="cs"/>
                <w:b/>
                <w:bCs/>
                <w:sz w:val="28"/>
                <w:szCs w:val="28"/>
              </w:rPr>
              <w:t xml:space="preserve">31 </w:t>
            </w:r>
            <w:r w:rsidRPr="00F867BF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67BF">
              <w:rPr>
                <w:rFonts w:eastAsia="Calibri" w:hint="cs"/>
                <w:b/>
                <w:bCs/>
                <w:sz w:val="28"/>
                <w:szCs w:val="28"/>
              </w:rPr>
              <w:t>256</w:t>
            </w:r>
            <w:r w:rsidRPr="00F867BF">
              <w:rPr>
                <w:rFonts w:eastAsia="Calibr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</w:tcPr>
          <w:p w14:paraId="01C27FCD" w14:textId="57128E89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</w:rPr>
              <w:t>2,589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1DAD7B8B" w14:textId="63E91773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</w:rPr>
              <w:t>91</w:t>
            </w:r>
            <w:r w:rsidR="00C41975" w:rsidRPr="00F867BF">
              <w:rPr>
                <w:rFonts w:eastAsia="Calibr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</w:tcPr>
          <w:p w14:paraId="23695373" w14:textId="30D6A1F5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</w:rPr>
              <w:t>61,417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1AB325FE" w14:textId="31CACC9B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1177" w:type="dxa"/>
          </w:tcPr>
          <w:p w14:paraId="65C53220" w14:textId="11C0DF3D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</w:rPr>
              <w:t>9,401</w:t>
            </w:r>
          </w:p>
        </w:tc>
        <w:tc>
          <w:tcPr>
            <w:tcW w:w="1176" w:type="dxa"/>
            <w:shd w:val="clear" w:color="auto" w:fill="auto"/>
          </w:tcPr>
          <w:p w14:paraId="5920DFF2" w14:textId="51076AF2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5D3C3D73" w14:textId="34064184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</w:rPr>
              <w:t>326</w:t>
            </w:r>
          </w:p>
        </w:tc>
        <w:tc>
          <w:tcPr>
            <w:tcW w:w="1176" w:type="dxa"/>
            <w:shd w:val="clear" w:color="auto" w:fill="auto"/>
          </w:tcPr>
          <w:p w14:paraId="6B0E4C40" w14:textId="42171756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1E902D89" w14:textId="31D3AC7A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</w:rPr>
              <w:t>704</w:t>
            </w:r>
          </w:p>
        </w:tc>
        <w:tc>
          <w:tcPr>
            <w:tcW w:w="1177" w:type="dxa"/>
          </w:tcPr>
          <w:p w14:paraId="1C2FA508" w14:textId="7125B5C8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</w:rPr>
              <w:t>75,69</w:t>
            </w:r>
            <w:r w:rsidR="00C41975" w:rsidRPr="00F867BF">
              <w:rPr>
                <w:rFonts w:eastAsia="Calibri"/>
                <w:b/>
                <w:bCs/>
                <w:sz w:val="28"/>
                <w:szCs w:val="28"/>
              </w:rPr>
              <w:t>5</w:t>
            </w:r>
          </w:p>
        </w:tc>
      </w:tr>
      <w:tr w:rsidR="00120DEC" w:rsidRPr="00F867BF" w14:paraId="65DF1DEE" w14:textId="77777777" w:rsidTr="00D62B6E">
        <w:trPr>
          <w:trHeight w:val="227"/>
          <w:jc w:val="center"/>
        </w:trPr>
        <w:tc>
          <w:tcPr>
            <w:tcW w:w="14742" w:type="dxa"/>
            <w:gridSpan w:val="11"/>
          </w:tcPr>
          <w:p w14:paraId="4BE9DB1A" w14:textId="77777777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</w:p>
          <w:p w14:paraId="1DCF3F28" w14:textId="77777777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</w:p>
          <w:p w14:paraId="56540AC7" w14:textId="77777777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</w:p>
          <w:p w14:paraId="18A07E37" w14:textId="77777777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</w:p>
          <w:p w14:paraId="23D2B7BA" w14:textId="712E4F2E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</w:tr>
      <w:tr w:rsidR="00120DEC" w:rsidRPr="00F867BF" w14:paraId="393FCA77" w14:textId="77777777">
        <w:trPr>
          <w:trHeight w:val="227"/>
          <w:jc w:val="center"/>
        </w:trPr>
        <w:tc>
          <w:tcPr>
            <w:tcW w:w="2976" w:type="dxa"/>
          </w:tcPr>
          <w:p w14:paraId="3B8C189D" w14:textId="752FB02F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F867BF">
              <w:rPr>
                <w:rFonts w:eastAsia="Calibri" w:hint="cs"/>
                <w:sz w:val="28"/>
                <w:szCs w:val="28"/>
              </w:rPr>
              <w:t xml:space="preserve">1 </w:t>
            </w:r>
            <w:r w:rsidRPr="00F867BF">
              <w:rPr>
                <w:rFonts w:eastAsia="Calibri" w:hint="cs"/>
                <w:sz w:val="28"/>
                <w:szCs w:val="28"/>
                <w:cs/>
              </w:rPr>
              <w:t xml:space="preserve">มกราคม </w:t>
            </w:r>
            <w:r w:rsidRPr="00F867BF">
              <w:rPr>
                <w:rFonts w:eastAsia="Calibri" w:hint="cs"/>
                <w:sz w:val="28"/>
                <w:szCs w:val="28"/>
              </w:rPr>
              <w:t>256</w:t>
            </w:r>
            <w:r w:rsidRPr="00F867BF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9211F" w14:textId="491E0A7A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</w:rPr>
              <w:t>(6)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84CD1" w14:textId="20E784C0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</w:rPr>
              <w:t>(537)</w:t>
            </w: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C7F4B8" w14:textId="603A3186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</w:rPr>
              <w:t>(33,784)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042E5C" w14:textId="6F2E4D9F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</w:rPr>
              <w:t>(27)</w:t>
            </w:r>
          </w:p>
        </w:tc>
        <w:tc>
          <w:tcPr>
            <w:tcW w:w="1177" w:type="dxa"/>
            <w:vAlign w:val="bottom"/>
          </w:tcPr>
          <w:p w14:paraId="2373281C" w14:textId="57EAA196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</w:rPr>
              <w:t>(5,825)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3D685DA" w14:textId="153D12E4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9C135" w14:textId="201CB7D9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</w:rPr>
              <w:t>(256)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7D5CCE4" w14:textId="2642AF6E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</w:rPr>
              <w:t>(12)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224157" w14:textId="22DDD63B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0D315969" w14:textId="756D8707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 w:hint="cs"/>
                <w:sz w:val="28"/>
                <w:szCs w:val="28"/>
              </w:rPr>
              <w:t>(40,447)</w:t>
            </w:r>
          </w:p>
        </w:tc>
      </w:tr>
      <w:tr w:rsidR="00120DEC" w:rsidRPr="00F867BF" w14:paraId="59D12164" w14:textId="77777777" w:rsidTr="00D62B6E">
        <w:trPr>
          <w:jc w:val="center"/>
        </w:trPr>
        <w:tc>
          <w:tcPr>
            <w:tcW w:w="2976" w:type="dxa"/>
          </w:tcPr>
          <w:p w14:paraId="5F470F58" w14:textId="45F20CF2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867BF">
              <w:rPr>
                <w:rFonts w:eastAsia="Calibr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6" w:type="dxa"/>
            <w:vAlign w:val="bottom"/>
          </w:tcPr>
          <w:p w14:paraId="4424942F" w14:textId="4F1D1BE4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4A55BA85" w14:textId="38D513AD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(22)</w:t>
            </w:r>
          </w:p>
        </w:tc>
        <w:tc>
          <w:tcPr>
            <w:tcW w:w="1176" w:type="dxa"/>
          </w:tcPr>
          <w:p w14:paraId="55E16C49" w14:textId="55DCE022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(2,879)</w:t>
            </w:r>
          </w:p>
        </w:tc>
        <w:tc>
          <w:tcPr>
            <w:tcW w:w="1177" w:type="dxa"/>
          </w:tcPr>
          <w:p w14:paraId="440422E8" w14:textId="37F78076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(6)</w:t>
            </w:r>
          </w:p>
        </w:tc>
        <w:tc>
          <w:tcPr>
            <w:tcW w:w="1177" w:type="dxa"/>
          </w:tcPr>
          <w:p w14:paraId="6DBBF7D1" w14:textId="29652C5E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(478)</w:t>
            </w:r>
          </w:p>
        </w:tc>
        <w:tc>
          <w:tcPr>
            <w:tcW w:w="1176" w:type="dxa"/>
          </w:tcPr>
          <w:p w14:paraId="5F1F0F73" w14:textId="746D739D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45A098CD" w14:textId="648F561F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(25)</w:t>
            </w:r>
          </w:p>
        </w:tc>
        <w:tc>
          <w:tcPr>
            <w:tcW w:w="1176" w:type="dxa"/>
          </w:tcPr>
          <w:p w14:paraId="3D12CB23" w14:textId="7AF7F87C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(1)</w:t>
            </w:r>
          </w:p>
        </w:tc>
        <w:tc>
          <w:tcPr>
            <w:tcW w:w="1177" w:type="dxa"/>
          </w:tcPr>
          <w:p w14:paraId="1507CF51" w14:textId="4A74B912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67A9027B" w14:textId="6902898E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(3,41</w:t>
            </w:r>
            <w:r w:rsidRPr="00F867BF">
              <w:rPr>
                <w:rFonts w:eastAsia="Calibri" w:hint="cs"/>
                <w:sz w:val="28"/>
                <w:szCs w:val="28"/>
                <w:cs/>
              </w:rPr>
              <w:t>1</w:t>
            </w:r>
            <w:r w:rsidRPr="00F867BF"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120DEC" w:rsidRPr="00F867BF" w14:paraId="6032EDC6" w14:textId="77777777" w:rsidTr="00D62B6E">
        <w:trPr>
          <w:jc w:val="center"/>
        </w:trPr>
        <w:tc>
          <w:tcPr>
            <w:tcW w:w="2976" w:type="dxa"/>
          </w:tcPr>
          <w:p w14:paraId="46FAEB12" w14:textId="67BBE4DD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867BF">
              <w:rPr>
                <w:rFonts w:eastAsia="Calibr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6" w:type="dxa"/>
            <w:vAlign w:val="bottom"/>
          </w:tcPr>
          <w:p w14:paraId="2318E10A" w14:textId="10ED70E0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0C7E0BC3" w14:textId="011F8AA1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5A95E41F" w14:textId="0CBB4464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(348)</w:t>
            </w:r>
          </w:p>
        </w:tc>
        <w:tc>
          <w:tcPr>
            <w:tcW w:w="1177" w:type="dxa"/>
            <w:vAlign w:val="bottom"/>
          </w:tcPr>
          <w:p w14:paraId="435D6083" w14:textId="0EBB0D21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704C66F7" w14:textId="6BE907FC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(11)</w:t>
            </w:r>
          </w:p>
        </w:tc>
        <w:tc>
          <w:tcPr>
            <w:tcW w:w="1176" w:type="dxa"/>
            <w:vAlign w:val="bottom"/>
          </w:tcPr>
          <w:p w14:paraId="3E1708B8" w14:textId="0223F3B5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14B63F68" w14:textId="69602582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2EAB33FA" w14:textId="18F4A0EA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78F5C453" w14:textId="26A06541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0779A170" w14:textId="616393AE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(359)</w:t>
            </w:r>
          </w:p>
        </w:tc>
      </w:tr>
      <w:tr w:rsidR="00120DEC" w:rsidRPr="00F867BF" w14:paraId="1A62BCB3" w14:textId="77777777" w:rsidTr="00D62B6E">
        <w:trPr>
          <w:jc w:val="center"/>
        </w:trPr>
        <w:tc>
          <w:tcPr>
            <w:tcW w:w="2976" w:type="dxa"/>
          </w:tcPr>
          <w:p w14:paraId="1CD8A597" w14:textId="391FB9C4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867BF">
              <w:rPr>
                <w:rFonts w:eastAsia="Calibr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6" w:type="dxa"/>
            <w:vAlign w:val="bottom"/>
          </w:tcPr>
          <w:p w14:paraId="3E555178" w14:textId="6960AE03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6A234A99" w14:textId="5818F138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76" w:type="dxa"/>
          </w:tcPr>
          <w:p w14:paraId="66F1BFE6" w14:textId="7CF7A1F3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296</w:t>
            </w:r>
          </w:p>
        </w:tc>
        <w:tc>
          <w:tcPr>
            <w:tcW w:w="1177" w:type="dxa"/>
            <w:vAlign w:val="bottom"/>
          </w:tcPr>
          <w:p w14:paraId="635BBF1B" w14:textId="61EDE1DC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51BF65DE" w14:textId="2AFC71E6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36</w:t>
            </w:r>
          </w:p>
        </w:tc>
        <w:tc>
          <w:tcPr>
            <w:tcW w:w="1176" w:type="dxa"/>
            <w:vAlign w:val="bottom"/>
          </w:tcPr>
          <w:p w14:paraId="36B3E78A" w14:textId="6F19A431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2EC67692" w14:textId="76D72C3C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33</w:t>
            </w:r>
          </w:p>
        </w:tc>
        <w:tc>
          <w:tcPr>
            <w:tcW w:w="1176" w:type="dxa"/>
            <w:vAlign w:val="bottom"/>
          </w:tcPr>
          <w:p w14:paraId="0EBF85ED" w14:textId="32F81183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64818221" w14:textId="1D8497E8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576A0C32" w14:textId="43484FE3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366</w:t>
            </w:r>
          </w:p>
        </w:tc>
      </w:tr>
      <w:tr w:rsidR="00120DEC" w:rsidRPr="00F867BF" w14:paraId="61FED324" w14:textId="77777777" w:rsidTr="00EE29B0">
        <w:trPr>
          <w:jc w:val="center"/>
        </w:trPr>
        <w:tc>
          <w:tcPr>
            <w:tcW w:w="2976" w:type="dxa"/>
          </w:tcPr>
          <w:p w14:paraId="58EDCD08" w14:textId="1D023191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67BF">
              <w:rPr>
                <w:rFonts w:eastAsia="Calibri" w:hint="cs"/>
                <w:b/>
                <w:bCs/>
                <w:sz w:val="28"/>
                <w:szCs w:val="28"/>
              </w:rPr>
              <w:t xml:space="preserve">31 </w:t>
            </w:r>
            <w:r w:rsidRPr="00F867BF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67BF">
              <w:rPr>
                <w:rFonts w:eastAsia="Calibri" w:hint="cs"/>
                <w:b/>
                <w:bCs/>
                <w:sz w:val="28"/>
                <w:szCs w:val="28"/>
              </w:rPr>
              <w:t>256</w:t>
            </w:r>
            <w:r w:rsidRPr="00F867BF">
              <w:rPr>
                <w:rFonts w:eastAsia="Calibri"/>
                <w:b/>
                <w:bCs/>
                <w:sz w:val="28"/>
                <w:szCs w:val="28"/>
              </w:rPr>
              <w:t>6</w:t>
            </w:r>
            <w:r w:rsidRPr="00F867BF">
              <w:rPr>
                <w:rFonts w:eastAsia="Calibri" w:hint="cs"/>
                <w:b/>
                <w:bCs/>
                <w:sz w:val="28"/>
                <w:szCs w:val="28"/>
              </w:rPr>
              <w:br/>
            </w:r>
            <w:r w:rsidRPr="00F867BF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   และวันที่ </w:t>
            </w:r>
            <w:r w:rsidRPr="00F867BF">
              <w:rPr>
                <w:rFonts w:eastAsia="Calibri" w:hint="cs"/>
                <w:b/>
                <w:bCs/>
                <w:sz w:val="28"/>
                <w:szCs w:val="28"/>
              </w:rPr>
              <w:t>1</w:t>
            </w:r>
            <w:r w:rsidRPr="00F867BF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F867BF">
              <w:rPr>
                <w:rFonts w:eastAsia="Calibri" w:hint="cs"/>
                <w:b/>
                <w:bCs/>
                <w:sz w:val="28"/>
                <w:szCs w:val="28"/>
              </w:rPr>
              <w:t>256</w:t>
            </w:r>
            <w:r w:rsidRPr="00F867BF">
              <w:rPr>
                <w:rFonts w:eastAsia="Calibr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76" w:type="dxa"/>
            <w:vAlign w:val="bottom"/>
          </w:tcPr>
          <w:p w14:paraId="35DF99FA" w14:textId="2D2771B5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</w:rPr>
              <w:t>(6)</w:t>
            </w:r>
          </w:p>
        </w:tc>
        <w:tc>
          <w:tcPr>
            <w:tcW w:w="1177" w:type="dxa"/>
            <w:vAlign w:val="bottom"/>
          </w:tcPr>
          <w:p w14:paraId="5E22DF24" w14:textId="44E4D65A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</w:rPr>
              <w:t>(558)</w:t>
            </w:r>
          </w:p>
        </w:tc>
        <w:tc>
          <w:tcPr>
            <w:tcW w:w="1176" w:type="dxa"/>
            <w:vAlign w:val="bottom"/>
          </w:tcPr>
          <w:p w14:paraId="7AD74151" w14:textId="127F2228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</w:rPr>
              <w:t>(36,715)</w:t>
            </w:r>
          </w:p>
        </w:tc>
        <w:tc>
          <w:tcPr>
            <w:tcW w:w="1177" w:type="dxa"/>
            <w:vAlign w:val="bottom"/>
          </w:tcPr>
          <w:p w14:paraId="2EF1A714" w14:textId="7909C50E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</w:rPr>
              <w:t>(33)</w:t>
            </w:r>
          </w:p>
        </w:tc>
        <w:tc>
          <w:tcPr>
            <w:tcW w:w="1177" w:type="dxa"/>
            <w:vAlign w:val="bottom"/>
          </w:tcPr>
          <w:p w14:paraId="07A37E6A" w14:textId="68EAB93E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</w:rPr>
              <w:t>(6,278)</w:t>
            </w:r>
          </w:p>
        </w:tc>
        <w:tc>
          <w:tcPr>
            <w:tcW w:w="1176" w:type="dxa"/>
            <w:vAlign w:val="bottom"/>
          </w:tcPr>
          <w:p w14:paraId="26355B50" w14:textId="6FAC8A8D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67FCC561" w14:textId="5167EA9F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</w:rPr>
              <w:t>(248)</w:t>
            </w:r>
          </w:p>
        </w:tc>
        <w:tc>
          <w:tcPr>
            <w:tcW w:w="1176" w:type="dxa"/>
            <w:vAlign w:val="bottom"/>
          </w:tcPr>
          <w:p w14:paraId="672D18B7" w14:textId="1FC5AC68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</w:rPr>
              <w:t>(13)</w:t>
            </w:r>
          </w:p>
        </w:tc>
        <w:tc>
          <w:tcPr>
            <w:tcW w:w="1177" w:type="dxa"/>
            <w:vAlign w:val="bottom"/>
          </w:tcPr>
          <w:p w14:paraId="481A15B2" w14:textId="5FD30A95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2BBF391D" w14:textId="34A481C3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</w:rPr>
              <w:t>(43,851)</w:t>
            </w:r>
          </w:p>
        </w:tc>
      </w:tr>
      <w:tr w:rsidR="00120DEC" w:rsidRPr="00F867BF" w14:paraId="4507319C" w14:textId="77777777" w:rsidTr="00D62B6E">
        <w:trPr>
          <w:jc w:val="center"/>
        </w:trPr>
        <w:tc>
          <w:tcPr>
            <w:tcW w:w="2976" w:type="dxa"/>
          </w:tcPr>
          <w:p w14:paraId="07F70278" w14:textId="77777777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867BF">
              <w:rPr>
                <w:rFonts w:eastAsia="Calibr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668C5" w14:textId="3A1E142A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E29BB" w14:textId="1CF1F8A3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(3</w:t>
            </w:r>
            <w:r w:rsidR="00C41975" w:rsidRPr="00F867BF">
              <w:rPr>
                <w:rFonts w:eastAsia="Calibri"/>
                <w:sz w:val="28"/>
                <w:szCs w:val="28"/>
              </w:rPr>
              <w:t>1</w:t>
            </w:r>
            <w:r w:rsidRPr="00F867BF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3AE72" w14:textId="32733F8A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(2,78</w:t>
            </w:r>
            <w:r w:rsidR="00C41975" w:rsidRPr="00F867BF">
              <w:rPr>
                <w:rFonts w:eastAsia="Calibri"/>
                <w:sz w:val="28"/>
                <w:szCs w:val="28"/>
              </w:rPr>
              <w:t>6</w:t>
            </w:r>
            <w:r w:rsidRPr="00F867BF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81825" w14:textId="522743E7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(6)</w:t>
            </w:r>
          </w:p>
        </w:tc>
        <w:tc>
          <w:tcPr>
            <w:tcW w:w="1177" w:type="dxa"/>
          </w:tcPr>
          <w:p w14:paraId="3EB2F6EB" w14:textId="2243AF1D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(474)</w:t>
            </w:r>
          </w:p>
        </w:tc>
        <w:tc>
          <w:tcPr>
            <w:tcW w:w="1176" w:type="dxa"/>
          </w:tcPr>
          <w:p w14:paraId="72B7670A" w14:textId="0E4F7DF2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8EA64" w14:textId="27B55C0B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(24)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4A643" w14:textId="39B689BC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(1)</w:t>
            </w:r>
          </w:p>
        </w:tc>
        <w:tc>
          <w:tcPr>
            <w:tcW w:w="1177" w:type="dxa"/>
          </w:tcPr>
          <w:p w14:paraId="2CAB516D" w14:textId="352AD969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435F95EB" w14:textId="0B5C2C46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(3,322)</w:t>
            </w:r>
          </w:p>
        </w:tc>
      </w:tr>
      <w:tr w:rsidR="00120DEC" w:rsidRPr="00F867BF" w14:paraId="48AB8389" w14:textId="77777777" w:rsidTr="00D62B6E">
        <w:trPr>
          <w:jc w:val="center"/>
        </w:trPr>
        <w:tc>
          <w:tcPr>
            <w:tcW w:w="2976" w:type="dxa"/>
          </w:tcPr>
          <w:p w14:paraId="40071453" w14:textId="34E45F52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right="-102" w:hanging="160"/>
              <w:outlineLvl w:val="0"/>
              <w:rPr>
                <w:rFonts w:eastAsia="Calibri"/>
                <w:spacing w:val="-4"/>
                <w:sz w:val="28"/>
                <w:szCs w:val="28"/>
                <w:cs/>
              </w:rPr>
            </w:pPr>
            <w:r w:rsidRPr="00F867BF">
              <w:rPr>
                <w:rFonts w:eastAsia="Calibri" w:hint="cs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38825" w14:textId="2EF85E75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AE509" w14:textId="188B1E61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14BD6" w14:textId="118784A7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15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701BF" w14:textId="2C193320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07BACE49" w14:textId="5DCB1BD4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24888E74" w14:textId="24FCB8EF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DBA01" w14:textId="50278E4E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5853D" w14:textId="47E35D92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31B55CF0" w14:textId="3C30BF62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15BB2C9F" w14:textId="5BF5E1DB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15</w:t>
            </w:r>
          </w:p>
        </w:tc>
      </w:tr>
      <w:tr w:rsidR="00120DEC" w:rsidRPr="00F867BF" w14:paraId="6401ACD0" w14:textId="77777777" w:rsidTr="00D62B6E">
        <w:trPr>
          <w:jc w:val="center"/>
        </w:trPr>
        <w:tc>
          <w:tcPr>
            <w:tcW w:w="2976" w:type="dxa"/>
          </w:tcPr>
          <w:p w14:paraId="76E20C50" w14:textId="1DD46222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867BF">
              <w:rPr>
                <w:rFonts w:eastAsia="Calibr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F4854" w14:textId="094C881F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86B4AD" w14:textId="02E67165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CE3BD8" w14:textId="18FC7E1B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867BF">
              <w:rPr>
                <w:rFonts w:eastAsia="Calibri"/>
                <w:sz w:val="28"/>
                <w:szCs w:val="28"/>
              </w:rPr>
              <w:t>60</w:t>
            </w:r>
            <w:r w:rsidR="00C41975" w:rsidRPr="00F867BF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DAB5FE" w14:textId="53F77F9D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5984BA06" w14:textId="4B09DCA4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52</w:t>
            </w:r>
          </w:p>
        </w:tc>
        <w:tc>
          <w:tcPr>
            <w:tcW w:w="1176" w:type="dxa"/>
            <w:vAlign w:val="bottom"/>
          </w:tcPr>
          <w:p w14:paraId="53E14F78" w14:textId="43C984E9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B29FE4" w14:textId="5C498CD3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29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AC9385" w14:textId="78898E5D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  <w:vAlign w:val="bottom"/>
          </w:tcPr>
          <w:p w14:paraId="67A416CD" w14:textId="19ED35AC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1D0BAD3D" w14:textId="18A8EE15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</w:rPr>
              <w:t>68</w:t>
            </w:r>
            <w:r w:rsidR="00C41975" w:rsidRPr="00F867BF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120DEC" w:rsidRPr="00F867BF" w14:paraId="06AFB4A4" w14:textId="77777777" w:rsidTr="00D62B6E">
        <w:trPr>
          <w:jc w:val="center"/>
        </w:trPr>
        <w:tc>
          <w:tcPr>
            <w:tcW w:w="2976" w:type="dxa"/>
          </w:tcPr>
          <w:p w14:paraId="2F4F957C" w14:textId="08AE233F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67BF">
              <w:rPr>
                <w:rFonts w:eastAsia="Calibri" w:hint="cs"/>
                <w:b/>
                <w:bCs/>
                <w:sz w:val="28"/>
                <w:szCs w:val="28"/>
              </w:rPr>
              <w:t xml:space="preserve">31 </w:t>
            </w:r>
            <w:r w:rsidRPr="00F867BF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67BF">
              <w:rPr>
                <w:rFonts w:eastAsia="Calibri" w:hint="cs"/>
                <w:b/>
                <w:bCs/>
                <w:sz w:val="28"/>
                <w:szCs w:val="28"/>
              </w:rPr>
              <w:t>256</w:t>
            </w:r>
            <w:r w:rsidRPr="00F867BF">
              <w:rPr>
                <w:rFonts w:eastAsia="Calibr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</w:tcPr>
          <w:p w14:paraId="1B267B6F" w14:textId="45D3B4B6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</w:rPr>
              <w:t>(6)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2E5A0C72" w14:textId="6409C6D8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</w:rPr>
              <w:t>(58</w:t>
            </w:r>
            <w:r w:rsidR="00C41975" w:rsidRPr="00F867BF">
              <w:rPr>
                <w:rFonts w:eastAsia="Calibri"/>
                <w:b/>
                <w:bCs/>
                <w:sz w:val="28"/>
                <w:szCs w:val="28"/>
              </w:rPr>
              <w:t>5</w:t>
            </w:r>
            <w:r w:rsidRPr="00F867BF">
              <w:rPr>
                <w:rFonts w:eastAsia="Calibr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</w:tcPr>
          <w:p w14:paraId="4F9C30F4" w14:textId="3B81ECBD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</w:rPr>
              <w:t>(38,88</w:t>
            </w:r>
            <w:r w:rsidR="00C41975" w:rsidRPr="00F867BF">
              <w:rPr>
                <w:rFonts w:eastAsia="Calibri"/>
                <w:b/>
                <w:bCs/>
                <w:sz w:val="28"/>
                <w:szCs w:val="28"/>
              </w:rPr>
              <w:t>6</w:t>
            </w:r>
            <w:r w:rsidRPr="00F867BF">
              <w:rPr>
                <w:rFonts w:eastAsia="Calibr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360EDBAE" w14:textId="0B2F7C5A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</w:rPr>
              <w:t>(39)</w:t>
            </w:r>
          </w:p>
        </w:tc>
        <w:tc>
          <w:tcPr>
            <w:tcW w:w="1177" w:type="dxa"/>
          </w:tcPr>
          <w:p w14:paraId="730E7049" w14:textId="129DD09B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</w:rPr>
              <w:t>(6,700)</w:t>
            </w:r>
          </w:p>
        </w:tc>
        <w:tc>
          <w:tcPr>
            <w:tcW w:w="1176" w:type="dxa"/>
            <w:shd w:val="clear" w:color="auto" w:fill="auto"/>
          </w:tcPr>
          <w:p w14:paraId="0BF684B4" w14:textId="564EA5C7" w:rsidR="00120DEC" w:rsidRPr="00F867BF" w:rsidRDefault="00C41975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0B4D9B53" w14:textId="3C8DD283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</w:rPr>
              <w:t>(243)</w:t>
            </w: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</w:tcPr>
          <w:p w14:paraId="3B4C7FE4" w14:textId="640557B4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</w:rPr>
              <w:t>(14)</w:t>
            </w:r>
          </w:p>
        </w:tc>
        <w:tc>
          <w:tcPr>
            <w:tcW w:w="1177" w:type="dxa"/>
          </w:tcPr>
          <w:p w14:paraId="00D32546" w14:textId="1AD0C628" w:rsidR="00120DEC" w:rsidRPr="00F867BF" w:rsidRDefault="00C41975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3F49A0EF" w14:textId="72EB3340" w:rsidR="00120DEC" w:rsidRPr="00F867BF" w:rsidRDefault="00120DEC" w:rsidP="00120D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</w:rPr>
              <w:t>(46,47</w:t>
            </w:r>
            <w:r w:rsidR="00C41975" w:rsidRPr="00F867BF">
              <w:rPr>
                <w:rFonts w:eastAsia="Calibri"/>
                <w:b/>
                <w:bCs/>
                <w:sz w:val="28"/>
                <w:szCs w:val="28"/>
              </w:rPr>
              <w:t>3</w:t>
            </w:r>
            <w:r w:rsidRPr="00F867BF">
              <w:rPr>
                <w:rFonts w:eastAsia="Calibri"/>
                <w:b/>
                <w:bCs/>
                <w:sz w:val="28"/>
                <w:szCs w:val="28"/>
              </w:rPr>
              <w:t>)</w:t>
            </w:r>
          </w:p>
        </w:tc>
      </w:tr>
      <w:tr w:rsidR="00120DEC" w:rsidRPr="00F867BF" w14:paraId="624B4E4A" w14:textId="77777777" w:rsidTr="00D62B6E">
        <w:trPr>
          <w:jc w:val="center"/>
        </w:trPr>
        <w:tc>
          <w:tcPr>
            <w:tcW w:w="2976" w:type="dxa"/>
          </w:tcPr>
          <w:p w14:paraId="215CC0F4" w14:textId="77777777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  <w:p w14:paraId="3939F235" w14:textId="77777777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A623CFB" w14:textId="77777777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92FA93C" w14:textId="77777777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844DD02" w14:textId="35CA33BD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F4CB9" w14:textId="77777777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F3B7D" w14:textId="77777777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9DB90" w14:textId="77777777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90325" w14:textId="77777777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191A887F" w14:textId="77777777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9F332C0" w14:textId="77777777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EB595" w14:textId="77777777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B8FA0E" w14:textId="77777777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6C5DDEB3" w14:textId="77777777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68355D5B" w14:textId="77777777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120DEC" w:rsidRPr="00F867BF" w14:paraId="3E953EAD" w14:textId="77777777" w:rsidTr="00D62B6E">
        <w:trPr>
          <w:jc w:val="center"/>
        </w:trPr>
        <w:tc>
          <w:tcPr>
            <w:tcW w:w="2976" w:type="dxa"/>
          </w:tcPr>
          <w:p w14:paraId="0712718F" w14:textId="0689B0A1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</w:tcPr>
          <w:p w14:paraId="699B322B" w14:textId="08AB83BE" w:rsidR="00120DEC" w:rsidRPr="00F867BF" w:rsidRDefault="00120DEC" w:rsidP="00120D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2,583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01E096CF" w14:textId="42AD03C6" w:rsidR="00120DEC" w:rsidRPr="00F867BF" w:rsidRDefault="00120DEC" w:rsidP="00120D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15</w:t>
            </w:r>
            <w:r w:rsidRPr="00F867BF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</w:tcPr>
          <w:p w14:paraId="200627FE" w14:textId="1AB10B85" w:rsidR="00120DEC" w:rsidRPr="00F867BF" w:rsidRDefault="00120DEC" w:rsidP="00120D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21,08</w:t>
            </w:r>
            <w:r w:rsidRPr="00F867BF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2738F5DF" w14:textId="2C433D7A" w:rsidR="00120DEC" w:rsidRPr="00F867BF" w:rsidRDefault="00120DEC" w:rsidP="00120D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39</w:t>
            </w:r>
          </w:p>
        </w:tc>
        <w:tc>
          <w:tcPr>
            <w:tcW w:w="1177" w:type="dxa"/>
          </w:tcPr>
          <w:p w14:paraId="4F3D3823" w14:textId="781205CD" w:rsidR="00120DEC" w:rsidRPr="00F867BF" w:rsidRDefault="00120DEC" w:rsidP="00120D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2,85</w:t>
            </w:r>
            <w:r w:rsidRPr="00F867BF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176" w:type="dxa"/>
            <w:shd w:val="clear" w:color="auto" w:fill="auto"/>
          </w:tcPr>
          <w:p w14:paraId="7A9F8588" w14:textId="4682DFC5" w:rsidR="00120DEC" w:rsidRPr="00F867BF" w:rsidRDefault="00120DEC" w:rsidP="00120D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54D2A50C" w14:textId="1F4429DD" w:rsidR="00120DEC" w:rsidRPr="00F867BF" w:rsidRDefault="00120DEC" w:rsidP="00120D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</w:tcPr>
          <w:p w14:paraId="301293E7" w14:textId="3D730A74" w:rsidR="00120DEC" w:rsidRPr="00F867BF" w:rsidRDefault="00120DEC" w:rsidP="00120D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177" w:type="dxa"/>
          </w:tcPr>
          <w:p w14:paraId="53C0D6E3" w14:textId="1357725F" w:rsidR="00120DEC" w:rsidRPr="00F867BF" w:rsidRDefault="00120DEC" w:rsidP="00120D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2,37</w:t>
            </w:r>
            <w:r w:rsidRPr="00F867BF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177" w:type="dxa"/>
          </w:tcPr>
          <w:p w14:paraId="2800B7BB" w14:textId="40567B70" w:rsidR="00120DEC" w:rsidRPr="00F867BF" w:rsidRDefault="00120DEC" w:rsidP="00120D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29,44</w:t>
            </w:r>
            <w:r w:rsidRPr="00F867BF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5</w:t>
            </w:r>
          </w:p>
        </w:tc>
      </w:tr>
      <w:tr w:rsidR="00120DEC" w:rsidRPr="00F867BF" w14:paraId="6418A3DB" w14:textId="77777777" w:rsidTr="00D62B6E">
        <w:trPr>
          <w:trHeight w:val="125"/>
          <w:jc w:val="center"/>
        </w:trPr>
        <w:tc>
          <w:tcPr>
            <w:tcW w:w="2976" w:type="dxa"/>
          </w:tcPr>
          <w:p w14:paraId="7E924018" w14:textId="0AA46D3D" w:rsidR="00120DEC" w:rsidRPr="00F867BF" w:rsidRDefault="00120DEC" w:rsidP="0012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</w:tcPr>
          <w:p w14:paraId="4BB1E356" w14:textId="62191C13" w:rsidR="00120DEC" w:rsidRPr="00F867BF" w:rsidRDefault="00C41975" w:rsidP="00120D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2,583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026B3595" w14:textId="4E38CC36" w:rsidR="00120DEC" w:rsidRPr="00F867BF" w:rsidRDefault="00C41975" w:rsidP="00120D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329</w:t>
            </w: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</w:tcPr>
          <w:p w14:paraId="65F358B6" w14:textId="7A5D85B9" w:rsidR="00120DEC" w:rsidRPr="00F867BF" w:rsidRDefault="00C41975" w:rsidP="00120D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22,531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439F382E" w14:textId="1A60B6EE" w:rsidR="00120DEC" w:rsidRPr="00F867BF" w:rsidRDefault="00C41975" w:rsidP="00120D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1177" w:type="dxa"/>
          </w:tcPr>
          <w:p w14:paraId="4E3B0311" w14:textId="09BA7B91" w:rsidR="00120DEC" w:rsidRPr="00F867BF" w:rsidRDefault="00C41975" w:rsidP="00120D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2,701</w:t>
            </w:r>
          </w:p>
        </w:tc>
        <w:tc>
          <w:tcPr>
            <w:tcW w:w="1176" w:type="dxa"/>
            <w:shd w:val="clear" w:color="auto" w:fill="auto"/>
          </w:tcPr>
          <w:p w14:paraId="48F19285" w14:textId="1DAB2B37" w:rsidR="00120DEC" w:rsidRPr="00F867BF" w:rsidRDefault="00C41975" w:rsidP="00120D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768ECF01" w14:textId="4EBD31FE" w:rsidR="00120DEC" w:rsidRPr="00F867BF" w:rsidRDefault="00C41975" w:rsidP="00120D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</w:tcPr>
          <w:p w14:paraId="5FA85FA2" w14:textId="19720BCE" w:rsidR="00120DEC" w:rsidRPr="00F867BF" w:rsidRDefault="00C41975" w:rsidP="00120D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177" w:type="dxa"/>
          </w:tcPr>
          <w:p w14:paraId="5969B6DF" w14:textId="2C4E908E" w:rsidR="00120DEC" w:rsidRPr="00F867BF" w:rsidRDefault="00C41975" w:rsidP="00120D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704</w:t>
            </w:r>
          </w:p>
        </w:tc>
        <w:tc>
          <w:tcPr>
            <w:tcW w:w="1177" w:type="dxa"/>
          </w:tcPr>
          <w:p w14:paraId="47996DDD" w14:textId="70A7316A" w:rsidR="00120DEC" w:rsidRPr="00F867BF" w:rsidRDefault="00C41975" w:rsidP="00120D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29,222</w:t>
            </w:r>
          </w:p>
        </w:tc>
      </w:tr>
    </w:tbl>
    <w:p w14:paraId="53EB820D" w14:textId="77777777" w:rsidR="003C6156" w:rsidRPr="00F867BF" w:rsidRDefault="003C6156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</w:pPr>
    </w:p>
    <w:p w14:paraId="39FAFD4F" w14:textId="17E3096B" w:rsidR="00B53558" w:rsidRPr="00F867BF" w:rsidRDefault="00926B6F" w:rsidP="00D62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</w:pPr>
      <w:bookmarkStart w:id="19" w:name="_Hlk63068406"/>
      <w:r w:rsidRPr="00F867BF">
        <w:rPr>
          <w:cs/>
        </w:rPr>
        <w:t xml:space="preserve">ต้นทุนการกู้ยืมที่เกี่ยวข้องกับการก่อสร้างโรงงานใหม่ได้บันทึกเป็นส่วนหนึ่งของต้นทุนสินทรัพย์จํานวน </w:t>
      </w:r>
      <w:r w:rsidR="000A09F0" w:rsidRPr="00F867BF">
        <w:t>32</w:t>
      </w:r>
      <w:r w:rsidRPr="00F867BF">
        <w:rPr>
          <w:cs/>
        </w:rPr>
        <w:t xml:space="preserve"> ล้านบาท </w:t>
      </w:r>
      <w:bookmarkEnd w:id="19"/>
      <w:r w:rsidR="006C6B5F" w:rsidRPr="00F867BF">
        <w:rPr>
          <w:i/>
          <w:iCs/>
          <w:cs/>
        </w:rPr>
        <w:t>(</w:t>
      </w:r>
      <w:r w:rsidR="00F1120B" w:rsidRPr="00F867BF">
        <w:rPr>
          <w:i/>
          <w:iCs/>
        </w:rPr>
        <w:t>256</w:t>
      </w:r>
      <w:r w:rsidR="0099420A" w:rsidRPr="00F867BF">
        <w:rPr>
          <w:i/>
          <w:iCs/>
        </w:rPr>
        <w:t>6</w:t>
      </w:r>
      <w:r w:rsidRPr="00F867BF">
        <w:rPr>
          <w:i/>
          <w:iCs/>
          <w:cs/>
        </w:rPr>
        <w:t xml:space="preserve">: </w:t>
      </w:r>
      <w:r w:rsidR="0099420A" w:rsidRPr="00F867BF">
        <w:rPr>
          <w:i/>
          <w:iCs/>
        </w:rPr>
        <w:t>42</w:t>
      </w:r>
      <w:r w:rsidR="00D06EDC" w:rsidRPr="00F867BF">
        <w:rPr>
          <w:i/>
          <w:iCs/>
        </w:rPr>
        <w:t xml:space="preserve"> </w:t>
      </w:r>
      <w:r w:rsidRPr="00F867BF">
        <w:rPr>
          <w:i/>
          <w:iCs/>
          <w:cs/>
        </w:rPr>
        <w:t>ล้านบาท)</w:t>
      </w:r>
      <w:r w:rsidRPr="00F867BF">
        <w:rPr>
          <w:cs/>
        </w:rPr>
        <w:t xml:space="preserve"> </w:t>
      </w:r>
      <w:bookmarkStart w:id="20" w:name="_Hlk63068422"/>
      <w:r w:rsidRPr="00F867BF">
        <w:rPr>
          <w:cs/>
        </w:rPr>
        <w:t xml:space="preserve">มีอัตราดอกเบี้ยที่รับรู้ร้อยละ </w:t>
      </w:r>
      <w:r w:rsidR="00C41975" w:rsidRPr="00F867BF">
        <w:t>3.66 - 4.21</w:t>
      </w:r>
      <w:r w:rsidR="00ED0338" w:rsidRPr="00F867BF">
        <w:rPr>
          <w:cs/>
        </w:rPr>
        <w:t xml:space="preserve"> ต่อปี</w:t>
      </w:r>
      <w:r w:rsidRPr="00F867BF">
        <w:rPr>
          <w:cs/>
        </w:rPr>
        <w:t xml:space="preserve"> </w:t>
      </w:r>
      <w:bookmarkEnd w:id="20"/>
      <w:r w:rsidR="0099420A" w:rsidRPr="00F867BF">
        <w:t xml:space="preserve">               </w:t>
      </w:r>
      <w:r w:rsidR="00DB6DCD" w:rsidRPr="00F867BF">
        <w:rPr>
          <w:i/>
          <w:iCs/>
        </w:rPr>
        <w:t>(256</w:t>
      </w:r>
      <w:r w:rsidR="0099420A" w:rsidRPr="00F867BF">
        <w:rPr>
          <w:i/>
          <w:iCs/>
        </w:rPr>
        <w:t>6</w:t>
      </w:r>
      <w:r w:rsidRPr="00F867BF">
        <w:rPr>
          <w:i/>
          <w:iCs/>
          <w:cs/>
        </w:rPr>
        <w:t xml:space="preserve">: ร้อยละ </w:t>
      </w:r>
      <w:r w:rsidR="0099420A" w:rsidRPr="00F867BF">
        <w:rPr>
          <w:i/>
          <w:iCs/>
        </w:rPr>
        <w:t>3.15 - 3.93</w:t>
      </w:r>
      <w:r w:rsidR="00E11A4F" w:rsidRPr="00F867BF">
        <w:rPr>
          <w:i/>
          <w:iCs/>
        </w:rPr>
        <w:t xml:space="preserve"> </w:t>
      </w:r>
      <w:r w:rsidR="00ED0338" w:rsidRPr="00F867BF">
        <w:rPr>
          <w:i/>
          <w:iCs/>
          <w:cs/>
        </w:rPr>
        <w:t>ต่อปี</w:t>
      </w:r>
      <w:r w:rsidRPr="00F867BF">
        <w:rPr>
          <w:i/>
          <w:iCs/>
          <w:cs/>
        </w:rPr>
        <w:t xml:space="preserve">) (ดูหมายเหตุ </w:t>
      </w:r>
      <w:r w:rsidR="00D85353" w:rsidRPr="00F867BF">
        <w:rPr>
          <w:i/>
          <w:iCs/>
        </w:rPr>
        <w:t>26</w:t>
      </w:r>
      <w:r w:rsidRPr="00F867BF">
        <w:rPr>
          <w:i/>
          <w:iCs/>
          <w:cs/>
        </w:rPr>
        <w:t>)</w:t>
      </w:r>
    </w:p>
    <w:p w14:paraId="516D0AB3" w14:textId="186B5258" w:rsidR="004357BD" w:rsidRPr="00F867BF" w:rsidRDefault="00435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8"/>
          <w:szCs w:val="28"/>
          <w:cs/>
          <w:lang w:val="en-GB"/>
        </w:rPr>
      </w:pPr>
      <w:r w:rsidRPr="00F867BF">
        <w:rPr>
          <w:b/>
          <w:bCs/>
          <w:sz w:val="28"/>
          <w:szCs w:val="28"/>
          <w:cs/>
          <w:lang w:val="en-GB"/>
        </w:rPr>
        <w:br w:type="page"/>
      </w:r>
    </w:p>
    <w:p w14:paraId="56BC6477" w14:textId="5D7A5AD1" w:rsidR="00072DB0" w:rsidRPr="00F867BF" w:rsidRDefault="00072DB0" w:rsidP="00072DB0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867BF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สินทรัพย์สิทธิการใช้</w:t>
      </w:r>
    </w:p>
    <w:tbl>
      <w:tblPr>
        <w:tblW w:w="145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61"/>
        <w:gridCol w:w="1551"/>
        <w:gridCol w:w="1552"/>
        <w:gridCol w:w="1552"/>
        <w:gridCol w:w="1552"/>
        <w:gridCol w:w="1552"/>
        <w:gridCol w:w="1552"/>
        <w:gridCol w:w="1546"/>
        <w:gridCol w:w="6"/>
      </w:tblGrid>
      <w:tr w:rsidR="00DA218B" w:rsidRPr="00F867BF" w14:paraId="1C78CDF7" w14:textId="77777777" w:rsidTr="00C46F21">
        <w:trPr>
          <w:trHeight w:val="20"/>
          <w:tblHeader/>
        </w:trPr>
        <w:tc>
          <w:tcPr>
            <w:tcW w:w="3661" w:type="dxa"/>
          </w:tcPr>
          <w:p w14:paraId="4F2549AE" w14:textId="77777777" w:rsidR="00DA218B" w:rsidRPr="00F867BF" w:rsidRDefault="00DA218B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0863" w:type="dxa"/>
            <w:gridSpan w:val="8"/>
          </w:tcPr>
          <w:p w14:paraId="639D1699" w14:textId="7D199136" w:rsidR="00DA218B" w:rsidRPr="00F867BF" w:rsidRDefault="00DA218B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07876" w:rsidRPr="00F867BF" w14:paraId="3EB38B8E" w14:textId="77777777" w:rsidTr="005C351E">
        <w:trPr>
          <w:trHeight w:val="20"/>
          <w:tblHeader/>
        </w:trPr>
        <w:tc>
          <w:tcPr>
            <w:tcW w:w="3661" w:type="dxa"/>
          </w:tcPr>
          <w:p w14:paraId="7EC52DD2" w14:textId="77777777" w:rsidR="00307876" w:rsidRPr="00F867BF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eastAsia="Calibri"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1551" w:type="dxa"/>
            <w:vAlign w:val="bottom"/>
          </w:tcPr>
          <w:p w14:paraId="57A69DD0" w14:textId="77777777" w:rsidR="00307876" w:rsidRPr="00F867BF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  <w:cs/>
              </w:rPr>
              <w:t>อาคารและที่ดิน</w:t>
            </w:r>
          </w:p>
          <w:p w14:paraId="64C1102D" w14:textId="2E010C74" w:rsidR="00307876" w:rsidRPr="00F867BF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867BF">
              <w:rPr>
                <w:rFonts w:eastAsia="Calibri"/>
                <w:sz w:val="28"/>
                <w:szCs w:val="28"/>
                <w:cs/>
              </w:rPr>
              <w:t>พร้อมสิ่งปลูกสร้าง</w:t>
            </w:r>
          </w:p>
        </w:tc>
        <w:tc>
          <w:tcPr>
            <w:tcW w:w="1552" w:type="dxa"/>
            <w:vAlign w:val="bottom"/>
          </w:tcPr>
          <w:p w14:paraId="5D96851C" w14:textId="77777777" w:rsidR="00307876" w:rsidRPr="00F867BF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  <w:cs/>
              </w:rPr>
              <w:t>พื้นที่เช่า</w:t>
            </w:r>
          </w:p>
        </w:tc>
        <w:tc>
          <w:tcPr>
            <w:tcW w:w="1552" w:type="dxa"/>
          </w:tcPr>
          <w:p w14:paraId="25E6D124" w14:textId="77777777" w:rsidR="00307876" w:rsidRPr="00F867BF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  <w:p w14:paraId="31ED15B3" w14:textId="77777777" w:rsidR="00307876" w:rsidRPr="00F867BF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  <w:p w14:paraId="4423B2E1" w14:textId="01F1BD05" w:rsidR="00307876" w:rsidRPr="00F867BF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867BF">
              <w:rPr>
                <w:rFonts w:eastAsia="Calibri"/>
                <w:sz w:val="28"/>
                <w:szCs w:val="28"/>
                <w:cs/>
              </w:rPr>
              <w:t>คลังน้ำมัน</w:t>
            </w:r>
          </w:p>
        </w:tc>
        <w:tc>
          <w:tcPr>
            <w:tcW w:w="1552" w:type="dxa"/>
          </w:tcPr>
          <w:p w14:paraId="458932FC" w14:textId="77777777" w:rsidR="00307876" w:rsidRPr="00F867BF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  <w:p w14:paraId="1CD516EC" w14:textId="77777777" w:rsidR="00246940" w:rsidRPr="00F867BF" w:rsidRDefault="00246940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  <w:cs/>
              </w:rPr>
              <w:t>เครื่องจักรอุปกรณ์</w:t>
            </w:r>
          </w:p>
          <w:p w14:paraId="484F5FC5" w14:textId="4ACCB907" w:rsidR="00307876" w:rsidRPr="00F867BF" w:rsidRDefault="00246940" w:rsidP="0024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867BF">
              <w:rPr>
                <w:rFonts w:eastAsia="Calibri"/>
                <w:sz w:val="28"/>
                <w:szCs w:val="28"/>
                <w:cs/>
              </w:rPr>
              <w:t>หอกลั่น</w:t>
            </w:r>
          </w:p>
        </w:tc>
        <w:tc>
          <w:tcPr>
            <w:tcW w:w="1552" w:type="dxa"/>
            <w:vAlign w:val="bottom"/>
          </w:tcPr>
          <w:p w14:paraId="4C6E826E" w14:textId="5AC16513" w:rsidR="00307876" w:rsidRPr="00F867BF" w:rsidRDefault="00307876" w:rsidP="005C3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867BF">
              <w:rPr>
                <w:rFonts w:eastAsia="Calibri"/>
                <w:sz w:val="28"/>
                <w:szCs w:val="28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1552" w:type="dxa"/>
            <w:vAlign w:val="bottom"/>
          </w:tcPr>
          <w:p w14:paraId="0F34F539" w14:textId="41E6C05D" w:rsidR="00307876" w:rsidRPr="00F867BF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  <w:cs/>
              </w:rPr>
              <w:t>ยานพาหนะและ</w:t>
            </w:r>
          </w:p>
          <w:p w14:paraId="352906AC" w14:textId="77777777" w:rsidR="00307876" w:rsidRPr="00F867BF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  <w:cs/>
              </w:rPr>
              <w:t>เรือและท่อ</w:t>
            </w:r>
          </w:p>
          <w:p w14:paraId="7DB040C1" w14:textId="03E2F6F7" w:rsidR="00307876" w:rsidRPr="00F867BF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  <w:cs/>
              </w:rPr>
              <w:t>ขนส่งน้ำมัน</w:t>
            </w:r>
          </w:p>
        </w:tc>
        <w:tc>
          <w:tcPr>
            <w:tcW w:w="1552" w:type="dxa"/>
            <w:gridSpan w:val="2"/>
            <w:vAlign w:val="bottom"/>
          </w:tcPr>
          <w:p w14:paraId="6DB11D07" w14:textId="77777777" w:rsidR="00307876" w:rsidRPr="00F867BF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F867BF">
              <w:rPr>
                <w:rFonts w:eastAsia="Calibri"/>
                <w:sz w:val="28"/>
                <w:szCs w:val="28"/>
                <w:cs/>
              </w:rPr>
              <w:t>รวม</w:t>
            </w:r>
          </w:p>
        </w:tc>
      </w:tr>
      <w:tr w:rsidR="00307876" w:rsidRPr="00F867BF" w14:paraId="7D6B2BFD" w14:textId="77777777" w:rsidTr="00C46F21">
        <w:trPr>
          <w:trHeight w:val="20"/>
          <w:tblHeader/>
        </w:trPr>
        <w:tc>
          <w:tcPr>
            <w:tcW w:w="3661" w:type="dxa"/>
          </w:tcPr>
          <w:p w14:paraId="54EB95F7" w14:textId="77777777" w:rsidR="00307876" w:rsidRPr="00F867BF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eastAsia="Calibri"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10863" w:type="dxa"/>
            <w:gridSpan w:val="8"/>
            <w:vAlign w:val="bottom"/>
          </w:tcPr>
          <w:p w14:paraId="2B47D2B5" w14:textId="4DB51D01" w:rsidR="00307876" w:rsidRPr="00F867BF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F867B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07876" w:rsidRPr="00F867BF" w14:paraId="26C5941D" w14:textId="77777777" w:rsidTr="00C46F21">
        <w:trPr>
          <w:trHeight w:val="20"/>
        </w:trPr>
        <w:tc>
          <w:tcPr>
            <w:tcW w:w="3661" w:type="dxa"/>
          </w:tcPr>
          <w:p w14:paraId="06E381D9" w14:textId="35A7DB07" w:rsidR="00307876" w:rsidRPr="00F867BF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sz w:val="28"/>
                <w:szCs w:val="28"/>
                <w:cs/>
              </w:rPr>
            </w:pPr>
            <w:r w:rsidRPr="00F867BF"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1" w:type="dxa"/>
            <w:vAlign w:val="bottom"/>
          </w:tcPr>
          <w:p w14:paraId="4CED1DCE" w14:textId="77777777" w:rsidR="00307876" w:rsidRPr="00F867BF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3F9D402D" w14:textId="77777777" w:rsidR="00307876" w:rsidRPr="00F867BF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1552" w:type="dxa"/>
          </w:tcPr>
          <w:p w14:paraId="0EB3DE1C" w14:textId="77777777" w:rsidR="00307876" w:rsidRPr="00F867BF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14:paraId="04FB36DA" w14:textId="77777777" w:rsidR="00307876" w:rsidRPr="00F867BF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14:paraId="07A146E7" w14:textId="2819E88D" w:rsidR="00307876" w:rsidRPr="00F867BF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6B2F67EC" w14:textId="621CD842" w:rsidR="00307876" w:rsidRPr="00F867BF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552" w:type="dxa"/>
            <w:gridSpan w:val="2"/>
            <w:vAlign w:val="bottom"/>
          </w:tcPr>
          <w:p w14:paraId="14B2B48F" w14:textId="77777777" w:rsidR="00307876" w:rsidRPr="00F867BF" w:rsidRDefault="00307876" w:rsidP="00E8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D339BC" w:rsidRPr="00F867BF" w14:paraId="11035671" w14:textId="77777777" w:rsidTr="00C46F21">
        <w:trPr>
          <w:trHeight w:val="20"/>
        </w:trPr>
        <w:tc>
          <w:tcPr>
            <w:tcW w:w="3661" w:type="dxa"/>
          </w:tcPr>
          <w:p w14:paraId="22B526ED" w14:textId="435666D6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  <w:cs/>
              </w:rPr>
              <w:t xml:space="preserve">ณ วันที่ </w:t>
            </w:r>
            <w:r w:rsidRPr="00F867BF">
              <w:rPr>
                <w:sz w:val="28"/>
                <w:szCs w:val="28"/>
              </w:rPr>
              <w:t xml:space="preserve">1 </w:t>
            </w:r>
            <w:r w:rsidRPr="00F867BF">
              <w:rPr>
                <w:sz w:val="28"/>
                <w:szCs w:val="28"/>
                <w:cs/>
              </w:rPr>
              <w:t xml:space="preserve">มกราคม </w:t>
            </w:r>
            <w:r w:rsidRPr="00F867BF">
              <w:rPr>
                <w:sz w:val="28"/>
                <w:szCs w:val="28"/>
              </w:rPr>
              <w:t>256</w:t>
            </w:r>
            <w:r w:rsidR="00C46F21" w:rsidRPr="00F867BF">
              <w:rPr>
                <w:sz w:val="28"/>
                <w:szCs w:val="28"/>
              </w:rPr>
              <w:t>6</w:t>
            </w:r>
          </w:p>
        </w:tc>
        <w:tc>
          <w:tcPr>
            <w:tcW w:w="1551" w:type="dxa"/>
            <w:vAlign w:val="bottom"/>
          </w:tcPr>
          <w:p w14:paraId="7B2249AF" w14:textId="12A3A833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14,748</w:t>
            </w:r>
          </w:p>
        </w:tc>
        <w:tc>
          <w:tcPr>
            <w:tcW w:w="1552" w:type="dxa"/>
            <w:vAlign w:val="bottom"/>
          </w:tcPr>
          <w:p w14:paraId="6D71B1F6" w14:textId="46D397D5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968</w:t>
            </w:r>
          </w:p>
        </w:tc>
        <w:tc>
          <w:tcPr>
            <w:tcW w:w="1552" w:type="dxa"/>
            <w:vAlign w:val="bottom"/>
          </w:tcPr>
          <w:p w14:paraId="3DC52014" w14:textId="1C94E61C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3,517</w:t>
            </w:r>
          </w:p>
        </w:tc>
        <w:tc>
          <w:tcPr>
            <w:tcW w:w="1552" w:type="dxa"/>
            <w:vAlign w:val="bottom"/>
          </w:tcPr>
          <w:p w14:paraId="61B99842" w14:textId="6F72A5A2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4AC86A0B" w14:textId="3C2F8E7E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4</w:t>
            </w:r>
          </w:p>
        </w:tc>
        <w:tc>
          <w:tcPr>
            <w:tcW w:w="1552" w:type="dxa"/>
            <w:vAlign w:val="bottom"/>
          </w:tcPr>
          <w:p w14:paraId="347FBAAF" w14:textId="78078352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3,189</w:t>
            </w:r>
          </w:p>
        </w:tc>
        <w:tc>
          <w:tcPr>
            <w:tcW w:w="1552" w:type="dxa"/>
            <w:gridSpan w:val="2"/>
            <w:vAlign w:val="bottom"/>
          </w:tcPr>
          <w:p w14:paraId="2329ADF5" w14:textId="3876BD3C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22,426</w:t>
            </w:r>
          </w:p>
        </w:tc>
      </w:tr>
      <w:tr w:rsidR="00D339BC" w:rsidRPr="00F867BF" w14:paraId="42896403" w14:textId="77777777" w:rsidTr="00C46F21">
        <w:trPr>
          <w:trHeight w:val="20"/>
        </w:trPr>
        <w:tc>
          <w:tcPr>
            <w:tcW w:w="3661" w:type="dxa"/>
          </w:tcPr>
          <w:p w14:paraId="4817D6A3" w14:textId="1E01F369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  <w:cs/>
              </w:rPr>
              <w:t>ได้มาจากซื้อธุรกิจ</w:t>
            </w:r>
          </w:p>
        </w:tc>
        <w:tc>
          <w:tcPr>
            <w:tcW w:w="1551" w:type="dxa"/>
            <w:vAlign w:val="bottom"/>
          </w:tcPr>
          <w:p w14:paraId="5CC1E84D" w14:textId="1A5BA900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3,569</w:t>
            </w:r>
          </w:p>
        </w:tc>
        <w:tc>
          <w:tcPr>
            <w:tcW w:w="1552" w:type="dxa"/>
            <w:vAlign w:val="bottom"/>
          </w:tcPr>
          <w:p w14:paraId="15F9BB79" w14:textId="4A844E75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2899E135" w14:textId="57524EB8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7B085D9C" w14:textId="00F08446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59782575" w14:textId="2BB4A4BA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22</w:t>
            </w:r>
          </w:p>
        </w:tc>
        <w:tc>
          <w:tcPr>
            <w:tcW w:w="1552" w:type="dxa"/>
            <w:vAlign w:val="bottom"/>
          </w:tcPr>
          <w:p w14:paraId="6005910A" w14:textId="0B8A9650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gridSpan w:val="2"/>
            <w:vAlign w:val="bottom"/>
          </w:tcPr>
          <w:p w14:paraId="509A17A1" w14:textId="65BEED36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3,591</w:t>
            </w:r>
          </w:p>
        </w:tc>
      </w:tr>
      <w:tr w:rsidR="00D339BC" w:rsidRPr="00F867BF" w14:paraId="1D02E546" w14:textId="77777777" w:rsidTr="00C46F21">
        <w:trPr>
          <w:trHeight w:val="20"/>
        </w:trPr>
        <w:tc>
          <w:tcPr>
            <w:tcW w:w="3661" w:type="dxa"/>
          </w:tcPr>
          <w:p w14:paraId="77DFA384" w14:textId="16B6B3FB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  <w:cs/>
              </w:rPr>
              <w:t xml:space="preserve">ตัดรายการระหว่างกัน </w:t>
            </w:r>
            <w:r w:rsidRPr="00F867BF">
              <w:rPr>
                <w:i/>
                <w:iCs/>
                <w:sz w:val="28"/>
                <w:szCs w:val="28"/>
              </w:rPr>
              <w:t>(</w:t>
            </w:r>
            <w:r w:rsidRPr="00F867BF">
              <w:rPr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Pr="00F867BF">
              <w:rPr>
                <w:i/>
                <w:iCs/>
                <w:sz w:val="28"/>
                <w:szCs w:val="28"/>
              </w:rPr>
              <w:t>6)</w:t>
            </w:r>
          </w:p>
        </w:tc>
        <w:tc>
          <w:tcPr>
            <w:tcW w:w="1551" w:type="dxa"/>
            <w:vAlign w:val="bottom"/>
          </w:tcPr>
          <w:p w14:paraId="5990F437" w14:textId="1FF6B292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28F5C629" w14:textId="562D4003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77BFE71C" w14:textId="20FD9D0A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(2,229)</w:t>
            </w:r>
          </w:p>
        </w:tc>
        <w:tc>
          <w:tcPr>
            <w:tcW w:w="1552" w:type="dxa"/>
          </w:tcPr>
          <w:p w14:paraId="181223AC" w14:textId="3C7E5C54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0AEF32C3" w14:textId="56A8D83C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157B1BF0" w14:textId="267C47D8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gridSpan w:val="2"/>
            <w:vAlign w:val="bottom"/>
          </w:tcPr>
          <w:p w14:paraId="2EEB8966" w14:textId="08DCFF57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(2,229)</w:t>
            </w:r>
          </w:p>
        </w:tc>
      </w:tr>
      <w:tr w:rsidR="00D339BC" w:rsidRPr="00F867BF" w14:paraId="0E540C48" w14:textId="77777777" w:rsidTr="00C46F21">
        <w:trPr>
          <w:trHeight w:val="20"/>
        </w:trPr>
        <w:tc>
          <w:tcPr>
            <w:tcW w:w="3661" w:type="dxa"/>
          </w:tcPr>
          <w:p w14:paraId="2BCEAFD7" w14:textId="4AC7529D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EEDFC" w14:textId="252A8CB3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1,322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CA899" w14:textId="632C34A3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6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128CDD70" w14:textId="4CDD8284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07F33BB6" w14:textId="2EA88E3B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065B3CE0" w14:textId="2C80BBBA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F3DF7" w14:textId="0406DB41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1,199</w:t>
            </w:r>
          </w:p>
        </w:tc>
        <w:tc>
          <w:tcPr>
            <w:tcW w:w="1552" w:type="dxa"/>
            <w:gridSpan w:val="2"/>
            <w:vAlign w:val="bottom"/>
          </w:tcPr>
          <w:p w14:paraId="0049126A" w14:textId="622E6522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2,527</w:t>
            </w:r>
          </w:p>
        </w:tc>
      </w:tr>
      <w:tr w:rsidR="00D339BC" w:rsidRPr="00F867BF" w14:paraId="39F777CF" w14:textId="77777777" w:rsidTr="00C46F21">
        <w:trPr>
          <w:trHeight w:val="20"/>
        </w:trPr>
        <w:tc>
          <w:tcPr>
            <w:tcW w:w="3661" w:type="dxa"/>
          </w:tcPr>
          <w:p w14:paraId="4967DA3C" w14:textId="5BB92088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  <w:cs/>
              </w:rPr>
              <w:t>โอน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43856B" w14:textId="4F520024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(1,060)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6215E4" w14:textId="782A063F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34EE9243" w14:textId="1E985C0E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3C558A55" w14:textId="4AA3D7F6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773E7EA3" w14:textId="5902F206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BBD73" w14:textId="1B3AE8D0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1,060</w:t>
            </w:r>
          </w:p>
        </w:tc>
        <w:tc>
          <w:tcPr>
            <w:tcW w:w="1552" w:type="dxa"/>
            <w:gridSpan w:val="2"/>
            <w:vAlign w:val="bottom"/>
          </w:tcPr>
          <w:p w14:paraId="09FFEB6D" w14:textId="76B9D89C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</w:tr>
      <w:tr w:rsidR="00D339BC" w:rsidRPr="00F867BF" w14:paraId="057CD03F" w14:textId="77777777" w:rsidTr="00C46F21">
        <w:trPr>
          <w:trHeight w:val="20"/>
        </w:trPr>
        <w:tc>
          <w:tcPr>
            <w:tcW w:w="3661" w:type="dxa"/>
          </w:tcPr>
          <w:p w14:paraId="0EE5A7AF" w14:textId="6821F6E4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9A1549" w14:textId="6E3C46D5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(1)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2F4812" w14:textId="6957FD54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69EC9701" w14:textId="2CB0BD60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3AC927C5" w14:textId="0F5767CD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4BF7563D" w14:textId="57BD775D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66A4E4" w14:textId="7A678A66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(9)</w:t>
            </w:r>
          </w:p>
        </w:tc>
        <w:tc>
          <w:tcPr>
            <w:tcW w:w="1552" w:type="dxa"/>
            <w:gridSpan w:val="2"/>
            <w:vAlign w:val="bottom"/>
          </w:tcPr>
          <w:p w14:paraId="7FD0BA02" w14:textId="2835A22D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(10)</w:t>
            </w:r>
          </w:p>
        </w:tc>
      </w:tr>
      <w:tr w:rsidR="00D339BC" w:rsidRPr="00F867BF" w14:paraId="651443B6" w14:textId="77777777" w:rsidTr="00C46F21">
        <w:trPr>
          <w:trHeight w:val="20"/>
        </w:trPr>
        <w:tc>
          <w:tcPr>
            <w:tcW w:w="3661" w:type="dxa"/>
          </w:tcPr>
          <w:p w14:paraId="1EAFF68D" w14:textId="1DFCE29F" w:rsidR="00D339BC" w:rsidRPr="00F867BF" w:rsidRDefault="00D339BC" w:rsidP="00D33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spacing w:val="-4"/>
                <w:sz w:val="28"/>
                <w:szCs w:val="28"/>
                <w:cs/>
              </w:rPr>
            </w:pPr>
            <w:r w:rsidRPr="00F867BF">
              <w:rPr>
                <w:spacing w:val="-4"/>
                <w:sz w:val="28"/>
                <w:szCs w:val="28"/>
                <w:cs/>
              </w:rPr>
              <w:t>ผลกระทบจากการแปลงค่างบการเงิน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89C258" w14:textId="5EB29890" w:rsidR="00D339BC" w:rsidRPr="00F867BF" w:rsidRDefault="00D339BC" w:rsidP="00D33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(19)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F162EA" w14:textId="2FD2B269" w:rsidR="00D339BC" w:rsidRPr="00F867BF" w:rsidRDefault="00D339BC" w:rsidP="00D33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(53)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046C86A6" w14:textId="17881AE1" w:rsidR="00D339BC" w:rsidRPr="00F867BF" w:rsidRDefault="00D339BC" w:rsidP="00D33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0281558F" w14:textId="3E5A652E" w:rsidR="00D339BC" w:rsidRPr="00F867BF" w:rsidRDefault="00D339BC" w:rsidP="00D33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1DCDD06D" w14:textId="6D65365F" w:rsidR="00D339BC" w:rsidRPr="00F867BF" w:rsidRDefault="00D339BC" w:rsidP="00D33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9DFDA2" w14:textId="66DA29C2" w:rsidR="00D339BC" w:rsidRPr="00F867BF" w:rsidRDefault="00D339BC" w:rsidP="00D33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(1)</w:t>
            </w:r>
          </w:p>
        </w:tc>
        <w:tc>
          <w:tcPr>
            <w:tcW w:w="1552" w:type="dxa"/>
            <w:gridSpan w:val="2"/>
            <w:vAlign w:val="bottom"/>
          </w:tcPr>
          <w:p w14:paraId="2E17E0B5" w14:textId="1F828D35" w:rsidR="00D339BC" w:rsidRPr="00F867BF" w:rsidRDefault="00D339BC" w:rsidP="00D33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6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(73)</w:t>
            </w:r>
          </w:p>
        </w:tc>
      </w:tr>
      <w:tr w:rsidR="008C38B8" w:rsidRPr="00F867BF" w14:paraId="2CF5BD9A" w14:textId="77777777" w:rsidTr="00C46F21">
        <w:trPr>
          <w:trHeight w:val="20"/>
        </w:trPr>
        <w:tc>
          <w:tcPr>
            <w:tcW w:w="3661" w:type="dxa"/>
          </w:tcPr>
          <w:p w14:paraId="283CF18D" w14:textId="3D7716F7" w:rsidR="008C38B8" w:rsidRPr="00F867BF" w:rsidRDefault="008C38B8" w:rsidP="00F4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4" w:hanging="154"/>
              <w:rPr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67BF">
              <w:rPr>
                <w:rFonts w:eastAsia="Calibri"/>
                <w:b/>
                <w:bCs/>
                <w:sz w:val="28"/>
                <w:szCs w:val="28"/>
              </w:rPr>
              <w:t xml:space="preserve">31 </w:t>
            </w:r>
            <w:r w:rsidRPr="00F867BF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67BF">
              <w:rPr>
                <w:rFonts w:eastAsia="Calibri"/>
                <w:b/>
                <w:bCs/>
                <w:sz w:val="28"/>
                <w:szCs w:val="28"/>
              </w:rPr>
              <w:t>2566</w:t>
            </w:r>
            <w:r w:rsidRPr="00F867BF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และ</w:t>
            </w:r>
            <w:r w:rsidR="00F44685" w:rsidRPr="00F867BF">
              <w:rPr>
                <w:rFonts w:eastAsia="Calibri"/>
                <w:b/>
                <w:bCs/>
                <w:sz w:val="28"/>
                <w:szCs w:val="28"/>
              </w:rPr>
              <w:br/>
            </w:r>
            <w:r w:rsidRPr="00F867BF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F867BF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F867BF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F867BF">
              <w:rPr>
                <w:rFonts w:eastAsia="Calibr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51" w:type="dxa"/>
            <w:vAlign w:val="bottom"/>
          </w:tcPr>
          <w:p w14:paraId="63B3AEF9" w14:textId="347E0B1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18,559</w:t>
            </w:r>
          </w:p>
        </w:tc>
        <w:tc>
          <w:tcPr>
            <w:tcW w:w="1552" w:type="dxa"/>
            <w:vAlign w:val="bottom"/>
          </w:tcPr>
          <w:p w14:paraId="7F4C7918" w14:textId="49B2F53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921</w:t>
            </w:r>
          </w:p>
        </w:tc>
        <w:tc>
          <w:tcPr>
            <w:tcW w:w="1552" w:type="dxa"/>
            <w:vAlign w:val="bottom"/>
          </w:tcPr>
          <w:p w14:paraId="33CE8A7A" w14:textId="4CD640E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1,288</w:t>
            </w:r>
          </w:p>
        </w:tc>
        <w:tc>
          <w:tcPr>
            <w:tcW w:w="1552" w:type="dxa"/>
            <w:vAlign w:val="bottom"/>
          </w:tcPr>
          <w:p w14:paraId="63855A7D" w14:textId="489B9E5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5058FA33" w14:textId="4304439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1552" w:type="dxa"/>
            <w:vAlign w:val="bottom"/>
          </w:tcPr>
          <w:p w14:paraId="30391012" w14:textId="136E1D0C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5,438</w:t>
            </w:r>
          </w:p>
        </w:tc>
        <w:tc>
          <w:tcPr>
            <w:tcW w:w="1552" w:type="dxa"/>
            <w:gridSpan w:val="2"/>
            <w:vAlign w:val="bottom"/>
          </w:tcPr>
          <w:p w14:paraId="182A61C7" w14:textId="48E62BDC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26,232</w:t>
            </w:r>
          </w:p>
        </w:tc>
      </w:tr>
      <w:tr w:rsidR="008C38B8" w:rsidRPr="00F867BF" w14:paraId="209854B2" w14:textId="77777777" w:rsidTr="00C46F21">
        <w:trPr>
          <w:trHeight w:val="20"/>
        </w:trPr>
        <w:tc>
          <w:tcPr>
            <w:tcW w:w="3661" w:type="dxa"/>
          </w:tcPr>
          <w:p w14:paraId="12B6303F" w14:textId="236A84F9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sz w:val="28"/>
                <w:szCs w:val="28"/>
                <w:cs/>
              </w:rPr>
              <w:t>ได้มาจากซื้อธุรกิจ</w:t>
            </w:r>
            <w:r w:rsidRPr="00F867B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1" w:type="dxa"/>
            <w:vAlign w:val="bottom"/>
          </w:tcPr>
          <w:p w14:paraId="3472590C" w14:textId="0604204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12</w:t>
            </w:r>
          </w:p>
        </w:tc>
        <w:tc>
          <w:tcPr>
            <w:tcW w:w="1552" w:type="dxa"/>
            <w:vAlign w:val="bottom"/>
          </w:tcPr>
          <w:p w14:paraId="21CEF069" w14:textId="77570CB9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1AE9B7D3" w14:textId="701F087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65E6D07C" w14:textId="01DE08B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485E7B71" w14:textId="6DF9654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4793DE66" w14:textId="48DDE67D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gridSpan w:val="2"/>
            <w:vAlign w:val="bottom"/>
          </w:tcPr>
          <w:p w14:paraId="0EC7C334" w14:textId="499835B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12</w:t>
            </w:r>
          </w:p>
        </w:tc>
      </w:tr>
      <w:tr w:rsidR="008C38B8" w:rsidRPr="00F867BF" w14:paraId="717495AE" w14:textId="77777777" w:rsidTr="00C46F21">
        <w:trPr>
          <w:trHeight w:val="20"/>
        </w:trPr>
        <w:tc>
          <w:tcPr>
            <w:tcW w:w="3661" w:type="dxa"/>
          </w:tcPr>
          <w:p w14:paraId="07F452DB" w14:textId="378C854D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  <w:cs/>
              </w:rPr>
              <w:t xml:space="preserve">ลดลงจากการจำหน่ายเงินลงทุน </w:t>
            </w:r>
            <w:r w:rsidRPr="00F867BF">
              <w:rPr>
                <w:i/>
                <w:iCs/>
                <w:sz w:val="28"/>
                <w:szCs w:val="28"/>
                <w:cs/>
              </w:rPr>
              <w:t>(หมายเหตุ</w:t>
            </w:r>
            <w:r w:rsidRPr="00F867BF">
              <w:rPr>
                <w:i/>
                <w:iCs/>
                <w:sz w:val="28"/>
                <w:szCs w:val="28"/>
              </w:rPr>
              <w:t xml:space="preserve"> 11)</w:t>
            </w:r>
          </w:p>
        </w:tc>
        <w:tc>
          <w:tcPr>
            <w:tcW w:w="1551" w:type="dxa"/>
            <w:vAlign w:val="bottom"/>
          </w:tcPr>
          <w:p w14:paraId="431B4A9D" w14:textId="1764ABD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(225)</w:t>
            </w:r>
          </w:p>
        </w:tc>
        <w:tc>
          <w:tcPr>
            <w:tcW w:w="1552" w:type="dxa"/>
            <w:vAlign w:val="bottom"/>
          </w:tcPr>
          <w:p w14:paraId="090A4593" w14:textId="1AD11CBD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6A1BD864" w14:textId="63567EC8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494952D0" w14:textId="3477E764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1CFAD147" w14:textId="2539309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5D3B50DB" w14:textId="7AC01FE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gridSpan w:val="2"/>
            <w:vAlign w:val="bottom"/>
          </w:tcPr>
          <w:p w14:paraId="4799C703" w14:textId="4FB36FAD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(225)</w:t>
            </w:r>
          </w:p>
        </w:tc>
      </w:tr>
      <w:tr w:rsidR="00F31766" w:rsidRPr="00F867BF" w14:paraId="35DBE77C" w14:textId="77777777" w:rsidTr="00C46F21">
        <w:trPr>
          <w:trHeight w:val="20"/>
        </w:trPr>
        <w:tc>
          <w:tcPr>
            <w:tcW w:w="3661" w:type="dxa"/>
          </w:tcPr>
          <w:p w14:paraId="7E281931" w14:textId="1C45596C" w:rsidR="00F31766" w:rsidRPr="00F867BF" w:rsidRDefault="00F31766" w:rsidP="00F3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51" w:type="dxa"/>
            <w:vAlign w:val="bottom"/>
          </w:tcPr>
          <w:p w14:paraId="428BF27A" w14:textId="0AB90ECC" w:rsidR="00F31766" w:rsidRPr="00F867BF" w:rsidRDefault="00F31766" w:rsidP="00F3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930</w:t>
            </w:r>
          </w:p>
        </w:tc>
        <w:tc>
          <w:tcPr>
            <w:tcW w:w="1552" w:type="dxa"/>
            <w:vAlign w:val="bottom"/>
          </w:tcPr>
          <w:p w14:paraId="0DE207BE" w14:textId="61038EF3" w:rsidR="00F31766" w:rsidRPr="00F867BF" w:rsidRDefault="00F31766" w:rsidP="00F3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334FBA33" w14:textId="0C222661" w:rsidR="00F31766" w:rsidRPr="00F867BF" w:rsidRDefault="00F31766" w:rsidP="00F3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2D4D879F" w14:textId="191A3A64" w:rsidR="00F31766" w:rsidRPr="00F867BF" w:rsidRDefault="00F31766" w:rsidP="00F3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28</w:t>
            </w:r>
          </w:p>
        </w:tc>
        <w:tc>
          <w:tcPr>
            <w:tcW w:w="1552" w:type="dxa"/>
          </w:tcPr>
          <w:p w14:paraId="38A88339" w14:textId="6C2FE461" w:rsidR="00F31766" w:rsidRPr="00F867BF" w:rsidRDefault="00F31766" w:rsidP="00F3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100</w:t>
            </w:r>
          </w:p>
        </w:tc>
        <w:tc>
          <w:tcPr>
            <w:tcW w:w="1552" w:type="dxa"/>
            <w:vAlign w:val="bottom"/>
          </w:tcPr>
          <w:p w14:paraId="644C0470" w14:textId="7265952D" w:rsidR="00F31766" w:rsidRPr="00F867BF" w:rsidRDefault="00F31766" w:rsidP="00F3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33</w:t>
            </w:r>
          </w:p>
        </w:tc>
        <w:tc>
          <w:tcPr>
            <w:tcW w:w="1552" w:type="dxa"/>
            <w:gridSpan w:val="2"/>
            <w:vAlign w:val="bottom"/>
          </w:tcPr>
          <w:p w14:paraId="53531866" w14:textId="591A2F01" w:rsidR="00F31766" w:rsidRPr="00F867BF" w:rsidRDefault="00F31766" w:rsidP="00F3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1,091</w:t>
            </w:r>
          </w:p>
        </w:tc>
      </w:tr>
      <w:tr w:rsidR="00F31766" w:rsidRPr="00F867BF" w14:paraId="05343C26" w14:textId="77777777" w:rsidTr="00C46F21">
        <w:trPr>
          <w:trHeight w:val="20"/>
        </w:trPr>
        <w:tc>
          <w:tcPr>
            <w:tcW w:w="3661" w:type="dxa"/>
          </w:tcPr>
          <w:p w14:paraId="2F7FEB41" w14:textId="09AABAAE" w:rsidR="00F31766" w:rsidRPr="00F867BF" w:rsidRDefault="00F31766" w:rsidP="00F3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51" w:type="dxa"/>
            <w:vAlign w:val="bottom"/>
          </w:tcPr>
          <w:p w14:paraId="5E18CCE6" w14:textId="388B1E01" w:rsidR="00F31766" w:rsidRPr="00F867BF" w:rsidRDefault="00F31766" w:rsidP="00F3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(252)</w:t>
            </w:r>
          </w:p>
        </w:tc>
        <w:tc>
          <w:tcPr>
            <w:tcW w:w="1552" w:type="dxa"/>
            <w:vAlign w:val="bottom"/>
          </w:tcPr>
          <w:p w14:paraId="787969CB" w14:textId="558DB455" w:rsidR="00F31766" w:rsidRPr="00F867BF" w:rsidRDefault="00F31766" w:rsidP="00F3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(1)</w:t>
            </w:r>
          </w:p>
        </w:tc>
        <w:tc>
          <w:tcPr>
            <w:tcW w:w="1552" w:type="dxa"/>
          </w:tcPr>
          <w:p w14:paraId="64DC9392" w14:textId="59CF291F" w:rsidR="00F31766" w:rsidRPr="00F867BF" w:rsidRDefault="00F31766" w:rsidP="00F3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(177)</w:t>
            </w:r>
          </w:p>
        </w:tc>
        <w:tc>
          <w:tcPr>
            <w:tcW w:w="1552" w:type="dxa"/>
          </w:tcPr>
          <w:p w14:paraId="7E48F942" w14:textId="16D2D85E" w:rsidR="00F31766" w:rsidRPr="00F867BF" w:rsidRDefault="00F31766" w:rsidP="00F3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6B38E4ED" w14:textId="2D1ACD62" w:rsidR="00F31766" w:rsidRPr="00F867BF" w:rsidRDefault="00F31766" w:rsidP="00F3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(22)</w:t>
            </w:r>
          </w:p>
        </w:tc>
        <w:tc>
          <w:tcPr>
            <w:tcW w:w="1552" w:type="dxa"/>
            <w:vAlign w:val="bottom"/>
          </w:tcPr>
          <w:p w14:paraId="55F8FC95" w14:textId="2C54EEB7" w:rsidR="00F31766" w:rsidRPr="00F867BF" w:rsidRDefault="00F31766" w:rsidP="00F3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(285)</w:t>
            </w:r>
          </w:p>
        </w:tc>
        <w:tc>
          <w:tcPr>
            <w:tcW w:w="1552" w:type="dxa"/>
            <w:gridSpan w:val="2"/>
            <w:vAlign w:val="bottom"/>
          </w:tcPr>
          <w:p w14:paraId="4BFEB360" w14:textId="02C09E4D" w:rsidR="00F31766" w:rsidRPr="00F867BF" w:rsidRDefault="00F31766" w:rsidP="00F3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(737)</w:t>
            </w:r>
          </w:p>
        </w:tc>
      </w:tr>
      <w:tr w:rsidR="00F31766" w:rsidRPr="00F867BF" w14:paraId="67BD4D61" w14:textId="77777777" w:rsidTr="00C46F21">
        <w:trPr>
          <w:trHeight w:val="20"/>
        </w:trPr>
        <w:tc>
          <w:tcPr>
            <w:tcW w:w="3661" w:type="dxa"/>
          </w:tcPr>
          <w:p w14:paraId="0C3D612B" w14:textId="53FCC2A0" w:rsidR="00F31766" w:rsidRPr="00F867BF" w:rsidRDefault="00F31766" w:rsidP="00F3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  <w:r w:rsidRPr="00F867BF">
              <w:rPr>
                <w:spacing w:val="-4"/>
                <w:sz w:val="28"/>
                <w:szCs w:val="28"/>
                <w:cs/>
              </w:rPr>
              <w:t>ผลกระทบจากการแปลงค่างบการเงิน</w:t>
            </w:r>
          </w:p>
        </w:tc>
        <w:tc>
          <w:tcPr>
            <w:tcW w:w="1551" w:type="dxa"/>
            <w:vAlign w:val="bottom"/>
          </w:tcPr>
          <w:p w14:paraId="1534408A" w14:textId="4930233B" w:rsidR="00F31766" w:rsidRPr="00F867BF" w:rsidRDefault="00F31766" w:rsidP="00F317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(53)</w:t>
            </w:r>
          </w:p>
        </w:tc>
        <w:tc>
          <w:tcPr>
            <w:tcW w:w="1552" w:type="dxa"/>
            <w:vAlign w:val="bottom"/>
          </w:tcPr>
          <w:p w14:paraId="109CB4DE" w14:textId="48C42CE2" w:rsidR="00F31766" w:rsidRPr="00F867BF" w:rsidRDefault="00F31766" w:rsidP="00F317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(131)</w:t>
            </w:r>
          </w:p>
        </w:tc>
        <w:tc>
          <w:tcPr>
            <w:tcW w:w="1552" w:type="dxa"/>
          </w:tcPr>
          <w:p w14:paraId="66D36E1B" w14:textId="37B8B4FD" w:rsidR="00F31766" w:rsidRPr="00F867BF" w:rsidRDefault="00F31766" w:rsidP="00F317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288AB25F" w14:textId="6AE68B6A" w:rsidR="00F31766" w:rsidRPr="00F867BF" w:rsidRDefault="00F31766" w:rsidP="00F317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7A411FDF" w14:textId="1710B213" w:rsidR="00F31766" w:rsidRPr="00F867BF" w:rsidRDefault="00F31766" w:rsidP="00F317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5AAEC7C2" w14:textId="0044E86B" w:rsidR="00F31766" w:rsidRPr="00F867BF" w:rsidRDefault="00F31766" w:rsidP="00F317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gridSpan w:val="2"/>
            <w:vAlign w:val="bottom"/>
          </w:tcPr>
          <w:p w14:paraId="7E3238E3" w14:textId="64256F67" w:rsidR="00F31766" w:rsidRPr="00F867BF" w:rsidRDefault="00F31766" w:rsidP="00F317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6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(184)</w:t>
            </w:r>
          </w:p>
        </w:tc>
      </w:tr>
      <w:tr w:rsidR="00F31766" w:rsidRPr="00F867BF" w14:paraId="7787D03B" w14:textId="77777777">
        <w:trPr>
          <w:trHeight w:val="20"/>
        </w:trPr>
        <w:tc>
          <w:tcPr>
            <w:tcW w:w="3661" w:type="dxa"/>
          </w:tcPr>
          <w:p w14:paraId="4113CEF7" w14:textId="3B123A51" w:rsidR="00F31766" w:rsidRPr="00F867BF" w:rsidRDefault="00F31766" w:rsidP="00F3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67BF">
              <w:rPr>
                <w:rFonts w:eastAsia="Calibri"/>
                <w:b/>
                <w:bCs/>
                <w:sz w:val="28"/>
                <w:szCs w:val="28"/>
              </w:rPr>
              <w:t xml:space="preserve">31 </w:t>
            </w:r>
            <w:r w:rsidRPr="00F867BF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67BF">
              <w:rPr>
                <w:rFonts w:eastAsia="Calibr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51" w:type="dxa"/>
            <w:vAlign w:val="bottom"/>
          </w:tcPr>
          <w:p w14:paraId="4F0C5E8D" w14:textId="3F47C218" w:rsidR="00F31766" w:rsidRPr="00F867BF" w:rsidRDefault="00F31766" w:rsidP="00F317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rPr>
                <w:b/>
                <w:bCs/>
                <w:sz w:val="28"/>
                <w:szCs w:val="28"/>
                <w:cs/>
              </w:rPr>
            </w:pPr>
            <w:r w:rsidRPr="00F867BF">
              <w:rPr>
                <w:b/>
                <w:bCs/>
                <w:sz w:val="28"/>
                <w:szCs w:val="28"/>
              </w:rPr>
              <w:t>18,971</w:t>
            </w:r>
          </w:p>
        </w:tc>
        <w:tc>
          <w:tcPr>
            <w:tcW w:w="1552" w:type="dxa"/>
            <w:vAlign w:val="bottom"/>
          </w:tcPr>
          <w:p w14:paraId="2894318C" w14:textId="47514A5D" w:rsidR="00F31766" w:rsidRPr="00F867BF" w:rsidRDefault="00F31766" w:rsidP="00F317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rPr>
                <w:b/>
                <w:bCs/>
                <w:sz w:val="28"/>
                <w:szCs w:val="28"/>
                <w:cs/>
              </w:rPr>
            </w:pPr>
            <w:r w:rsidRPr="00F867BF">
              <w:rPr>
                <w:b/>
                <w:bCs/>
                <w:sz w:val="28"/>
                <w:szCs w:val="28"/>
              </w:rPr>
              <w:t>789</w:t>
            </w:r>
          </w:p>
        </w:tc>
        <w:tc>
          <w:tcPr>
            <w:tcW w:w="1552" w:type="dxa"/>
          </w:tcPr>
          <w:p w14:paraId="583D9808" w14:textId="2783DB48" w:rsidR="00F31766" w:rsidRPr="00F867BF" w:rsidRDefault="00F31766" w:rsidP="00F317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1,111</w:t>
            </w:r>
          </w:p>
        </w:tc>
        <w:tc>
          <w:tcPr>
            <w:tcW w:w="1552" w:type="dxa"/>
          </w:tcPr>
          <w:p w14:paraId="7DAB1AB9" w14:textId="34012E0F" w:rsidR="00F31766" w:rsidRPr="00F867BF" w:rsidRDefault="00F31766" w:rsidP="00F317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552" w:type="dxa"/>
          </w:tcPr>
          <w:p w14:paraId="12621F7A" w14:textId="30F9B4E7" w:rsidR="00F31766" w:rsidRPr="00F867BF" w:rsidRDefault="00F31766" w:rsidP="00F317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104</w:t>
            </w:r>
          </w:p>
        </w:tc>
        <w:tc>
          <w:tcPr>
            <w:tcW w:w="1552" w:type="dxa"/>
            <w:vAlign w:val="bottom"/>
          </w:tcPr>
          <w:p w14:paraId="30AB4D86" w14:textId="2143B04E" w:rsidR="00F31766" w:rsidRPr="00F867BF" w:rsidRDefault="00F31766" w:rsidP="00F317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5,186</w:t>
            </w:r>
          </w:p>
        </w:tc>
        <w:tc>
          <w:tcPr>
            <w:tcW w:w="1552" w:type="dxa"/>
            <w:gridSpan w:val="2"/>
            <w:vAlign w:val="bottom"/>
          </w:tcPr>
          <w:p w14:paraId="36C9D1F1" w14:textId="7C66FAD9" w:rsidR="00F31766" w:rsidRPr="00F867BF" w:rsidRDefault="00F31766" w:rsidP="00F317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60" w:lineRule="exact"/>
              <w:rPr>
                <w:b/>
                <w:bCs/>
                <w:sz w:val="28"/>
                <w:szCs w:val="28"/>
                <w:cs/>
              </w:rPr>
            </w:pPr>
            <w:r w:rsidRPr="00F867BF">
              <w:rPr>
                <w:b/>
                <w:bCs/>
                <w:sz w:val="28"/>
                <w:szCs w:val="28"/>
              </w:rPr>
              <w:t>26,189</w:t>
            </w:r>
          </w:p>
        </w:tc>
      </w:tr>
      <w:tr w:rsidR="0053526D" w:rsidRPr="00F867BF" w14:paraId="2CE647CA" w14:textId="77777777" w:rsidTr="00C46F21">
        <w:trPr>
          <w:gridAfter w:val="1"/>
          <w:wAfter w:w="6" w:type="dxa"/>
          <w:trHeight w:val="20"/>
        </w:trPr>
        <w:tc>
          <w:tcPr>
            <w:tcW w:w="14518" w:type="dxa"/>
            <w:gridSpan w:val="8"/>
          </w:tcPr>
          <w:p w14:paraId="0C156C3E" w14:textId="282D251E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</w:tr>
      <w:tr w:rsidR="0053526D" w:rsidRPr="00F867BF" w14:paraId="18180022" w14:textId="77777777" w:rsidTr="005C351E">
        <w:trPr>
          <w:trHeight w:val="20"/>
        </w:trPr>
        <w:tc>
          <w:tcPr>
            <w:tcW w:w="3661" w:type="dxa"/>
          </w:tcPr>
          <w:p w14:paraId="0B559C2C" w14:textId="63B98C1D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  <w:cs/>
              </w:rPr>
              <w:t xml:space="preserve">ณ วันที่ </w:t>
            </w:r>
            <w:r w:rsidRPr="00F867BF">
              <w:rPr>
                <w:sz w:val="28"/>
                <w:szCs w:val="28"/>
              </w:rPr>
              <w:t xml:space="preserve">1 </w:t>
            </w:r>
            <w:r w:rsidRPr="00F867BF">
              <w:rPr>
                <w:sz w:val="28"/>
                <w:szCs w:val="28"/>
                <w:cs/>
              </w:rPr>
              <w:t xml:space="preserve">มกราคม </w:t>
            </w:r>
            <w:r w:rsidRPr="00F867BF">
              <w:rPr>
                <w:sz w:val="28"/>
                <w:szCs w:val="28"/>
              </w:rPr>
              <w:t>2566</w:t>
            </w:r>
          </w:p>
        </w:tc>
        <w:tc>
          <w:tcPr>
            <w:tcW w:w="1551" w:type="dxa"/>
            <w:vAlign w:val="bottom"/>
          </w:tcPr>
          <w:p w14:paraId="4EABA443" w14:textId="2323CF52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(3,849)</w:t>
            </w:r>
          </w:p>
        </w:tc>
        <w:tc>
          <w:tcPr>
            <w:tcW w:w="1552" w:type="dxa"/>
            <w:vAlign w:val="bottom"/>
          </w:tcPr>
          <w:p w14:paraId="29C96AFE" w14:textId="2FD53D27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(140)</w:t>
            </w:r>
          </w:p>
        </w:tc>
        <w:tc>
          <w:tcPr>
            <w:tcW w:w="1552" w:type="dxa"/>
            <w:vAlign w:val="bottom"/>
          </w:tcPr>
          <w:p w14:paraId="2F1A6525" w14:textId="2297DC22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(727)</w:t>
            </w:r>
          </w:p>
        </w:tc>
        <w:tc>
          <w:tcPr>
            <w:tcW w:w="1552" w:type="dxa"/>
            <w:vAlign w:val="bottom"/>
          </w:tcPr>
          <w:p w14:paraId="75C03582" w14:textId="36E4CB76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0082F5B7" w14:textId="025E2FCF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7E7360CF" w14:textId="725CC5AE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(763)</w:t>
            </w:r>
          </w:p>
        </w:tc>
        <w:tc>
          <w:tcPr>
            <w:tcW w:w="1552" w:type="dxa"/>
            <w:gridSpan w:val="2"/>
            <w:vAlign w:val="bottom"/>
          </w:tcPr>
          <w:p w14:paraId="2B55DD50" w14:textId="6C1887DE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(5,479)</w:t>
            </w:r>
          </w:p>
        </w:tc>
      </w:tr>
      <w:tr w:rsidR="0053526D" w:rsidRPr="00F867BF" w14:paraId="654AA1DF" w14:textId="77777777" w:rsidTr="005C351E">
        <w:trPr>
          <w:trHeight w:val="20"/>
        </w:trPr>
        <w:tc>
          <w:tcPr>
            <w:tcW w:w="3661" w:type="dxa"/>
          </w:tcPr>
          <w:p w14:paraId="034631BE" w14:textId="20AE3945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F867BF">
              <w:rPr>
                <w:rFonts w:eastAsia="Calibr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F5B42" w14:textId="25DB856B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sz w:val="28"/>
                <w:szCs w:val="28"/>
                <w:cs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(1,092)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C9884" w14:textId="719A1ECD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(112)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28B3D9DE" w14:textId="409CA2DF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(425)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2A820463" w14:textId="54211D5A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4EDE3F7F" w14:textId="156FE575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(17)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0D626" w14:textId="00C2723B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(617)</w:t>
            </w:r>
          </w:p>
        </w:tc>
        <w:tc>
          <w:tcPr>
            <w:tcW w:w="1552" w:type="dxa"/>
            <w:gridSpan w:val="2"/>
            <w:vAlign w:val="bottom"/>
          </w:tcPr>
          <w:p w14:paraId="2D7464C5" w14:textId="3EA4E1CE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(2,263)</w:t>
            </w:r>
          </w:p>
        </w:tc>
      </w:tr>
      <w:tr w:rsidR="0053526D" w:rsidRPr="00F867BF" w14:paraId="79E776EB" w14:textId="77777777" w:rsidTr="005C351E">
        <w:trPr>
          <w:trHeight w:val="20"/>
        </w:trPr>
        <w:tc>
          <w:tcPr>
            <w:tcW w:w="3661" w:type="dxa"/>
          </w:tcPr>
          <w:p w14:paraId="0A6522AB" w14:textId="760BD275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  <w:cs/>
              </w:rPr>
              <w:t xml:space="preserve">ตัดรายการระหว่างกัน </w:t>
            </w:r>
            <w:r w:rsidRPr="00F867BF">
              <w:rPr>
                <w:i/>
                <w:iCs/>
                <w:sz w:val="28"/>
                <w:szCs w:val="28"/>
              </w:rPr>
              <w:t>(</w:t>
            </w:r>
            <w:r w:rsidRPr="00F867BF">
              <w:rPr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Pr="00F867BF">
              <w:rPr>
                <w:i/>
                <w:iCs/>
                <w:sz w:val="28"/>
                <w:szCs w:val="28"/>
              </w:rPr>
              <w:t>6)</w:t>
            </w: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FA8A6" w14:textId="2BBD5EE3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5E0CA" w14:textId="1AEDE8CF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1D2D8239" w14:textId="34090579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161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75E97A34" w14:textId="5923B63E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19021142" w14:textId="4A1346B5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CC7E5" w14:textId="608C73F4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gridSpan w:val="2"/>
            <w:vAlign w:val="bottom"/>
          </w:tcPr>
          <w:p w14:paraId="256DA1DE" w14:textId="07494E8E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161</w:t>
            </w:r>
          </w:p>
        </w:tc>
      </w:tr>
      <w:tr w:rsidR="0053526D" w:rsidRPr="00F867BF" w14:paraId="10503FD7" w14:textId="77777777" w:rsidTr="005C351E">
        <w:trPr>
          <w:trHeight w:val="20"/>
        </w:trPr>
        <w:tc>
          <w:tcPr>
            <w:tcW w:w="3661" w:type="dxa"/>
          </w:tcPr>
          <w:p w14:paraId="06695F64" w14:textId="36815D48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F867BF">
              <w:rPr>
                <w:rFonts w:eastAsia="Calibr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D24A5" w14:textId="22575B2E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(1)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392F3" w14:textId="0C51B307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15595949" w14:textId="354DD9AD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1FC2F34E" w14:textId="06A49C4A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14FCAA24" w14:textId="740C7F92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7E066" w14:textId="1E870930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gridSpan w:val="2"/>
            <w:vAlign w:val="bottom"/>
          </w:tcPr>
          <w:p w14:paraId="7B08812B" w14:textId="3D7847BC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(1)</w:t>
            </w:r>
          </w:p>
        </w:tc>
      </w:tr>
      <w:tr w:rsidR="0053526D" w:rsidRPr="00F867BF" w14:paraId="6CCE85D3" w14:textId="77777777" w:rsidTr="005C351E">
        <w:trPr>
          <w:trHeight w:val="20"/>
        </w:trPr>
        <w:tc>
          <w:tcPr>
            <w:tcW w:w="3661" w:type="dxa"/>
          </w:tcPr>
          <w:p w14:paraId="39A0F166" w14:textId="56D7D053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F867BF">
              <w:rPr>
                <w:rFonts w:eastAsia="Calibri"/>
                <w:sz w:val="28"/>
                <w:szCs w:val="28"/>
                <w:cs/>
              </w:rPr>
              <w:t>โอน</w:t>
            </w: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BD4E6" w14:textId="4A64D435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54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37312" w14:textId="192DD816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2D92223A" w14:textId="0EC78DE0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670CE0B9" w14:textId="189A819A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313B52FF" w14:textId="7A6A9F66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648C3" w14:textId="6771FD92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(54)</w:t>
            </w:r>
          </w:p>
        </w:tc>
        <w:tc>
          <w:tcPr>
            <w:tcW w:w="1552" w:type="dxa"/>
            <w:gridSpan w:val="2"/>
            <w:vAlign w:val="bottom"/>
          </w:tcPr>
          <w:p w14:paraId="5C921F7A" w14:textId="1B19AB13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</w:tr>
      <w:tr w:rsidR="0053526D" w:rsidRPr="00F867BF" w14:paraId="730C6CF8" w14:textId="77777777" w:rsidTr="005C351E">
        <w:trPr>
          <w:trHeight w:val="20"/>
        </w:trPr>
        <w:tc>
          <w:tcPr>
            <w:tcW w:w="3661" w:type="dxa"/>
          </w:tcPr>
          <w:p w14:paraId="4A8A021D" w14:textId="305FEC33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F867BF">
              <w:rPr>
                <w:rFonts w:eastAsia="Calibr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1DBCC" w14:textId="42C4B3FF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1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A07C3" w14:textId="0F3A0B0A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548897D5" w14:textId="40C64A76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0E7AC716" w14:textId="122363D1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3051E134" w14:textId="72B8FF52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F8D06" w14:textId="3E27E80C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gridSpan w:val="2"/>
            <w:vAlign w:val="bottom"/>
          </w:tcPr>
          <w:p w14:paraId="5531D02F" w14:textId="1BFDE68F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</w:t>
            </w:r>
          </w:p>
        </w:tc>
      </w:tr>
      <w:tr w:rsidR="0053526D" w:rsidRPr="00F867BF" w14:paraId="0A3176C6" w14:textId="77777777" w:rsidTr="005C351E">
        <w:trPr>
          <w:trHeight w:val="20"/>
        </w:trPr>
        <w:tc>
          <w:tcPr>
            <w:tcW w:w="3661" w:type="dxa"/>
          </w:tcPr>
          <w:p w14:paraId="7146065D" w14:textId="266E2EF3" w:rsidR="0053526D" w:rsidRPr="00F867BF" w:rsidRDefault="0053526D" w:rsidP="005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  <w:r w:rsidRPr="00F867BF">
              <w:rPr>
                <w:spacing w:val="-4"/>
                <w:sz w:val="28"/>
                <w:szCs w:val="28"/>
                <w:cs/>
              </w:rPr>
              <w:t>ผลกระทบจากการแปลงค่างบการเงิน</w:t>
            </w: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14590" w14:textId="7682B963" w:rsidR="0053526D" w:rsidRPr="00F867BF" w:rsidRDefault="0053526D" w:rsidP="005352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66767" w14:textId="100F0913" w:rsidR="0053526D" w:rsidRPr="00F867BF" w:rsidRDefault="0053526D" w:rsidP="005352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16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304995D6" w14:textId="2BDBC5FE" w:rsidR="0053526D" w:rsidRPr="00F867BF" w:rsidRDefault="0053526D" w:rsidP="005352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4F2D4BD4" w14:textId="29475B92" w:rsidR="0053526D" w:rsidRPr="00F867BF" w:rsidRDefault="0053526D" w:rsidP="005352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</w:tcPr>
          <w:p w14:paraId="42226EBB" w14:textId="3190AFA8" w:rsidR="0053526D" w:rsidRPr="00F867BF" w:rsidRDefault="0053526D" w:rsidP="005352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DF17" w14:textId="16AF7BAD" w:rsidR="0053526D" w:rsidRPr="00F867BF" w:rsidRDefault="0053526D" w:rsidP="005352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gridSpan w:val="2"/>
            <w:vAlign w:val="bottom"/>
          </w:tcPr>
          <w:p w14:paraId="4BD01E91" w14:textId="652865CD" w:rsidR="0053526D" w:rsidRPr="00F867BF" w:rsidRDefault="0053526D" w:rsidP="005352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21</w:t>
            </w:r>
          </w:p>
        </w:tc>
      </w:tr>
      <w:tr w:rsidR="008C38B8" w:rsidRPr="00F867BF" w14:paraId="07A7F273" w14:textId="77777777" w:rsidTr="005C351E">
        <w:trPr>
          <w:trHeight w:val="20"/>
        </w:trPr>
        <w:tc>
          <w:tcPr>
            <w:tcW w:w="3661" w:type="dxa"/>
          </w:tcPr>
          <w:p w14:paraId="20B4CC96" w14:textId="75A832EA" w:rsidR="008C38B8" w:rsidRPr="00F867BF" w:rsidRDefault="008C38B8" w:rsidP="00F4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67BF">
              <w:rPr>
                <w:rFonts w:eastAsia="Calibri"/>
                <w:b/>
                <w:bCs/>
                <w:sz w:val="28"/>
                <w:szCs w:val="28"/>
              </w:rPr>
              <w:t xml:space="preserve">31 </w:t>
            </w:r>
            <w:r w:rsidRPr="00F867BF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67BF">
              <w:rPr>
                <w:rFonts w:eastAsia="Calibri"/>
                <w:b/>
                <w:bCs/>
                <w:sz w:val="28"/>
                <w:szCs w:val="28"/>
              </w:rPr>
              <w:t>2566</w:t>
            </w:r>
            <w:r w:rsidRPr="00F867BF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และ</w:t>
            </w:r>
            <w:r w:rsidR="00F44685" w:rsidRPr="00F867BF">
              <w:rPr>
                <w:rFonts w:eastAsia="Calibri"/>
                <w:b/>
                <w:bCs/>
                <w:sz w:val="28"/>
                <w:szCs w:val="28"/>
              </w:rPr>
              <w:br/>
            </w:r>
            <w:r w:rsidRPr="00F867BF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F867BF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F867BF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F867BF">
              <w:rPr>
                <w:rFonts w:eastAsia="Calibr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51" w:type="dxa"/>
            <w:vAlign w:val="bottom"/>
          </w:tcPr>
          <w:p w14:paraId="0D48947C" w14:textId="103D8A86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(4,882)</w:t>
            </w:r>
          </w:p>
        </w:tc>
        <w:tc>
          <w:tcPr>
            <w:tcW w:w="1552" w:type="dxa"/>
            <w:vAlign w:val="bottom"/>
          </w:tcPr>
          <w:p w14:paraId="34750435" w14:textId="79C4C7D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(236)</w:t>
            </w:r>
          </w:p>
        </w:tc>
        <w:tc>
          <w:tcPr>
            <w:tcW w:w="1552" w:type="dxa"/>
            <w:vAlign w:val="bottom"/>
          </w:tcPr>
          <w:p w14:paraId="082F30B6" w14:textId="1FC51EAE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(991)</w:t>
            </w:r>
          </w:p>
        </w:tc>
        <w:tc>
          <w:tcPr>
            <w:tcW w:w="1552" w:type="dxa"/>
            <w:vAlign w:val="bottom"/>
          </w:tcPr>
          <w:p w14:paraId="2CF64781" w14:textId="17406E72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728FF34A" w14:textId="460F9BE8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(17)</w:t>
            </w:r>
          </w:p>
        </w:tc>
        <w:tc>
          <w:tcPr>
            <w:tcW w:w="1552" w:type="dxa"/>
            <w:vAlign w:val="bottom"/>
          </w:tcPr>
          <w:p w14:paraId="7A9A63B5" w14:textId="36B0106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color w:val="000000" w:themeColor="text1"/>
                <w:sz w:val="28"/>
                <w:szCs w:val="28"/>
              </w:rPr>
              <w:t>(1,434)</w:t>
            </w:r>
          </w:p>
        </w:tc>
        <w:tc>
          <w:tcPr>
            <w:tcW w:w="1552" w:type="dxa"/>
            <w:gridSpan w:val="2"/>
            <w:vAlign w:val="bottom"/>
          </w:tcPr>
          <w:p w14:paraId="0FF01024" w14:textId="7778724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F867BF">
              <w:rPr>
                <w:b/>
                <w:bCs/>
                <w:color w:val="000000" w:themeColor="text1"/>
                <w:sz w:val="28"/>
                <w:szCs w:val="28"/>
              </w:rPr>
              <w:t>(7,560)</w:t>
            </w:r>
          </w:p>
        </w:tc>
      </w:tr>
      <w:tr w:rsidR="008C38B8" w:rsidRPr="00F867BF" w14:paraId="31B53482" w14:textId="77777777" w:rsidTr="005C351E">
        <w:trPr>
          <w:trHeight w:val="20"/>
        </w:trPr>
        <w:tc>
          <w:tcPr>
            <w:tcW w:w="3661" w:type="dxa"/>
          </w:tcPr>
          <w:p w14:paraId="5AE6A913" w14:textId="22E80C2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F867BF">
              <w:rPr>
                <w:rFonts w:eastAsia="Calibr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1" w:type="dxa"/>
            <w:vAlign w:val="bottom"/>
          </w:tcPr>
          <w:p w14:paraId="0972B44C" w14:textId="68D4A52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(1,463)</w:t>
            </w:r>
          </w:p>
        </w:tc>
        <w:tc>
          <w:tcPr>
            <w:tcW w:w="1552" w:type="dxa"/>
            <w:vAlign w:val="bottom"/>
          </w:tcPr>
          <w:p w14:paraId="107B794A" w14:textId="525DA64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(110)</w:t>
            </w:r>
          </w:p>
        </w:tc>
        <w:tc>
          <w:tcPr>
            <w:tcW w:w="1552" w:type="dxa"/>
          </w:tcPr>
          <w:p w14:paraId="6BE8CFC4" w14:textId="6FDC097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(149)</w:t>
            </w:r>
          </w:p>
        </w:tc>
        <w:tc>
          <w:tcPr>
            <w:tcW w:w="1552" w:type="dxa"/>
          </w:tcPr>
          <w:p w14:paraId="5278A276" w14:textId="1D83DB2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0DA9F81A" w14:textId="12D2842C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(50)</w:t>
            </w:r>
          </w:p>
        </w:tc>
        <w:tc>
          <w:tcPr>
            <w:tcW w:w="1552" w:type="dxa"/>
            <w:vAlign w:val="bottom"/>
          </w:tcPr>
          <w:p w14:paraId="4CBA4E3D" w14:textId="7E00380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(589)</w:t>
            </w:r>
          </w:p>
        </w:tc>
        <w:tc>
          <w:tcPr>
            <w:tcW w:w="1552" w:type="dxa"/>
            <w:gridSpan w:val="2"/>
            <w:vAlign w:val="bottom"/>
          </w:tcPr>
          <w:p w14:paraId="225854AD" w14:textId="61458B19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(2,361)</w:t>
            </w:r>
          </w:p>
        </w:tc>
      </w:tr>
      <w:tr w:rsidR="008C38B8" w:rsidRPr="00F867BF" w14:paraId="24779937" w14:textId="77777777" w:rsidTr="005C351E">
        <w:trPr>
          <w:trHeight w:val="20"/>
        </w:trPr>
        <w:tc>
          <w:tcPr>
            <w:tcW w:w="3661" w:type="dxa"/>
          </w:tcPr>
          <w:p w14:paraId="3BD98B29" w14:textId="272C377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  <w:cs/>
              </w:rPr>
              <w:t xml:space="preserve">ลดลงจากการจำหน่ายเงินลงทุน </w:t>
            </w:r>
            <w:r w:rsidRPr="00F867BF">
              <w:rPr>
                <w:i/>
                <w:iCs/>
                <w:sz w:val="28"/>
                <w:szCs w:val="28"/>
                <w:cs/>
              </w:rPr>
              <w:t>(หมายเหตุ</w:t>
            </w:r>
            <w:r w:rsidRPr="00F867BF">
              <w:rPr>
                <w:i/>
                <w:iCs/>
                <w:sz w:val="28"/>
                <w:szCs w:val="28"/>
              </w:rPr>
              <w:t xml:space="preserve"> 11)</w:t>
            </w:r>
          </w:p>
        </w:tc>
        <w:tc>
          <w:tcPr>
            <w:tcW w:w="1551" w:type="dxa"/>
            <w:vAlign w:val="bottom"/>
          </w:tcPr>
          <w:p w14:paraId="23BC842E" w14:textId="57C073B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71</w:t>
            </w:r>
          </w:p>
        </w:tc>
        <w:tc>
          <w:tcPr>
            <w:tcW w:w="1552" w:type="dxa"/>
            <w:vAlign w:val="bottom"/>
          </w:tcPr>
          <w:p w14:paraId="12279BDA" w14:textId="274898F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1492A415" w14:textId="5121F7EA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58AD81B5" w14:textId="2768B23D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1355F2EB" w14:textId="3FCF0002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6354E601" w14:textId="508A0989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gridSpan w:val="2"/>
            <w:vAlign w:val="bottom"/>
          </w:tcPr>
          <w:p w14:paraId="4B089CE3" w14:textId="46D315CB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71</w:t>
            </w:r>
          </w:p>
        </w:tc>
      </w:tr>
      <w:tr w:rsidR="008C38B8" w:rsidRPr="00F867BF" w14:paraId="703BE990" w14:textId="77777777" w:rsidTr="005C351E">
        <w:trPr>
          <w:trHeight w:val="20"/>
        </w:trPr>
        <w:tc>
          <w:tcPr>
            <w:tcW w:w="3661" w:type="dxa"/>
          </w:tcPr>
          <w:p w14:paraId="4005F1AA" w14:textId="4C65BD2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  <w:r w:rsidRPr="00F867BF">
              <w:rPr>
                <w:rFonts w:eastAsia="Calibr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51" w:type="dxa"/>
            <w:vAlign w:val="bottom"/>
          </w:tcPr>
          <w:p w14:paraId="1C8C3B31" w14:textId="05FF1B8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221</w:t>
            </w:r>
          </w:p>
        </w:tc>
        <w:tc>
          <w:tcPr>
            <w:tcW w:w="1552" w:type="dxa"/>
            <w:vAlign w:val="bottom"/>
          </w:tcPr>
          <w:p w14:paraId="4AC7819F" w14:textId="7C722C95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</w:t>
            </w:r>
          </w:p>
        </w:tc>
        <w:tc>
          <w:tcPr>
            <w:tcW w:w="1552" w:type="dxa"/>
          </w:tcPr>
          <w:p w14:paraId="62C47ACA" w14:textId="6722A43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17</w:t>
            </w:r>
            <w:r w:rsidR="00C52A79" w:rsidRPr="00F867BF">
              <w:rPr>
                <w:sz w:val="28"/>
                <w:szCs w:val="28"/>
              </w:rPr>
              <w:t>7</w:t>
            </w:r>
          </w:p>
        </w:tc>
        <w:tc>
          <w:tcPr>
            <w:tcW w:w="1552" w:type="dxa"/>
          </w:tcPr>
          <w:p w14:paraId="521E30FF" w14:textId="2EF1787D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6E313A71" w14:textId="4B814897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22</w:t>
            </w:r>
          </w:p>
        </w:tc>
        <w:tc>
          <w:tcPr>
            <w:tcW w:w="1552" w:type="dxa"/>
            <w:vAlign w:val="bottom"/>
          </w:tcPr>
          <w:p w14:paraId="0355CADD" w14:textId="2E6E7CB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285</w:t>
            </w:r>
          </w:p>
        </w:tc>
        <w:tc>
          <w:tcPr>
            <w:tcW w:w="1552" w:type="dxa"/>
            <w:gridSpan w:val="2"/>
            <w:vAlign w:val="bottom"/>
          </w:tcPr>
          <w:p w14:paraId="0D5425D4" w14:textId="546DFD8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706</w:t>
            </w:r>
          </w:p>
        </w:tc>
      </w:tr>
      <w:tr w:rsidR="008C38B8" w:rsidRPr="00F867BF" w14:paraId="06635037" w14:textId="77777777" w:rsidTr="005C351E">
        <w:trPr>
          <w:trHeight w:val="20"/>
        </w:trPr>
        <w:tc>
          <w:tcPr>
            <w:tcW w:w="3661" w:type="dxa"/>
          </w:tcPr>
          <w:p w14:paraId="5F748396" w14:textId="1F28C95F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  <w:r w:rsidRPr="00F867BF">
              <w:rPr>
                <w:spacing w:val="-4"/>
                <w:sz w:val="28"/>
                <w:szCs w:val="28"/>
                <w:cs/>
              </w:rPr>
              <w:t>ผลกระทบจากการแปลงค่างบการเงิน</w:t>
            </w:r>
          </w:p>
        </w:tc>
        <w:tc>
          <w:tcPr>
            <w:tcW w:w="1551" w:type="dxa"/>
            <w:vAlign w:val="bottom"/>
          </w:tcPr>
          <w:p w14:paraId="6AFD5D83" w14:textId="7884631A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7</w:t>
            </w:r>
          </w:p>
        </w:tc>
        <w:tc>
          <w:tcPr>
            <w:tcW w:w="1552" w:type="dxa"/>
            <w:vAlign w:val="bottom"/>
          </w:tcPr>
          <w:p w14:paraId="14F95E0F" w14:textId="2A89727D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67</w:t>
            </w:r>
          </w:p>
        </w:tc>
        <w:tc>
          <w:tcPr>
            <w:tcW w:w="1552" w:type="dxa"/>
          </w:tcPr>
          <w:p w14:paraId="3D9A157B" w14:textId="0DD424B3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22A5CBB6" w14:textId="2D5E8EB5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075F1E28" w14:textId="46AFD788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616510FC" w14:textId="1DBB9753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  <w:gridSpan w:val="2"/>
            <w:vAlign w:val="bottom"/>
          </w:tcPr>
          <w:p w14:paraId="7D4976E6" w14:textId="2DA1FF25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74</w:t>
            </w:r>
          </w:p>
        </w:tc>
      </w:tr>
      <w:tr w:rsidR="008C38B8" w:rsidRPr="00F867BF" w14:paraId="273119DC" w14:textId="77777777" w:rsidTr="005C351E">
        <w:trPr>
          <w:trHeight w:val="20"/>
        </w:trPr>
        <w:tc>
          <w:tcPr>
            <w:tcW w:w="3661" w:type="dxa"/>
          </w:tcPr>
          <w:p w14:paraId="1E1AFAD1" w14:textId="687A9813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67BF">
              <w:rPr>
                <w:rFonts w:eastAsia="Calibri"/>
                <w:b/>
                <w:bCs/>
                <w:sz w:val="28"/>
                <w:szCs w:val="28"/>
              </w:rPr>
              <w:t xml:space="preserve">31 </w:t>
            </w:r>
            <w:r w:rsidRPr="00F867BF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67BF">
              <w:rPr>
                <w:rFonts w:eastAsia="Calibr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51" w:type="dxa"/>
            <w:vAlign w:val="bottom"/>
          </w:tcPr>
          <w:p w14:paraId="179DF053" w14:textId="590211CB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F867BF">
              <w:rPr>
                <w:b/>
                <w:bCs/>
                <w:sz w:val="28"/>
                <w:szCs w:val="28"/>
              </w:rPr>
              <w:t>(6,046)</w:t>
            </w:r>
          </w:p>
        </w:tc>
        <w:tc>
          <w:tcPr>
            <w:tcW w:w="1552" w:type="dxa"/>
            <w:vAlign w:val="bottom"/>
          </w:tcPr>
          <w:p w14:paraId="21195BCC" w14:textId="01A9CF1D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F867BF">
              <w:rPr>
                <w:b/>
                <w:bCs/>
                <w:sz w:val="28"/>
                <w:szCs w:val="28"/>
              </w:rPr>
              <w:t>(278)</w:t>
            </w:r>
          </w:p>
        </w:tc>
        <w:tc>
          <w:tcPr>
            <w:tcW w:w="1552" w:type="dxa"/>
          </w:tcPr>
          <w:p w14:paraId="64E36B10" w14:textId="129245C5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F867BF">
              <w:rPr>
                <w:b/>
                <w:bCs/>
                <w:sz w:val="28"/>
                <w:szCs w:val="28"/>
              </w:rPr>
              <w:t>(963)</w:t>
            </w:r>
          </w:p>
        </w:tc>
        <w:tc>
          <w:tcPr>
            <w:tcW w:w="1552" w:type="dxa"/>
          </w:tcPr>
          <w:p w14:paraId="7BBB0212" w14:textId="4BD7EBD4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1C7FD1BF" w14:textId="66B4CB82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(45)</w:t>
            </w:r>
          </w:p>
        </w:tc>
        <w:tc>
          <w:tcPr>
            <w:tcW w:w="1552" w:type="dxa"/>
            <w:vAlign w:val="bottom"/>
          </w:tcPr>
          <w:p w14:paraId="2632CBD9" w14:textId="59E78C2D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867BF">
              <w:rPr>
                <w:b/>
                <w:bCs/>
                <w:color w:val="000000" w:themeColor="text1"/>
                <w:sz w:val="28"/>
                <w:szCs w:val="28"/>
              </w:rPr>
              <w:t>(1,738)</w:t>
            </w:r>
          </w:p>
        </w:tc>
        <w:tc>
          <w:tcPr>
            <w:tcW w:w="1552" w:type="dxa"/>
            <w:gridSpan w:val="2"/>
            <w:vAlign w:val="bottom"/>
          </w:tcPr>
          <w:p w14:paraId="05C30F5D" w14:textId="6D37657C" w:rsidR="008C38B8" w:rsidRPr="00F867BF" w:rsidRDefault="008C38B8" w:rsidP="008C38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867BF">
              <w:rPr>
                <w:b/>
                <w:bCs/>
                <w:color w:val="000000" w:themeColor="text1"/>
                <w:sz w:val="28"/>
                <w:szCs w:val="28"/>
              </w:rPr>
              <w:t>(9,070)</w:t>
            </w:r>
          </w:p>
        </w:tc>
      </w:tr>
      <w:tr w:rsidR="00E429B3" w:rsidRPr="00F867BF" w14:paraId="31104C00" w14:textId="77777777" w:rsidTr="005C351E">
        <w:trPr>
          <w:trHeight w:val="20"/>
        </w:trPr>
        <w:tc>
          <w:tcPr>
            <w:tcW w:w="3661" w:type="dxa"/>
          </w:tcPr>
          <w:p w14:paraId="1778A681" w14:textId="77777777" w:rsidR="00E429B3" w:rsidRPr="00F867BF" w:rsidRDefault="00E429B3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1" w:type="dxa"/>
            <w:vAlign w:val="bottom"/>
          </w:tcPr>
          <w:p w14:paraId="0A9865C7" w14:textId="77777777" w:rsidR="00E429B3" w:rsidRPr="00F867BF" w:rsidRDefault="00E429B3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13853EA4" w14:textId="77777777" w:rsidR="00E429B3" w:rsidRPr="00F867BF" w:rsidRDefault="00E429B3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</w:tcPr>
          <w:p w14:paraId="79C0C7A8" w14:textId="77777777" w:rsidR="00E429B3" w:rsidRPr="00F867BF" w:rsidRDefault="00E429B3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</w:tcPr>
          <w:p w14:paraId="73B86D11" w14:textId="77777777" w:rsidR="00E429B3" w:rsidRPr="00F867BF" w:rsidRDefault="00E429B3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</w:tcPr>
          <w:p w14:paraId="053D1AE4" w14:textId="77777777" w:rsidR="00E429B3" w:rsidRPr="00F867BF" w:rsidRDefault="00E429B3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143D5E18" w14:textId="77777777" w:rsidR="00E429B3" w:rsidRPr="00F867BF" w:rsidRDefault="00E429B3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52" w:type="dxa"/>
            <w:gridSpan w:val="2"/>
            <w:vAlign w:val="bottom"/>
          </w:tcPr>
          <w:p w14:paraId="114F7A37" w14:textId="77777777" w:rsidR="00E429B3" w:rsidRPr="00F867BF" w:rsidRDefault="00E429B3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C38B8" w:rsidRPr="00F867BF" w14:paraId="0E8E2F9C" w14:textId="77777777" w:rsidTr="00E429B3">
        <w:trPr>
          <w:trHeight w:val="187"/>
        </w:trPr>
        <w:tc>
          <w:tcPr>
            <w:tcW w:w="3661" w:type="dxa"/>
            <w:vAlign w:val="center"/>
          </w:tcPr>
          <w:p w14:paraId="20223EF7" w14:textId="35C2F76A" w:rsidR="008C38B8" w:rsidRPr="00F867BF" w:rsidRDefault="008C38B8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77EF17" w14:textId="77777777" w:rsidR="008C38B8" w:rsidRPr="00F867BF" w:rsidRDefault="008C38B8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1BFA1B" w14:textId="77777777" w:rsidR="008C38B8" w:rsidRPr="00F867BF" w:rsidRDefault="008C38B8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center"/>
          </w:tcPr>
          <w:p w14:paraId="5456B2DA" w14:textId="77777777" w:rsidR="008C38B8" w:rsidRPr="00F867BF" w:rsidRDefault="008C38B8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792D000B" w14:textId="77777777" w:rsidR="008C38B8" w:rsidRPr="00F867BF" w:rsidRDefault="008C38B8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center"/>
          </w:tcPr>
          <w:p w14:paraId="0ABD94E1" w14:textId="504B70A3" w:rsidR="008C38B8" w:rsidRPr="00F867BF" w:rsidRDefault="008C38B8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BFD335" w14:textId="584C8600" w:rsidR="008C38B8" w:rsidRPr="00F867BF" w:rsidRDefault="008C38B8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2" w:type="dxa"/>
            <w:gridSpan w:val="2"/>
            <w:vAlign w:val="center"/>
          </w:tcPr>
          <w:p w14:paraId="0E1674DE" w14:textId="77777777" w:rsidR="008C38B8" w:rsidRPr="00F867BF" w:rsidRDefault="008C38B8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8C38B8" w:rsidRPr="00F867BF" w14:paraId="0131CC45" w14:textId="77777777" w:rsidTr="005C351E">
        <w:trPr>
          <w:trHeight w:val="20"/>
        </w:trPr>
        <w:tc>
          <w:tcPr>
            <w:tcW w:w="3661" w:type="dxa"/>
          </w:tcPr>
          <w:p w14:paraId="7FC527AB" w14:textId="78C7A69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sz w:val="28"/>
                <w:szCs w:val="28"/>
                <w:cs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67BF">
              <w:rPr>
                <w:rFonts w:eastAsia="Calibri"/>
                <w:b/>
                <w:bCs/>
                <w:sz w:val="28"/>
                <w:szCs w:val="28"/>
              </w:rPr>
              <w:t xml:space="preserve">31 </w:t>
            </w:r>
            <w:r w:rsidRPr="00F867BF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67BF">
              <w:rPr>
                <w:rFonts w:eastAsia="Calibr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CE3D05" w14:textId="1CAF7AEB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400" w:lineRule="exact"/>
              <w:rPr>
                <w:b/>
                <w:bCs/>
                <w:sz w:val="28"/>
                <w:szCs w:val="28"/>
                <w:cs/>
              </w:rPr>
            </w:pPr>
            <w:r w:rsidRPr="00F867BF">
              <w:rPr>
                <w:b/>
                <w:bCs/>
                <w:sz w:val="28"/>
                <w:szCs w:val="28"/>
              </w:rPr>
              <w:t>13,677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07C0A1" w14:textId="33BC64E4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40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685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6775DC31" w14:textId="430DB246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400" w:lineRule="exact"/>
              <w:rPr>
                <w:b/>
                <w:bCs/>
                <w:sz w:val="28"/>
                <w:szCs w:val="28"/>
                <w:cs/>
              </w:rPr>
            </w:pPr>
            <w:r w:rsidRPr="00F867BF">
              <w:rPr>
                <w:b/>
                <w:bCs/>
                <w:sz w:val="28"/>
                <w:szCs w:val="28"/>
              </w:rPr>
              <w:t>297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76FB7FE4" w14:textId="776A7F79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40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3232E8A9" w14:textId="342BB18B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40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D5B347" w14:textId="3CFF8599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40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color w:val="000000" w:themeColor="text1"/>
                <w:sz w:val="28"/>
                <w:szCs w:val="28"/>
              </w:rPr>
              <w:t>4,004</w:t>
            </w:r>
          </w:p>
        </w:tc>
        <w:tc>
          <w:tcPr>
            <w:tcW w:w="1552" w:type="dxa"/>
            <w:gridSpan w:val="2"/>
            <w:vAlign w:val="bottom"/>
          </w:tcPr>
          <w:p w14:paraId="194B84C9" w14:textId="07ED41A6" w:rsidR="008C38B8" w:rsidRPr="00F867BF" w:rsidRDefault="008C38B8" w:rsidP="005C35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F867BF">
              <w:rPr>
                <w:b/>
                <w:bCs/>
                <w:sz w:val="28"/>
                <w:szCs w:val="28"/>
              </w:rPr>
              <w:t>18,672</w:t>
            </w:r>
          </w:p>
        </w:tc>
      </w:tr>
      <w:tr w:rsidR="008C38B8" w:rsidRPr="00F867BF" w14:paraId="5294C13B" w14:textId="77777777" w:rsidTr="005C351E">
        <w:trPr>
          <w:trHeight w:val="20"/>
        </w:trPr>
        <w:tc>
          <w:tcPr>
            <w:tcW w:w="3661" w:type="dxa"/>
          </w:tcPr>
          <w:p w14:paraId="6E761DD9" w14:textId="29C198B0" w:rsidR="008C38B8" w:rsidRPr="00F867BF" w:rsidRDefault="008C38B8" w:rsidP="008C3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67BF">
              <w:rPr>
                <w:rFonts w:eastAsia="Calibri"/>
                <w:b/>
                <w:bCs/>
                <w:sz w:val="28"/>
                <w:szCs w:val="28"/>
              </w:rPr>
              <w:t xml:space="preserve">31 </w:t>
            </w:r>
            <w:r w:rsidRPr="00F867BF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67BF">
              <w:rPr>
                <w:rFonts w:eastAsia="Calibr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51" w:type="dxa"/>
            <w:vAlign w:val="bottom"/>
          </w:tcPr>
          <w:p w14:paraId="4BDA7F3B" w14:textId="6BE865D6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40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12,925</w:t>
            </w:r>
          </w:p>
        </w:tc>
        <w:tc>
          <w:tcPr>
            <w:tcW w:w="1552" w:type="dxa"/>
            <w:vAlign w:val="bottom"/>
          </w:tcPr>
          <w:p w14:paraId="184FE8E1" w14:textId="4F868D76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40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511</w:t>
            </w:r>
          </w:p>
        </w:tc>
        <w:tc>
          <w:tcPr>
            <w:tcW w:w="1552" w:type="dxa"/>
          </w:tcPr>
          <w:p w14:paraId="4CA5CF89" w14:textId="760ABB7C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40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148</w:t>
            </w:r>
          </w:p>
        </w:tc>
        <w:tc>
          <w:tcPr>
            <w:tcW w:w="1552" w:type="dxa"/>
          </w:tcPr>
          <w:p w14:paraId="56226B56" w14:textId="443DA79A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40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552" w:type="dxa"/>
          </w:tcPr>
          <w:p w14:paraId="366A186E" w14:textId="7DF98A1C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40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1552" w:type="dxa"/>
            <w:vAlign w:val="bottom"/>
          </w:tcPr>
          <w:p w14:paraId="763F38BA" w14:textId="188FCD73" w:rsidR="008C38B8" w:rsidRPr="00F867BF" w:rsidRDefault="008C38B8" w:rsidP="008C38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40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3,448</w:t>
            </w:r>
          </w:p>
        </w:tc>
        <w:tc>
          <w:tcPr>
            <w:tcW w:w="1552" w:type="dxa"/>
            <w:gridSpan w:val="2"/>
            <w:vAlign w:val="bottom"/>
          </w:tcPr>
          <w:p w14:paraId="72702051" w14:textId="4CB9F6E6" w:rsidR="008C38B8" w:rsidRPr="00F867BF" w:rsidRDefault="008C38B8" w:rsidP="005C35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17,119</w:t>
            </w:r>
          </w:p>
        </w:tc>
      </w:tr>
    </w:tbl>
    <w:p w14:paraId="672F5E2E" w14:textId="0DE2FB3F" w:rsidR="00E8130B" w:rsidRPr="00F867BF" w:rsidRDefault="00F44685" w:rsidP="00806CA5">
      <w:pPr>
        <w:spacing w:line="240" w:lineRule="auto"/>
        <w:rPr>
          <w:sz w:val="2"/>
          <w:szCs w:val="2"/>
        </w:rPr>
      </w:pPr>
      <w:r w:rsidRPr="00F867BF">
        <w:rPr>
          <w:sz w:val="2"/>
          <w:szCs w:val="2"/>
        </w:rPr>
        <w:br/>
      </w:r>
      <w:r w:rsidRPr="00F867BF">
        <w:rPr>
          <w:sz w:val="2"/>
          <w:szCs w:val="2"/>
        </w:rPr>
        <w:br/>
      </w:r>
      <w:r w:rsidRPr="00F867BF">
        <w:rPr>
          <w:sz w:val="2"/>
          <w:szCs w:val="2"/>
        </w:rPr>
        <w:br/>
      </w:r>
    </w:p>
    <w:p w14:paraId="78F5E01F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2C6A2F76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51536E01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630ED44F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02BDDFAC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614398C9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09964612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6A213E62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2F2587C1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1BAA55C0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080718D0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6E2BBA45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75C728F8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46E45142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7A1A6AC4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3A3DD1A6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5B450A20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2800E1DE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3F398912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13EEE702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3E47CBEA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74805C26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153D83D4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68A4203C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7F1F0E02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17B74E31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1371F0B7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5FBF3EC7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7249AE84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4609A124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5F8D8B3D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728A6322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13C7B195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2EFCA8DE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183515A7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714ECC8E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635B5CDF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75229130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1CF20B54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565C1EB1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06CB5A35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1D13CD04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50AD508D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7F3A460E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53B5BCAA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51BC03CE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30CBDEE6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73868F2D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195CE6C5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59E1486A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55874FFA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71DA5C31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356C05B3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470B318E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2225F459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3537A9B9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720EC475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2B28FB31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59F5687B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058469BD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7CEE542B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0AEFD3C9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6718ECDE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424C861F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11C19F2E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5DAF77AB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143F0AD2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71CE6376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0A900583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1F61871F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1ACD6CCD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3814D674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0497D763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299AE6E3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0D973F82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11D9249C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0392B052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154D7EED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17B9EA8A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65E90C5F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045E3B12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3DBC4778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7BDFCBF9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66C5826A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39349DDB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2892501D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0CD9D882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51AD67DD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4B0DC815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24B23C34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2A633CF2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13DED5CD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72CA868F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3394AD6F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2BAE9D8B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4D40A607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3DAA6D9B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6454269E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28503F9D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3F195460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659D4387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3F4C6C93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57D33A76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2A871E83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4EDE90D7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58FA0904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1A3C6456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0A0AB120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5E2CE091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4C2FF305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79E1D2CD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104BB19D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161FC5D2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5AEB6F7B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209C029A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0EFC629F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1BC23D7F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6949C288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47E4C04F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3251E745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35FFEBAE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685CBC96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635893A6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2729EF70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5EAA2C3C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7C0B0F61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4BEB3924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70E07A84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p w14:paraId="323436C4" w14:textId="77777777" w:rsidR="00F44685" w:rsidRPr="00F867BF" w:rsidRDefault="00F44685" w:rsidP="00806CA5">
      <w:pPr>
        <w:spacing w:line="240" w:lineRule="auto"/>
        <w:rPr>
          <w:sz w:val="2"/>
          <w:szCs w:val="2"/>
        </w:rPr>
      </w:pPr>
    </w:p>
    <w:tbl>
      <w:tblPr>
        <w:tblW w:w="14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94"/>
        <w:gridCol w:w="2268"/>
        <w:gridCol w:w="2268"/>
        <w:gridCol w:w="2268"/>
        <w:gridCol w:w="2268"/>
        <w:gridCol w:w="2268"/>
      </w:tblGrid>
      <w:tr w:rsidR="009F6078" w:rsidRPr="00F867BF" w14:paraId="2CA879C1" w14:textId="77777777" w:rsidTr="009F6078">
        <w:trPr>
          <w:tblHeader/>
        </w:trPr>
        <w:tc>
          <w:tcPr>
            <w:tcW w:w="3094" w:type="dxa"/>
          </w:tcPr>
          <w:p w14:paraId="751E23F6" w14:textId="0E51679F" w:rsidR="009F6078" w:rsidRPr="00F867BF" w:rsidRDefault="00336E86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cs/>
              </w:rPr>
            </w:pPr>
            <w:r w:rsidRPr="00F867BF">
              <w:lastRenderedPageBreak/>
              <w:br w:type="page"/>
            </w:r>
          </w:p>
        </w:tc>
        <w:tc>
          <w:tcPr>
            <w:tcW w:w="11340" w:type="dxa"/>
            <w:gridSpan w:val="5"/>
            <w:vAlign w:val="bottom"/>
          </w:tcPr>
          <w:p w14:paraId="3457F03F" w14:textId="77777777" w:rsidR="009F6078" w:rsidRPr="00F867BF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F867BF">
              <w:rPr>
                <w:rFonts w:eastAsia="Calibr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9F6078" w:rsidRPr="00F867BF" w14:paraId="679DB300" w14:textId="77777777" w:rsidTr="009F6078">
        <w:trPr>
          <w:tblHeader/>
        </w:trPr>
        <w:tc>
          <w:tcPr>
            <w:tcW w:w="3094" w:type="dxa"/>
          </w:tcPr>
          <w:p w14:paraId="09C6DE9A" w14:textId="77777777" w:rsidR="009F6078" w:rsidRPr="00F867BF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2268" w:type="dxa"/>
            <w:vAlign w:val="bottom"/>
          </w:tcPr>
          <w:p w14:paraId="513ABA46" w14:textId="55BB21C4" w:rsidR="009F6078" w:rsidRPr="00F867BF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F867BF">
              <w:rPr>
                <w:rFonts w:eastAsia="Calibri" w:hint="cs"/>
                <w:cs/>
              </w:rPr>
              <w:t>อาคารและที่ดิน</w:t>
            </w:r>
          </w:p>
          <w:p w14:paraId="6E954F50" w14:textId="550902BE" w:rsidR="009F6078" w:rsidRPr="00F867BF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F867BF">
              <w:rPr>
                <w:rFonts w:eastAsia="Calibri" w:hint="cs"/>
                <w:cs/>
              </w:rPr>
              <w:t>พร้อมสิ่งปลูกสร้าง</w:t>
            </w:r>
          </w:p>
        </w:tc>
        <w:tc>
          <w:tcPr>
            <w:tcW w:w="2268" w:type="dxa"/>
            <w:vAlign w:val="bottom"/>
          </w:tcPr>
          <w:p w14:paraId="7110AA0B" w14:textId="77777777" w:rsidR="009F6078" w:rsidRPr="00F867BF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F867BF">
              <w:rPr>
                <w:rFonts w:eastAsia="Calibri" w:hint="cs"/>
                <w:cs/>
              </w:rPr>
              <w:t>พื้นที่เช่า</w:t>
            </w:r>
          </w:p>
        </w:tc>
        <w:tc>
          <w:tcPr>
            <w:tcW w:w="2268" w:type="dxa"/>
            <w:vAlign w:val="bottom"/>
          </w:tcPr>
          <w:p w14:paraId="27585D1C" w14:textId="77777777" w:rsidR="009F6078" w:rsidRPr="00F867BF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F867BF">
              <w:rPr>
                <w:rFonts w:eastAsia="Calibri" w:hint="cs"/>
                <w:cs/>
              </w:rPr>
              <w:t>คลังน้ำมัน</w:t>
            </w:r>
          </w:p>
        </w:tc>
        <w:tc>
          <w:tcPr>
            <w:tcW w:w="2268" w:type="dxa"/>
            <w:vAlign w:val="bottom"/>
          </w:tcPr>
          <w:p w14:paraId="03F8D16B" w14:textId="77777777" w:rsidR="009F6078" w:rsidRPr="00F867BF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F867BF">
              <w:rPr>
                <w:rFonts w:eastAsia="Calibri" w:hint="cs"/>
                <w:cs/>
              </w:rPr>
              <w:t>ยานพาหนะและ</w:t>
            </w:r>
          </w:p>
          <w:p w14:paraId="7B86ABF7" w14:textId="77777777" w:rsidR="009F6078" w:rsidRPr="00F867BF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F867BF">
              <w:rPr>
                <w:rFonts w:eastAsia="Calibri" w:hint="cs"/>
                <w:cs/>
              </w:rPr>
              <w:t>เรือขนส่งน้ำมัน</w:t>
            </w:r>
          </w:p>
        </w:tc>
        <w:tc>
          <w:tcPr>
            <w:tcW w:w="2268" w:type="dxa"/>
            <w:vAlign w:val="bottom"/>
          </w:tcPr>
          <w:p w14:paraId="78802879" w14:textId="77777777" w:rsidR="009F6078" w:rsidRPr="00F867BF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F867BF">
              <w:rPr>
                <w:rFonts w:eastAsia="Calibri" w:hint="cs"/>
                <w:cs/>
              </w:rPr>
              <w:t>รวม</w:t>
            </w:r>
          </w:p>
        </w:tc>
      </w:tr>
      <w:tr w:rsidR="009F6078" w:rsidRPr="00F867BF" w14:paraId="6A924EEA" w14:textId="77777777" w:rsidTr="009F6078">
        <w:tc>
          <w:tcPr>
            <w:tcW w:w="3094" w:type="dxa"/>
          </w:tcPr>
          <w:p w14:paraId="27E8E962" w14:textId="77777777" w:rsidR="009F6078" w:rsidRPr="00F867BF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cs/>
              </w:rPr>
            </w:pPr>
          </w:p>
        </w:tc>
        <w:tc>
          <w:tcPr>
            <w:tcW w:w="11340" w:type="dxa"/>
            <w:gridSpan w:val="5"/>
            <w:vAlign w:val="bottom"/>
          </w:tcPr>
          <w:p w14:paraId="286FF838" w14:textId="77777777" w:rsidR="009F6078" w:rsidRPr="00F867BF" w:rsidRDefault="009F6078" w:rsidP="001A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6078" w:rsidRPr="00F867BF" w14:paraId="641E92EF" w14:textId="77777777" w:rsidTr="009F6078">
        <w:tc>
          <w:tcPr>
            <w:tcW w:w="3094" w:type="dxa"/>
          </w:tcPr>
          <w:p w14:paraId="4CEB9063" w14:textId="41B695B6" w:rsidR="009F6078" w:rsidRPr="00F867BF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867BF">
              <w:rPr>
                <w:rFonts w:eastAsia="Calibri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2268" w:type="dxa"/>
            <w:vAlign w:val="bottom"/>
          </w:tcPr>
          <w:p w14:paraId="51EDABAD" w14:textId="77777777" w:rsidR="009F6078" w:rsidRPr="00F867BF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2268" w:type="dxa"/>
            <w:vAlign w:val="bottom"/>
          </w:tcPr>
          <w:p w14:paraId="25DFE1F1" w14:textId="77777777" w:rsidR="009F6078" w:rsidRPr="00F867BF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2268" w:type="dxa"/>
            <w:vAlign w:val="bottom"/>
          </w:tcPr>
          <w:p w14:paraId="18EBA914" w14:textId="77777777" w:rsidR="009F6078" w:rsidRPr="00F867BF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2268" w:type="dxa"/>
            <w:vAlign w:val="bottom"/>
          </w:tcPr>
          <w:p w14:paraId="23C22588" w14:textId="77777777" w:rsidR="009F6078" w:rsidRPr="00F867BF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  <w:tc>
          <w:tcPr>
            <w:tcW w:w="2268" w:type="dxa"/>
            <w:vAlign w:val="bottom"/>
          </w:tcPr>
          <w:p w14:paraId="6A268DE6" w14:textId="77777777" w:rsidR="009F6078" w:rsidRPr="00F867BF" w:rsidRDefault="009F607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</w:pPr>
          </w:p>
        </w:tc>
      </w:tr>
      <w:tr w:rsidR="006F4FBA" w:rsidRPr="00F867BF" w14:paraId="00BCC0C0" w14:textId="77777777">
        <w:tc>
          <w:tcPr>
            <w:tcW w:w="3094" w:type="dxa"/>
          </w:tcPr>
          <w:p w14:paraId="1732F991" w14:textId="6BA6D8A8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867BF">
              <w:rPr>
                <w:rFonts w:hint="cs"/>
                <w:cs/>
              </w:rPr>
              <w:t xml:space="preserve">ณ วันที่ </w:t>
            </w:r>
            <w:r w:rsidRPr="00F867BF">
              <w:rPr>
                <w:rFonts w:hint="cs"/>
              </w:rPr>
              <w:t xml:space="preserve">1 </w:t>
            </w:r>
            <w:r w:rsidRPr="00F867BF">
              <w:rPr>
                <w:rFonts w:hint="cs"/>
                <w:cs/>
              </w:rPr>
              <w:t xml:space="preserve">มกราคม </w:t>
            </w:r>
            <w:r w:rsidRPr="00F867BF">
              <w:rPr>
                <w:rFonts w:hint="cs"/>
              </w:rPr>
              <w:t>256</w:t>
            </w:r>
            <w:r w:rsidRPr="00F867BF">
              <w:t>6</w:t>
            </w:r>
          </w:p>
        </w:tc>
        <w:tc>
          <w:tcPr>
            <w:tcW w:w="2268" w:type="dxa"/>
            <w:vAlign w:val="bottom"/>
          </w:tcPr>
          <w:p w14:paraId="32502604" w14:textId="6DCD1FFA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867BF">
              <w:rPr>
                <w:rFonts w:hint="cs"/>
              </w:rPr>
              <w:t>12,298</w:t>
            </w:r>
          </w:p>
        </w:tc>
        <w:tc>
          <w:tcPr>
            <w:tcW w:w="2268" w:type="dxa"/>
            <w:vAlign w:val="bottom"/>
          </w:tcPr>
          <w:p w14:paraId="47CF25DE" w14:textId="3E56E873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867BF">
              <w:rPr>
                <w:rFonts w:hint="cs"/>
              </w:rPr>
              <w:t>1</w:t>
            </w:r>
            <w:r w:rsidRPr="00F867BF">
              <w:t>0</w:t>
            </w:r>
          </w:p>
        </w:tc>
        <w:tc>
          <w:tcPr>
            <w:tcW w:w="2268" w:type="dxa"/>
            <w:vAlign w:val="bottom"/>
          </w:tcPr>
          <w:p w14:paraId="70EC9B40" w14:textId="1CF6E7A1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867BF">
              <w:rPr>
                <w:rFonts w:hint="cs"/>
              </w:rPr>
              <w:t>3,517</w:t>
            </w:r>
          </w:p>
        </w:tc>
        <w:tc>
          <w:tcPr>
            <w:tcW w:w="2268" w:type="dxa"/>
            <w:vAlign w:val="bottom"/>
          </w:tcPr>
          <w:p w14:paraId="400CCBC7" w14:textId="4F700E36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867BF">
              <w:rPr>
                <w:rFonts w:hint="cs"/>
              </w:rPr>
              <w:t>1,53</w:t>
            </w:r>
            <w:r w:rsidRPr="00F867BF">
              <w:t>5</w:t>
            </w:r>
          </w:p>
        </w:tc>
        <w:tc>
          <w:tcPr>
            <w:tcW w:w="2268" w:type="dxa"/>
            <w:vAlign w:val="bottom"/>
          </w:tcPr>
          <w:p w14:paraId="45F26FED" w14:textId="18FEE31C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867BF">
              <w:rPr>
                <w:rFonts w:hint="cs"/>
              </w:rPr>
              <w:t>17,360</w:t>
            </w:r>
          </w:p>
        </w:tc>
      </w:tr>
      <w:tr w:rsidR="006F4FBA" w:rsidRPr="00F867BF" w14:paraId="071FEF65" w14:textId="77777777" w:rsidTr="009F6078">
        <w:tc>
          <w:tcPr>
            <w:tcW w:w="3094" w:type="dxa"/>
          </w:tcPr>
          <w:p w14:paraId="643B3D92" w14:textId="5025CC3E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867BF">
              <w:rPr>
                <w:rFonts w:hint="cs"/>
                <w:cs/>
              </w:rPr>
              <w:t>เพิ่มขึ้น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CE568A" w14:textId="1E8ACC22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cs/>
              </w:rPr>
            </w:pPr>
            <w:r w:rsidRPr="00F867BF">
              <w:t>1,042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DAA1B5" w14:textId="3D4CF6D3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7A71B8" w14:textId="10EEB3C7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699F4C" w14:textId="5B793869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867BF">
              <w:t>1,176</w:t>
            </w:r>
          </w:p>
        </w:tc>
        <w:tc>
          <w:tcPr>
            <w:tcW w:w="2268" w:type="dxa"/>
          </w:tcPr>
          <w:p w14:paraId="6010FF53" w14:textId="4CDB5B56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867BF">
              <w:t>2,218</w:t>
            </w:r>
          </w:p>
        </w:tc>
      </w:tr>
      <w:tr w:rsidR="006F4FBA" w:rsidRPr="00F867BF" w14:paraId="536BDC58" w14:textId="77777777" w:rsidTr="009F6078">
        <w:tc>
          <w:tcPr>
            <w:tcW w:w="3094" w:type="dxa"/>
          </w:tcPr>
          <w:p w14:paraId="6F2F99CE" w14:textId="27638832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867BF">
              <w:rPr>
                <w:rFonts w:hint="cs"/>
                <w:cs/>
              </w:rPr>
              <w:t>จำหน่าย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D75321" w14:textId="76A17F1F" w:rsidR="006F4FBA" w:rsidRPr="00F867BF" w:rsidRDefault="006F4FBA" w:rsidP="006F4F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867BF">
              <w:t>(1)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9CC7BF" w14:textId="30E87FB8" w:rsidR="006F4FBA" w:rsidRPr="00F867BF" w:rsidRDefault="006F4FBA" w:rsidP="006F4F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A7AB0C" w14:textId="43447FBE" w:rsidR="006F4FBA" w:rsidRPr="00F867BF" w:rsidRDefault="006F4FBA" w:rsidP="006F4F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59E232" w14:textId="3DD09D81" w:rsidR="006F4FBA" w:rsidRPr="00F867BF" w:rsidRDefault="006F4FBA" w:rsidP="006F4F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2268" w:type="dxa"/>
          </w:tcPr>
          <w:p w14:paraId="5F47754C" w14:textId="68F9CD3F" w:rsidR="006F4FBA" w:rsidRPr="00F867BF" w:rsidRDefault="006F4FBA" w:rsidP="006F4F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867BF">
              <w:t>(1)</w:t>
            </w:r>
          </w:p>
        </w:tc>
      </w:tr>
      <w:tr w:rsidR="006F4FBA" w:rsidRPr="00F867BF" w14:paraId="6943BC14" w14:textId="77777777" w:rsidTr="006F4FBA">
        <w:tc>
          <w:tcPr>
            <w:tcW w:w="3094" w:type="dxa"/>
          </w:tcPr>
          <w:p w14:paraId="6BF0FFD9" w14:textId="63ADF752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rFonts w:eastAsia="Calibri" w:hint="cs"/>
                <w:b/>
                <w:bCs/>
                <w:cs/>
              </w:rPr>
              <w:t xml:space="preserve">ณ วันที่ </w:t>
            </w:r>
            <w:r w:rsidRPr="00F867BF">
              <w:rPr>
                <w:rFonts w:eastAsia="Calibri" w:hint="cs"/>
                <w:b/>
                <w:bCs/>
              </w:rPr>
              <w:t xml:space="preserve">31 </w:t>
            </w:r>
            <w:r w:rsidRPr="00F867BF">
              <w:rPr>
                <w:rFonts w:eastAsia="Calibri" w:hint="cs"/>
                <w:b/>
                <w:bCs/>
                <w:cs/>
              </w:rPr>
              <w:t xml:space="preserve">ธันวาคม </w:t>
            </w:r>
            <w:r w:rsidRPr="00F867BF">
              <w:rPr>
                <w:rFonts w:eastAsia="Calibri" w:hint="cs"/>
                <w:b/>
                <w:bCs/>
              </w:rPr>
              <w:t>256</w:t>
            </w:r>
            <w:r w:rsidRPr="00F867BF">
              <w:rPr>
                <w:rFonts w:eastAsia="Calibri"/>
                <w:b/>
                <w:bCs/>
              </w:rPr>
              <w:t>6</w:t>
            </w:r>
            <w:r w:rsidRPr="00F867BF">
              <w:rPr>
                <w:rFonts w:eastAsia="Calibri" w:hint="cs"/>
                <w:b/>
                <w:bCs/>
              </w:rPr>
              <w:br/>
            </w:r>
            <w:r w:rsidRPr="00F867BF">
              <w:rPr>
                <w:rFonts w:eastAsia="Calibri" w:hint="cs"/>
                <w:b/>
                <w:bCs/>
                <w:cs/>
              </w:rPr>
              <w:t xml:space="preserve">   และวันที่ </w:t>
            </w:r>
            <w:r w:rsidRPr="00F867BF">
              <w:rPr>
                <w:rFonts w:eastAsia="Calibri" w:hint="cs"/>
                <w:b/>
                <w:bCs/>
              </w:rPr>
              <w:t>1</w:t>
            </w:r>
            <w:r w:rsidRPr="00F867BF">
              <w:rPr>
                <w:rFonts w:eastAsia="Calibri" w:hint="cs"/>
                <w:b/>
                <w:bCs/>
                <w:cs/>
              </w:rPr>
              <w:t xml:space="preserve"> มกราคม </w:t>
            </w:r>
            <w:r w:rsidRPr="00F867BF">
              <w:rPr>
                <w:rFonts w:eastAsia="Calibri" w:hint="cs"/>
                <w:b/>
                <w:bCs/>
              </w:rPr>
              <w:t>256</w:t>
            </w:r>
            <w:r w:rsidRPr="00F867BF">
              <w:rPr>
                <w:rFonts w:eastAsia="Calibri"/>
                <w:b/>
                <w:bCs/>
              </w:rPr>
              <w:t>7</w:t>
            </w:r>
          </w:p>
        </w:tc>
        <w:tc>
          <w:tcPr>
            <w:tcW w:w="2268" w:type="dxa"/>
            <w:vAlign w:val="bottom"/>
          </w:tcPr>
          <w:p w14:paraId="24CBCCC1" w14:textId="0FCF04AE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867BF">
              <w:rPr>
                <w:b/>
                <w:bCs/>
              </w:rPr>
              <w:t>13,339</w:t>
            </w:r>
          </w:p>
        </w:tc>
        <w:tc>
          <w:tcPr>
            <w:tcW w:w="2268" w:type="dxa"/>
            <w:vAlign w:val="bottom"/>
          </w:tcPr>
          <w:p w14:paraId="397ABBD1" w14:textId="77B185FE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10</w:t>
            </w:r>
          </w:p>
        </w:tc>
        <w:tc>
          <w:tcPr>
            <w:tcW w:w="2268" w:type="dxa"/>
            <w:vAlign w:val="bottom"/>
          </w:tcPr>
          <w:p w14:paraId="34840124" w14:textId="521A9F9F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3,517</w:t>
            </w:r>
          </w:p>
        </w:tc>
        <w:tc>
          <w:tcPr>
            <w:tcW w:w="2268" w:type="dxa"/>
            <w:vAlign w:val="bottom"/>
          </w:tcPr>
          <w:p w14:paraId="472C8F1B" w14:textId="284C172C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2,711</w:t>
            </w:r>
          </w:p>
        </w:tc>
        <w:tc>
          <w:tcPr>
            <w:tcW w:w="2268" w:type="dxa"/>
            <w:vAlign w:val="bottom"/>
          </w:tcPr>
          <w:p w14:paraId="137ACE29" w14:textId="4993FC2D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19,577</w:t>
            </w:r>
          </w:p>
        </w:tc>
      </w:tr>
      <w:tr w:rsidR="009F6078" w:rsidRPr="00F867BF" w14:paraId="1C46819E" w14:textId="77777777" w:rsidTr="009F6078">
        <w:tc>
          <w:tcPr>
            <w:tcW w:w="3094" w:type="dxa"/>
          </w:tcPr>
          <w:p w14:paraId="74CD732F" w14:textId="44AF60A1" w:rsidR="009F6078" w:rsidRPr="00F867BF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rFonts w:hint="cs"/>
                <w:cs/>
              </w:rPr>
              <w:t>เพิ่มขึ้น</w:t>
            </w:r>
          </w:p>
        </w:tc>
        <w:tc>
          <w:tcPr>
            <w:tcW w:w="2268" w:type="dxa"/>
          </w:tcPr>
          <w:p w14:paraId="1B09C19D" w14:textId="55682C82" w:rsidR="009F6078" w:rsidRPr="00F867BF" w:rsidRDefault="00EE12E4" w:rsidP="0062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cs/>
              </w:rPr>
            </w:pPr>
            <w:r w:rsidRPr="00F867BF">
              <w:t>688</w:t>
            </w:r>
          </w:p>
        </w:tc>
        <w:tc>
          <w:tcPr>
            <w:tcW w:w="2268" w:type="dxa"/>
          </w:tcPr>
          <w:p w14:paraId="6055533D" w14:textId="5BA08EB5" w:rsidR="009F6078" w:rsidRPr="00F867BF" w:rsidRDefault="00EE12E4" w:rsidP="0062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  <w:tc>
          <w:tcPr>
            <w:tcW w:w="2268" w:type="dxa"/>
          </w:tcPr>
          <w:p w14:paraId="446735A2" w14:textId="398F906B" w:rsidR="009F6078" w:rsidRPr="00F867BF" w:rsidRDefault="00EE12E4" w:rsidP="0062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  <w:tc>
          <w:tcPr>
            <w:tcW w:w="2268" w:type="dxa"/>
          </w:tcPr>
          <w:p w14:paraId="468165F6" w14:textId="4C932386" w:rsidR="009F6078" w:rsidRPr="00F867BF" w:rsidRDefault="00EE12E4" w:rsidP="0062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867BF">
              <w:t>4</w:t>
            </w:r>
          </w:p>
        </w:tc>
        <w:tc>
          <w:tcPr>
            <w:tcW w:w="2268" w:type="dxa"/>
          </w:tcPr>
          <w:p w14:paraId="6D316D99" w14:textId="6D7390E8" w:rsidR="009F6078" w:rsidRPr="00F867BF" w:rsidRDefault="00EE12E4" w:rsidP="0062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867BF">
              <w:t>692</w:t>
            </w:r>
          </w:p>
        </w:tc>
      </w:tr>
      <w:tr w:rsidR="009F6078" w:rsidRPr="00F867BF" w14:paraId="7E0AB89F" w14:textId="77777777" w:rsidTr="009F6078">
        <w:tc>
          <w:tcPr>
            <w:tcW w:w="3094" w:type="dxa"/>
          </w:tcPr>
          <w:p w14:paraId="70158AA1" w14:textId="171AD768" w:rsidR="009F6078" w:rsidRPr="00F867BF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rFonts w:hint="cs"/>
                <w:cs/>
              </w:rPr>
              <w:t>จำหน่าย</w:t>
            </w:r>
          </w:p>
        </w:tc>
        <w:tc>
          <w:tcPr>
            <w:tcW w:w="2268" w:type="dxa"/>
          </w:tcPr>
          <w:p w14:paraId="54B9F9E1" w14:textId="576396C4" w:rsidR="009F6078" w:rsidRPr="00F867BF" w:rsidRDefault="00EE12E4" w:rsidP="00626C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cs/>
              </w:rPr>
            </w:pPr>
            <w:r w:rsidRPr="00F867BF">
              <w:t>(162)</w:t>
            </w:r>
          </w:p>
        </w:tc>
        <w:tc>
          <w:tcPr>
            <w:tcW w:w="2268" w:type="dxa"/>
          </w:tcPr>
          <w:p w14:paraId="7DB41064" w14:textId="229BB911" w:rsidR="009F6078" w:rsidRPr="00F867BF" w:rsidRDefault="00EE12E4" w:rsidP="00626C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cs/>
              </w:rPr>
            </w:pPr>
            <w:r w:rsidRPr="00F867BF">
              <w:t>(1)</w:t>
            </w:r>
          </w:p>
        </w:tc>
        <w:tc>
          <w:tcPr>
            <w:tcW w:w="2268" w:type="dxa"/>
          </w:tcPr>
          <w:p w14:paraId="7FE5BC7E" w14:textId="114412CE" w:rsidR="009F6078" w:rsidRPr="00F867BF" w:rsidRDefault="00EE12E4" w:rsidP="00626C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cs/>
              </w:rPr>
            </w:pPr>
            <w:r w:rsidRPr="00F867BF">
              <w:t>(17</w:t>
            </w:r>
            <w:r w:rsidR="00C52A79" w:rsidRPr="00F867BF">
              <w:t>7</w:t>
            </w:r>
            <w:r w:rsidRPr="00F867BF">
              <w:t>)</w:t>
            </w:r>
          </w:p>
        </w:tc>
        <w:tc>
          <w:tcPr>
            <w:tcW w:w="2268" w:type="dxa"/>
          </w:tcPr>
          <w:p w14:paraId="2B7D2AD5" w14:textId="243059C0" w:rsidR="009F6078" w:rsidRPr="00F867BF" w:rsidRDefault="00EE12E4" w:rsidP="00626C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cs/>
              </w:rPr>
            </w:pPr>
            <w:r w:rsidRPr="00F867BF">
              <w:t>(279)</w:t>
            </w:r>
          </w:p>
        </w:tc>
        <w:tc>
          <w:tcPr>
            <w:tcW w:w="2268" w:type="dxa"/>
          </w:tcPr>
          <w:p w14:paraId="7BE0E6FF" w14:textId="27514317" w:rsidR="009F6078" w:rsidRPr="00F867BF" w:rsidRDefault="00EE12E4" w:rsidP="00626C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</w:pPr>
            <w:r w:rsidRPr="00F867BF">
              <w:t>(61</w:t>
            </w:r>
            <w:r w:rsidR="00C52A79" w:rsidRPr="00F867BF">
              <w:t>9</w:t>
            </w:r>
            <w:r w:rsidRPr="00F867BF">
              <w:t>)</w:t>
            </w:r>
          </w:p>
        </w:tc>
      </w:tr>
      <w:tr w:rsidR="009F6078" w:rsidRPr="00F867BF" w14:paraId="72DDDB33" w14:textId="77777777" w:rsidTr="009F6078">
        <w:tc>
          <w:tcPr>
            <w:tcW w:w="3094" w:type="dxa"/>
          </w:tcPr>
          <w:p w14:paraId="07924A23" w14:textId="2BB5294A" w:rsidR="009F6078" w:rsidRPr="00F867BF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 xml:space="preserve">ณ วันที่ </w:t>
            </w:r>
            <w:r w:rsidRPr="00F867BF">
              <w:rPr>
                <w:rFonts w:eastAsia="Calibri" w:hint="cs"/>
                <w:b/>
                <w:bCs/>
              </w:rPr>
              <w:t xml:space="preserve">31 </w:t>
            </w:r>
            <w:r w:rsidRPr="00F867BF">
              <w:rPr>
                <w:rFonts w:eastAsia="Calibri" w:hint="cs"/>
                <w:b/>
                <w:bCs/>
                <w:cs/>
              </w:rPr>
              <w:t xml:space="preserve">ธันวาคม </w:t>
            </w:r>
            <w:r w:rsidRPr="00F867BF">
              <w:rPr>
                <w:rFonts w:eastAsia="Calibri" w:hint="cs"/>
                <w:b/>
                <w:bCs/>
              </w:rPr>
              <w:t>256</w:t>
            </w:r>
            <w:r w:rsidR="006F4FBA" w:rsidRPr="00F867BF">
              <w:rPr>
                <w:rFonts w:eastAsia="Calibri"/>
                <w:b/>
                <w:bCs/>
              </w:rPr>
              <w:t>7</w:t>
            </w:r>
          </w:p>
        </w:tc>
        <w:tc>
          <w:tcPr>
            <w:tcW w:w="2268" w:type="dxa"/>
          </w:tcPr>
          <w:p w14:paraId="455BF272" w14:textId="74BB343F" w:rsidR="009F6078" w:rsidRPr="00F867BF" w:rsidRDefault="00EE12E4" w:rsidP="00626C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13,865</w:t>
            </w:r>
          </w:p>
        </w:tc>
        <w:tc>
          <w:tcPr>
            <w:tcW w:w="2268" w:type="dxa"/>
          </w:tcPr>
          <w:p w14:paraId="7370C77E" w14:textId="4B178F2D" w:rsidR="009F6078" w:rsidRPr="00F867BF" w:rsidRDefault="00EE12E4" w:rsidP="00626C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9</w:t>
            </w:r>
          </w:p>
        </w:tc>
        <w:tc>
          <w:tcPr>
            <w:tcW w:w="2268" w:type="dxa"/>
          </w:tcPr>
          <w:p w14:paraId="48A222EF" w14:textId="4F09C8B8" w:rsidR="009F6078" w:rsidRPr="00F867BF" w:rsidRDefault="00EE12E4" w:rsidP="00626C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3,34</w:t>
            </w:r>
            <w:r w:rsidR="00C52A79" w:rsidRPr="00F867BF">
              <w:rPr>
                <w:b/>
                <w:bCs/>
              </w:rPr>
              <w:t>0</w:t>
            </w:r>
          </w:p>
        </w:tc>
        <w:tc>
          <w:tcPr>
            <w:tcW w:w="2268" w:type="dxa"/>
          </w:tcPr>
          <w:p w14:paraId="0F2315E6" w14:textId="329628A6" w:rsidR="009F6078" w:rsidRPr="00F867BF" w:rsidRDefault="00EE12E4" w:rsidP="00626C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2,436</w:t>
            </w:r>
          </w:p>
        </w:tc>
        <w:tc>
          <w:tcPr>
            <w:tcW w:w="2268" w:type="dxa"/>
          </w:tcPr>
          <w:p w14:paraId="500BE1AF" w14:textId="34F14DD2" w:rsidR="009F6078" w:rsidRPr="00F867BF" w:rsidRDefault="00EE12E4" w:rsidP="00626C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3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19,65</w:t>
            </w:r>
            <w:r w:rsidR="00C52A79" w:rsidRPr="00F867BF">
              <w:rPr>
                <w:b/>
                <w:bCs/>
              </w:rPr>
              <w:t>0</w:t>
            </w:r>
          </w:p>
        </w:tc>
      </w:tr>
    </w:tbl>
    <w:p w14:paraId="66934C84" w14:textId="77777777" w:rsidR="000F3E66" w:rsidRPr="00F867BF" w:rsidRDefault="000F3E66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</w:pPr>
    </w:p>
    <w:p w14:paraId="6B4D98B0" w14:textId="77777777" w:rsidR="001A07B0" w:rsidRPr="00F867BF" w:rsidRDefault="001A07B0" w:rsidP="005C35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  <w:r w:rsidRPr="00F867BF">
        <w:br w:type="page"/>
      </w:r>
    </w:p>
    <w:tbl>
      <w:tblPr>
        <w:tblW w:w="14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94"/>
        <w:gridCol w:w="2211"/>
        <w:gridCol w:w="2211"/>
        <w:gridCol w:w="2211"/>
        <w:gridCol w:w="2211"/>
        <w:gridCol w:w="2212"/>
      </w:tblGrid>
      <w:tr w:rsidR="009F6078" w:rsidRPr="00F867BF" w14:paraId="6622F05E" w14:textId="77777777" w:rsidTr="009F6078">
        <w:trPr>
          <w:tblHeader/>
        </w:trPr>
        <w:tc>
          <w:tcPr>
            <w:tcW w:w="3094" w:type="dxa"/>
          </w:tcPr>
          <w:p w14:paraId="1AE78735" w14:textId="77777777" w:rsidR="009F6078" w:rsidRPr="00F867BF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11056" w:type="dxa"/>
            <w:gridSpan w:val="5"/>
            <w:vAlign w:val="bottom"/>
          </w:tcPr>
          <w:p w14:paraId="4DB2F9B8" w14:textId="77777777" w:rsidR="009F6078" w:rsidRPr="00F867BF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F867BF">
              <w:rPr>
                <w:rFonts w:eastAsia="Calibri"/>
                <w:b/>
                <w:bCs/>
                <w:cs/>
              </w:rPr>
              <w:t>งบการเงินเฉพาะกิจการ</w:t>
            </w:r>
          </w:p>
        </w:tc>
      </w:tr>
      <w:tr w:rsidR="009F6078" w:rsidRPr="00F867BF" w14:paraId="07AA8074" w14:textId="77777777" w:rsidTr="009F6078">
        <w:trPr>
          <w:tblHeader/>
        </w:trPr>
        <w:tc>
          <w:tcPr>
            <w:tcW w:w="3094" w:type="dxa"/>
          </w:tcPr>
          <w:p w14:paraId="656C2EE5" w14:textId="77777777" w:rsidR="009F6078" w:rsidRPr="00F867BF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2211" w:type="dxa"/>
            <w:vAlign w:val="bottom"/>
          </w:tcPr>
          <w:p w14:paraId="1420DBE6" w14:textId="77777777" w:rsidR="009F6078" w:rsidRPr="00F867BF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  <w:cs/>
              </w:rPr>
              <w:t>อาคารและที่ดิน</w:t>
            </w:r>
          </w:p>
          <w:p w14:paraId="4BA0B8AE" w14:textId="77777777" w:rsidR="009F6078" w:rsidRPr="00F867BF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F867BF">
              <w:rPr>
                <w:rFonts w:eastAsia="Calibri"/>
                <w:cs/>
              </w:rPr>
              <w:t>พร้อมสิ่งปลูกสร้าง</w:t>
            </w:r>
          </w:p>
        </w:tc>
        <w:tc>
          <w:tcPr>
            <w:tcW w:w="2211" w:type="dxa"/>
            <w:vAlign w:val="bottom"/>
          </w:tcPr>
          <w:p w14:paraId="6FD9D8E7" w14:textId="77777777" w:rsidR="009F6078" w:rsidRPr="00F867BF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  <w:cs/>
              </w:rPr>
              <w:t>พื้นที่เช่า</w:t>
            </w:r>
          </w:p>
        </w:tc>
        <w:tc>
          <w:tcPr>
            <w:tcW w:w="2211" w:type="dxa"/>
            <w:vAlign w:val="bottom"/>
          </w:tcPr>
          <w:p w14:paraId="13631320" w14:textId="77777777" w:rsidR="009F6078" w:rsidRPr="00F867BF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  <w:cs/>
              </w:rPr>
              <w:t>คลังน้ำมัน</w:t>
            </w:r>
          </w:p>
        </w:tc>
        <w:tc>
          <w:tcPr>
            <w:tcW w:w="2211" w:type="dxa"/>
            <w:vAlign w:val="bottom"/>
          </w:tcPr>
          <w:p w14:paraId="5AE17A2E" w14:textId="77777777" w:rsidR="009F6078" w:rsidRPr="00F867BF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  <w:cs/>
              </w:rPr>
              <w:t>ยานพาหนะและ</w:t>
            </w:r>
          </w:p>
          <w:p w14:paraId="17192276" w14:textId="77777777" w:rsidR="009F6078" w:rsidRPr="00F867BF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  <w:cs/>
              </w:rPr>
              <w:t>เรือขนส่งน้ำมัน</w:t>
            </w:r>
          </w:p>
        </w:tc>
        <w:tc>
          <w:tcPr>
            <w:tcW w:w="2212" w:type="dxa"/>
            <w:vAlign w:val="bottom"/>
          </w:tcPr>
          <w:p w14:paraId="3A4BC3FC" w14:textId="77777777" w:rsidR="009F6078" w:rsidRPr="00F867BF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  <w:cs/>
              </w:rPr>
              <w:t>รวม</w:t>
            </w:r>
          </w:p>
        </w:tc>
      </w:tr>
      <w:tr w:rsidR="009F6078" w:rsidRPr="00F867BF" w14:paraId="28589AEF" w14:textId="77777777" w:rsidTr="009F6078">
        <w:tc>
          <w:tcPr>
            <w:tcW w:w="3094" w:type="dxa"/>
          </w:tcPr>
          <w:p w14:paraId="330E96D1" w14:textId="77777777" w:rsidR="009F6078" w:rsidRPr="00F867BF" w:rsidRDefault="009F607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cs/>
              </w:rPr>
            </w:pPr>
          </w:p>
        </w:tc>
        <w:tc>
          <w:tcPr>
            <w:tcW w:w="11056" w:type="dxa"/>
            <w:gridSpan w:val="5"/>
            <w:vAlign w:val="bottom"/>
          </w:tcPr>
          <w:p w14:paraId="4C064A2E" w14:textId="77777777" w:rsidR="009F6078" w:rsidRPr="00F867BF" w:rsidRDefault="009F6078" w:rsidP="00F11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67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6078" w:rsidRPr="00F867BF" w14:paraId="4365D783" w14:textId="77777777">
        <w:tc>
          <w:tcPr>
            <w:tcW w:w="14150" w:type="dxa"/>
            <w:gridSpan w:val="6"/>
          </w:tcPr>
          <w:p w14:paraId="690D6EF0" w14:textId="5FF67B7A" w:rsidR="009F6078" w:rsidRPr="00F867BF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b/>
                <w:bCs/>
                <w:i/>
                <w:iCs/>
                <w:cs/>
              </w:rPr>
            </w:pPr>
            <w:r w:rsidRPr="00F867BF">
              <w:rPr>
                <w:rFonts w:eastAsia="Calibri" w:hint="cs"/>
                <w:b/>
                <w:bCs/>
                <w:i/>
                <w:iCs/>
                <w:cs/>
              </w:rPr>
              <w:t>ค่าเสื่อมราคาและขาดทุนจากการด้อยค่า</w:t>
            </w:r>
          </w:p>
        </w:tc>
      </w:tr>
      <w:tr w:rsidR="006F4FBA" w:rsidRPr="00F867BF" w14:paraId="134B4DC9" w14:textId="77777777">
        <w:tc>
          <w:tcPr>
            <w:tcW w:w="3094" w:type="dxa"/>
          </w:tcPr>
          <w:p w14:paraId="45AA542A" w14:textId="79967A16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867BF">
              <w:rPr>
                <w:cs/>
              </w:rPr>
              <w:t xml:space="preserve">ณ วันที่ </w:t>
            </w:r>
            <w:r w:rsidRPr="00F867BF">
              <w:t xml:space="preserve">1 </w:t>
            </w:r>
            <w:r w:rsidRPr="00F867BF">
              <w:rPr>
                <w:cs/>
              </w:rPr>
              <w:t xml:space="preserve">มกราคม </w:t>
            </w:r>
            <w:r w:rsidRPr="00F867BF">
              <w:t>2566</w:t>
            </w:r>
          </w:p>
        </w:tc>
        <w:tc>
          <w:tcPr>
            <w:tcW w:w="2211" w:type="dxa"/>
            <w:vAlign w:val="bottom"/>
          </w:tcPr>
          <w:p w14:paraId="6896267E" w14:textId="3D81AD04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F867BF">
              <w:t>(3,167)</w:t>
            </w:r>
          </w:p>
        </w:tc>
        <w:tc>
          <w:tcPr>
            <w:tcW w:w="2211" w:type="dxa"/>
            <w:vAlign w:val="bottom"/>
          </w:tcPr>
          <w:p w14:paraId="634F9599" w14:textId="32D75835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F867BF">
              <w:t>(3)</w:t>
            </w:r>
          </w:p>
        </w:tc>
        <w:tc>
          <w:tcPr>
            <w:tcW w:w="2211" w:type="dxa"/>
            <w:vAlign w:val="bottom"/>
          </w:tcPr>
          <w:p w14:paraId="7F2B0903" w14:textId="0A5FB65C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</w:pPr>
            <w:r w:rsidRPr="00F867BF">
              <w:t>(727)</w:t>
            </w:r>
          </w:p>
        </w:tc>
        <w:tc>
          <w:tcPr>
            <w:tcW w:w="2211" w:type="dxa"/>
            <w:vAlign w:val="bottom"/>
          </w:tcPr>
          <w:p w14:paraId="3105B0A7" w14:textId="14E39761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F867BF">
              <w:t>(660)</w:t>
            </w:r>
          </w:p>
        </w:tc>
        <w:tc>
          <w:tcPr>
            <w:tcW w:w="2212" w:type="dxa"/>
            <w:vAlign w:val="bottom"/>
          </w:tcPr>
          <w:p w14:paraId="4256B42F" w14:textId="7A33214D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line="240" w:lineRule="auto"/>
            </w:pPr>
            <w:r w:rsidRPr="00F867BF">
              <w:t>(4,557)</w:t>
            </w:r>
          </w:p>
        </w:tc>
      </w:tr>
      <w:tr w:rsidR="006F4FBA" w:rsidRPr="00F867BF" w14:paraId="74D96872" w14:textId="77777777" w:rsidTr="009F6078">
        <w:trPr>
          <w:trHeight w:val="272"/>
        </w:trPr>
        <w:tc>
          <w:tcPr>
            <w:tcW w:w="3094" w:type="dxa"/>
          </w:tcPr>
          <w:p w14:paraId="4AF3E246" w14:textId="46EFEBB7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867BF">
              <w:rPr>
                <w:cs/>
              </w:rPr>
              <w:t>ค่า</w:t>
            </w:r>
            <w:r w:rsidRPr="00F867BF">
              <w:rPr>
                <w:rFonts w:hint="cs"/>
                <w:cs/>
              </w:rPr>
              <w:t>เสื่อมราคา</w:t>
            </w:r>
            <w:r w:rsidRPr="00F867BF">
              <w:rPr>
                <w:cs/>
              </w:rPr>
              <w:t>สำหรับ</w:t>
            </w:r>
            <w:r w:rsidRPr="00F867BF">
              <w:rPr>
                <w:rFonts w:hint="cs"/>
                <w:cs/>
              </w:rPr>
              <w:t>ปี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DAD559" w14:textId="1691889A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F867BF">
              <w:t>(854)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37AAB8" w14:textId="683238B6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F867BF">
              <w:t>(1)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9D4A8E" w14:textId="69B683DE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  <w:rPr>
                <w:cs/>
              </w:rPr>
            </w:pPr>
            <w:r w:rsidRPr="00F867BF">
              <w:t>(427)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421123" w14:textId="19EDCF1E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F867BF">
              <w:t>(467)</w:t>
            </w:r>
          </w:p>
        </w:tc>
        <w:tc>
          <w:tcPr>
            <w:tcW w:w="2212" w:type="dxa"/>
          </w:tcPr>
          <w:p w14:paraId="2898469B" w14:textId="532F61DA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F867BF">
              <w:t>(1,749)</w:t>
            </w:r>
          </w:p>
        </w:tc>
      </w:tr>
      <w:tr w:rsidR="006F4FBA" w:rsidRPr="00F867BF" w14:paraId="1A13A845" w14:textId="77777777" w:rsidTr="009F6078">
        <w:trPr>
          <w:trHeight w:val="272"/>
        </w:trPr>
        <w:tc>
          <w:tcPr>
            <w:tcW w:w="3094" w:type="dxa"/>
          </w:tcPr>
          <w:p w14:paraId="12A07290" w14:textId="36F99C0D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867BF">
              <w:rPr>
                <w:rFonts w:hint="cs"/>
                <w:cs/>
              </w:rPr>
              <w:t>ขาดทุนจากการด้อยค่า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57A7F9" w14:textId="5BC9CBA0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F867BF">
              <w:t>(1)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D3D4FF" w14:textId="67959463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9F16CD" w14:textId="706A7CF1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3A79FC" w14:textId="404827BB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2212" w:type="dxa"/>
          </w:tcPr>
          <w:p w14:paraId="0A668547" w14:textId="2B290647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F867BF">
              <w:t>(1)</w:t>
            </w:r>
          </w:p>
        </w:tc>
      </w:tr>
      <w:tr w:rsidR="006F4FBA" w:rsidRPr="00F867BF" w14:paraId="207889D3" w14:textId="77777777" w:rsidTr="009F6078">
        <w:trPr>
          <w:trHeight w:val="272"/>
        </w:trPr>
        <w:tc>
          <w:tcPr>
            <w:tcW w:w="3094" w:type="dxa"/>
          </w:tcPr>
          <w:p w14:paraId="5388C9D6" w14:textId="1A7F4999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867BF">
              <w:rPr>
                <w:rFonts w:hint="cs"/>
                <w:cs/>
              </w:rPr>
              <w:t>จำหน่าย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2FE0AA" w14:textId="5FE2A75C" w:rsidR="006F4FBA" w:rsidRPr="00F867BF" w:rsidRDefault="006F4FBA" w:rsidP="006F4F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F867BF">
              <w:t>1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CAB40B" w14:textId="153B5EE6" w:rsidR="006F4FBA" w:rsidRPr="00F867BF" w:rsidRDefault="006F4FBA" w:rsidP="006F4F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6A057A" w14:textId="21B4554E" w:rsidR="006F4FBA" w:rsidRPr="00F867BF" w:rsidRDefault="006F4FBA" w:rsidP="006F4F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610059" w14:textId="1E394A35" w:rsidR="006F4FBA" w:rsidRPr="00F867BF" w:rsidRDefault="006F4FBA" w:rsidP="006F4F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  <w:tc>
          <w:tcPr>
            <w:tcW w:w="2212" w:type="dxa"/>
          </w:tcPr>
          <w:p w14:paraId="6E5726CD" w14:textId="16E0A7ED" w:rsidR="006F4FBA" w:rsidRPr="00F867BF" w:rsidRDefault="006F4FBA" w:rsidP="006F4F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F867BF">
              <w:t>1</w:t>
            </w:r>
          </w:p>
        </w:tc>
      </w:tr>
      <w:tr w:rsidR="006F4FBA" w:rsidRPr="00F867BF" w14:paraId="1AEBCFA9" w14:textId="77777777" w:rsidTr="006F4FBA">
        <w:tc>
          <w:tcPr>
            <w:tcW w:w="3094" w:type="dxa"/>
          </w:tcPr>
          <w:p w14:paraId="4B4C272A" w14:textId="67D13E3D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rFonts w:eastAsia="Calibri" w:hint="cs"/>
                <w:b/>
                <w:bCs/>
                <w:cs/>
              </w:rPr>
              <w:t xml:space="preserve">ณ วันที่ </w:t>
            </w:r>
            <w:r w:rsidRPr="00F867BF">
              <w:rPr>
                <w:rFonts w:eastAsia="Calibri"/>
                <w:b/>
                <w:bCs/>
              </w:rPr>
              <w:t xml:space="preserve">31 </w:t>
            </w:r>
            <w:r w:rsidRPr="00F867BF">
              <w:rPr>
                <w:rFonts w:eastAsia="Calibri"/>
                <w:b/>
                <w:bCs/>
                <w:cs/>
              </w:rPr>
              <w:t xml:space="preserve">ธันวาคม </w:t>
            </w:r>
            <w:r w:rsidRPr="00F867BF">
              <w:rPr>
                <w:rFonts w:eastAsia="Calibri"/>
                <w:b/>
                <w:bCs/>
              </w:rPr>
              <w:t>2566</w:t>
            </w:r>
            <w:r w:rsidRPr="00F867BF">
              <w:rPr>
                <w:rFonts w:eastAsia="Calibri"/>
                <w:b/>
                <w:bCs/>
              </w:rPr>
              <w:br/>
            </w:r>
            <w:r w:rsidRPr="00F867BF">
              <w:rPr>
                <w:rFonts w:eastAsia="Calibri"/>
                <w:b/>
                <w:bCs/>
                <w:cs/>
              </w:rPr>
              <w:t xml:space="preserve">   </w:t>
            </w:r>
            <w:r w:rsidRPr="00F867BF">
              <w:rPr>
                <w:rFonts w:eastAsia="Calibri" w:hint="cs"/>
                <w:b/>
                <w:bCs/>
                <w:cs/>
              </w:rPr>
              <w:t xml:space="preserve">และวันที่ </w:t>
            </w:r>
            <w:r w:rsidRPr="00F867BF">
              <w:rPr>
                <w:rFonts w:eastAsia="Calibri"/>
                <w:b/>
                <w:bCs/>
              </w:rPr>
              <w:t>1</w:t>
            </w:r>
            <w:r w:rsidRPr="00F867BF">
              <w:rPr>
                <w:rFonts w:eastAsia="Calibri"/>
                <w:b/>
                <w:bCs/>
                <w:cs/>
              </w:rPr>
              <w:t xml:space="preserve"> </w:t>
            </w:r>
            <w:r w:rsidRPr="00F867BF">
              <w:rPr>
                <w:rFonts w:eastAsia="Calibri" w:hint="cs"/>
                <w:b/>
                <w:bCs/>
                <w:cs/>
              </w:rPr>
              <w:t xml:space="preserve">มกราคม </w:t>
            </w:r>
            <w:r w:rsidRPr="00F867BF">
              <w:rPr>
                <w:rFonts w:eastAsia="Calibri"/>
                <w:b/>
                <w:bCs/>
              </w:rPr>
              <w:t>2567</w:t>
            </w:r>
          </w:p>
        </w:tc>
        <w:tc>
          <w:tcPr>
            <w:tcW w:w="2211" w:type="dxa"/>
            <w:vAlign w:val="bottom"/>
          </w:tcPr>
          <w:p w14:paraId="37219763" w14:textId="0FF4A244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(4,021)</w:t>
            </w:r>
          </w:p>
        </w:tc>
        <w:tc>
          <w:tcPr>
            <w:tcW w:w="2211" w:type="dxa"/>
            <w:vAlign w:val="bottom"/>
          </w:tcPr>
          <w:p w14:paraId="1EB982A4" w14:textId="590C3AD4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(4)</w:t>
            </w:r>
          </w:p>
        </w:tc>
        <w:tc>
          <w:tcPr>
            <w:tcW w:w="2211" w:type="dxa"/>
            <w:vAlign w:val="bottom"/>
          </w:tcPr>
          <w:p w14:paraId="4DD5809B" w14:textId="5547A4EE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(1,154)</w:t>
            </w:r>
          </w:p>
        </w:tc>
        <w:tc>
          <w:tcPr>
            <w:tcW w:w="2211" w:type="dxa"/>
            <w:vAlign w:val="bottom"/>
          </w:tcPr>
          <w:p w14:paraId="12B38889" w14:textId="67B1F077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(1,127)</w:t>
            </w:r>
          </w:p>
        </w:tc>
        <w:tc>
          <w:tcPr>
            <w:tcW w:w="2212" w:type="dxa"/>
            <w:vAlign w:val="bottom"/>
          </w:tcPr>
          <w:p w14:paraId="0C89BB87" w14:textId="60811441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(6,306)</w:t>
            </w:r>
          </w:p>
        </w:tc>
      </w:tr>
      <w:tr w:rsidR="009F6078" w:rsidRPr="00F867BF" w14:paraId="567801A8" w14:textId="77777777" w:rsidTr="009F6078">
        <w:tc>
          <w:tcPr>
            <w:tcW w:w="3094" w:type="dxa"/>
          </w:tcPr>
          <w:p w14:paraId="11FC61DF" w14:textId="6A256BB7" w:rsidR="009F6078" w:rsidRPr="00F867BF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cs/>
              </w:rPr>
              <w:t>ค่า</w:t>
            </w:r>
            <w:r w:rsidRPr="00F867BF">
              <w:rPr>
                <w:rFonts w:hint="cs"/>
                <w:cs/>
              </w:rPr>
              <w:t>เสื่อมราคา</w:t>
            </w:r>
            <w:r w:rsidRPr="00F867BF">
              <w:rPr>
                <w:cs/>
              </w:rPr>
              <w:t>สำหรับ</w:t>
            </w:r>
            <w:r w:rsidRPr="00F867BF">
              <w:rPr>
                <w:rFonts w:hint="cs"/>
                <w:cs/>
              </w:rPr>
              <w:t>ปี</w:t>
            </w:r>
          </w:p>
        </w:tc>
        <w:tc>
          <w:tcPr>
            <w:tcW w:w="2211" w:type="dxa"/>
          </w:tcPr>
          <w:p w14:paraId="27024619" w14:textId="1FCBFAC7" w:rsidR="009F6078" w:rsidRPr="00F867BF" w:rsidRDefault="00EE12E4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F867BF">
              <w:t>(908)</w:t>
            </w:r>
          </w:p>
        </w:tc>
        <w:tc>
          <w:tcPr>
            <w:tcW w:w="2211" w:type="dxa"/>
          </w:tcPr>
          <w:p w14:paraId="1D47FC6F" w14:textId="2FD3BFFA" w:rsidR="009F6078" w:rsidRPr="00F867BF" w:rsidRDefault="00EE12E4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F867BF">
              <w:t>(1)</w:t>
            </w:r>
          </w:p>
        </w:tc>
        <w:tc>
          <w:tcPr>
            <w:tcW w:w="2211" w:type="dxa"/>
          </w:tcPr>
          <w:p w14:paraId="6DABEF82" w14:textId="0088171D" w:rsidR="009F6078" w:rsidRPr="00F867BF" w:rsidRDefault="00EE12E4" w:rsidP="00A37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  <w:rPr>
                <w:cs/>
              </w:rPr>
            </w:pPr>
            <w:r w:rsidRPr="00F867BF">
              <w:t>(406)</w:t>
            </w:r>
          </w:p>
        </w:tc>
        <w:tc>
          <w:tcPr>
            <w:tcW w:w="2211" w:type="dxa"/>
          </w:tcPr>
          <w:p w14:paraId="78104F7A" w14:textId="14B2DABA" w:rsidR="009F6078" w:rsidRPr="00F867BF" w:rsidRDefault="00EE12E4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F867BF">
              <w:t>(436)</w:t>
            </w:r>
          </w:p>
        </w:tc>
        <w:tc>
          <w:tcPr>
            <w:tcW w:w="2212" w:type="dxa"/>
          </w:tcPr>
          <w:p w14:paraId="24C5E1E6" w14:textId="07D55B69" w:rsidR="009F6078" w:rsidRPr="00F867BF" w:rsidRDefault="00EE12E4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F867BF">
              <w:t>(1,751)</w:t>
            </w:r>
          </w:p>
        </w:tc>
      </w:tr>
      <w:tr w:rsidR="00603138" w:rsidRPr="00F867BF" w14:paraId="6B03E0B7" w14:textId="77777777" w:rsidTr="009F6078">
        <w:tc>
          <w:tcPr>
            <w:tcW w:w="3094" w:type="dxa"/>
          </w:tcPr>
          <w:p w14:paraId="73504C54" w14:textId="09548D3C" w:rsidR="00603138" w:rsidRPr="00F867BF" w:rsidRDefault="00EE12E4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867BF">
              <w:rPr>
                <w:cs/>
              </w:rPr>
              <w:t>ขาดทุนจากการด้อยค่า</w:t>
            </w:r>
          </w:p>
        </w:tc>
        <w:tc>
          <w:tcPr>
            <w:tcW w:w="2211" w:type="dxa"/>
          </w:tcPr>
          <w:p w14:paraId="6A8D32B7" w14:textId="4D2B3326" w:rsidR="00603138" w:rsidRPr="00F867BF" w:rsidRDefault="00EE12E4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F867BF">
              <w:t>(1)</w:t>
            </w:r>
          </w:p>
        </w:tc>
        <w:tc>
          <w:tcPr>
            <w:tcW w:w="2211" w:type="dxa"/>
          </w:tcPr>
          <w:p w14:paraId="45DF8E97" w14:textId="50CD074C" w:rsidR="00603138" w:rsidRPr="00F867BF" w:rsidRDefault="00EE12E4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2211" w:type="dxa"/>
          </w:tcPr>
          <w:p w14:paraId="2C6E1737" w14:textId="02A75FED" w:rsidR="00603138" w:rsidRPr="00F867BF" w:rsidRDefault="009D680C" w:rsidP="00A37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</w:pPr>
            <w:r w:rsidRPr="00F867BF">
              <w:rPr>
                <w:rFonts w:hint="cs"/>
                <w:cs/>
              </w:rPr>
              <w:t>-</w:t>
            </w:r>
          </w:p>
        </w:tc>
        <w:tc>
          <w:tcPr>
            <w:tcW w:w="2211" w:type="dxa"/>
          </w:tcPr>
          <w:p w14:paraId="167D6316" w14:textId="14B055AA" w:rsidR="00603138" w:rsidRPr="00F867BF" w:rsidRDefault="000A09F0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2212" w:type="dxa"/>
          </w:tcPr>
          <w:p w14:paraId="634F0F1E" w14:textId="4FD8CA75" w:rsidR="00603138" w:rsidRPr="00F867BF" w:rsidRDefault="00EE12E4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</w:pPr>
            <w:r w:rsidRPr="00F867BF">
              <w:t>(1)</w:t>
            </w:r>
          </w:p>
        </w:tc>
      </w:tr>
      <w:tr w:rsidR="009F6078" w:rsidRPr="00F867BF" w14:paraId="47470BB4" w14:textId="77777777" w:rsidTr="009F6078">
        <w:tc>
          <w:tcPr>
            <w:tcW w:w="3094" w:type="dxa"/>
          </w:tcPr>
          <w:p w14:paraId="2A20502F" w14:textId="38A2446A" w:rsidR="009F6078" w:rsidRPr="00F867BF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rFonts w:hint="cs"/>
                <w:cs/>
              </w:rPr>
              <w:t>จำหน่าย</w:t>
            </w:r>
          </w:p>
        </w:tc>
        <w:tc>
          <w:tcPr>
            <w:tcW w:w="2211" w:type="dxa"/>
          </w:tcPr>
          <w:p w14:paraId="03B6466D" w14:textId="722D51F7" w:rsidR="009F6078" w:rsidRPr="00F867BF" w:rsidRDefault="00EE12E4" w:rsidP="009F60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F867BF">
              <w:rPr>
                <w:rFonts w:hint="cs"/>
                <w:cs/>
              </w:rPr>
              <w:t>160</w:t>
            </w:r>
          </w:p>
        </w:tc>
        <w:tc>
          <w:tcPr>
            <w:tcW w:w="2211" w:type="dxa"/>
          </w:tcPr>
          <w:p w14:paraId="02B86E63" w14:textId="697893AA" w:rsidR="009F6078" w:rsidRPr="00F867BF" w:rsidRDefault="00EE12E4" w:rsidP="009F60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F867BF">
              <w:t>1</w:t>
            </w:r>
          </w:p>
        </w:tc>
        <w:tc>
          <w:tcPr>
            <w:tcW w:w="2211" w:type="dxa"/>
          </w:tcPr>
          <w:p w14:paraId="786F7493" w14:textId="2BA98A0D" w:rsidR="009F6078" w:rsidRPr="00F867BF" w:rsidRDefault="00EE12E4" w:rsidP="00A379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  <w:rPr>
                <w:cs/>
              </w:rPr>
            </w:pPr>
            <w:r w:rsidRPr="00F867BF">
              <w:t>17</w:t>
            </w:r>
            <w:r w:rsidR="00C52A79" w:rsidRPr="00F867BF">
              <w:t>7</w:t>
            </w:r>
          </w:p>
        </w:tc>
        <w:tc>
          <w:tcPr>
            <w:tcW w:w="2211" w:type="dxa"/>
          </w:tcPr>
          <w:p w14:paraId="66D8167A" w14:textId="2BB7E3B5" w:rsidR="009F6078" w:rsidRPr="00F867BF" w:rsidRDefault="00EE12E4" w:rsidP="009F60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F867BF">
              <w:t>27</w:t>
            </w:r>
            <w:r w:rsidR="000A09F0" w:rsidRPr="00F867BF">
              <w:t>9</w:t>
            </w:r>
          </w:p>
        </w:tc>
        <w:tc>
          <w:tcPr>
            <w:tcW w:w="2212" w:type="dxa"/>
          </w:tcPr>
          <w:p w14:paraId="0AE32675" w14:textId="0AF7D9EB" w:rsidR="009F6078" w:rsidRPr="00F867BF" w:rsidRDefault="00EE12E4" w:rsidP="009F60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cs/>
              </w:rPr>
            </w:pPr>
            <w:r w:rsidRPr="00F867BF">
              <w:t>61</w:t>
            </w:r>
            <w:r w:rsidR="00C52A79" w:rsidRPr="00F867BF">
              <w:t>7</w:t>
            </w:r>
          </w:p>
        </w:tc>
      </w:tr>
      <w:tr w:rsidR="009F6078" w:rsidRPr="00F867BF" w14:paraId="21760E3D" w14:textId="77777777" w:rsidTr="009F6078">
        <w:tc>
          <w:tcPr>
            <w:tcW w:w="3094" w:type="dxa"/>
          </w:tcPr>
          <w:p w14:paraId="419BF318" w14:textId="4F6CC44E" w:rsidR="009F6078" w:rsidRPr="00F867BF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867BF">
              <w:rPr>
                <w:b/>
                <w:bCs/>
                <w:cs/>
              </w:rPr>
              <w:t xml:space="preserve">ณ วันที่ </w:t>
            </w:r>
            <w:r w:rsidRPr="00F867BF">
              <w:rPr>
                <w:rFonts w:eastAsia="Calibri"/>
                <w:b/>
                <w:bCs/>
              </w:rPr>
              <w:t xml:space="preserve">31 </w:t>
            </w:r>
            <w:r w:rsidRPr="00F867BF">
              <w:rPr>
                <w:rFonts w:eastAsia="Calibri"/>
                <w:b/>
                <w:bCs/>
                <w:cs/>
              </w:rPr>
              <w:t xml:space="preserve">ธันวาคม </w:t>
            </w:r>
            <w:r w:rsidRPr="00F867BF">
              <w:rPr>
                <w:rFonts w:eastAsia="Calibri"/>
                <w:b/>
                <w:bCs/>
              </w:rPr>
              <w:t>256</w:t>
            </w:r>
            <w:r w:rsidR="006F4FBA" w:rsidRPr="00F867BF">
              <w:rPr>
                <w:rFonts w:eastAsia="Calibri"/>
                <w:b/>
                <w:bCs/>
              </w:rPr>
              <w:t>7</w:t>
            </w:r>
          </w:p>
        </w:tc>
        <w:tc>
          <w:tcPr>
            <w:tcW w:w="2211" w:type="dxa"/>
          </w:tcPr>
          <w:p w14:paraId="537ED005" w14:textId="6E0D1761" w:rsidR="009F6078" w:rsidRPr="00F867BF" w:rsidRDefault="00EE12E4" w:rsidP="009F60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(4,770)</w:t>
            </w:r>
          </w:p>
        </w:tc>
        <w:tc>
          <w:tcPr>
            <w:tcW w:w="2211" w:type="dxa"/>
          </w:tcPr>
          <w:p w14:paraId="42FF392A" w14:textId="31E5FF52" w:rsidR="009F6078" w:rsidRPr="00F867BF" w:rsidRDefault="00EE12E4" w:rsidP="009F60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(4)</w:t>
            </w:r>
          </w:p>
        </w:tc>
        <w:tc>
          <w:tcPr>
            <w:tcW w:w="2211" w:type="dxa"/>
          </w:tcPr>
          <w:p w14:paraId="5440E8EF" w14:textId="3F92DF00" w:rsidR="009F6078" w:rsidRPr="00F867BF" w:rsidRDefault="00087F8D" w:rsidP="00A379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(</w:t>
            </w:r>
            <w:r w:rsidR="00EE12E4" w:rsidRPr="00F867BF">
              <w:rPr>
                <w:b/>
                <w:bCs/>
              </w:rPr>
              <w:t>1,38</w:t>
            </w:r>
            <w:r w:rsidR="00C52A79" w:rsidRPr="00F867BF">
              <w:rPr>
                <w:b/>
                <w:bCs/>
              </w:rPr>
              <w:t>3</w:t>
            </w:r>
            <w:r w:rsidRPr="00F867BF">
              <w:rPr>
                <w:b/>
                <w:bCs/>
              </w:rPr>
              <w:t>)</w:t>
            </w:r>
          </w:p>
        </w:tc>
        <w:tc>
          <w:tcPr>
            <w:tcW w:w="2211" w:type="dxa"/>
          </w:tcPr>
          <w:p w14:paraId="5934E925" w14:textId="28311E8C" w:rsidR="009F6078" w:rsidRPr="00F867BF" w:rsidRDefault="00087F8D" w:rsidP="009F60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(</w:t>
            </w:r>
            <w:r w:rsidR="00EE12E4" w:rsidRPr="00F867BF">
              <w:rPr>
                <w:b/>
                <w:bCs/>
              </w:rPr>
              <w:t>1,28</w:t>
            </w:r>
            <w:r w:rsidR="000A09F0" w:rsidRPr="00F867BF">
              <w:rPr>
                <w:b/>
                <w:bCs/>
              </w:rPr>
              <w:t>4</w:t>
            </w:r>
            <w:r w:rsidRPr="00F867BF">
              <w:rPr>
                <w:b/>
                <w:bCs/>
              </w:rPr>
              <w:t>)</w:t>
            </w:r>
          </w:p>
        </w:tc>
        <w:tc>
          <w:tcPr>
            <w:tcW w:w="2212" w:type="dxa"/>
          </w:tcPr>
          <w:p w14:paraId="5DE125DA" w14:textId="751E84A8" w:rsidR="009F6078" w:rsidRPr="00F867BF" w:rsidRDefault="00EE12E4" w:rsidP="009F60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(7,44</w:t>
            </w:r>
            <w:r w:rsidR="00C52A79" w:rsidRPr="00F867BF">
              <w:rPr>
                <w:b/>
                <w:bCs/>
              </w:rPr>
              <w:t>1</w:t>
            </w:r>
            <w:r w:rsidRPr="00F867BF">
              <w:rPr>
                <w:b/>
                <w:bCs/>
              </w:rPr>
              <w:t>)</w:t>
            </w:r>
          </w:p>
        </w:tc>
      </w:tr>
      <w:tr w:rsidR="009F6078" w:rsidRPr="00F867BF" w14:paraId="3A70B2AB" w14:textId="77777777" w:rsidTr="009F6078">
        <w:tc>
          <w:tcPr>
            <w:tcW w:w="3094" w:type="dxa"/>
          </w:tcPr>
          <w:p w14:paraId="49E92587" w14:textId="4E594B92" w:rsidR="009F6078" w:rsidRPr="00F867BF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</w:p>
        </w:tc>
        <w:tc>
          <w:tcPr>
            <w:tcW w:w="2211" w:type="dxa"/>
            <w:vAlign w:val="bottom"/>
          </w:tcPr>
          <w:p w14:paraId="21E90805" w14:textId="77777777" w:rsidR="009F6078" w:rsidRPr="00F867BF" w:rsidRDefault="009F6078" w:rsidP="00EE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</w:pPr>
          </w:p>
        </w:tc>
        <w:tc>
          <w:tcPr>
            <w:tcW w:w="2211" w:type="dxa"/>
            <w:vAlign w:val="bottom"/>
          </w:tcPr>
          <w:p w14:paraId="03E55B72" w14:textId="77777777" w:rsidR="009F6078" w:rsidRPr="00F867BF" w:rsidRDefault="009F6078" w:rsidP="00EE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</w:pPr>
          </w:p>
        </w:tc>
        <w:tc>
          <w:tcPr>
            <w:tcW w:w="2211" w:type="dxa"/>
            <w:vAlign w:val="bottom"/>
          </w:tcPr>
          <w:p w14:paraId="10F1DDAA" w14:textId="77777777" w:rsidR="009F6078" w:rsidRPr="00F867BF" w:rsidRDefault="009F6078" w:rsidP="00EE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</w:pPr>
          </w:p>
        </w:tc>
        <w:tc>
          <w:tcPr>
            <w:tcW w:w="2211" w:type="dxa"/>
            <w:vAlign w:val="bottom"/>
          </w:tcPr>
          <w:p w14:paraId="29D16D8B" w14:textId="77777777" w:rsidR="009F6078" w:rsidRPr="00F867BF" w:rsidRDefault="009F6078" w:rsidP="00EE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</w:pPr>
          </w:p>
        </w:tc>
        <w:tc>
          <w:tcPr>
            <w:tcW w:w="2212" w:type="dxa"/>
            <w:vAlign w:val="bottom"/>
          </w:tcPr>
          <w:p w14:paraId="62643C78" w14:textId="77777777" w:rsidR="009F6078" w:rsidRPr="00F867BF" w:rsidRDefault="009F6078" w:rsidP="00EE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</w:pPr>
          </w:p>
        </w:tc>
      </w:tr>
      <w:tr w:rsidR="009F6078" w:rsidRPr="00F867BF" w14:paraId="6FD25ECC" w14:textId="77777777" w:rsidTr="009F6078">
        <w:tc>
          <w:tcPr>
            <w:tcW w:w="3094" w:type="dxa"/>
          </w:tcPr>
          <w:p w14:paraId="796328B8" w14:textId="77095DBA" w:rsidR="009F6078" w:rsidRPr="00F867BF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b/>
                <w:bCs/>
                <w:i/>
                <w:iCs/>
                <w:cs/>
              </w:rPr>
            </w:pPr>
            <w:r w:rsidRPr="00F867BF">
              <w:rPr>
                <w:rFonts w:eastAsia="Calibr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2211" w:type="dxa"/>
            <w:vAlign w:val="bottom"/>
          </w:tcPr>
          <w:p w14:paraId="5A50E97C" w14:textId="77777777" w:rsidR="009F6078" w:rsidRPr="00F867BF" w:rsidRDefault="009F6078" w:rsidP="00EE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</w:pPr>
          </w:p>
        </w:tc>
        <w:tc>
          <w:tcPr>
            <w:tcW w:w="2211" w:type="dxa"/>
            <w:vAlign w:val="bottom"/>
          </w:tcPr>
          <w:p w14:paraId="6D1A1A2D" w14:textId="77777777" w:rsidR="009F6078" w:rsidRPr="00F867BF" w:rsidRDefault="009F6078" w:rsidP="00EE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</w:pPr>
          </w:p>
        </w:tc>
        <w:tc>
          <w:tcPr>
            <w:tcW w:w="2211" w:type="dxa"/>
            <w:vAlign w:val="bottom"/>
          </w:tcPr>
          <w:p w14:paraId="1D6B3247" w14:textId="77777777" w:rsidR="009F6078" w:rsidRPr="00F867BF" w:rsidRDefault="009F6078" w:rsidP="00EE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</w:pPr>
          </w:p>
        </w:tc>
        <w:tc>
          <w:tcPr>
            <w:tcW w:w="2211" w:type="dxa"/>
            <w:vAlign w:val="bottom"/>
          </w:tcPr>
          <w:p w14:paraId="34748012" w14:textId="77777777" w:rsidR="009F6078" w:rsidRPr="00F867BF" w:rsidRDefault="009F6078" w:rsidP="00EE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</w:pPr>
          </w:p>
        </w:tc>
        <w:tc>
          <w:tcPr>
            <w:tcW w:w="2212" w:type="dxa"/>
            <w:vAlign w:val="bottom"/>
          </w:tcPr>
          <w:p w14:paraId="746207CE" w14:textId="77777777" w:rsidR="009F6078" w:rsidRPr="00F867BF" w:rsidRDefault="009F6078" w:rsidP="00EE1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</w:pPr>
          </w:p>
        </w:tc>
      </w:tr>
      <w:tr w:rsidR="006F4FBA" w:rsidRPr="00F867BF" w14:paraId="2B2368BC" w14:textId="77777777" w:rsidTr="009F6078">
        <w:trPr>
          <w:trHeight w:val="272"/>
        </w:trPr>
        <w:tc>
          <w:tcPr>
            <w:tcW w:w="3094" w:type="dxa"/>
          </w:tcPr>
          <w:p w14:paraId="10831341" w14:textId="472867F2" w:rsidR="006F4FBA" w:rsidRPr="00F867BF" w:rsidRDefault="006F4FBA" w:rsidP="006F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867BF">
              <w:rPr>
                <w:rFonts w:eastAsia="Calibri"/>
                <w:b/>
                <w:bCs/>
                <w:cs/>
              </w:rPr>
              <w:t xml:space="preserve">ณ วันที่ </w:t>
            </w:r>
            <w:r w:rsidRPr="00F867BF">
              <w:rPr>
                <w:rFonts w:eastAsia="Calibri"/>
                <w:b/>
                <w:bCs/>
              </w:rPr>
              <w:t xml:space="preserve">31 </w:t>
            </w:r>
            <w:r w:rsidRPr="00F867BF">
              <w:rPr>
                <w:rFonts w:eastAsia="Calibri"/>
                <w:b/>
                <w:bCs/>
                <w:cs/>
              </w:rPr>
              <w:t xml:space="preserve">ธันวาคม </w:t>
            </w:r>
            <w:r w:rsidRPr="00F867BF">
              <w:rPr>
                <w:rFonts w:eastAsia="Calibri"/>
                <w:b/>
                <w:bCs/>
              </w:rPr>
              <w:t>2566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8C2968" w14:textId="39E93554" w:rsidR="006F4FBA" w:rsidRPr="00F867BF" w:rsidRDefault="006F4FBA" w:rsidP="006F4FB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9,318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1D4230" w14:textId="66FD7B35" w:rsidR="006F4FBA" w:rsidRPr="00F867BF" w:rsidRDefault="006F4FBA" w:rsidP="006F4FB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6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810940" w14:textId="4E72126F" w:rsidR="006F4FBA" w:rsidRPr="00F867BF" w:rsidRDefault="006F4FBA" w:rsidP="006F4FB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2,363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4C9F9C" w14:textId="106A7DAF" w:rsidR="006F4FBA" w:rsidRPr="00F867BF" w:rsidRDefault="006F4FBA" w:rsidP="006F4FB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1,584</w:t>
            </w:r>
          </w:p>
        </w:tc>
        <w:tc>
          <w:tcPr>
            <w:tcW w:w="2212" w:type="dxa"/>
          </w:tcPr>
          <w:p w14:paraId="559408D3" w14:textId="0784BD06" w:rsidR="006F4FBA" w:rsidRPr="00F867BF" w:rsidRDefault="006F4FBA" w:rsidP="006F4FB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13,271</w:t>
            </w:r>
          </w:p>
        </w:tc>
      </w:tr>
      <w:tr w:rsidR="009F6078" w:rsidRPr="00F867BF" w14:paraId="2E70614D" w14:textId="77777777" w:rsidTr="009F6078">
        <w:tc>
          <w:tcPr>
            <w:tcW w:w="3094" w:type="dxa"/>
          </w:tcPr>
          <w:p w14:paraId="0875C539" w14:textId="3424462C" w:rsidR="009F6078" w:rsidRPr="00F867BF" w:rsidRDefault="009F6078" w:rsidP="009F6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rFonts w:eastAsia="Calibri"/>
                <w:b/>
                <w:bCs/>
                <w:cs/>
              </w:rPr>
              <w:t xml:space="preserve">ณ วันที่ </w:t>
            </w:r>
            <w:r w:rsidRPr="00F867BF">
              <w:rPr>
                <w:rFonts w:eastAsia="Calibri"/>
                <w:b/>
                <w:bCs/>
              </w:rPr>
              <w:t xml:space="preserve">31 </w:t>
            </w:r>
            <w:r w:rsidRPr="00F867BF">
              <w:rPr>
                <w:rFonts w:eastAsia="Calibri"/>
                <w:b/>
                <w:bCs/>
                <w:cs/>
              </w:rPr>
              <w:t xml:space="preserve">ธันวาคม </w:t>
            </w:r>
            <w:r w:rsidRPr="00F867BF">
              <w:rPr>
                <w:rFonts w:eastAsia="Calibri"/>
                <w:b/>
                <w:bCs/>
              </w:rPr>
              <w:t>256</w:t>
            </w:r>
            <w:r w:rsidR="006F4FBA" w:rsidRPr="00F867BF">
              <w:rPr>
                <w:rFonts w:eastAsia="Calibri"/>
                <w:b/>
                <w:bCs/>
              </w:rPr>
              <w:t>7</w:t>
            </w:r>
          </w:p>
        </w:tc>
        <w:tc>
          <w:tcPr>
            <w:tcW w:w="2211" w:type="dxa"/>
          </w:tcPr>
          <w:p w14:paraId="2BE5045E" w14:textId="52C0CD82" w:rsidR="009F6078" w:rsidRPr="00F867BF" w:rsidRDefault="00EE12E4" w:rsidP="009F60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9,095</w:t>
            </w:r>
          </w:p>
        </w:tc>
        <w:tc>
          <w:tcPr>
            <w:tcW w:w="2211" w:type="dxa"/>
          </w:tcPr>
          <w:p w14:paraId="0BE55228" w14:textId="5F80C01C" w:rsidR="009F6078" w:rsidRPr="00F867BF" w:rsidRDefault="00EE12E4" w:rsidP="009F60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5</w:t>
            </w:r>
          </w:p>
        </w:tc>
        <w:tc>
          <w:tcPr>
            <w:tcW w:w="2211" w:type="dxa"/>
          </w:tcPr>
          <w:p w14:paraId="778D915C" w14:textId="6075C428" w:rsidR="009F6078" w:rsidRPr="00F867BF" w:rsidRDefault="00EE12E4" w:rsidP="00A379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6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1,95</w:t>
            </w:r>
            <w:r w:rsidR="000A09F0" w:rsidRPr="00F867BF">
              <w:rPr>
                <w:b/>
                <w:bCs/>
              </w:rPr>
              <w:t>7</w:t>
            </w:r>
          </w:p>
        </w:tc>
        <w:tc>
          <w:tcPr>
            <w:tcW w:w="2211" w:type="dxa"/>
          </w:tcPr>
          <w:p w14:paraId="0D0E658B" w14:textId="7F1194B6" w:rsidR="009F6078" w:rsidRPr="00F867BF" w:rsidRDefault="00EE12E4" w:rsidP="009F60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1,15</w:t>
            </w:r>
            <w:r w:rsidR="000A09F0" w:rsidRPr="00F867BF">
              <w:rPr>
                <w:b/>
                <w:bCs/>
              </w:rPr>
              <w:t>2</w:t>
            </w:r>
          </w:p>
        </w:tc>
        <w:tc>
          <w:tcPr>
            <w:tcW w:w="2212" w:type="dxa"/>
          </w:tcPr>
          <w:p w14:paraId="7C5A475B" w14:textId="735DE7DF" w:rsidR="009F6078" w:rsidRPr="00F867BF" w:rsidRDefault="00EE12E4" w:rsidP="009F60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12,209</w:t>
            </w:r>
          </w:p>
        </w:tc>
      </w:tr>
    </w:tbl>
    <w:p w14:paraId="64778367" w14:textId="56BD4A65" w:rsidR="00072DB0" w:rsidRPr="00F867BF" w:rsidRDefault="00072DB0" w:rsidP="00926B6F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="Angsana New" w:hAnsi="Angsana New"/>
          <w:sz w:val="30"/>
          <w:szCs w:val="30"/>
          <w:lang w:val="en-US" w:bidi="th-TH"/>
        </w:rPr>
        <w:sectPr w:rsidR="00072DB0" w:rsidRPr="00F867BF" w:rsidSect="00FB5E1D">
          <w:headerReference w:type="default" r:id="rId19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bookmarkEnd w:id="9"/>
    <w:bookmarkEnd w:id="10"/>
    <w:p w14:paraId="59E71B98" w14:textId="734C1E43" w:rsidR="000B54F7" w:rsidRPr="00F867BF" w:rsidRDefault="000B54F7" w:rsidP="00534496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867BF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สัญญาเช่า</w:t>
      </w:r>
    </w:p>
    <w:p w14:paraId="7A730DC8" w14:textId="77777777" w:rsidR="00575A62" w:rsidRPr="00F867BF" w:rsidRDefault="00575A62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</w:pPr>
    </w:p>
    <w:tbl>
      <w:tblPr>
        <w:tblW w:w="933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207"/>
        <w:gridCol w:w="1208"/>
        <w:gridCol w:w="1208"/>
        <w:gridCol w:w="1208"/>
      </w:tblGrid>
      <w:tr w:rsidR="00E10D11" w:rsidRPr="00F867BF" w14:paraId="46CF6B21" w14:textId="77777777" w:rsidTr="00E10D11">
        <w:trPr>
          <w:cantSplit/>
          <w:tblHeader/>
        </w:trPr>
        <w:tc>
          <w:tcPr>
            <w:tcW w:w="4500" w:type="dxa"/>
            <w:shd w:val="clear" w:color="auto" w:fill="auto"/>
            <w:vAlign w:val="bottom"/>
          </w:tcPr>
          <w:p w14:paraId="63DE9E93" w14:textId="77777777" w:rsidR="00E10D11" w:rsidRPr="00F867BF" w:rsidRDefault="00E10D11" w:rsidP="004813B9">
            <w:pPr>
              <w:pStyle w:val="acctfourfigures"/>
              <w:tabs>
                <w:tab w:val="clear" w:pos="765"/>
              </w:tabs>
              <w:spacing w:line="400" w:lineRule="exact"/>
              <w:rPr>
                <w:rFonts w:ascii="Angsana New" w:hAnsi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15" w:type="dxa"/>
            <w:gridSpan w:val="2"/>
          </w:tcPr>
          <w:p w14:paraId="6E76516E" w14:textId="1F11098D" w:rsidR="00E10D11" w:rsidRPr="00F867BF" w:rsidRDefault="00E10D11" w:rsidP="004813B9">
            <w:pPr>
              <w:pStyle w:val="acctmergecolhdg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16" w:type="dxa"/>
            <w:gridSpan w:val="2"/>
          </w:tcPr>
          <w:p w14:paraId="55F583D5" w14:textId="4A599BB3" w:rsidR="00E10D11" w:rsidRPr="00F867BF" w:rsidRDefault="00E10D11" w:rsidP="004813B9">
            <w:pPr>
              <w:pStyle w:val="acctmergecolhdg"/>
              <w:spacing w:line="400" w:lineRule="exact"/>
              <w:ind w:left="-85" w:right="-85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3797B" w:rsidRPr="00F867BF" w14:paraId="58638EA0" w14:textId="77777777" w:rsidTr="00E10D11">
        <w:trPr>
          <w:cantSplit/>
          <w:tblHeader/>
        </w:trPr>
        <w:tc>
          <w:tcPr>
            <w:tcW w:w="4500" w:type="dxa"/>
          </w:tcPr>
          <w:p w14:paraId="1E4DA848" w14:textId="52E1BEFA" w:rsidR="00A3797B" w:rsidRPr="00F867BF" w:rsidRDefault="00A3797B" w:rsidP="00A3797B">
            <w:pPr>
              <w:pStyle w:val="acctfourfigures"/>
              <w:tabs>
                <w:tab w:val="clear" w:pos="765"/>
              </w:tabs>
              <w:spacing w:line="4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207" w:type="dxa"/>
          </w:tcPr>
          <w:p w14:paraId="243D9D16" w14:textId="2A2323FA" w:rsidR="00A3797B" w:rsidRPr="00F867BF" w:rsidRDefault="00A3797B" w:rsidP="00A3797B">
            <w:pPr>
              <w:pStyle w:val="acctmergecolhdg"/>
              <w:spacing w:line="400" w:lineRule="exac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 w:hint="cs"/>
                <w:b w:val="0"/>
                <w:bCs/>
                <w:sz w:val="30"/>
                <w:szCs w:val="30"/>
                <w:lang w:val="en-US"/>
              </w:rPr>
              <w:t>256</w:t>
            </w:r>
            <w:r w:rsidR="00C06EBE" w:rsidRPr="00F867BF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208" w:type="dxa"/>
          </w:tcPr>
          <w:p w14:paraId="67C08AD8" w14:textId="17F14D9D" w:rsidR="00A3797B" w:rsidRPr="00F867BF" w:rsidRDefault="00A3797B" w:rsidP="00A3797B">
            <w:pPr>
              <w:pStyle w:val="acctmergecolhdg"/>
              <w:spacing w:line="400" w:lineRule="exac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 w:val="0"/>
                <w:bCs/>
                <w:sz w:val="30"/>
                <w:szCs w:val="30"/>
                <w:lang w:val="en-US"/>
              </w:rPr>
              <w:t>256</w:t>
            </w:r>
            <w:r w:rsidR="00C06EBE" w:rsidRPr="00F867BF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208" w:type="dxa"/>
          </w:tcPr>
          <w:p w14:paraId="4739E873" w14:textId="3CE65DC1" w:rsidR="00A3797B" w:rsidRPr="00F867BF" w:rsidRDefault="00A3797B" w:rsidP="00A3797B">
            <w:pPr>
              <w:pStyle w:val="acctmergecolhdg"/>
              <w:spacing w:line="400" w:lineRule="exac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 w:val="0"/>
                <w:bCs/>
                <w:sz w:val="30"/>
                <w:szCs w:val="30"/>
                <w:lang w:val="en-US"/>
              </w:rPr>
              <w:t>256</w:t>
            </w:r>
            <w:r w:rsidR="00C06EBE" w:rsidRPr="00F867BF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208" w:type="dxa"/>
          </w:tcPr>
          <w:p w14:paraId="33F1A569" w14:textId="72801FAE" w:rsidR="00A3797B" w:rsidRPr="00F867BF" w:rsidRDefault="00A3797B" w:rsidP="00A3797B">
            <w:pPr>
              <w:pStyle w:val="acctmergecolhdg"/>
              <w:spacing w:line="400" w:lineRule="exac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 w:val="0"/>
                <w:bCs/>
                <w:sz w:val="30"/>
                <w:szCs w:val="30"/>
                <w:lang w:val="en-US"/>
              </w:rPr>
              <w:t>256</w:t>
            </w:r>
            <w:r w:rsidR="00C06EBE" w:rsidRPr="00F867BF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</w:tr>
      <w:tr w:rsidR="000B54F7" w:rsidRPr="00F867BF" w14:paraId="33AFB348" w14:textId="77777777" w:rsidTr="00E10D11">
        <w:trPr>
          <w:cantSplit/>
          <w:tblHeader/>
        </w:trPr>
        <w:tc>
          <w:tcPr>
            <w:tcW w:w="4500" w:type="dxa"/>
          </w:tcPr>
          <w:p w14:paraId="7E637606" w14:textId="344C2443" w:rsidR="000B54F7" w:rsidRPr="00F867BF" w:rsidRDefault="000B54F7" w:rsidP="004813B9">
            <w:pPr>
              <w:spacing w:line="400" w:lineRule="exact"/>
              <w:rPr>
                <w:b/>
                <w:bCs/>
                <w:i/>
                <w:iCs/>
              </w:rPr>
            </w:pPr>
          </w:p>
        </w:tc>
        <w:tc>
          <w:tcPr>
            <w:tcW w:w="4831" w:type="dxa"/>
            <w:gridSpan w:val="4"/>
          </w:tcPr>
          <w:p w14:paraId="48B3C595" w14:textId="77777777" w:rsidR="000B54F7" w:rsidRPr="00F867BF" w:rsidRDefault="000B54F7" w:rsidP="004813B9">
            <w:pPr>
              <w:pStyle w:val="acctfourfigures"/>
              <w:spacing w:line="40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10D11" w:rsidRPr="00F867BF" w14:paraId="0C1DF9C3" w14:textId="77777777" w:rsidTr="00E10D11">
        <w:trPr>
          <w:cantSplit/>
        </w:trPr>
        <w:tc>
          <w:tcPr>
            <w:tcW w:w="4500" w:type="dxa"/>
          </w:tcPr>
          <w:p w14:paraId="767D95F0" w14:textId="77777777" w:rsidR="00E10D11" w:rsidRPr="00F867BF" w:rsidRDefault="00E10D11" w:rsidP="004813B9">
            <w:pPr>
              <w:tabs>
                <w:tab w:val="clear" w:pos="680"/>
                <w:tab w:val="clear" w:pos="907"/>
              </w:tabs>
              <w:spacing w:line="400" w:lineRule="exact"/>
              <w:rPr>
                <w:b/>
                <w:bCs/>
                <w:i/>
                <w:iCs/>
              </w:rPr>
            </w:pPr>
            <w:r w:rsidRPr="00F867BF">
              <w:rPr>
                <w:rFonts w:hint="cs"/>
                <w:b/>
                <w:bCs/>
                <w:i/>
                <w:iCs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207" w:type="dxa"/>
          </w:tcPr>
          <w:p w14:paraId="4AEE0EA6" w14:textId="77777777" w:rsidR="00E10D11" w:rsidRPr="00F867BF" w:rsidRDefault="00E10D11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19A4A17A" w14:textId="77777777" w:rsidR="00E10D11" w:rsidRPr="00F867BF" w:rsidRDefault="00E10D11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5CA56692" w14:textId="77777777" w:rsidR="00E10D11" w:rsidRPr="00F867BF" w:rsidRDefault="00E10D11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14B558D7" w14:textId="77777777" w:rsidR="00E10D11" w:rsidRPr="00F867BF" w:rsidRDefault="00E10D11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38B8" w:rsidRPr="00F867BF" w14:paraId="329CFFF5" w14:textId="77777777" w:rsidTr="00E10D11">
        <w:trPr>
          <w:cantSplit/>
        </w:trPr>
        <w:tc>
          <w:tcPr>
            <w:tcW w:w="4500" w:type="dxa"/>
          </w:tcPr>
          <w:p w14:paraId="5212C6D4" w14:textId="77777777" w:rsidR="008C38B8" w:rsidRPr="00F867BF" w:rsidRDefault="008C38B8" w:rsidP="008C38B8">
            <w:pPr>
              <w:tabs>
                <w:tab w:val="clear" w:pos="680"/>
                <w:tab w:val="clear" w:pos="907"/>
              </w:tabs>
              <w:spacing w:line="400" w:lineRule="exact"/>
              <w:rPr>
                <w:cs/>
              </w:rPr>
            </w:pPr>
            <w:r w:rsidRPr="00F867BF">
              <w:rPr>
                <w:rFonts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07" w:type="dxa"/>
          </w:tcPr>
          <w:p w14:paraId="356284B0" w14:textId="3C6FA64E" w:rsidR="008C38B8" w:rsidRPr="00F867BF" w:rsidRDefault="008C38B8" w:rsidP="008C38B8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40</w:t>
            </w:r>
            <w:r w:rsidR="004B4BED" w:rsidRPr="00F867B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1208" w:type="dxa"/>
          </w:tcPr>
          <w:p w14:paraId="6C9CBDBD" w14:textId="5199EF53" w:rsidR="008C38B8" w:rsidRPr="00F867BF" w:rsidRDefault="008C38B8" w:rsidP="008C38B8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bidi="th-TH"/>
              </w:rPr>
              <w:t>419</w:t>
            </w:r>
          </w:p>
        </w:tc>
        <w:tc>
          <w:tcPr>
            <w:tcW w:w="1208" w:type="dxa"/>
          </w:tcPr>
          <w:p w14:paraId="1AD9B759" w14:textId="3C9F0CE9" w:rsidR="008C38B8" w:rsidRPr="00F867BF" w:rsidRDefault="008C38B8" w:rsidP="008C38B8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332</w:t>
            </w:r>
          </w:p>
        </w:tc>
        <w:tc>
          <w:tcPr>
            <w:tcW w:w="1208" w:type="dxa"/>
          </w:tcPr>
          <w:p w14:paraId="2D1C52B0" w14:textId="0C0BBE30" w:rsidR="008C38B8" w:rsidRPr="00F867BF" w:rsidRDefault="008C38B8" w:rsidP="008C38B8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bidi="th-TH"/>
              </w:rPr>
              <w:t>345</w:t>
            </w:r>
          </w:p>
        </w:tc>
      </w:tr>
      <w:tr w:rsidR="008C38B8" w:rsidRPr="00F867BF" w14:paraId="480A9899" w14:textId="77777777" w:rsidTr="00E10D11">
        <w:trPr>
          <w:cantSplit/>
        </w:trPr>
        <w:tc>
          <w:tcPr>
            <w:tcW w:w="4500" w:type="dxa"/>
          </w:tcPr>
          <w:p w14:paraId="4C14218F" w14:textId="77777777" w:rsidR="008C38B8" w:rsidRPr="00F867BF" w:rsidRDefault="008C38B8" w:rsidP="008C38B8">
            <w:pPr>
              <w:tabs>
                <w:tab w:val="clear" w:pos="680"/>
                <w:tab w:val="clear" w:pos="907"/>
              </w:tabs>
              <w:spacing w:line="400" w:lineRule="exact"/>
            </w:pPr>
            <w:r w:rsidRPr="00F867BF">
              <w:rPr>
                <w:rFonts w:hint="cs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07" w:type="dxa"/>
          </w:tcPr>
          <w:p w14:paraId="3B5856B2" w14:textId="10E86A9C" w:rsidR="008C38B8" w:rsidRPr="00F867BF" w:rsidRDefault="008C38B8" w:rsidP="008C38B8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36</w:t>
            </w:r>
            <w:r w:rsidR="004C0642" w:rsidRPr="00F867BF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1208" w:type="dxa"/>
          </w:tcPr>
          <w:p w14:paraId="515E8D58" w14:textId="30CD57A1" w:rsidR="008C38B8" w:rsidRPr="00F867BF" w:rsidRDefault="008C38B8" w:rsidP="008C38B8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bidi="th-TH"/>
              </w:rPr>
              <w:t>166</w:t>
            </w:r>
          </w:p>
        </w:tc>
        <w:tc>
          <w:tcPr>
            <w:tcW w:w="1208" w:type="dxa"/>
          </w:tcPr>
          <w:p w14:paraId="357ACECE" w14:textId="44AEB081" w:rsidR="008C38B8" w:rsidRPr="00F867BF" w:rsidRDefault="008C38B8" w:rsidP="008C38B8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323</w:t>
            </w:r>
          </w:p>
        </w:tc>
        <w:tc>
          <w:tcPr>
            <w:tcW w:w="1208" w:type="dxa"/>
          </w:tcPr>
          <w:p w14:paraId="4CA744E3" w14:textId="6FB98899" w:rsidR="008C38B8" w:rsidRPr="00F867BF" w:rsidRDefault="008C38B8" w:rsidP="008C38B8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bidi="th-TH"/>
              </w:rPr>
              <w:t>145</w:t>
            </w:r>
          </w:p>
        </w:tc>
      </w:tr>
      <w:tr w:rsidR="008C38B8" w:rsidRPr="00F867BF" w14:paraId="481F2CB2" w14:textId="77777777" w:rsidTr="00E10D11">
        <w:trPr>
          <w:cantSplit/>
        </w:trPr>
        <w:tc>
          <w:tcPr>
            <w:tcW w:w="4500" w:type="dxa"/>
          </w:tcPr>
          <w:p w14:paraId="598D0125" w14:textId="77777777" w:rsidR="008C38B8" w:rsidRPr="00F867BF" w:rsidRDefault="008C38B8" w:rsidP="008C38B8">
            <w:pPr>
              <w:tabs>
                <w:tab w:val="clear" w:pos="680"/>
                <w:tab w:val="clear" w:pos="907"/>
              </w:tabs>
              <w:spacing w:line="400" w:lineRule="exact"/>
              <w:ind w:left="190" w:hanging="180"/>
            </w:pPr>
            <w:r w:rsidRPr="00F867BF">
              <w:rPr>
                <w:rFonts w:hint="cs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207" w:type="dxa"/>
            <w:vAlign w:val="bottom"/>
          </w:tcPr>
          <w:p w14:paraId="1171C0EF" w14:textId="73D37049" w:rsidR="008C38B8" w:rsidRPr="00F867BF" w:rsidRDefault="008C38B8" w:rsidP="008C38B8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208" w:type="dxa"/>
            <w:vAlign w:val="bottom"/>
          </w:tcPr>
          <w:p w14:paraId="1F59CD60" w14:textId="186D6AB7" w:rsidR="008C38B8" w:rsidRPr="00F867BF" w:rsidRDefault="008C38B8" w:rsidP="008C38B8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208" w:type="dxa"/>
            <w:vAlign w:val="bottom"/>
          </w:tcPr>
          <w:p w14:paraId="590FBED6" w14:textId="7C62F950" w:rsidR="008C38B8" w:rsidRPr="00F867BF" w:rsidRDefault="008C38B8" w:rsidP="008C38B8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75BBFE7E" w14:textId="2C1542F0" w:rsidR="008C38B8" w:rsidRPr="00F867BF" w:rsidRDefault="008C38B8" w:rsidP="008C38B8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C38B8" w:rsidRPr="00F867BF" w14:paraId="498B9657" w14:textId="77777777" w:rsidTr="00E10D11">
        <w:trPr>
          <w:cantSplit/>
        </w:trPr>
        <w:tc>
          <w:tcPr>
            <w:tcW w:w="4500" w:type="dxa"/>
          </w:tcPr>
          <w:p w14:paraId="6F028B7E" w14:textId="2A400B5D" w:rsidR="008C38B8" w:rsidRPr="00F867BF" w:rsidRDefault="008C38B8" w:rsidP="008C38B8">
            <w:pPr>
              <w:tabs>
                <w:tab w:val="clear" w:pos="680"/>
                <w:tab w:val="clear" w:pos="907"/>
              </w:tabs>
              <w:spacing w:line="400" w:lineRule="exact"/>
            </w:pPr>
            <w:r w:rsidRPr="00F867BF">
              <w:rPr>
                <w:rFonts w:hint="cs"/>
                <w:cs/>
              </w:rPr>
              <w:t>ค่าเช่าจ่ายที่ผันแปร</w:t>
            </w:r>
          </w:p>
        </w:tc>
        <w:tc>
          <w:tcPr>
            <w:tcW w:w="1207" w:type="dxa"/>
            <w:vAlign w:val="bottom"/>
          </w:tcPr>
          <w:p w14:paraId="4FAE5104" w14:textId="47A5EC46" w:rsidR="008C38B8" w:rsidRPr="00F867BF" w:rsidRDefault="004C0642" w:rsidP="008C38B8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bidi="th-TH"/>
              </w:rPr>
              <w:t>471</w:t>
            </w:r>
          </w:p>
        </w:tc>
        <w:tc>
          <w:tcPr>
            <w:tcW w:w="1208" w:type="dxa"/>
            <w:vAlign w:val="bottom"/>
          </w:tcPr>
          <w:p w14:paraId="1F4CE832" w14:textId="4B241255" w:rsidR="008C38B8" w:rsidRPr="00F867BF" w:rsidRDefault="008C38B8" w:rsidP="008C38B8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bidi="th-TH"/>
              </w:rPr>
              <w:t>505</w:t>
            </w:r>
          </w:p>
        </w:tc>
        <w:tc>
          <w:tcPr>
            <w:tcW w:w="1208" w:type="dxa"/>
            <w:vAlign w:val="bottom"/>
          </w:tcPr>
          <w:p w14:paraId="65C13F59" w14:textId="4C5A1B47" w:rsidR="008C38B8" w:rsidRPr="00F867BF" w:rsidRDefault="008C38B8" w:rsidP="008C38B8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469</w:t>
            </w:r>
          </w:p>
        </w:tc>
        <w:tc>
          <w:tcPr>
            <w:tcW w:w="1208" w:type="dxa"/>
            <w:vAlign w:val="bottom"/>
          </w:tcPr>
          <w:p w14:paraId="6BA8E5FA" w14:textId="0C4E7B83" w:rsidR="008C38B8" w:rsidRPr="00F867BF" w:rsidRDefault="008C38B8" w:rsidP="008C38B8">
            <w:pPr>
              <w:pStyle w:val="acctfourfigures"/>
              <w:tabs>
                <w:tab w:val="clear" w:pos="765"/>
                <w:tab w:val="decimal" w:pos="852"/>
              </w:tabs>
              <w:spacing w:line="400" w:lineRule="exact"/>
              <w:ind w:right="11" w:firstLine="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bidi="th-TH"/>
              </w:rPr>
              <w:t>384</w:t>
            </w:r>
          </w:p>
        </w:tc>
      </w:tr>
    </w:tbl>
    <w:p w14:paraId="75E83D8B" w14:textId="77777777" w:rsidR="000B54F7" w:rsidRPr="00F867BF" w:rsidRDefault="000B54F7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</w:pPr>
    </w:p>
    <w:p w14:paraId="698DF77A" w14:textId="37AA1DCD" w:rsidR="000B54F7" w:rsidRPr="00F867BF" w:rsidRDefault="000B54F7" w:rsidP="000B54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F867BF">
        <w:rPr>
          <w:rFonts w:hint="cs"/>
          <w:cs/>
        </w:rPr>
        <w:t xml:space="preserve">ในปี </w:t>
      </w:r>
      <w:r w:rsidR="00DE3F43" w:rsidRPr="00F867BF">
        <w:rPr>
          <w:rFonts w:hint="cs"/>
        </w:rPr>
        <w:t>256</w:t>
      </w:r>
      <w:r w:rsidR="00C06EBE" w:rsidRPr="00F867BF">
        <w:t>7</w:t>
      </w:r>
      <w:r w:rsidRPr="00F867BF">
        <w:rPr>
          <w:rFonts w:hint="cs"/>
          <w:cs/>
        </w:rPr>
        <w:t xml:space="preserve"> กระแสเงินสดจ่ายทั้งหมดของสัญญาเช่าของกลุ่มบริษัทและบริษัท มีจำนวน </w:t>
      </w:r>
      <w:r w:rsidR="00DB581E" w:rsidRPr="00F867BF">
        <w:t>2,090</w:t>
      </w:r>
      <w:r w:rsidR="0075640E" w:rsidRPr="00F867BF">
        <w:t xml:space="preserve"> </w:t>
      </w:r>
      <w:r w:rsidRPr="00F867BF">
        <w:rPr>
          <w:rFonts w:hint="cs"/>
          <w:cs/>
        </w:rPr>
        <w:t xml:space="preserve">ล้านบาท และ </w:t>
      </w:r>
      <w:r w:rsidR="0037626B" w:rsidRPr="00F867BF">
        <w:t>1,</w:t>
      </w:r>
      <w:r w:rsidR="0037626B" w:rsidRPr="00F867BF">
        <w:rPr>
          <w:rFonts w:hint="cs"/>
          <w:cs/>
        </w:rPr>
        <w:t>540</w:t>
      </w:r>
      <w:r w:rsidR="00FE59C3" w:rsidRPr="00F867BF">
        <w:t xml:space="preserve"> </w:t>
      </w:r>
      <w:r w:rsidRPr="00F867BF">
        <w:rPr>
          <w:rFonts w:hint="cs"/>
          <w:cs/>
        </w:rPr>
        <w:t>ล้านบาท ตามลำดับ</w:t>
      </w:r>
      <w:r w:rsidR="00575A62" w:rsidRPr="00F867BF">
        <w:rPr>
          <w:rFonts w:hint="cs"/>
        </w:rPr>
        <w:t xml:space="preserve"> </w:t>
      </w:r>
      <w:r w:rsidR="006C6B5F" w:rsidRPr="00F867BF">
        <w:rPr>
          <w:rFonts w:hint="cs"/>
          <w:i/>
          <w:iCs/>
          <w:cs/>
        </w:rPr>
        <w:t>(</w:t>
      </w:r>
      <w:r w:rsidR="00DB6DCD" w:rsidRPr="00F867BF">
        <w:rPr>
          <w:i/>
          <w:iCs/>
        </w:rPr>
        <w:t>25</w:t>
      </w:r>
      <w:r w:rsidR="00C06EBE" w:rsidRPr="00F867BF">
        <w:rPr>
          <w:i/>
          <w:iCs/>
        </w:rPr>
        <w:t>66</w:t>
      </w:r>
      <w:r w:rsidR="00575A62" w:rsidRPr="00F867BF">
        <w:rPr>
          <w:rFonts w:hint="cs"/>
          <w:i/>
          <w:iCs/>
        </w:rPr>
        <w:t xml:space="preserve">: </w:t>
      </w:r>
      <w:r w:rsidR="00C06EBE" w:rsidRPr="00F867BF">
        <w:rPr>
          <w:i/>
          <w:iCs/>
        </w:rPr>
        <w:t>1</w:t>
      </w:r>
      <w:r w:rsidR="00B35B97" w:rsidRPr="00F867BF">
        <w:rPr>
          <w:i/>
          <w:iCs/>
        </w:rPr>
        <w:t>,</w:t>
      </w:r>
      <w:r w:rsidR="00C06EBE" w:rsidRPr="00F867BF">
        <w:rPr>
          <w:i/>
          <w:iCs/>
        </w:rPr>
        <w:t>413</w:t>
      </w:r>
      <w:r w:rsidR="00B35B97" w:rsidRPr="00F867BF">
        <w:rPr>
          <w:rFonts w:hint="cs"/>
          <w:i/>
          <w:iCs/>
          <w:cs/>
        </w:rPr>
        <w:t xml:space="preserve"> </w:t>
      </w:r>
      <w:r w:rsidR="00575A62" w:rsidRPr="00F867BF">
        <w:rPr>
          <w:rFonts w:hint="cs"/>
          <w:i/>
          <w:iCs/>
          <w:cs/>
        </w:rPr>
        <w:t xml:space="preserve">ล้านบาท และ </w:t>
      </w:r>
      <w:r w:rsidR="00B35B97" w:rsidRPr="00F867BF">
        <w:rPr>
          <w:rFonts w:hint="cs"/>
          <w:i/>
          <w:iCs/>
        </w:rPr>
        <w:t>1,</w:t>
      </w:r>
      <w:r w:rsidR="00C06EBE" w:rsidRPr="00F867BF">
        <w:rPr>
          <w:i/>
          <w:iCs/>
        </w:rPr>
        <w:t>343</w:t>
      </w:r>
      <w:r w:rsidR="00575A62" w:rsidRPr="00F867BF">
        <w:rPr>
          <w:rFonts w:hint="cs"/>
          <w:i/>
          <w:iCs/>
        </w:rPr>
        <w:t xml:space="preserve"> </w:t>
      </w:r>
      <w:r w:rsidR="00575A62" w:rsidRPr="00F867BF">
        <w:rPr>
          <w:rFonts w:hint="cs"/>
          <w:i/>
          <w:iCs/>
          <w:cs/>
        </w:rPr>
        <w:t>ล้านบาท ตามลำดับ)</w:t>
      </w:r>
    </w:p>
    <w:p w14:paraId="6DA8FA3C" w14:textId="1C9BE74D" w:rsidR="00301BF1" w:rsidRPr="00F867BF" w:rsidRDefault="00301BF1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cs/>
        </w:rPr>
      </w:pPr>
    </w:p>
    <w:p w14:paraId="220BD3CF" w14:textId="020A429B" w:rsidR="008E5A9F" w:rsidRPr="00F867BF" w:rsidRDefault="008E5A9F" w:rsidP="00534496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867BF">
        <w:rPr>
          <w:rFonts w:ascii="Angsana New" w:hAnsi="Angsana New" w:hint="cs"/>
          <w:b/>
          <w:bCs/>
          <w:sz w:val="30"/>
          <w:szCs w:val="30"/>
          <w:cs/>
          <w:lang w:bidi="th-TH"/>
        </w:rPr>
        <w:t>ค่าความนิยม</w:t>
      </w:r>
    </w:p>
    <w:p w14:paraId="5EA9E1F0" w14:textId="77777777" w:rsidR="00534496" w:rsidRPr="00F867BF" w:rsidRDefault="00534496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20"/>
        <w:gridCol w:w="2250"/>
      </w:tblGrid>
      <w:tr w:rsidR="00772A64" w:rsidRPr="00F867BF" w14:paraId="7F6A5E64" w14:textId="77777777" w:rsidTr="005E01C7">
        <w:trPr>
          <w:tblHeader/>
        </w:trPr>
        <w:tc>
          <w:tcPr>
            <w:tcW w:w="7020" w:type="dxa"/>
          </w:tcPr>
          <w:p w14:paraId="5D4DEDCA" w14:textId="77777777" w:rsidR="00772A64" w:rsidRPr="00F867BF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11A844F6" w14:textId="77777777" w:rsidR="00772A64" w:rsidRPr="00F867BF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F867BF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772A64" w:rsidRPr="00F867BF" w14:paraId="1BBB08D6" w14:textId="77777777" w:rsidTr="005E01C7">
        <w:trPr>
          <w:tblHeader/>
        </w:trPr>
        <w:tc>
          <w:tcPr>
            <w:tcW w:w="7020" w:type="dxa"/>
          </w:tcPr>
          <w:p w14:paraId="2EB4180B" w14:textId="77777777" w:rsidR="00772A64" w:rsidRPr="00F867BF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4E0B1F42" w14:textId="77777777" w:rsidR="00772A64" w:rsidRPr="00F867BF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F867BF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772A64" w:rsidRPr="00F867BF" w14:paraId="52A00D61" w14:textId="77777777" w:rsidTr="005E01C7">
        <w:tc>
          <w:tcPr>
            <w:tcW w:w="7020" w:type="dxa"/>
          </w:tcPr>
          <w:p w14:paraId="714EB5C2" w14:textId="77777777" w:rsidR="00772A64" w:rsidRPr="00F867BF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b/>
                <w:bCs/>
                <w:i/>
                <w:iCs/>
              </w:rPr>
            </w:pPr>
            <w:r w:rsidRPr="00F867BF">
              <w:rPr>
                <w:rFonts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2250" w:type="dxa"/>
          </w:tcPr>
          <w:p w14:paraId="739FC045" w14:textId="77777777" w:rsidR="00772A64" w:rsidRPr="00F867BF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</w:pPr>
          </w:p>
        </w:tc>
      </w:tr>
      <w:tr w:rsidR="00D67941" w:rsidRPr="00F867BF" w14:paraId="34E98C81" w14:textId="77777777" w:rsidTr="005E01C7">
        <w:tc>
          <w:tcPr>
            <w:tcW w:w="7020" w:type="dxa"/>
            <w:shd w:val="clear" w:color="auto" w:fill="auto"/>
          </w:tcPr>
          <w:p w14:paraId="19E15487" w14:textId="3298A7D5" w:rsidR="00D67941" w:rsidRPr="00F867BF" w:rsidRDefault="00D67941" w:rsidP="00D67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8" w:hanging="162"/>
              <w:rPr>
                <w:b/>
                <w:bCs/>
              </w:rPr>
            </w:pPr>
            <w:r w:rsidRPr="00F867BF">
              <w:rPr>
                <w:rFonts w:hint="cs"/>
                <w:cs/>
              </w:rPr>
              <w:t xml:space="preserve">ณ วันที่ </w:t>
            </w:r>
            <w:r w:rsidRPr="00F867BF">
              <w:rPr>
                <w:rFonts w:hint="cs"/>
              </w:rPr>
              <w:t xml:space="preserve">1 </w:t>
            </w:r>
            <w:r w:rsidRPr="00F867BF">
              <w:rPr>
                <w:rFonts w:hint="cs"/>
                <w:cs/>
              </w:rPr>
              <w:t xml:space="preserve">มกราคม </w:t>
            </w:r>
            <w:r w:rsidRPr="00F867BF">
              <w:rPr>
                <w:rFonts w:hint="cs"/>
              </w:rPr>
              <w:t>256</w:t>
            </w:r>
            <w:r w:rsidRPr="00F867BF">
              <w:t>6</w:t>
            </w:r>
          </w:p>
        </w:tc>
        <w:tc>
          <w:tcPr>
            <w:tcW w:w="2250" w:type="dxa"/>
            <w:vAlign w:val="bottom"/>
          </w:tcPr>
          <w:p w14:paraId="74748399" w14:textId="36FDE7BC" w:rsidR="00D67941" w:rsidRPr="00F867BF" w:rsidRDefault="00D67941" w:rsidP="00D67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</w:pPr>
            <w:r w:rsidRPr="00F867BF">
              <w:rPr>
                <w:rFonts w:hint="cs"/>
              </w:rPr>
              <w:t>5,788</w:t>
            </w:r>
          </w:p>
        </w:tc>
      </w:tr>
      <w:tr w:rsidR="00D67941" w:rsidRPr="00F867BF" w14:paraId="1CAF60E2" w14:textId="77777777" w:rsidTr="005E01C7">
        <w:tc>
          <w:tcPr>
            <w:tcW w:w="7020" w:type="dxa"/>
            <w:shd w:val="clear" w:color="auto" w:fill="auto"/>
          </w:tcPr>
          <w:p w14:paraId="0FF35D4C" w14:textId="5C74C1EF" w:rsidR="00D67941" w:rsidRPr="00F867BF" w:rsidRDefault="00D67941" w:rsidP="00D67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8" w:hanging="162"/>
              <w:rPr>
                <w:b/>
                <w:bCs/>
                <w:cs/>
              </w:rPr>
            </w:pPr>
            <w:r w:rsidRPr="00F867BF">
              <w:rPr>
                <w:rFonts w:eastAsia="Calibri" w:hint="cs"/>
                <w:cs/>
              </w:rPr>
              <w:t>ได้มาจากการซื้อธุรกิจ</w:t>
            </w:r>
            <w:r w:rsidRPr="00F867BF">
              <w:rPr>
                <w:rFonts w:eastAsia="Calibri"/>
              </w:rPr>
              <w:t xml:space="preserve"> </w:t>
            </w:r>
            <w:r w:rsidRPr="00F867BF">
              <w:rPr>
                <w:rFonts w:eastAsia="Calibri" w:hint="cs"/>
                <w:i/>
                <w:iCs/>
                <w:cs/>
              </w:rPr>
              <w:t xml:space="preserve">(หมายเหตุ </w:t>
            </w:r>
            <w:r w:rsidRPr="00F867BF">
              <w:rPr>
                <w:rFonts w:eastAsia="Calibri"/>
                <w:i/>
                <w:iCs/>
              </w:rPr>
              <w:t>5</w:t>
            </w:r>
            <w:r w:rsidRPr="00F867BF">
              <w:rPr>
                <w:rFonts w:eastAsia="Calibri" w:hint="cs"/>
                <w:i/>
                <w:iCs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064EEB8E" w14:textId="0675836A" w:rsidR="00D67941" w:rsidRPr="00F867BF" w:rsidRDefault="00D67941" w:rsidP="00D67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</w:pPr>
            <w:r w:rsidRPr="00F867BF">
              <w:t>9,21</w:t>
            </w:r>
            <w:r w:rsidRPr="00F867BF">
              <w:rPr>
                <w:rFonts w:hint="cs"/>
                <w:cs/>
              </w:rPr>
              <w:t>7</w:t>
            </w:r>
          </w:p>
        </w:tc>
      </w:tr>
      <w:tr w:rsidR="00D67941" w:rsidRPr="00F867BF" w14:paraId="49802935" w14:textId="77777777" w:rsidTr="005E01C7">
        <w:tc>
          <w:tcPr>
            <w:tcW w:w="7020" w:type="dxa"/>
            <w:shd w:val="clear" w:color="auto" w:fill="auto"/>
          </w:tcPr>
          <w:p w14:paraId="1D5D1DF6" w14:textId="6A4807BE" w:rsidR="00D67941" w:rsidRPr="00F867BF" w:rsidRDefault="00D67941" w:rsidP="00D67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8" w:hanging="162"/>
              <w:rPr>
                <w:rFonts w:eastAsia="Calibri"/>
                <w:cs/>
              </w:rPr>
            </w:pPr>
            <w:r w:rsidRPr="00F867BF">
              <w:rPr>
                <w:rFonts w:eastAsia="Calibri" w:hint="cs"/>
                <w:cs/>
              </w:rPr>
              <w:t>ขาดทุนจากการด้อยค่า</w:t>
            </w:r>
          </w:p>
        </w:tc>
        <w:tc>
          <w:tcPr>
            <w:tcW w:w="2250" w:type="dxa"/>
            <w:vAlign w:val="bottom"/>
          </w:tcPr>
          <w:p w14:paraId="18532A08" w14:textId="653F1C7F" w:rsidR="00D67941" w:rsidRPr="00F867BF" w:rsidRDefault="00D67941" w:rsidP="00D67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</w:pPr>
            <w:r w:rsidRPr="00F867BF">
              <w:t>(4,488)</w:t>
            </w:r>
          </w:p>
        </w:tc>
      </w:tr>
      <w:tr w:rsidR="00D67941" w:rsidRPr="00F867BF" w14:paraId="5A665F2B" w14:textId="77777777" w:rsidTr="005E01C7">
        <w:tc>
          <w:tcPr>
            <w:tcW w:w="7020" w:type="dxa"/>
            <w:shd w:val="clear" w:color="auto" w:fill="auto"/>
          </w:tcPr>
          <w:p w14:paraId="0C6617EB" w14:textId="623C8DCD" w:rsidR="00D67941" w:rsidRPr="00F867BF" w:rsidRDefault="00D67941" w:rsidP="00D67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8" w:hanging="162"/>
              <w:rPr>
                <w:b/>
                <w:bCs/>
              </w:rPr>
            </w:pPr>
            <w:r w:rsidRPr="00F867BF">
              <w:rPr>
                <w:rFonts w:eastAsia="Calibri" w:hint="cs"/>
                <w:cs/>
              </w:rPr>
              <w:t>ผลกระทบจากการแปลงค่างบการเงิน</w:t>
            </w:r>
          </w:p>
        </w:tc>
        <w:tc>
          <w:tcPr>
            <w:tcW w:w="2250" w:type="dxa"/>
            <w:vAlign w:val="bottom"/>
          </w:tcPr>
          <w:p w14:paraId="43B03823" w14:textId="3025EACA" w:rsidR="00D67941" w:rsidRPr="00F867BF" w:rsidRDefault="00D67941" w:rsidP="00D679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  <w:rPr>
                <w:cs/>
              </w:rPr>
            </w:pPr>
            <w:r w:rsidRPr="00F867BF">
              <w:t>(7</w:t>
            </w:r>
            <w:r w:rsidRPr="00F867BF">
              <w:rPr>
                <w:rFonts w:hint="cs"/>
                <w:cs/>
              </w:rPr>
              <w:t>1</w:t>
            </w:r>
            <w:r w:rsidRPr="00F867BF">
              <w:t>)</w:t>
            </w:r>
          </w:p>
        </w:tc>
      </w:tr>
      <w:tr w:rsidR="00D67941" w:rsidRPr="00F867BF" w14:paraId="5C65F457" w14:textId="77777777" w:rsidTr="005E01C7">
        <w:tc>
          <w:tcPr>
            <w:tcW w:w="7020" w:type="dxa"/>
          </w:tcPr>
          <w:p w14:paraId="7EBFF784" w14:textId="1DF7C299" w:rsidR="00D67941" w:rsidRPr="00F867BF" w:rsidRDefault="00D67941" w:rsidP="00D67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cs/>
              </w:rPr>
            </w:pPr>
            <w:r w:rsidRPr="00F867BF">
              <w:rPr>
                <w:rFonts w:hint="cs"/>
                <w:b/>
                <w:bCs/>
                <w:cs/>
              </w:rPr>
              <w:t xml:space="preserve">ณ วันที่ </w:t>
            </w:r>
            <w:r w:rsidRPr="00F867BF">
              <w:rPr>
                <w:rFonts w:hint="cs"/>
                <w:b/>
                <w:bCs/>
              </w:rPr>
              <w:t xml:space="preserve">31 </w:t>
            </w:r>
            <w:r w:rsidRPr="00F867BF">
              <w:rPr>
                <w:rFonts w:hint="cs"/>
                <w:b/>
                <w:bCs/>
                <w:cs/>
              </w:rPr>
              <w:t xml:space="preserve">ธันวาคม </w:t>
            </w:r>
            <w:r w:rsidRPr="00F867BF">
              <w:rPr>
                <w:rFonts w:hint="cs"/>
                <w:b/>
                <w:bCs/>
              </w:rPr>
              <w:t>256</w:t>
            </w:r>
            <w:r w:rsidRPr="00F867BF">
              <w:rPr>
                <w:b/>
                <w:bCs/>
              </w:rPr>
              <w:t>6</w:t>
            </w:r>
            <w:r w:rsidRPr="00F867BF">
              <w:rPr>
                <w:rFonts w:hint="cs"/>
                <w:b/>
                <w:bCs/>
                <w:cs/>
              </w:rPr>
              <w:t xml:space="preserve"> และ </w:t>
            </w:r>
            <w:r w:rsidRPr="00F867BF">
              <w:rPr>
                <w:rFonts w:hint="cs"/>
                <w:b/>
                <w:bCs/>
              </w:rPr>
              <w:t>1</w:t>
            </w:r>
            <w:r w:rsidRPr="00F867BF">
              <w:rPr>
                <w:rFonts w:hint="cs"/>
                <w:b/>
                <w:bCs/>
                <w:cs/>
              </w:rPr>
              <w:t xml:space="preserve"> มกราคม </w:t>
            </w:r>
            <w:r w:rsidRPr="00F867BF">
              <w:rPr>
                <w:rFonts w:hint="cs"/>
                <w:b/>
                <w:bCs/>
              </w:rPr>
              <w:t>256</w:t>
            </w:r>
            <w:r w:rsidRPr="00F867BF">
              <w:rPr>
                <w:b/>
                <w:bCs/>
              </w:rPr>
              <w:t>7</w:t>
            </w:r>
          </w:p>
        </w:tc>
        <w:tc>
          <w:tcPr>
            <w:tcW w:w="2250" w:type="dxa"/>
            <w:vAlign w:val="bottom"/>
          </w:tcPr>
          <w:p w14:paraId="25878E2C" w14:textId="3F485741" w:rsidR="00D67941" w:rsidRPr="00F867BF" w:rsidRDefault="00D67941" w:rsidP="00D67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  <w:rPr>
                <w:b/>
                <w:bCs/>
              </w:rPr>
            </w:pPr>
            <w:r w:rsidRPr="00F867BF">
              <w:rPr>
                <w:b/>
                <w:bCs/>
              </w:rPr>
              <w:t>10</w:t>
            </w:r>
            <w:r w:rsidRPr="00F867BF">
              <w:rPr>
                <w:rFonts w:hint="cs"/>
                <w:b/>
                <w:bCs/>
              </w:rPr>
              <w:t>,</w:t>
            </w:r>
            <w:r w:rsidRPr="00F867BF">
              <w:rPr>
                <w:b/>
                <w:bCs/>
              </w:rPr>
              <w:t>446</w:t>
            </w:r>
          </w:p>
        </w:tc>
      </w:tr>
      <w:tr w:rsidR="00534496" w:rsidRPr="00F867BF" w14:paraId="2A78AD6C" w14:textId="77777777" w:rsidTr="005E01C7">
        <w:tc>
          <w:tcPr>
            <w:tcW w:w="7020" w:type="dxa"/>
          </w:tcPr>
          <w:p w14:paraId="44E9B8DA" w14:textId="02128A13" w:rsidR="00534496" w:rsidRPr="00F867BF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b/>
                <w:bCs/>
                <w:cs/>
              </w:rPr>
            </w:pPr>
            <w:r w:rsidRPr="00F867BF">
              <w:rPr>
                <w:rFonts w:eastAsia="Calibri" w:hint="cs"/>
                <w:cs/>
              </w:rPr>
              <w:t>ได้มาจากการ</w:t>
            </w:r>
            <w:r w:rsidR="008D1798" w:rsidRPr="00F867BF">
              <w:rPr>
                <w:rFonts w:eastAsia="Calibri" w:hint="cs"/>
                <w:cs/>
              </w:rPr>
              <w:t>ซื้อ</w:t>
            </w:r>
            <w:r w:rsidRPr="00F867BF">
              <w:rPr>
                <w:rFonts w:eastAsia="Calibri" w:hint="cs"/>
                <w:cs/>
              </w:rPr>
              <w:t xml:space="preserve">ธุรกิจ </w:t>
            </w:r>
            <w:r w:rsidRPr="00F867BF">
              <w:rPr>
                <w:rFonts w:eastAsia="Calibri" w:hint="cs"/>
                <w:i/>
                <w:iCs/>
                <w:cs/>
              </w:rPr>
              <w:t xml:space="preserve">(หมายเหตุ </w:t>
            </w:r>
            <w:r w:rsidR="00D67941" w:rsidRPr="00F867BF">
              <w:rPr>
                <w:rFonts w:eastAsia="Calibri"/>
                <w:i/>
                <w:iCs/>
              </w:rPr>
              <w:t>5</w:t>
            </w:r>
            <w:r w:rsidRPr="00F867BF">
              <w:rPr>
                <w:rFonts w:eastAsia="Calibri" w:hint="cs"/>
                <w:i/>
                <w:iCs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55654E46" w14:textId="4438B8F3" w:rsidR="00534496" w:rsidRPr="00F867BF" w:rsidRDefault="00A45FB3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</w:pPr>
            <w:r w:rsidRPr="00F867BF">
              <w:t>50</w:t>
            </w:r>
          </w:p>
        </w:tc>
      </w:tr>
      <w:tr w:rsidR="005639B4" w:rsidRPr="00F867BF" w14:paraId="0ED3B58D" w14:textId="77777777" w:rsidTr="005E01C7">
        <w:tc>
          <w:tcPr>
            <w:tcW w:w="7020" w:type="dxa"/>
          </w:tcPr>
          <w:p w14:paraId="77CA86B9" w14:textId="47D05083" w:rsidR="005639B4" w:rsidRPr="00F867BF" w:rsidRDefault="005639B4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rFonts w:eastAsia="Calibri"/>
                <w:cs/>
              </w:rPr>
            </w:pPr>
            <w:r w:rsidRPr="00F867BF">
              <w:rPr>
                <w:rFonts w:eastAsia="Calibri" w:hint="cs"/>
                <w:cs/>
              </w:rPr>
              <w:t>ขาดทุนจากการด้อยค่า</w:t>
            </w:r>
          </w:p>
        </w:tc>
        <w:tc>
          <w:tcPr>
            <w:tcW w:w="2250" w:type="dxa"/>
            <w:vAlign w:val="bottom"/>
          </w:tcPr>
          <w:p w14:paraId="2F9F56DA" w14:textId="3D91E4AF" w:rsidR="005639B4" w:rsidRPr="00F867BF" w:rsidRDefault="00A45FB3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</w:pPr>
            <w:r w:rsidRPr="00F867BF">
              <w:t>(2,322)</w:t>
            </w:r>
          </w:p>
        </w:tc>
      </w:tr>
      <w:tr w:rsidR="00534496" w:rsidRPr="00F867BF" w14:paraId="26F506F9" w14:textId="77777777" w:rsidTr="005E01C7">
        <w:tc>
          <w:tcPr>
            <w:tcW w:w="7020" w:type="dxa"/>
          </w:tcPr>
          <w:p w14:paraId="5B80F0D2" w14:textId="5E2C9F36" w:rsidR="00534496" w:rsidRPr="00F867BF" w:rsidRDefault="00033968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b/>
                <w:bCs/>
              </w:rPr>
            </w:pPr>
            <w:r w:rsidRPr="00F867BF">
              <w:rPr>
                <w:rFonts w:eastAsia="Calibri" w:hint="cs"/>
                <w:cs/>
              </w:rPr>
              <w:t>ผลกระทบจากการแปลงค่างบการเงิน</w:t>
            </w:r>
          </w:p>
        </w:tc>
        <w:tc>
          <w:tcPr>
            <w:tcW w:w="2250" w:type="dxa"/>
            <w:vAlign w:val="bottom"/>
          </w:tcPr>
          <w:p w14:paraId="7CA37CBB" w14:textId="20BBC1A5" w:rsidR="00534496" w:rsidRPr="00F867BF" w:rsidRDefault="00A45FB3" w:rsidP="005344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</w:pPr>
            <w:r w:rsidRPr="00F867BF">
              <w:t>(523)</w:t>
            </w:r>
          </w:p>
        </w:tc>
      </w:tr>
      <w:tr w:rsidR="00534496" w:rsidRPr="00F867BF" w14:paraId="08163117" w14:textId="77777777" w:rsidTr="005E01C7">
        <w:tc>
          <w:tcPr>
            <w:tcW w:w="7020" w:type="dxa"/>
          </w:tcPr>
          <w:p w14:paraId="171D13DB" w14:textId="7062E339" w:rsidR="00534496" w:rsidRPr="00F867BF" w:rsidRDefault="00534496" w:rsidP="0053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b/>
                <w:bCs/>
                <w:cs/>
              </w:rPr>
            </w:pPr>
            <w:r w:rsidRPr="00F867BF">
              <w:rPr>
                <w:rFonts w:hint="cs"/>
                <w:b/>
                <w:bCs/>
                <w:cs/>
              </w:rPr>
              <w:t xml:space="preserve">ณ วันที่ </w:t>
            </w:r>
            <w:r w:rsidR="00E566A2" w:rsidRPr="00F867BF">
              <w:rPr>
                <w:rFonts w:hint="cs"/>
                <w:b/>
                <w:bCs/>
              </w:rPr>
              <w:t xml:space="preserve">31 </w:t>
            </w:r>
            <w:r w:rsidR="00E566A2" w:rsidRPr="00F867BF">
              <w:rPr>
                <w:rFonts w:hint="cs"/>
                <w:b/>
                <w:bCs/>
                <w:cs/>
              </w:rPr>
              <w:t xml:space="preserve">ธันวาคม </w:t>
            </w:r>
            <w:r w:rsidR="00E566A2" w:rsidRPr="00F867BF">
              <w:rPr>
                <w:rFonts w:hint="cs"/>
                <w:b/>
                <w:bCs/>
              </w:rPr>
              <w:t>256</w:t>
            </w:r>
            <w:r w:rsidR="00D67941" w:rsidRPr="00F867BF">
              <w:rPr>
                <w:b/>
                <w:bCs/>
              </w:rPr>
              <w:t>7</w:t>
            </w:r>
          </w:p>
        </w:tc>
        <w:tc>
          <w:tcPr>
            <w:tcW w:w="2250" w:type="dxa"/>
            <w:vAlign w:val="bottom"/>
          </w:tcPr>
          <w:p w14:paraId="518F78B2" w14:textId="31C96CD7" w:rsidR="00534496" w:rsidRPr="00F867BF" w:rsidRDefault="00A45FB3" w:rsidP="005344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  <w:rPr>
                <w:b/>
                <w:bCs/>
              </w:rPr>
            </w:pPr>
            <w:r w:rsidRPr="00F867BF">
              <w:rPr>
                <w:b/>
                <w:bCs/>
              </w:rPr>
              <w:t>7,651</w:t>
            </w:r>
          </w:p>
        </w:tc>
      </w:tr>
    </w:tbl>
    <w:p w14:paraId="168912E4" w14:textId="498F08A3" w:rsidR="00FD62BD" w:rsidRPr="00F867BF" w:rsidRDefault="00FD62BD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</w:pPr>
    </w:p>
    <w:p w14:paraId="12AE0B00" w14:textId="77777777" w:rsidR="00925AE2" w:rsidRPr="00F867BF" w:rsidRDefault="00925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val="en-GB"/>
        </w:rPr>
      </w:pPr>
      <w:r w:rsidRPr="00F867BF">
        <w:rPr>
          <w:rFonts w:hint="cs"/>
          <w:i/>
          <w:iCs/>
          <w:cs/>
        </w:rPr>
        <w:br w:type="page"/>
      </w:r>
    </w:p>
    <w:p w14:paraId="23A683BB" w14:textId="54EC921B" w:rsidR="008E5A9F" w:rsidRPr="00F867BF" w:rsidRDefault="008E5A9F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</w:rPr>
      </w:pPr>
      <w:r w:rsidRPr="00F867BF">
        <w:rPr>
          <w:rFonts w:hint="cs"/>
          <w:i/>
          <w:iCs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</w:p>
    <w:p w14:paraId="46185AAD" w14:textId="4929F669" w:rsidR="008E5A9F" w:rsidRPr="00F867BF" w:rsidRDefault="008E5A9F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</w:rPr>
      </w:pPr>
    </w:p>
    <w:p w14:paraId="69DF054A" w14:textId="38E28B3E" w:rsidR="00925AE2" w:rsidRPr="00F867BF" w:rsidRDefault="00925AE2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</w:rPr>
      </w:pPr>
      <w:r w:rsidRPr="00F867BF">
        <w:rPr>
          <w:rFonts w:hint="cs"/>
          <w:i/>
          <w:iCs/>
          <w:cs/>
        </w:rPr>
        <w:t>กลุ่มบริษัท บีซีพีจี จำกัด (มหาชน)</w:t>
      </w:r>
    </w:p>
    <w:p w14:paraId="5799125C" w14:textId="77777777" w:rsidR="00925AE2" w:rsidRPr="00F867BF" w:rsidRDefault="00925AE2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</w:rPr>
      </w:pPr>
    </w:p>
    <w:p w14:paraId="4B17EB7B" w14:textId="5356B8FA" w:rsidR="00895E33" w:rsidRPr="00F867BF" w:rsidRDefault="008E1B8D" w:rsidP="00720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1"/>
        <w:jc w:val="thaiDistribute"/>
        <w:rPr>
          <w:cs/>
        </w:rPr>
      </w:pPr>
      <w:r w:rsidRPr="00F867BF">
        <w:rPr>
          <w:rFonts w:hint="cs"/>
          <w:cs/>
        </w:rPr>
        <w:t xml:space="preserve">ค่าความนิยมจำนวน </w:t>
      </w:r>
      <w:r w:rsidR="00975595" w:rsidRPr="00F867BF">
        <w:t>2,03</w:t>
      </w:r>
      <w:r w:rsidR="000722B1" w:rsidRPr="00F867BF">
        <w:t>5</w:t>
      </w:r>
      <w:r w:rsidRPr="00F867BF">
        <w:rPr>
          <w:rFonts w:hint="cs"/>
          <w:cs/>
        </w:rPr>
        <w:t xml:space="preserve"> ล้านบาท ที่เกิดจากการซื้อธุรกิจของกลุ่มบริษัท บีซีพีจี จำกัด (มหาชน) กลุ่มบริษัทคำนวณ</w:t>
      </w:r>
      <w:r w:rsidR="00D05655" w:rsidRPr="00F867BF">
        <w:rPr>
          <w:cs/>
        </w:rPr>
        <w:t>มูลค่าที่คาดว่าจะได้รับคืนของหน่วยสินทรัพย์ที่ก่อให้เกิดเงินสด</w:t>
      </w:r>
      <w:r w:rsidR="00D05655" w:rsidRPr="00F867BF">
        <w:t xml:space="preserve"> </w:t>
      </w:r>
      <w:r w:rsidR="00772973" w:rsidRPr="00F867BF">
        <w:rPr>
          <w:rFonts w:hint="cs"/>
          <w:cs/>
        </w:rPr>
        <w:t>ดังนี้</w:t>
      </w:r>
    </w:p>
    <w:p w14:paraId="3C98AC07" w14:textId="77777777" w:rsidR="00C43787" w:rsidRPr="00F867BF" w:rsidRDefault="00C43787" w:rsidP="0072052A">
      <w:pPr>
        <w:tabs>
          <w:tab w:val="clear" w:pos="680"/>
        </w:tabs>
        <w:spacing w:line="240" w:lineRule="auto"/>
        <w:ind w:left="1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F605A13" w14:textId="537EA54F" w:rsidR="00C43787" w:rsidRPr="00F867BF" w:rsidRDefault="00C43787" w:rsidP="00720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1"/>
        <w:jc w:val="thaiDistribute"/>
      </w:pPr>
      <w:r w:rsidRPr="00F867BF">
        <w:rPr>
          <w:cs/>
        </w:rPr>
        <w:t>การทดสอบการด้อยค่าของหน่วยสินทรัพย์ที่ก่อให้เกิดเงินสด</w:t>
      </w:r>
      <w:r w:rsidRPr="00F867BF">
        <w:t xml:space="preserve"> 1 </w:t>
      </w:r>
      <w:r w:rsidRPr="00F867BF">
        <w:rPr>
          <w:rFonts w:hint="cs"/>
          <w:cs/>
        </w:rPr>
        <w:t xml:space="preserve">และ </w:t>
      </w:r>
      <w:r w:rsidRPr="00F867BF">
        <w:t>2 (NS3A &amp; NS3B)</w:t>
      </w:r>
    </w:p>
    <w:p w14:paraId="3E6C7C7E" w14:textId="77777777" w:rsidR="00C43787" w:rsidRPr="00F867BF" w:rsidRDefault="00C43787" w:rsidP="00720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1"/>
        <w:jc w:val="thaiDistribute"/>
      </w:pPr>
    </w:p>
    <w:p w14:paraId="62F0D5B2" w14:textId="77777777" w:rsidR="00C43787" w:rsidRPr="00F867BF" w:rsidRDefault="00C43787" w:rsidP="00720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1"/>
        <w:jc w:val="thaiDistribute"/>
      </w:pPr>
      <w:r w:rsidRPr="00F867BF">
        <w:rPr>
          <w:cs/>
        </w:rPr>
        <w:t>มูลค่าที่คาดว่าจะได้รับคืนของหน่วยสินทรัพย์ที่ก่อให้เกิดเงินสดที่เกี่ยวข้องกับค่าความนิยมประเมินมาจากวิธีคิดลด</w:t>
      </w:r>
      <w:r w:rsidRPr="00F867BF">
        <w:br/>
      </w:r>
      <w:r w:rsidRPr="00F867BF">
        <w:rPr>
          <w:cs/>
        </w:rPr>
        <w:t xml:space="preserve">กระแสเงินสดในอนาคตที่คาดว่าจะได้รับ ข้อสมมติที่สำคัญที่ใช้ในการประมาณการอ้างอิงจากสัญญาสัมปทาน สัญญาซื้อขายไฟฟ้า ประมาณการปริมาณพลังงานไฟฟ้าที่จะสามารถผลิตได้ในอนาคต โดยอ้างอิงข้อมูลที่เกิดขึ้นในอดีต ประกอบกับแหล่งข้อมูลภายนอก เช่น อัตราเงินเฟ้อ อัตราแลกเปลี่ยน เป็นต้น </w:t>
      </w:r>
    </w:p>
    <w:p w14:paraId="6FA3B872" w14:textId="77777777" w:rsidR="004E01FA" w:rsidRPr="00F867BF" w:rsidRDefault="004E01FA" w:rsidP="00720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1"/>
        <w:jc w:val="thaiDistribute"/>
      </w:pPr>
    </w:p>
    <w:p w14:paraId="3757BD64" w14:textId="6270CAA3" w:rsidR="004E01FA" w:rsidRPr="00F867BF" w:rsidRDefault="004E01FA" w:rsidP="00720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1"/>
        <w:jc w:val="thaiDistribute"/>
      </w:pPr>
      <w:r w:rsidRPr="00F867BF">
        <w:rPr>
          <w:cs/>
        </w:rPr>
        <w:t>อัตราคิดลดที่ใช้เป็นอัตราถัวเฉลี่ยถ่วงน้ำหนักของต้นทุนทางการเงิน</w:t>
      </w:r>
      <w:r w:rsidRPr="00F867BF">
        <w:rPr>
          <w:rFonts w:hint="cs"/>
          <w:cs/>
        </w:rPr>
        <w:t>ของเงินทุน</w:t>
      </w:r>
      <w:r w:rsidRPr="00F867BF">
        <w:rPr>
          <w:cs/>
        </w:rPr>
        <w:t>หลังภาษี โดยอัตราคิดลดในส่วนของทุนอ้างอิงจากอัตราดอกเบี้ยพันธบัตรรัฐบาลระยะยาวของสหรัฐอเมริกา เป็นตัวกำหนดอัตราผลตอบแทนที่ปราศจากความเสี่ยง (</w:t>
      </w:r>
      <w:r w:rsidRPr="00F867BF">
        <w:t xml:space="preserve">Risk Free Rate) </w:t>
      </w:r>
      <w:r w:rsidRPr="00F867BF">
        <w:rPr>
          <w:cs/>
        </w:rPr>
        <w:t xml:space="preserve">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ของประเทศคู่สัญญาซื้อขายไฟ โดยอ้างอิงตามหลักการพื้นฐานของทฤษฏีแบบจำลอง </w:t>
      </w:r>
      <w:r w:rsidRPr="00F867BF">
        <w:t>Capital Asset Pricing Model (CAPM)</w:t>
      </w:r>
    </w:p>
    <w:p w14:paraId="4C430B65" w14:textId="77777777" w:rsidR="00C43787" w:rsidRPr="00F867BF" w:rsidRDefault="00C43787" w:rsidP="00720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1"/>
        <w:jc w:val="thaiDistribute"/>
      </w:pPr>
    </w:p>
    <w:p w14:paraId="4318F397" w14:textId="77777777" w:rsidR="00C43787" w:rsidRPr="00F867BF" w:rsidRDefault="00C43787" w:rsidP="00720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1"/>
        <w:jc w:val="thaiDistribute"/>
      </w:pPr>
      <w:r w:rsidRPr="00F867BF">
        <w:rPr>
          <w:cs/>
        </w:rPr>
        <w:t>การทดสอบการด้อยค่าของหน่วยสินทรัพย์ที่ก่อให้เกิดเงินสด</w:t>
      </w:r>
      <w:r w:rsidRPr="00F867BF">
        <w:t xml:space="preserve"> 3 (ALT)</w:t>
      </w:r>
    </w:p>
    <w:p w14:paraId="2F45AFCA" w14:textId="77777777" w:rsidR="00C43787" w:rsidRPr="00F867BF" w:rsidRDefault="00C43787" w:rsidP="00720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1"/>
        <w:jc w:val="thaiDistribute"/>
      </w:pPr>
    </w:p>
    <w:p w14:paraId="1F759A3F" w14:textId="1BB3E63D" w:rsidR="00C43787" w:rsidRPr="00F867BF" w:rsidRDefault="00C43787" w:rsidP="00720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1"/>
        <w:jc w:val="thaiDistribute"/>
      </w:pPr>
      <w:r w:rsidRPr="00F867BF">
        <w:rPr>
          <w:cs/>
        </w:rPr>
        <w:t>มูลค่าที่คาดว่าจะได้รับคืนของหน่วยสินทรัพย์ที่ก่อให้เกิดเงินสดที่เกี่ยวข้องกับค่าความนิยมประเมินมาจากวิธีคิดลด</w:t>
      </w:r>
      <w:r w:rsidRPr="00F867BF">
        <w:br/>
      </w:r>
      <w:r w:rsidRPr="00F867BF">
        <w:rPr>
          <w:cs/>
        </w:rPr>
        <w:t>กระแสเงินสดในอนาคตที่คาดว่าจะได้รับ ข้อสมมติที่สำคัญที่ใช้ในการประมาณการอ้างอิงจากสัญญาการใช้บริการคลังน้ำมัน ประมาณการปริมาณการสูบถ่ายน้ำมัน ประกอบกับแหล่งข้อมูลภายนอก เช่น อัตราเงินเฟ้อ เป็นต้น</w:t>
      </w:r>
    </w:p>
    <w:p w14:paraId="224BE50A" w14:textId="77777777" w:rsidR="00EB0115" w:rsidRPr="00F867BF" w:rsidRDefault="00EB0115" w:rsidP="00720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1"/>
        <w:jc w:val="thaiDistribute"/>
      </w:pPr>
    </w:p>
    <w:p w14:paraId="3AB54783" w14:textId="77777777" w:rsidR="001A135B" w:rsidRPr="00F867BF" w:rsidRDefault="001A135B" w:rsidP="001A1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1"/>
        <w:jc w:val="thaiDistribute"/>
      </w:pPr>
      <w:r w:rsidRPr="00F867BF">
        <w:rPr>
          <w:cs/>
        </w:rPr>
        <w:t>อัตราคิดลดที่ใช้เป็นอัตราถัวเฉลี่ยถ่วงน้ำหนักของต้นทุนทางการเงินของเงินทุนหลังภาษี โดยอัตราคิดลดในส่วนของทุนอ้างอิงจากอัตราดอกเบี้ยพันธบัตรรัฐบาลระยะยาวของประเทศไทย เป็นตัวกำหนดอัตราผลตอบแทนที่ปราศจากความเสี่ยง (</w:t>
      </w:r>
      <w:r w:rsidRPr="00F867BF">
        <w:t xml:space="preserve">Risk Free Rate) </w:t>
      </w:r>
      <w:r w:rsidRPr="00F867BF">
        <w:rPr>
          <w:cs/>
        </w:rPr>
        <w:t xml:space="preserve">ปรับปรุงด้วยความเสี่ยงส่วนเพิ่มที่สะท้อนการเพิ่มขึ้นของความเสี่ยงของการลงทุนในตราสารทุนทั่วไป โดยอ้างอิงตามหลักการพื้นฐานของทฤษฏีแบบจำลอง </w:t>
      </w:r>
      <w:r w:rsidRPr="00F867BF">
        <w:t>Capital Asset Pricing Model (CAPM)</w:t>
      </w:r>
    </w:p>
    <w:p w14:paraId="2D1A1096" w14:textId="64386A14" w:rsidR="001A135B" w:rsidRPr="00F867BF" w:rsidRDefault="001A135B" w:rsidP="001A1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1"/>
        <w:jc w:val="thaiDistribute"/>
      </w:pPr>
      <w:r w:rsidRPr="00F867BF">
        <w:rPr>
          <w:cs/>
        </w:rPr>
        <w:lastRenderedPageBreak/>
        <w:t xml:space="preserve">ประมาณการมูลค่าที่คาดว่าจะได้รับคืนของแต่ละหน่วยสินทรัพย์ที่ก่อให้เกิดเงินสดมีมูลค่าสูงกว่ามูลค่าตามบัญชีของหน่วยสินทรัพย์ที่ก่อให้เกิดเงินสด ดังนั้นจึงไม่มีการบันทึกผลขาดทุนจากการด้อยค่า ณ วันที่ </w:t>
      </w:r>
      <w:r w:rsidRPr="00F867BF">
        <w:t>31</w:t>
      </w:r>
      <w:r w:rsidRPr="00F867BF">
        <w:rPr>
          <w:cs/>
        </w:rPr>
        <w:t xml:space="preserve"> ธันวาคม </w:t>
      </w:r>
      <w:r w:rsidRPr="00F867BF">
        <w:t xml:space="preserve">2567 </w:t>
      </w:r>
      <w:r w:rsidRPr="00F867BF">
        <w:rPr>
          <w:i/>
          <w:iCs/>
          <w:cs/>
        </w:rPr>
        <w:t>(</w:t>
      </w:r>
      <w:r w:rsidRPr="00F867BF">
        <w:rPr>
          <w:i/>
          <w:iCs/>
        </w:rPr>
        <w:t>2566:</w:t>
      </w:r>
      <w:r w:rsidRPr="00F867BF">
        <w:rPr>
          <w:i/>
          <w:iCs/>
          <w:cs/>
        </w:rPr>
        <w:t xml:space="preserve"> ไม่มี)</w:t>
      </w:r>
    </w:p>
    <w:p w14:paraId="5BFB0CF4" w14:textId="77777777" w:rsidR="001A135B" w:rsidRPr="00F867BF" w:rsidRDefault="001A135B" w:rsidP="001A1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1"/>
        <w:jc w:val="thaiDistribute"/>
      </w:pPr>
      <w:r w:rsidRPr="00F867BF">
        <w:rPr>
          <w:cs/>
        </w:rPr>
        <w:t xml:space="preserve"> </w:t>
      </w:r>
    </w:p>
    <w:p w14:paraId="5BD7F351" w14:textId="2307A3AB" w:rsidR="00EB0115" w:rsidRPr="00F867BF" w:rsidRDefault="001A135B" w:rsidP="00720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1"/>
        <w:jc w:val="thaiDistribute"/>
      </w:pPr>
      <w:r w:rsidRPr="00F867BF">
        <w:rPr>
          <w:cs/>
        </w:rPr>
        <w:t>ผู้บริหารของ</w:t>
      </w:r>
      <w:r w:rsidR="004053EF" w:rsidRPr="00F867BF">
        <w:rPr>
          <w:rFonts w:hint="cs"/>
          <w:cs/>
        </w:rPr>
        <w:t>กลุ่ม</w:t>
      </w:r>
      <w:r w:rsidRPr="00F867BF">
        <w:rPr>
          <w:cs/>
        </w:rPr>
        <w:t xml:space="preserve">บริษัทได้ทดสอบความอ่อนไหวของข้อมูลโดยเป็นการเปลี่ยนอัตราคิดลดหรืออัตราเงินเฟ้อเพิ่มขึ้นร้อยละ </w:t>
      </w:r>
      <w:r w:rsidR="00A20117" w:rsidRPr="00F867BF">
        <w:t>0.5 - 0.6</w:t>
      </w:r>
      <w:r w:rsidRPr="00F867BF">
        <w:rPr>
          <w:cs/>
        </w:rPr>
        <w:t xml:space="preserve"> ไม่พบว่ามีการด้อยค่าเกิดขึ้นสำหรับค่าความนิยมดังกล่าว</w:t>
      </w:r>
    </w:p>
    <w:p w14:paraId="2E68D870" w14:textId="0743FFB5" w:rsidR="00925AE2" w:rsidRPr="00F867BF" w:rsidRDefault="00925AE2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</w:rPr>
      </w:pPr>
    </w:p>
    <w:p w14:paraId="56B56D03" w14:textId="1CD23E24" w:rsidR="00925AE2" w:rsidRPr="00F867BF" w:rsidRDefault="00925AE2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  <w:cs/>
        </w:rPr>
      </w:pPr>
      <w:r w:rsidRPr="00F867BF">
        <w:rPr>
          <w:rFonts w:hint="cs"/>
          <w:i/>
          <w:iCs/>
          <w:cs/>
        </w:rPr>
        <w:t>กลุ่มบริษัท บีบีจีไอ จำกัด (มหาชน)</w:t>
      </w:r>
    </w:p>
    <w:p w14:paraId="08993044" w14:textId="77DD5DC4" w:rsidR="00803E74" w:rsidRPr="00F867BF" w:rsidRDefault="00803E74" w:rsidP="009A4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</w:rPr>
      </w:pPr>
    </w:p>
    <w:p w14:paraId="47ECD25C" w14:textId="436CC7D5" w:rsidR="00B008CA" w:rsidRPr="00F867BF" w:rsidRDefault="008E1B8D" w:rsidP="00B00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F867BF">
        <w:rPr>
          <w:rFonts w:hint="cs"/>
          <w:cs/>
        </w:rPr>
        <w:t>สำหรับ</w:t>
      </w:r>
      <w:r w:rsidR="003821B0" w:rsidRPr="00F867BF">
        <w:rPr>
          <w:rFonts w:hint="cs"/>
          <w:cs/>
        </w:rPr>
        <w:t xml:space="preserve">ค่าความนิยมจำนวน </w:t>
      </w:r>
      <w:r w:rsidR="00D52C0E" w:rsidRPr="00F867BF">
        <w:rPr>
          <w:rFonts w:hint="cs"/>
        </w:rPr>
        <w:t>1</w:t>
      </w:r>
      <w:r w:rsidR="003821B0" w:rsidRPr="00F867BF">
        <w:rPr>
          <w:rFonts w:hint="cs"/>
        </w:rPr>
        <w:t>,</w:t>
      </w:r>
      <w:r w:rsidR="00DE3F43" w:rsidRPr="00F867BF">
        <w:rPr>
          <w:rFonts w:hint="cs"/>
        </w:rPr>
        <w:t>602</w:t>
      </w:r>
      <w:r w:rsidR="003821B0" w:rsidRPr="00F867BF">
        <w:rPr>
          <w:rFonts w:hint="cs"/>
          <w:cs/>
        </w:rPr>
        <w:t xml:space="preserve"> ล้านบาท ที่เกิดจาก</w:t>
      </w:r>
      <w:r w:rsidR="00D2264A" w:rsidRPr="00F867BF">
        <w:rPr>
          <w:rFonts w:hint="cs"/>
          <w:cs/>
        </w:rPr>
        <w:t>การรวมธุรกิจ</w:t>
      </w:r>
      <w:r w:rsidR="00247DAE" w:rsidRPr="00F867BF">
        <w:rPr>
          <w:rFonts w:hint="cs"/>
          <w:cs/>
        </w:rPr>
        <w:t>ของกลุ่มบริษัท บีบีจีไอ จำกัด (มหาชน)</w:t>
      </w:r>
      <w:r w:rsidR="00D2264A" w:rsidRPr="00F867BF">
        <w:rPr>
          <w:rFonts w:hint="cs"/>
          <w:cs/>
        </w:rPr>
        <w:t xml:space="preserve"> </w:t>
      </w:r>
      <w:r w:rsidR="002A0123" w:rsidRPr="00F867BF">
        <w:t xml:space="preserve">       </w:t>
      </w:r>
      <w:r w:rsidR="003821B0" w:rsidRPr="00F867BF">
        <w:rPr>
          <w:rFonts w:hint="cs"/>
          <w:cs/>
        </w:rPr>
        <w:t>กลุ่มบริษัท</w:t>
      </w:r>
      <w:r w:rsidR="00B008CA" w:rsidRPr="00F867BF">
        <w:rPr>
          <w:rFonts w:hint="cs"/>
          <w:cs/>
        </w:rPr>
        <w:t>คำนวณ</w:t>
      </w:r>
      <w:r w:rsidR="00B008CA" w:rsidRPr="00F867BF">
        <w:rPr>
          <w:cs/>
        </w:rPr>
        <w:t xml:space="preserve">มูลค่าที่คาดว่าจะได้รับคืนค่าของความนิยมที่เกิดจากการรวมธุรกิจ ได้ถูกจัดทำขึ้นโดยวิธีมูลค่าจากการใช้ซึ่งเป็นประมาณการสำหรับ </w:t>
      </w:r>
      <w:r w:rsidR="00B008CA" w:rsidRPr="00F867BF">
        <w:t xml:space="preserve">5 </w:t>
      </w:r>
      <w:r w:rsidR="00B008CA" w:rsidRPr="00F867BF">
        <w:rPr>
          <w:cs/>
        </w:rPr>
        <w:t xml:space="preserve">ปี ข้างหน้า ข้อสมมติที่สำคัญในการประมาณการมูลค่าจากการใช้ ประกอบด้วยอัตราคิดลดซึ่งเป็นอัตราโดยประมาณหลังหักภาษีเงินได้ที่อ้างอิงจากอัตราดอกเบี้ยพันธบัตรรัฐบาลอายุ </w:t>
      </w:r>
      <w:r w:rsidR="00B008CA" w:rsidRPr="00F867BF">
        <w:t xml:space="preserve">10 </w:t>
      </w:r>
      <w:r w:rsidR="00B008CA" w:rsidRPr="00F867BF">
        <w:rPr>
          <w:cs/>
        </w:rPr>
        <w:t>ปี 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</w:t>
      </w:r>
    </w:p>
    <w:p w14:paraId="40B0018D" w14:textId="77777777" w:rsidR="004F735A" w:rsidRPr="00F867BF" w:rsidRDefault="004F735A" w:rsidP="00B00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6361927F" w14:textId="143EE082" w:rsidR="00B008CA" w:rsidRPr="00F867BF" w:rsidRDefault="00B008CA" w:rsidP="00B00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F867BF">
        <w:rPr>
          <w:cs/>
        </w:rPr>
        <w:t>อัตราคิดลดของ</w:t>
      </w:r>
      <w:r w:rsidR="003A1216" w:rsidRPr="00F867BF">
        <w:rPr>
          <w:rFonts w:hint="cs"/>
          <w:cs/>
        </w:rPr>
        <w:t>กลุ่ม</w:t>
      </w:r>
      <w:r w:rsidRPr="00F867BF">
        <w:rPr>
          <w:cs/>
        </w:rPr>
        <w:t>บริษัทในกลุ่มอุตสาหกรรมซึ่ง</w:t>
      </w:r>
      <w:r w:rsidR="003A1216" w:rsidRPr="00F867BF">
        <w:rPr>
          <w:rFonts w:hint="cs"/>
          <w:cs/>
        </w:rPr>
        <w:t>กลุ่ม</w:t>
      </w:r>
      <w:r w:rsidRPr="00F867BF">
        <w:rPr>
          <w:cs/>
        </w:rPr>
        <w:t xml:space="preserve">บริษัทดำเนินงานอยู่ มีค่าเฉลี่ยอยู่ระหว่างร้อยละ </w:t>
      </w:r>
      <w:r w:rsidRPr="00F867BF">
        <w:t xml:space="preserve">5 </w:t>
      </w:r>
      <w:r w:rsidRPr="00F867BF">
        <w:rPr>
          <w:cs/>
        </w:rPr>
        <w:t xml:space="preserve">ถึง </w:t>
      </w:r>
      <w:r w:rsidRPr="00F867BF">
        <w:t xml:space="preserve">8 </w:t>
      </w:r>
      <w:r w:rsidRPr="00F867BF">
        <w:rPr>
          <w:cs/>
        </w:rPr>
        <w:t>ซึ่งอัตราคิดลดของ</w:t>
      </w:r>
      <w:r w:rsidR="003A1216" w:rsidRPr="00F867BF">
        <w:rPr>
          <w:rFonts w:hint="cs"/>
          <w:cs/>
        </w:rPr>
        <w:t>กลุ่ม</w:t>
      </w:r>
      <w:r w:rsidRPr="00F867BF">
        <w:rPr>
          <w:cs/>
        </w:rPr>
        <w:t>บริษัทที่ใช้ในการคำนวณมูลค่าที่คาดว่าจะได้รับคืนอยู่ในค่าเฉลี่ยของกลุ่มอุตสาหกรรมดังกล่าว</w:t>
      </w:r>
    </w:p>
    <w:p w14:paraId="313DFE69" w14:textId="77777777" w:rsidR="00B008CA" w:rsidRPr="00F867BF" w:rsidRDefault="00B008CA" w:rsidP="00B00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3255C7AE" w14:textId="681BBAAB" w:rsidR="00B008CA" w:rsidRPr="00F867BF" w:rsidRDefault="00B008CA" w:rsidP="00B00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4"/>
        </w:rPr>
      </w:pPr>
      <w:r w:rsidRPr="00F867BF">
        <w:rPr>
          <w:spacing w:val="-4"/>
          <w:cs/>
        </w:rPr>
        <w:t>การทดสอบการด้อยค่าได้ถูกจัดทำโดยฝ่ายบริหารของ</w:t>
      </w:r>
      <w:r w:rsidR="003A1216" w:rsidRPr="00F867BF">
        <w:rPr>
          <w:rFonts w:hint="cs"/>
          <w:spacing w:val="-4"/>
          <w:cs/>
        </w:rPr>
        <w:t>กลุ่ม</w:t>
      </w:r>
      <w:r w:rsidRPr="00F867BF">
        <w:rPr>
          <w:spacing w:val="-4"/>
          <w:cs/>
        </w:rPr>
        <w:t>บริษัทและไม่พบว่ามีการด้อยค่าเกิดขึ้นสำหรับค่าความนิยม</w:t>
      </w:r>
    </w:p>
    <w:p w14:paraId="1FDA2745" w14:textId="77777777" w:rsidR="00B008CA" w:rsidRPr="00F867BF" w:rsidRDefault="00B008CA" w:rsidP="00B00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0F21395E" w14:textId="77777777" w:rsidR="00B008CA" w:rsidRPr="00F867BF" w:rsidRDefault="00B008CA" w:rsidP="00B00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F867BF">
        <w:rPr>
          <w:cs/>
        </w:rPr>
        <w:t xml:space="preserve">หากข้อสมมติในการทดสอบการด้อยค่าของค่าความนิยมเปลี่ยนไป โดยราคาขายผลิตภัณฑ์ลดลง </w:t>
      </w:r>
      <w:r w:rsidRPr="00F867BF">
        <w:t>0.5</w:t>
      </w:r>
      <w:r w:rsidRPr="00F867BF">
        <w:rPr>
          <w:cs/>
        </w:rPr>
        <w:t xml:space="preserve"> บาทต่อลิตรหรือต้นทุนวัตถุดิบเพิ่มขึ้น </w:t>
      </w:r>
      <w:r w:rsidRPr="00F867BF">
        <w:t xml:space="preserve">0.5 </w:t>
      </w:r>
      <w:r w:rsidRPr="00F867BF">
        <w:rPr>
          <w:cs/>
        </w:rPr>
        <w:t>บาทต่อลิตร ก็จะยังคงไม่มีค่าเผื่อการด้อยค่าของค่าความนิยม</w:t>
      </w:r>
    </w:p>
    <w:p w14:paraId="56B1FA85" w14:textId="08A28093" w:rsidR="00925AE2" w:rsidRPr="00F867BF" w:rsidRDefault="00925AE2" w:rsidP="00B00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4FBEFD74" w14:textId="77777777" w:rsidR="00925AE2" w:rsidRPr="00F867BF" w:rsidRDefault="00925AE2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</w:rPr>
      </w:pPr>
      <w:bookmarkStart w:id="21" w:name="_Hlk95485697"/>
      <w:r w:rsidRPr="00F867BF">
        <w:rPr>
          <w:rFonts w:hint="cs"/>
          <w:i/>
          <w:iCs/>
        </w:rPr>
        <w:t>OKEA ASA</w:t>
      </w:r>
    </w:p>
    <w:bookmarkEnd w:id="21"/>
    <w:p w14:paraId="6D0E2008" w14:textId="457581B9" w:rsidR="00925AE2" w:rsidRPr="00F867BF" w:rsidRDefault="00925AE2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61E73EC4" w14:textId="0C8C44BC" w:rsidR="00474852" w:rsidRPr="00F867BF" w:rsidRDefault="00474852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  <w:r w:rsidRPr="00F867BF">
        <w:rPr>
          <w:cs/>
        </w:rPr>
        <w:t xml:space="preserve">ณ วันที่ </w:t>
      </w:r>
      <w:r w:rsidR="00E566A2" w:rsidRPr="00F867BF">
        <w:t xml:space="preserve">31 </w:t>
      </w:r>
      <w:r w:rsidR="00E566A2" w:rsidRPr="00F867BF">
        <w:rPr>
          <w:cs/>
        </w:rPr>
        <w:t xml:space="preserve">ธันวาคม </w:t>
      </w:r>
      <w:r w:rsidR="00E566A2" w:rsidRPr="00F867BF">
        <w:t>256</w:t>
      </w:r>
      <w:r w:rsidR="00CE105C" w:rsidRPr="00F867BF">
        <w:t>7</w:t>
      </w:r>
      <w:r w:rsidRPr="00F867BF">
        <w:t xml:space="preserve"> </w:t>
      </w:r>
      <w:r w:rsidRPr="00F867BF">
        <w:rPr>
          <w:cs/>
        </w:rPr>
        <w:t xml:space="preserve">กลุ่มบริษัทมีค่าความนิยมจำนวน </w:t>
      </w:r>
      <w:r w:rsidR="00C13D52" w:rsidRPr="00F867BF">
        <w:t>1</w:t>
      </w:r>
      <w:r w:rsidR="00801D99" w:rsidRPr="00F867BF">
        <w:t>,</w:t>
      </w:r>
      <w:r w:rsidR="00C13D52" w:rsidRPr="00F867BF">
        <w:t>331</w:t>
      </w:r>
      <w:r w:rsidR="0063286A" w:rsidRPr="00F867BF">
        <w:t xml:space="preserve"> </w:t>
      </w:r>
      <w:r w:rsidRPr="00F867BF">
        <w:rPr>
          <w:cs/>
        </w:rPr>
        <w:t xml:space="preserve">ล้านโครนนอร์เวย์ (หรือเทียบเท่า </w:t>
      </w:r>
      <w:r w:rsidR="00C13D52" w:rsidRPr="00F867BF">
        <w:t>4</w:t>
      </w:r>
      <w:r w:rsidR="00975595" w:rsidRPr="00F867BF">
        <w:t>,</w:t>
      </w:r>
      <w:r w:rsidR="00C13D52" w:rsidRPr="00F867BF">
        <w:t>014</w:t>
      </w:r>
      <w:r w:rsidRPr="00F867BF">
        <w:t xml:space="preserve"> </w:t>
      </w:r>
      <w:r w:rsidRPr="00F867BF">
        <w:rPr>
          <w:cs/>
        </w:rPr>
        <w:t xml:space="preserve">ล้านบาท) โดยเป็นค่าความนิยมจากการได้มาซึ่งอำนาจควบคุมใน </w:t>
      </w:r>
      <w:r w:rsidRPr="00F867BF">
        <w:t>OKEA ASA (</w:t>
      </w:r>
      <w:r w:rsidR="00C32277" w:rsidRPr="00F867BF">
        <w:t>“</w:t>
      </w:r>
      <w:r w:rsidRPr="00F867BF">
        <w:t>OKEA</w:t>
      </w:r>
      <w:r w:rsidR="00C32277" w:rsidRPr="00F867BF">
        <w:t>”</w:t>
      </w:r>
      <w:r w:rsidRPr="00F867BF">
        <w:t xml:space="preserve">) </w:t>
      </w:r>
      <w:r w:rsidRPr="00F867BF">
        <w:rPr>
          <w:cs/>
        </w:rPr>
        <w:t xml:space="preserve">จำนวน </w:t>
      </w:r>
      <w:r w:rsidR="00935EEC" w:rsidRPr="00F867BF">
        <w:t>487</w:t>
      </w:r>
      <w:r w:rsidRPr="00F867BF">
        <w:t xml:space="preserve"> </w:t>
      </w:r>
      <w:r w:rsidRPr="00F867BF">
        <w:rPr>
          <w:cs/>
        </w:rPr>
        <w:t xml:space="preserve">ล้านโครนนอร์เวย์ (หรือเทียบเท่า </w:t>
      </w:r>
      <w:r w:rsidR="00801D99" w:rsidRPr="00F867BF">
        <w:t>1,</w:t>
      </w:r>
      <w:r w:rsidR="00D81C86" w:rsidRPr="00F867BF">
        <w:t>468</w:t>
      </w:r>
      <w:r w:rsidRPr="00F867BF">
        <w:t xml:space="preserve"> </w:t>
      </w:r>
      <w:r w:rsidRPr="00F867BF">
        <w:rPr>
          <w:cs/>
        </w:rPr>
        <w:t xml:space="preserve">ล้านบาท) และค่าความนิยมจากการเข้าซื้อส่วนได้เสียในหลุมน้ำมันของ </w:t>
      </w:r>
      <w:r w:rsidRPr="00F867BF">
        <w:t>OKEA</w:t>
      </w:r>
      <w:r w:rsidRPr="00F867BF">
        <w:rPr>
          <w:cs/>
        </w:rPr>
        <w:t>จำนวน</w:t>
      </w:r>
      <w:r w:rsidR="00935EEC" w:rsidRPr="00F867BF">
        <w:t xml:space="preserve"> </w:t>
      </w:r>
      <w:r w:rsidR="00B1465D" w:rsidRPr="00F867BF">
        <w:t>844</w:t>
      </w:r>
      <w:r w:rsidRPr="00F867BF">
        <w:t xml:space="preserve"> </w:t>
      </w:r>
      <w:r w:rsidRPr="00F867BF">
        <w:rPr>
          <w:cs/>
        </w:rPr>
        <w:t xml:space="preserve">ล้านโครนนอร์เวย์ (หรือเทียบเท่า </w:t>
      </w:r>
      <w:r w:rsidR="00F0545F" w:rsidRPr="00F867BF">
        <w:t>2</w:t>
      </w:r>
      <w:r w:rsidR="00801D99" w:rsidRPr="00F867BF">
        <w:t>,</w:t>
      </w:r>
      <w:r w:rsidR="00F0545F" w:rsidRPr="00F867BF">
        <w:t>546</w:t>
      </w:r>
      <w:r w:rsidR="00935EEC" w:rsidRPr="00F867BF">
        <w:t xml:space="preserve"> </w:t>
      </w:r>
      <w:r w:rsidRPr="00F867BF">
        <w:rPr>
          <w:cs/>
        </w:rPr>
        <w:t>ล้านบาท)</w:t>
      </w:r>
      <w:r w:rsidR="008F426E" w:rsidRPr="00F867BF">
        <w:t xml:space="preserve"> </w:t>
      </w:r>
      <w:r w:rsidR="008F426E" w:rsidRPr="00F867BF">
        <w:rPr>
          <w:rFonts w:hint="cs"/>
          <w:cs/>
        </w:rPr>
        <w:t xml:space="preserve">ซึ่งในระหว่างปี </w:t>
      </w:r>
      <w:r w:rsidR="008F426E" w:rsidRPr="00F867BF">
        <w:t>256</w:t>
      </w:r>
      <w:r w:rsidR="0004432D" w:rsidRPr="00F867BF">
        <w:t>7</w:t>
      </w:r>
      <w:r w:rsidR="008F426E" w:rsidRPr="00F867BF">
        <w:t xml:space="preserve"> </w:t>
      </w:r>
      <w:r w:rsidR="004015D9" w:rsidRPr="00F867BF">
        <w:rPr>
          <w:rFonts w:hint="cs"/>
          <w:cs/>
        </w:rPr>
        <w:t>มี</w:t>
      </w:r>
      <w:r w:rsidR="008F426E" w:rsidRPr="00F867BF">
        <w:rPr>
          <w:cs/>
        </w:rPr>
        <w:t xml:space="preserve">ค่าความนิยมจากการเข้าซื้อส่วนได้เสียในหลุมน้ำมันของ </w:t>
      </w:r>
      <w:r w:rsidR="008F426E" w:rsidRPr="00F867BF">
        <w:t xml:space="preserve">OKEA </w:t>
      </w:r>
      <w:r w:rsidR="008F426E" w:rsidRPr="00F867BF">
        <w:rPr>
          <w:i/>
          <w:iCs/>
        </w:rPr>
        <w:t>(</w:t>
      </w:r>
      <w:r w:rsidR="008F426E" w:rsidRPr="00F867BF">
        <w:rPr>
          <w:i/>
          <w:iCs/>
          <w:cs/>
        </w:rPr>
        <w:t xml:space="preserve">หมายเหตุข้อ </w:t>
      </w:r>
      <w:r w:rsidR="00575135" w:rsidRPr="00F867BF">
        <w:rPr>
          <w:i/>
          <w:iCs/>
        </w:rPr>
        <w:t>5</w:t>
      </w:r>
      <w:r w:rsidR="008F426E" w:rsidRPr="00F867BF">
        <w:rPr>
          <w:i/>
          <w:iCs/>
        </w:rPr>
        <w:t>)</w:t>
      </w:r>
    </w:p>
    <w:p w14:paraId="084BFC88" w14:textId="142B8509" w:rsidR="00474852" w:rsidRPr="00F867BF" w:rsidRDefault="00474852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F867BF">
        <w:rPr>
          <w:cs/>
        </w:rPr>
        <w:lastRenderedPageBreak/>
        <w:t xml:space="preserve">สำหรับค่าความนิยมจำนวน </w:t>
      </w:r>
      <w:r w:rsidR="00935EEC" w:rsidRPr="00F867BF">
        <w:t>487</w:t>
      </w:r>
      <w:r w:rsidRPr="00F867BF">
        <w:t xml:space="preserve"> </w:t>
      </w:r>
      <w:r w:rsidRPr="00F867BF">
        <w:rPr>
          <w:cs/>
        </w:rPr>
        <w:t xml:space="preserve">ล้านโครนนอร์เวย์ที่เกิดจากการได้มาซึ่งอำนาจควบคุมใน </w:t>
      </w:r>
      <w:r w:rsidRPr="00F867BF">
        <w:t xml:space="preserve">OKEA </w:t>
      </w:r>
      <w:r w:rsidRPr="00F867BF">
        <w:rPr>
          <w:cs/>
        </w:rPr>
        <w:t>กลุ่มบริษัทคำนวณมูลค่าที่คาดว่าจะได้รับคืนโดยวิธีมูลค่ายุติธรรมหักต้นทุนในการจำหน่ายโดยการใช้วิธีเปรียบเทียบราคาตลาด การวัดมูลค่ายุติธรรมจัดประเภทเป็นมูลค่ายุติธรรมระดับ</w:t>
      </w:r>
      <w:r w:rsidRPr="00F867BF">
        <w:t> 1</w:t>
      </w:r>
    </w:p>
    <w:p w14:paraId="49F396F0" w14:textId="77777777" w:rsidR="002C7655" w:rsidRPr="00F867BF" w:rsidRDefault="002C7655" w:rsidP="00AC1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658A343F" w14:textId="65B6AAB8" w:rsidR="00925AE2" w:rsidRPr="00F867BF" w:rsidRDefault="00474852" w:rsidP="00AC1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sectPr w:rsidR="00925AE2" w:rsidRPr="00F867BF" w:rsidSect="00FB5E1D">
          <w:headerReference w:type="default" r:id="rId20"/>
          <w:pgSz w:w="11907" w:h="16840" w:code="9"/>
          <w:pgMar w:top="1180" w:right="1152" w:bottom="1170" w:left="1152" w:header="720" w:footer="720" w:gutter="0"/>
          <w:cols w:space="720"/>
          <w:docGrid w:linePitch="408"/>
        </w:sectPr>
      </w:pPr>
      <w:r w:rsidRPr="00F867BF">
        <w:rPr>
          <w:cs/>
        </w:rPr>
        <w:t>ประมาณการมูลค่าที่คาดว่าจะได้รับคืนของหน่วยสินทรัพย์ที่ก่อให้เกิดเงินสด</w:t>
      </w:r>
      <w:r w:rsidR="00111AE4" w:rsidRPr="00F867BF">
        <w:rPr>
          <w:rFonts w:hint="cs"/>
          <w:cs/>
        </w:rPr>
        <w:t xml:space="preserve">ในหลุม </w:t>
      </w:r>
      <w:r w:rsidR="00AD6869" w:rsidRPr="00F867BF">
        <w:tab/>
      </w:r>
      <w:r w:rsidR="00EB1B4F" w:rsidRPr="00F867BF">
        <w:t>Ivar Aasen</w:t>
      </w:r>
      <w:r w:rsidR="00924604" w:rsidRPr="00F867BF">
        <w:rPr>
          <w:rFonts w:hint="cs"/>
          <w:cs/>
        </w:rPr>
        <w:t xml:space="preserve"> </w:t>
      </w:r>
      <w:r w:rsidR="00EB1B4F" w:rsidRPr="00F867BF">
        <w:rPr>
          <w:rFonts w:hint="cs"/>
          <w:cs/>
        </w:rPr>
        <w:t>และ</w:t>
      </w:r>
      <w:r w:rsidR="007710E8" w:rsidRPr="00F867BF">
        <w:rPr>
          <w:rFonts w:hint="cs"/>
          <w:cs/>
        </w:rPr>
        <w:t>หลุม</w:t>
      </w:r>
      <w:r w:rsidR="00EB1B4F" w:rsidRPr="00F867BF">
        <w:rPr>
          <w:rFonts w:hint="cs"/>
          <w:cs/>
        </w:rPr>
        <w:t xml:space="preserve"> </w:t>
      </w:r>
      <w:r w:rsidR="00111AE4" w:rsidRPr="00F867BF">
        <w:t>Statfjord</w:t>
      </w:r>
      <w:r w:rsidR="00111AE4" w:rsidRPr="00F867BF">
        <w:rPr>
          <w:cs/>
        </w:rPr>
        <w:t xml:space="preserve"> </w:t>
      </w:r>
      <w:r w:rsidRPr="00F867BF">
        <w:rPr>
          <w:cs/>
        </w:rPr>
        <w:t>มีมูลค่า</w:t>
      </w:r>
      <w:r w:rsidR="00192D4B" w:rsidRPr="00F867BF">
        <w:rPr>
          <w:rFonts w:hint="cs"/>
          <w:cs/>
        </w:rPr>
        <w:t>ต่ำ</w:t>
      </w:r>
      <w:r w:rsidRPr="00F867BF">
        <w:rPr>
          <w:cs/>
        </w:rPr>
        <w:t>กว่ามูลค่าตามบัญชีของหน่วยสินทรัพย์ที่ก่อให้เกิดเงินสด</w:t>
      </w:r>
      <w:r w:rsidR="00982E43" w:rsidRPr="00F867BF">
        <w:t xml:space="preserve"> </w:t>
      </w:r>
      <w:r w:rsidR="00982E43" w:rsidRPr="00F867BF">
        <w:rPr>
          <w:rFonts w:hint="cs"/>
          <w:cs/>
        </w:rPr>
        <w:t>เนื่องจาก</w:t>
      </w:r>
      <w:r w:rsidR="007710E8" w:rsidRPr="00F867BF">
        <w:rPr>
          <w:rFonts w:hint="cs"/>
          <w:cs/>
        </w:rPr>
        <w:t>ระดับราคา</w:t>
      </w:r>
      <w:r w:rsidR="00994F6D" w:rsidRPr="00F867BF">
        <w:rPr>
          <w:rFonts w:hint="cs"/>
          <w:cs/>
        </w:rPr>
        <w:t>คาดการณ์</w:t>
      </w:r>
      <w:r w:rsidR="007710E8" w:rsidRPr="00F867BF">
        <w:rPr>
          <w:rFonts w:hint="cs"/>
          <w:cs/>
        </w:rPr>
        <w:t>น้ำมัน</w:t>
      </w:r>
      <w:r w:rsidR="00982E43" w:rsidRPr="00F867BF">
        <w:rPr>
          <w:rFonts w:hint="cs"/>
          <w:cs/>
        </w:rPr>
        <w:t xml:space="preserve">ลดลง </w:t>
      </w:r>
      <w:r w:rsidRPr="00F867BF">
        <w:rPr>
          <w:cs/>
        </w:rPr>
        <w:t>จึงมีการบันทึกผลขาดทุนจากการด้อยค่า</w:t>
      </w:r>
      <w:r w:rsidR="00C20DAA" w:rsidRPr="00F867BF">
        <w:rPr>
          <w:rFonts w:hint="cs"/>
          <w:cs/>
        </w:rPr>
        <w:t>สำหรับปีสิ้นสุด</w:t>
      </w:r>
      <w:r w:rsidRPr="00F867BF">
        <w:rPr>
          <w:cs/>
        </w:rPr>
        <w:t>วันที่</w:t>
      </w:r>
      <w:r w:rsidRPr="00F867BF">
        <w:t> </w:t>
      </w:r>
      <w:r w:rsidR="00E566A2" w:rsidRPr="00F867BF">
        <w:t xml:space="preserve">31 </w:t>
      </w:r>
      <w:r w:rsidR="00E566A2" w:rsidRPr="00F867BF">
        <w:rPr>
          <w:cs/>
        </w:rPr>
        <w:t xml:space="preserve">ธันวาคม </w:t>
      </w:r>
      <w:r w:rsidR="00E566A2" w:rsidRPr="00F867BF">
        <w:t>256</w:t>
      </w:r>
      <w:r w:rsidR="0004432D" w:rsidRPr="00F867BF">
        <w:t>7</w:t>
      </w:r>
      <w:r w:rsidR="00192D4B" w:rsidRPr="00F867BF">
        <w:rPr>
          <w:rFonts w:hint="cs"/>
          <w:cs/>
        </w:rPr>
        <w:t xml:space="preserve"> จำนวน </w:t>
      </w:r>
      <w:r w:rsidR="006F0250" w:rsidRPr="00F867BF">
        <w:t>697</w:t>
      </w:r>
      <w:r w:rsidR="00192D4B" w:rsidRPr="00F867BF">
        <w:t xml:space="preserve"> </w:t>
      </w:r>
      <w:r w:rsidR="00192D4B" w:rsidRPr="00F867BF">
        <w:rPr>
          <w:cs/>
        </w:rPr>
        <w:t>ล้านโครนนอร์เวย์ (หรือ</w:t>
      </w:r>
      <w:r w:rsidR="00AC1924" w:rsidRPr="00F867BF">
        <w:t xml:space="preserve"> 2,322</w:t>
      </w:r>
      <w:r w:rsidR="00192D4B" w:rsidRPr="00F867BF">
        <w:t xml:space="preserve"> </w:t>
      </w:r>
      <w:r w:rsidR="00192D4B" w:rsidRPr="00F867BF">
        <w:rPr>
          <w:cs/>
        </w:rPr>
        <w:t>ล้านบาท)</w:t>
      </w:r>
    </w:p>
    <w:p w14:paraId="22685067" w14:textId="78AF4256" w:rsidR="00654500" w:rsidRPr="00F867BF" w:rsidRDefault="00947118" w:rsidP="00654500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867BF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สินทรัพย์ไม่มีตัวตน</w:t>
      </w:r>
      <w:r w:rsidRPr="00F867BF">
        <w:rPr>
          <w:rFonts w:ascii="Angsana New" w:hAnsi="Angsana New"/>
          <w:b/>
          <w:bCs/>
          <w:sz w:val="30"/>
          <w:szCs w:val="30"/>
          <w:lang w:bidi="th-TH"/>
        </w:rPr>
        <w:tab/>
      </w:r>
    </w:p>
    <w:tbl>
      <w:tblPr>
        <w:tblW w:w="14791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402"/>
        <w:gridCol w:w="1265"/>
        <w:gridCol w:w="1265"/>
        <w:gridCol w:w="1265"/>
        <w:gridCol w:w="1265"/>
        <w:gridCol w:w="1265"/>
        <w:gridCol w:w="1265"/>
        <w:gridCol w:w="1265"/>
        <w:gridCol w:w="1265"/>
        <w:gridCol w:w="1269"/>
      </w:tblGrid>
      <w:tr w:rsidR="00942671" w:rsidRPr="00F867BF" w14:paraId="79A597E0" w14:textId="77777777" w:rsidTr="005A572D">
        <w:trPr>
          <w:trHeight w:val="232"/>
          <w:tblHeader/>
        </w:trPr>
        <w:tc>
          <w:tcPr>
            <w:tcW w:w="3402" w:type="dxa"/>
          </w:tcPr>
          <w:p w14:paraId="63384309" w14:textId="77777777" w:rsidR="00942671" w:rsidRPr="00F867BF" w:rsidRDefault="00942671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outlineLvl w:val="0"/>
              <w:rPr>
                <w:rFonts w:eastAsia="Calibri"/>
                <w:sz w:val="22"/>
                <w:szCs w:val="22"/>
                <w:lang w:bidi="ar-SA"/>
              </w:rPr>
            </w:pPr>
          </w:p>
        </w:tc>
        <w:tc>
          <w:tcPr>
            <w:tcW w:w="11389" w:type="dxa"/>
            <w:gridSpan w:val="9"/>
          </w:tcPr>
          <w:p w14:paraId="00709234" w14:textId="764E4A1A" w:rsidR="00942671" w:rsidRPr="00F867BF" w:rsidRDefault="00942671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B7695" w:rsidRPr="00F867BF" w14:paraId="532FF250" w14:textId="77777777" w:rsidTr="005A572D">
        <w:trPr>
          <w:trHeight w:val="20"/>
          <w:tblHeader/>
        </w:trPr>
        <w:tc>
          <w:tcPr>
            <w:tcW w:w="3402" w:type="dxa"/>
          </w:tcPr>
          <w:p w14:paraId="60C0550D" w14:textId="77777777" w:rsidR="004B7695" w:rsidRPr="00F867BF" w:rsidRDefault="004B7695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outlineLvl w:val="0"/>
              <w:rPr>
                <w:rFonts w:eastAsia="Calibri"/>
                <w:sz w:val="22"/>
                <w:szCs w:val="22"/>
                <w:lang w:bidi="ar-SA"/>
              </w:rPr>
            </w:pPr>
          </w:p>
        </w:tc>
        <w:tc>
          <w:tcPr>
            <w:tcW w:w="1265" w:type="dxa"/>
            <w:vAlign w:val="bottom"/>
          </w:tcPr>
          <w:p w14:paraId="26320325" w14:textId="648DE5D2" w:rsidR="004B7695" w:rsidRPr="00F867BF" w:rsidRDefault="004B7695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ลิขสิทธิ์การใช้</w:t>
            </w:r>
            <w:r w:rsidR="00E429B3" w:rsidRPr="00F867BF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และต้นทุ</w:t>
            </w:r>
            <w:r w:rsidR="002A114B" w:rsidRPr="00F867BF">
              <w:rPr>
                <w:rFonts w:asciiTheme="majorBidi" w:hAnsiTheme="majorBidi" w:cstheme="majorBidi" w:hint="cs"/>
                <w:sz w:val="22"/>
                <w:szCs w:val="22"/>
                <w:cs/>
              </w:rPr>
              <w:t>น</w:t>
            </w: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พัฒนา</w:t>
            </w:r>
          </w:p>
          <w:p w14:paraId="02DEBB5E" w14:textId="02AE9CCF" w:rsidR="004B7695" w:rsidRPr="00F867BF" w:rsidRDefault="004B7695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8"/>
              <w:contextualSpacing/>
              <w:jc w:val="center"/>
              <w:rPr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โปรแกร</w:t>
            </w:r>
            <w:r w:rsidR="0031188F" w:rsidRPr="00F867BF">
              <w:rPr>
                <w:rFonts w:asciiTheme="majorBidi" w:hAnsiTheme="majorBidi" w:cstheme="majorBidi" w:hint="cs"/>
                <w:sz w:val="22"/>
                <w:szCs w:val="22"/>
                <w:cs/>
              </w:rPr>
              <w:t>ม</w:t>
            </w: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สำเร็จรูป</w:t>
            </w:r>
          </w:p>
        </w:tc>
        <w:tc>
          <w:tcPr>
            <w:tcW w:w="1265" w:type="dxa"/>
            <w:vAlign w:val="bottom"/>
          </w:tcPr>
          <w:p w14:paraId="722076E4" w14:textId="77777777" w:rsidR="00D67941" w:rsidRPr="00F867BF" w:rsidRDefault="004B7695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3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สิทธิใน</w:t>
            </w:r>
          </w:p>
          <w:p w14:paraId="2388E518" w14:textId="0A30184A" w:rsidR="004B7695" w:rsidRPr="00F867BF" w:rsidRDefault="004B7695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3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กา</w:t>
            </w:r>
            <w:r w:rsidR="002A114B" w:rsidRPr="00F867BF">
              <w:rPr>
                <w:rFonts w:asciiTheme="majorBidi" w:hAnsiTheme="majorBidi" w:cstheme="majorBidi" w:hint="cs"/>
                <w:sz w:val="22"/>
                <w:szCs w:val="22"/>
                <w:cs/>
              </w:rPr>
              <w:t>ร</w:t>
            </w: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เชื่อมโยงระบ</w:t>
            </w:r>
            <w:r w:rsidR="002A114B" w:rsidRPr="00F867BF">
              <w:rPr>
                <w:rFonts w:asciiTheme="majorBidi" w:hAnsiTheme="majorBidi" w:cstheme="majorBidi" w:hint="cs"/>
                <w:sz w:val="22"/>
                <w:szCs w:val="22"/>
                <w:cs/>
              </w:rPr>
              <w:t>บ</w:t>
            </w: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จำหน่ายไฟฟ้า</w:t>
            </w:r>
          </w:p>
        </w:tc>
        <w:tc>
          <w:tcPr>
            <w:tcW w:w="1265" w:type="dxa"/>
            <w:vAlign w:val="bottom"/>
          </w:tcPr>
          <w:p w14:paraId="55C99698" w14:textId="4230F1DD" w:rsidR="004B7695" w:rsidRPr="00F867BF" w:rsidRDefault="004B7695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3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สัญญาซื้อขาย</w:t>
            </w:r>
            <w:r w:rsidR="0031188F"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ไฟฟ้า</w:t>
            </w:r>
            <w:r w:rsidR="0012062C" w:rsidRPr="00F867BF">
              <w:rPr>
                <w:rFonts w:asciiTheme="majorBidi" w:hAnsiTheme="majorBidi" w:cstheme="majorBidi" w:hint="cs"/>
                <w:sz w:val="22"/>
                <w:szCs w:val="22"/>
                <w:cs/>
              </w:rPr>
              <w:t>/น้ำเย็น</w:t>
            </w:r>
          </w:p>
        </w:tc>
        <w:tc>
          <w:tcPr>
            <w:tcW w:w="1265" w:type="dxa"/>
            <w:vAlign w:val="bottom"/>
          </w:tcPr>
          <w:p w14:paraId="31A32CFF" w14:textId="650E0684" w:rsidR="004B7695" w:rsidRPr="00F867BF" w:rsidRDefault="004B7695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28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สัญญาซื้อขายไฟฟ้า</w:t>
            </w:r>
            <w:r w:rsidRPr="00F867B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และสินทรัพย์</w:t>
            </w: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ภายใต้ข้อตกลงสัมปทาน</w:t>
            </w:r>
          </w:p>
        </w:tc>
        <w:tc>
          <w:tcPr>
            <w:tcW w:w="1265" w:type="dxa"/>
            <w:vAlign w:val="bottom"/>
          </w:tcPr>
          <w:p w14:paraId="44656B37" w14:textId="38E202DA" w:rsidR="004B7695" w:rsidRPr="00F867BF" w:rsidRDefault="004B7695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5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</w:t>
            </w:r>
            <w:r w:rsidR="0031188F"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ในการสำรวจ</w:t>
            </w:r>
            <w:r w:rsidR="00D25493" w:rsidRPr="00F867BF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แล</w:t>
            </w:r>
            <w:r w:rsidR="002A114B" w:rsidRPr="00F867BF">
              <w:rPr>
                <w:rFonts w:asciiTheme="majorBidi" w:hAnsiTheme="majorBidi" w:cstheme="majorBidi" w:hint="cs"/>
                <w:sz w:val="22"/>
                <w:szCs w:val="22"/>
                <w:cs/>
              </w:rPr>
              <w:t>ะ</w:t>
            </w: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ประเมินค่าแหล่</w:t>
            </w:r>
            <w:r w:rsidR="002A114B" w:rsidRPr="00F867BF">
              <w:rPr>
                <w:rFonts w:asciiTheme="majorBidi" w:hAnsiTheme="majorBidi" w:cstheme="majorBidi" w:hint="cs"/>
                <w:sz w:val="22"/>
                <w:szCs w:val="22"/>
                <w:cs/>
              </w:rPr>
              <w:t>ง</w:t>
            </w: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ทรัพยากร</w:t>
            </w:r>
          </w:p>
        </w:tc>
        <w:tc>
          <w:tcPr>
            <w:tcW w:w="1265" w:type="dxa"/>
            <w:vAlign w:val="bottom"/>
          </w:tcPr>
          <w:p w14:paraId="4E5F883F" w14:textId="77777777" w:rsidR="004B7695" w:rsidRPr="00F867BF" w:rsidRDefault="004B7695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bookmarkStart w:id="22" w:name="_Hlk134185632"/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  <w:p w14:paraId="0E0C0B36" w14:textId="41FABC2B" w:rsidR="004B7695" w:rsidRPr="00F867BF" w:rsidRDefault="004B7695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ไม่มีตัวตนระหว่าง</w:t>
            </w:r>
            <w:r w:rsidRPr="00F867BF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การพัฒนา</w:t>
            </w:r>
            <w:bookmarkEnd w:id="22"/>
          </w:p>
        </w:tc>
        <w:tc>
          <w:tcPr>
            <w:tcW w:w="1265" w:type="dxa"/>
            <w:vAlign w:val="bottom"/>
          </w:tcPr>
          <w:p w14:paraId="7B0C5122" w14:textId="77777777" w:rsidR="004B7695" w:rsidRPr="00F867BF" w:rsidRDefault="004B7695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BD8ED1" w14:textId="6658C986" w:rsidR="004B7695" w:rsidRPr="00F867BF" w:rsidRDefault="004B7695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20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7BF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สัญญาซื้อขา</w:t>
            </w:r>
            <w:r w:rsidR="002A114B" w:rsidRPr="00F867BF">
              <w:rPr>
                <w:rFonts w:asciiTheme="majorBidi" w:hAnsiTheme="majorBidi" w:cstheme="majorBidi" w:hint="cs"/>
                <w:sz w:val="22"/>
                <w:szCs w:val="22"/>
                <w:cs/>
              </w:rPr>
              <w:t>ย</w:t>
            </w:r>
            <w:r w:rsidR="0031188F"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F867BF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กับคู่ค้า</w:t>
            </w:r>
          </w:p>
        </w:tc>
        <w:tc>
          <w:tcPr>
            <w:tcW w:w="1265" w:type="dxa"/>
            <w:vAlign w:val="bottom"/>
          </w:tcPr>
          <w:p w14:paraId="647AB127" w14:textId="77777777" w:rsidR="004B7695" w:rsidRPr="00F867BF" w:rsidRDefault="004B7695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AF25BD" w14:textId="7737F5EA" w:rsidR="004B7695" w:rsidRPr="00F867BF" w:rsidRDefault="004B7695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6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7BF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สิทธิการลงทุ</w:t>
            </w:r>
            <w:r w:rsidR="002A114B" w:rsidRPr="00F867BF">
              <w:rPr>
                <w:rFonts w:asciiTheme="majorBidi" w:hAnsiTheme="majorBidi" w:cstheme="majorBidi" w:hint="cs"/>
                <w:sz w:val="22"/>
                <w:szCs w:val="22"/>
                <w:cs/>
              </w:rPr>
              <w:t>น</w:t>
            </w:r>
            <w:r w:rsidR="0031188F"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F867BF">
              <w:rPr>
                <w:rFonts w:asciiTheme="majorBidi" w:hAnsiTheme="majorBidi" w:cstheme="majorBidi" w:hint="cs"/>
                <w:sz w:val="22"/>
                <w:szCs w:val="22"/>
                <w:cs/>
              </w:rPr>
              <w:t>ในโครงการ</w:t>
            </w:r>
          </w:p>
        </w:tc>
        <w:tc>
          <w:tcPr>
            <w:tcW w:w="1269" w:type="dxa"/>
            <w:vAlign w:val="bottom"/>
          </w:tcPr>
          <w:p w14:paraId="5C01FC11" w14:textId="6ED7C50B" w:rsidR="004B7695" w:rsidRPr="00F867BF" w:rsidRDefault="004B7695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942671" w:rsidRPr="00F867BF" w14:paraId="21AD5691" w14:textId="77777777" w:rsidTr="005A572D">
        <w:trPr>
          <w:trHeight w:val="20"/>
          <w:tblHeader/>
        </w:trPr>
        <w:tc>
          <w:tcPr>
            <w:tcW w:w="3402" w:type="dxa"/>
          </w:tcPr>
          <w:p w14:paraId="716FD49B" w14:textId="77777777" w:rsidR="00942671" w:rsidRPr="00F867BF" w:rsidRDefault="00942671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outlineLvl w:val="0"/>
              <w:rPr>
                <w:rFonts w:eastAsia="Calibri"/>
                <w:sz w:val="22"/>
                <w:szCs w:val="22"/>
                <w:lang w:bidi="ar-SA"/>
              </w:rPr>
            </w:pPr>
          </w:p>
        </w:tc>
        <w:tc>
          <w:tcPr>
            <w:tcW w:w="11389" w:type="dxa"/>
            <w:gridSpan w:val="9"/>
          </w:tcPr>
          <w:p w14:paraId="6A3C2D93" w14:textId="7F16BD5A" w:rsidR="00942671" w:rsidRPr="00F867BF" w:rsidRDefault="00942671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outlineLvl w:val="0"/>
              <w:rPr>
                <w:rFonts w:eastAsia="Calibri"/>
                <w:i/>
                <w:iCs/>
                <w:sz w:val="22"/>
                <w:szCs w:val="22"/>
                <w:cs/>
              </w:rPr>
            </w:pPr>
            <w:r w:rsidRPr="00F867BF">
              <w:rPr>
                <w:rFonts w:eastAsia="Calibri" w:hint="cs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2A114B" w:rsidRPr="00F867BF" w14:paraId="74446B7F" w14:textId="77777777" w:rsidTr="005A572D">
        <w:trPr>
          <w:trHeight w:val="20"/>
        </w:trPr>
        <w:tc>
          <w:tcPr>
            <w:tcW w:w="3402" w:type="dxa"/>
          </w:tcPr>
          <w:p w14:paraId="11DEBD50" w14:textId="77777777" w:rsidR="002A114B" w:rsidRPr="00F867BF" w:rsidRDefault="002A114B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i/>
                <w:i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65" w:type="dxa"/>
          </w:tcPr>
          <w:p w14:paraId="2911683A" w14:textId="77777777" w:rsidR="002A114B" w:rsidRPr="00F867BF" w:rsidRDefault="002A114B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lang w:bidi="ar-SA"/>
              </w:rPr>
            </w:pPr>
          </w:p>
        </w:tc>
        <w:tc>
          <w:tcPr>
            <w:tcW w:w="1265" w:type="dxa"/>
          </w:tcPr>
          <w:p w14:paraId="1BD83B76" w14:textId="77777777" w:rsidR="002A114B" w:rsidRPr="00F867BF" w:rsidRDefault="002A114B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lang w:bidi="ar-SA"/>
              </w:rPr>
            </w:pPr>
          </w:p>
        </w:tc>
        <w:tc>
          <w:tcPr>
            <w:tcW w:w="1265" w:type="dxa"/>
          </w:tcPr>
          <w:p w14:paraId="516DCECB" w14:textId="77777777" w:rsidR="002A114B" w:rsidRPr="00F867BF" w:rsidRDefault="002A114B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lang w:bidi="ar-SA"/>
              </w:rPr>
            </w:pPr>
          </w:p>
        </w:tc>
        <w:tc>
          <w:tcPr>
            <w:tcW w:w="1265" w:type="dxa"/>
          </w:tcPr>
          <w:p w14:paraId="7CA33309" w14:textId="77777777" w:rsidR="002A114B" w:rsidRPr="00F867BF" w:rsidRDefault="002A114B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lang w:bidi="ar-SA"/>
              </w:rPr>
            </w:pPr>
          </w:p>
        </w:tc>
        <w:tc>
          <w:tcPr>
            <w:tcW w:w="1265" w:type="dxa"/>
          </w:tcPr>
          <w:p w14:paraId="78488F64" w14:textId="77777777" w:rsidR="002A114B" w:rsidRPr="00F867BF" w:rsidRDefault="002A114B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lang w:bidi="ar-SA"/>
              </w:rPr>
            </w:pPr>
          </w:p>
        </w:tc>
        <w:tc>
          <w:tcPr>
            <w:tcW w:w="1265" w:type="dxa"/>
          </w:tcPr>
          <w:p w14:paraId="209CAB9A" w14:textId="77777777" w:rsidR="002A114B" w:rsidRPr="00F867BF" w:rsidRDefault="002A114B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lang w:bidi="ar-SA"/>
              </w:rPr>
            </w:pPr>
          </w:p>
        </w:tc>
        <w:tc>
          <w:tcPr>
            <w:tcW w:w="1265" w:type="dxa"/>
          </w:tcPr>
          <w:p w14:paraId="0448D145" w14:textId="28C18CDE" w:rsidR="002A114B" w:rsidRPr="00F867BF" w:rsidRDefault="002A114B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lang w:bidi="ar-SA"/>
              </w:rPr>
            </w:pPr>
          </w:p>
        </w:tc>
        <w:tc>
          <w:tcPr>
            <w:tcW w:w="1265" w:type="dxa"/>
          </w:tcPr>
          <w:p w14:paraId="27F8D3AF" w14:textId="7FB39E01" w:rsidR="002A114B" w:rsidRPr="00F867BF" w:rsidRDefault="002A114B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lang w:bidi="ar-SA"/>
              </w:rPr>
            </w:pPr>
          </w:p>
        </w:tc>
        <w:tc>
          <w:tcPr>
            <w:tcW w:w="1269" w:type="dxa"/>
          </w:tcPr>
          <w:p w14:paraId="1BE9D2B0" w14:textId="742E1C19" w:rsidR="002A114B" w:rsidRPr="00F867BF" w:rsidRDefault="002A114B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lang w:bidi="ar-SA"/>
              </w:rPr>
            </w:pPr>
          </w:p>
        </w:tc>
      </w:tr>
      <w:tr w:rsidR="004B0650" w:rsidRPr="00F867BF" w14:paraId="624FE7D3" w14:textId="77777777" w:rsidTr="005A572D">
        <w:trPr>
          <w:trHeight w:val="20"/>
        </w:trPr>
        <w:tc>
          <w:tcPr>
            <w:tcW w:w="3402" w:type="dxa"/>
          </w:tcPr>
          <w:p w14:paraId="7FDCE4DD" w14:textId="26A49F9A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  <w:cs/>
              </w:rPr>
              <w:t xml:space="preserve">ณ วันที่ </w:t>
            </w:r>
            <w:r w:rsidRPr="00F867BF">
              <w:rPr>
                <w:rFonts w:eastAsia="Calibri"/>
                <w:sz w:val="22"/>
                <w:szCs w:val="22"/>
              </w:rPr>
              <w:t xml:space="preserve">1 </w:t>
            </w:r>
            <w:r w:rsidRPr="00F867BF">
              <w:rPr>
                <w:rFonts w:eastAsia="Calibri"/>
                <w:sz w:val="22"/>
                <w:szCs w:val="22"/>
                <w:cs/>
              </w:rPr>
              <w:t xml:space="preserve">มกราคม </w:t>
            </w:r>
            <w:r w:rsidRPr="00F867BF">
              <w:rPr>
                <w:rFonts w:eastAsia="Calibri"/>
                <w:sz w:val="22"/>
                <w:szCs w:val="22"/>
              </w:rPr>
              <w:t>256</w:t>
            </w:r>
            <w:r w:rsidRPr="00F867BF">
              <w:rPr>
                <w:rFonts w:eastAsia="Calibri" w:hint="cs"/>
                <w:sz w:val="22"/>
                <w:szCs w:val="22"/>
                <w:cs/>
              </w:rPr>
              <w:t>6</w:t>
            </w:r>
          </w:p>
        </w:tc>
        <w:tc>
          <w:tcPr>
            <w:tcW w:w="1265" w:type="dxa"/>
            <w:vAlign w:val="bottom"/>
          </w:tcPr>
          <w:p w14:paraId="5844EAB2" w14:textId="25F7493B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eastAsia="Calibri"/>
                <w:sz w:val="22"/>
                <w:szCs w:val="22"/>
              </w:rPr>
              <w:t>1,305</w:t>
            </w:r>
          </w:p>
        </w:tc>
        <w:tc>
          <w:tcPr>
            <w:tcW w:w="1265" w:type="dxa"/>
            <w:vAlign w:val="bottom"/>
          </w:tcPr>
          <w:p w14:paraId="66EC849B" w14:textId="00C7B30E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244</w:t>
            </w:r>
          </w:p>
        </w:tc>
        <w:tc>
          <w:tcPr>
            <w:tcW w:w="1265" w:type="dxa"/>
            <w:vAlign w:val="bottom"/>
          </w:tcPr>
          <w:p w14:paraId="1AA81543" w14:textId="3A5591A4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2,385</w:t>
            </w:r>
          </w:p>
        </w:tc>
        <w:tc>
          <w:tcPr>
            <w:tcW w:w="1265" w:type="dxa"/>
          </w:tcPr>
          <w:p w14:paraId="3D4474D8" w14:textId="40A79C21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9,540</w:t>
            </w:r>
          </w:p>
        </w:tc>
        <w:tc>
          <w:tcPr>
            <w:tcW w:w="1265" w:type="dxa"/>
            <w:vAlign w:val="bottom"/>
          </w:tcPr>
          <w:p w14:paraId="50E59337" w14:textId="7A14F6FD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650</w:t>
            </w:r>
          </w:p>
        </w:tc>
        <w:tc>
          <w:tcPr>
            <w:tcW w:w="1265" w:type="dxa"/>
          </w:tcPr>
          <w:p w14:paraId="224BFEDF" w14:textId="7FA03A68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322</w:t>
            </w:r>
          </w:p>
        </w:tc>
        <w:tc>
          <w:tcPr>
            <w:tcW w:w="1265" w:type="dxa"/>
            <w:vAlign w:val="bottom"/>
          </w:tcPr>
          <w:p w14:paraId="6BEE473E" w14:textId="75CE5D42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45CCE2A2" w14:textId="1642A025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06436394" w14:textId="33B8A969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14,446</w:t>
            </w:r>
          </w:p>
        </w:tc>
      </w:tr>
      <w:tr w:rsidR="004B0650" w:rsidRPr="00F867BF" w14:paraId="31DAB324" w14:textId="77777777" w:rsidTr="005A572D">
        <w:trPr>
          <w:trHeight w:val="20"/>
        </w:trPr>
        <w:tc>
          <w:tcPr>
            <w:tcW w:w="3402" w:type="dxa"/>
          </w:tcPr>
          <w:p w14:paraId="49C7D75C" w14:textId="0EF72A27" w:rsidR="004B0650" w:rsidRPr="00F867BF" w:rsidRDefault="00FC5A3F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eastAsia="Calibri" w:hint="cs"/>
                <w:sz w:val="22"/>
                <w:szCs w:val="22"/>
                <w:cs/>
              </w:rPr>
              <w:t>ได้มาจากการซื้อธุรกิจ</w:t>
            </w:r>
          </w:p>
        </w:tc>
        <w:tc>
          <w:tcPr>
            <w:tcW w:w="1265" w:type="dxa"/>
            <w:vAlign w:val="bottom"/>
          </w:tcPr>
          <w:p w14:paraId="129DB92B" w14:textId="4E47F091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79</w:t>
            </w:r>
          </w:p>
        </w:tc>
        <w:tc>
          <w:tcPr>
            <w:tcW w:w="1265" w:type="dxa"/>
            <w:vAlign w:val="bottom"/>
          </w:tcPr>
          <w:p w14:paraId="47D56ACE" w14:textId="38E4D932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616F45EA" w14:textId="3E6D29EE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04D9FD20" w14:textId="7CEE7656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39D0634E" w14:textId="633EAA24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0A7E8766" w14:textId="76120C4E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331D0249" w14:textId="2D6EF563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1,529</w:t>
            </w:r>
          </w:p>
        </w:tc>
        <w:tc>
          <w:tcPr>
            <w:tcW w:w="1265" w:type="dxa"/>
          </w:tcPr>
          <w:p w14:paraId="7AED8721" w14:textId="14C8A3EB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</w:tcPr>
          <w:p w14:paraId="0565EA50" w14:textId="704536C0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1,608</w:t>
            </w:r>
          </w:p>
        </w:tc>
      </w:tr>
      <w:tr w:rsidR="004B0650" w:rsidRPr="00F867BF" w14:paraId="063AF664" w14:textId="77777777" w:rsidTr="005A572D">
        <w:trPr>
          <w:trHeight w:val="20"/>
        </w:trPr>
        <w:tc>
          <w:tcPr>
            <w:tcW w:w="3402" w:type="dxa"/>
          </w:tcPr>
          <w:p w14:paraId="2E7D794C" w14:textId="47ED8898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265" w:type="dxa"/>
            <w:vAlign w:val="bottom"/>
          </w:tcPr>
          <w:p w14:paraId="1EA324D0" w14:textId="2C0AFF52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512</w:t>
            </w:r>
          </w:p>
        </w:tc>
        <w:tc>
          <w:tcPr>
            <w:tcW w:w="1265" w:type="dxa"/>
            <w:vAlign w:val="bottom"/>
          </w:tcPr>
          <w:p w14:paraId="73C80EFC" w14:textId="3CF1BF36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5CF3C811" w14:textId="21414CF7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0F4F0B05" w14:textId="61326B1B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45400AD8" w14:textId="6643E0AB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104</w:t>
            </w:r>
          </w:p>
        </w:tc>
        <w:tc>
          <w:tcPr>
            <w:tcW w:w="1265" w:type="dxa"/>
          </w:tcPr>
          <w:p w14:paraId="1E1BFF64" w14:textId="550EF59C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25</w:t>
            </w:r>
          </w:p>
        </w:tc>
        <w:tc>
          <w:tcPr>
            <w:tcW w:w="1265" w:type="dxa"/>
          </w:tcPr>
          <w:p w14:paraId="62F7CFBB" w14:textId="39F13452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26EDC310" w14:textId="7570EEAD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310</w:t>
            </w:r>
          </w:p>
        </w:tc>
        <w:tc>
          <w:tcPr>
            <w:tcW w:w="1269" w:type="dxa"/>
            <w:vAlign w:val="bottom"/>
          </w:tcPr>
          <w:p w14:paraId="6666864C" w14:textId="0881483B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cs="Times New Roman"/>
                <w:sz w:val="22"/>
                <w:szCs w:val="22"/>
              </w:rPr>
              <w:t>951</w:t>
            </w:r>
          </w:p>
        </w:tc>
      </w:tr>
      <w:tr w:rsidR="004B0650" w:rsidRPr="00F867BF" w14:paraId="7EDE99AF" w14:textId="77777777" w:rsidTr="005A572D">
        <w:trPr>
          <w:trHeight w:val="20"/>
        </w:trPr>
        <w:tc>
          <w:tcPr>
            <w:tcW w:w="3402" w:type="dxa"/>
          </w:tcPr>
          <w:p w14:paraId="1F0B1992" w14:textId="12329A94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eastAsia="Calibri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1265" w:type="dxa"/>
            <w:vAlign w:val="bottom"/>
          </w:tcPr>
          <w:p w14:paraId="07E0B535" w14:textId="62BCA9C4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16</w:t>
            </w:r>
          </w:p>
        </w:tc>
        <w:tc>
          <w:tcPr>
            <w:tcW w:w="1265" w:type="dxa"/>
            <w:vAlign w:val="bottom"/>
          </w:tcPr>
          <w:p w14:paraId="52946A73" w14:textId="7AC9B617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1,133</w:t>
            </w:r>
          </w:p>
        </w:tc>
        <w:tc>
          <w:tcPr>
            <w:tcW w:w="1265" w:type="dxa"/>
            <w:vAlign w:val="bottom"/>
          </w:tcPr>
          <w:p w14:paraId="22C4A076" w14:textId="275B9428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(1,109)</w:t>
            </w:r>
          </w:p>
        </w:tc>
        <w:tc>
          <w:tcPr>
            <w:tcW w:w="1265" w:type="dxa"/>
          </w:tcPr>
          <w:p w14:paraId="6C4C8ACF" w14:textId="7F4F897C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4E68AFE5" w14:textId="295A5AC7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21D12ABB" w14:textId="0A593A2C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(14)</w:t>
            </w:r>
          </w:p>
        </w:tc>
        <w:tc>
          <w:tcPr>
            <w:tcW w:w="1265" w:type="dxa"/>
          </w:tcPr>
          <w:p w14:paraId="23A1A62E" w14:textId="1C194E1A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48B1E1B8" w14:textId="11D6040E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4F760D07" w14:textId="5A6640EF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cs="Times New Roman"/>
                <w:sz w:val="22"/>
                <w:szCs w:val="22"/>
              </w:rPr>
              <w:t>26</w:t>
            </w:r>
          </w:p>
        </w:tc>
      </w:tr>
      <w:tr w:rsidR="004B0650" w:rsidRPr="00F867BF" w14:paraId="75C014BC" w14:textId="77777777" w:rsidTr="005A572D">
        <w:trPr>
          <w:trHeight w:val="20"/>
        </w:trPr>
        <w:tc>
          <w:tcPr>
            <w:tcW w:w="3402" w:type="dxa"/>
          </w:tcPr>
          <w:p w14:paraId="72B0F452" w14:textId="779159C0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265" w:type="dxa"/>
            <w:vAlign w:val="bottom"/>
          </w:tcPr>
          <w:p w14:paraId="0999D4AB" w14:textId="1FD60557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6D8066BB" w14:textId="70979F63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(22)</w:t>
            </w:r>
          </w:p>
        </w:tc>
        <w:tc>
          <w:tcPr>
            <w:tcW w:w="1265" w:type="dxa"/>
            <w:vAlign w:val="bottom"/>
          </w:tcPr>
          <w:p w14:paraId="71F20021" w14:textId="03CA8F6E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6BFBD6EA" w14:textId="0CED292F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3770C29F" w14:textId="0151A8B9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7BE73216" w14:textId="34C280F9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eastAsia="Calibri"/>
                <w:sz w:val="22"/>
                <w:szCs w:val="22"/>
              </w:rPr>
              <w:t>(120)</w:t>
            </w:r>
          </w:p>
        </w:tc>
        <w:tc>
          <w:tcPr>
            <w:tcW w:w="1265" w:type="dxa"/>
          </w:tcPr>
          <w:p w14:paraId="6F797E82" w14:textId="24DA9A0A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22F73FA2" w14:textId="71543ED8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0250EDD1" w14:textId="47FBD86C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cs="Times New Roman"/>
                <w:sz w:val="22"/>
                <w:szCs w:val="22"/>
              </w:rPr>
              <w:t>(142)</w:t>
            </w:r>
          </w:p>
        </w:tc>
      </w:tr>
      <w:tr w:rsidR="004B0650" w:rsidRPr="00F867BF" w14:paraId="2087AE1B" w14:textId="77777777" w:rsidTr="005A572D">
        <w:trPr>
          <w:trHeight w:val="20"/>
        </w:trPr>
        <w:tc>
          <w:tcPr>
            <w:tcW w:w="3402" w:type="dxa"/>
          </w:tcPr>
          <w:p w14:paraId="3CBACE1A" w14:textId="3035BBF4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eastAsia="Calibri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65" w:type="dxa"/>
            <w:vAlign w:val="bottom"/>
          </w:tcPr>
          <w:p w14:paraId="65819B47" w14:textId="23AA7157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382ED8D9" w14:textId="5CCAE2BB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7841BF71" w14:textId="6E690EC0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0D5A3E40" w14:textId="4F67CE64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679D9791" w14:textId="5C65A8DE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eastAsia="Calibri"/>
                <w:sz w:val="22"/>
                <w:szCs w:val="22"/>
              </w:rPr>
              <w:t>(16)</w:t>
            </w:r>
          </w:p>
        </w:tc>
        <w:tc>
          <w:tcPr>
            <w:tcW w:w="1265" w:type="dxa"/>
          </w:tcPr>
          <w:p w14:paraId="58AD025C" w14:textId="430C44FC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09DEBBB4" w14:textId="48BF4672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412E9305" w14:textId="6CFE6784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5A12DBD0" w14:textId="76D62691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cs="Times New Roman"/>
                <w:sz w:val="22"/>
                <w:szCs w:val="22"/>
              </w:rPr>
              <w:t>(16)</w:t>
            </w:r>
          </w:p>
        </w:tc>
      </w:tr>
      <w:tr w:rsidR="004B0650" w:rsidRPr="00F867BF" w14:paraId="11EE8D93" w14:textId="77777777" w:rsidTr="005A572D">
        <w:trPr>
          <w:trHeight w:val="20"/>
        </w:trPr>
        <w:tc>
          <w:tcPr>
            <w:tcW w:w="3402" w:type="dxa"/>
          </w:tcPr>
          <w:p w14:paraId="102EF8BC" w14:textId="6991183E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eastAsia="Calibri" w:hint="cs"/>
                <w:sz w:val="22"/>
                <w:szCs w:val="22"/>
                <w:cs/>
              </w:rPr>
              <w:t>ผลกระทบจากการแปลงค่างบการเงิน</w:t>
            </w:r>
          </w:p>
        </w:tc>
        <w:tc>
          <w:tcPr>
            <w:tcW w:w="1265" w:type="dxa"/>
            <w:vAlign w:val="bottom"/>
          </w:tcPr>
          <w:p w14:paraId="7508FD3D" w14:textId="10926D02" w:rsidR="004B0650" w:rsidRPr="00F867BF" w:rsidRDefault="004B0650" w:rsidP="005A5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74E80F28" w14:textId="5C6CA198" w:rsidR="004B0650" w:rsidRPr="00F867BF" w:rsidRDefault="004B0650" w:rsidP="005A5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(15)</w:t>
            </w:r>
          </w:p>
        </w:tc>
        <w:tc>
          <w:tcPr>
            <w:tcW w:w="1265" w:type="dxa"/>
            <w:vAlign w:val="bottom"/>
          </w:tcPr>
          <w:p w14:paraId="059A776F" w14:textId="4E802314" w:rsidR="004B0650" w:rsidRPr="00F867BF" w:rsidRDefault="004B0650" w:rsidP="005A5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(91)</w:t>
            </w:r>
          </w:p>
        </w:tc>
        <w:tc>
          <w:tcPr>
            <w:tcW w:w="1265" w:type="dxa"/>
          </w:tcPr>
          <w:p w14:paraId="11E48138" w14:textId="24CE8E75" w:rsidR="004B0650" w:rsidRPr="00F867BF" w:rsidRDefault="004B0650" w:rsidP="005A5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(94)</w:t>
            </w:r>
          </w:p>
        </w:tc>
        <w:tc>
          <w:tcPr>
            <w:tcW w:w="1265" w:type="dxa"/>
            <w:vAlign w:val="bottom"/>
          </w:tcPr>
          <w:p w14:paraId="76013F8F" w14:textId="233BF054" w:rsidR="004B0650" w:rsidRPr="00F867BF" w:rsidRDefault="004B0650" w:rsidP="005A5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eastAsia="Calibri"/>
                <w:sz w:val="22"/>
                <w:szCs w:val="22"/>
              </w:rPr>
              <w:t>(27)</w:t>
            </w:r>
          </w:p>
        </w:tc>
        <w:tc>
          <w:tcPr>
            <w:tcW w:w="1265" w:type="dxa"/>
          </w:tcPr>
          <w:p w14:paraId="42CA880B" w14:textId="4D7F877A" w:rsidR="004B0650" w:rsidRPr="00F867BF" w:rsidRDefault="004B0650" w:rsidP="005A5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eastAsia="Calibri"/>
                <w:sz w:val="22"/>
                <w:szCs w:val="22"/>
              </w:rPr>
              <w:t>(16)</w:t>
            </w:r>
          </w:p>
        </w:tc>
        <w:tc>
          <w:tcPr>
            <w:tcW w:w="1265" w:type="dxa"/>
          </w:tcPr>
          <w:p w14:paraId="0EE49E49" w14:textId="307D3FAB" w:rsidR="004B0650" w:rsidRPr="00F867BF" w:rsidRDefault="004B0650" w:rsidP="005A5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2F3B91D8" w14:textId="50004F9F" w:rsidR="004B0650" w:rsidRPr="00F867BF" w:rsidRDefault="004B0650" w:rsidP="005A5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(2)</w:t>
            </w:r>
          </w:p>
        </w:tc>
        <w:tc>
          <w:tcPr>
            <w:tcW w:w="1269" w:type="dxa"/>
            <w:vAlign w:val="bottom"/>
          </w:tcPr>
          <w:p w14:paraId="063DF50C" w14:textId="36FB720F" w:rsidR="004B0650" w:rsidRPr="00F867BF" w:rsidRDefault="004B0650" w:rsidP="005A5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cs="Times New Roman"/>
                <w:sz w:val="22"/>
                <w:szCs w:val="22"/>
              </w:rPr>
              <w:t>(245)</w:t>
            </w:r>
          </w:p>
        </w:tc>
      </w:tr>
      <w:tr w:rsidR="00A45FB3" w:rsidRPr="00F867BF" w14:paraId="572144D8" w14:textId="77777777" w:rsidTr="005A572D">
        <w:trPr>
          <w:trHeight w:val="20"/>
        </w:trPr>
        <w:tc>
          <w:tcPr>
            <w:tcW w:w="3402" w:type="dxa"/>
          </w:tcPr>
          <w:p w14:paraId="07A20450" w14:textId="2ABEAF5B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F867BF">
              <w:rPr>
                <w:rFonts w:eastAsia="Calibri"/>
                <w:b/>
                <w:bCs/>
                <w:sz w:val="22"/>
                <w:szCs w:val="22"/>
              </w:rPr>
              <w:t xml:space="preserve">31 </w:t>
            </w:r>
            <w:r w:rsidRPr="00F867BF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F867BF">
              <w:rPr>
                <w:rFonts w:eastAsia="Calibri"/>
                <w:b/>
                <w:bCs/>
                <w:sz w:val="22"/>
                <w:szCs w:val="22"/>
              </w:rPr>
              <w:t>256</w:t>
            </w:r>
            <w:r w:rsidRPr="00F867BF">
              <w:rPr>
                <w:rFonts w:eastAsia="Calibri" w:hint="cs"/>
                <w:b/>
                <w:bCs/>
                <w:sz w:val="22"/>
                <w:szCs w:val="22"/>
                <w:cs/>
              </w:rPr>
              <w:t>6</w:t>
            </w:r>
            <w:r w:rsidRPr="00F867BF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</w:t>
            </w:r>
            <w:r w:rsidRPr="00F867BF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และ วันที่ </w:t>
            </w:r>
            <w:r w:rsidRPr="00F867BF">
              <w:rPr>
                <w:rFonts w:eastAsia="Calibri"/>
                <w:b/>
                <w:bCs/>
                <w:sz w:val="22"/>
                <w:szCs w:val="22"/>
              </w:rPr>
              <w:t>1</w:t>
            </w:r>
            <w:r w:rsidRPr="00F867BF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</w:t>
            </w:r>
            <w:r w:rsidRPr="00F867BF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F867BF">
              <w:rPr>
                <w:rFonts w:eastAsia="Calibri"/>
                <w:b/>
                <w:bCs/>
                <w:sz w:val="22"/>
                <w:szCs w:val="22"/>
              </w:rPr>
              <w:t>256</w:t>
            </w:r>
            <w:r w:rsidRPr="00F867BF">
              <w:rPr>
                <w:rFonts w:eastAsia="Calibri" w:hint="cs"/>
                <w:b/>
                <w:bCs/>
                <w:sz w:val="22"/>
                <w:szCs w:val="22"/>
                <w:cs/>
              </w:rPr>
              <w:t>7</w:t>
            </w:r>
          </w:p>
        </w:tc>
        <w:tc>
          <w:tcPr>
            <w:tcW w:w="1265" w:type="dxa"/>
            <w:vAlign w:val="bottom"/>
          </w:tcPr>
          <w:p w14:paraId="6D8C323F" w14:textId="1F40837C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1,912</w:t>
            </w:r>
          </w:p>
        </w:tc>
        <w:tc>
          <w:tcPr>
            <w:tcW w:w="1265" w:type="dxa"/>
            <w:vAlign w:val="bottom"/>
          </w:tcPr>
          <w:p w14:paraId="36709C24" w14:textId="02945D75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1,340</w:t>
            </w:r>
          </w:p>
        </w:tc>
        <w:tc>
          <w:tcPr>
            <w:tcW w:w="1265" w:type="dxa"/>
            <w:vAlign w:val="bottom"/>
          </w:tcPr>
          <w:p w14:paraId="1922D14B" w14:textId="64B11BDF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1,185</w:t>
            </w:r>
          </w:p>
        </w:tc>
        <w:tc>
          <w:tcPr>
            <w:tcW w:w="1265" w:type="dxa"/>
          </w:tcPr>
          <w:p w14:paraId="67C3F745" w14:textId="5297CFBF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9,446</w:t>
            </w:r>
          </w:p>
        </w:tc>
        <w:tc>
          <w:tcPr>
            <w:tcW w:w="1265" w:type="dxa"/>
            <w:vAlign w:val="bottom"/>
          </w:tcPr>
          <w:p w14:paraId="27322DCF" w14:textId="03261073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711</w:t>
            </w:r>
          </w:p>
        </w:tc>
        <w:tc>
          <w:tcPr>
            <w:tcW w:w="1265" w:type="dxa"/>
          </w:tcPr>
          <w:p w14:paraId="054AA1B8" w14:textId="66711153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197</w:t>
            </w:r>
          </w:p>
        </w:tc>
        <w:tc>
          <w:tcPr>
            <w:tcW w:w="1265" w:type="dxa"/>
          </w:tcPr>
          <w:p w14:paraId="4F863FCD" w14:textId="4DAB0781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1,529</w:t>
            </w:r>
          </w:p>
        </w:tc>
        <w:tc>
          <w:tcPr>
            <w:tcW w:w="1265" w:type="dxa"/>
          </w:tcPr>
          <w:p w14:paraId="6F0120DF" w14:textId="335134E3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308</w:t>
            </w:r>
          </w:p>
        </w:tc>
        <w:tc>
          <w:tcPr>
            <w:tcW w:w="1269" w:type="dxa"/>
            <w:vAlign w:val="bottom"/>
          </w:tcPr>
          <w:p w14:paraId="63F207C7" w14:textId="761A0B78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16,628</w:t>
            </w:r>
          </w:p>
        </w:tc>
      </w:tr>
      <w:tr w:rsidR="00A45FB3" w:rsidRPr="00F867BF" w14:paraId="5B5115B9" w14:textId="77777777" w:rsidTr="005A572D">
        <w:trPr>
          <w:trHeight w:val="20"/>
        </w:trPr>
        <w:tc>
          <w:tcPr>
            <w:tcW w:w="3402" w:type="dxa"/>
          </w:tcPr>
          <w:p w14:paraId="69B9B1CC" w14:textId="7C3C9F02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 w:hint="cs"/>
                <w:sz w:val="22"/>
                <w:szCs w:val="22"/>
                <w:cs/>
              </w:rPr>
              <w:t>ได้มาจากการซื้อธุรกิจ</w:t>
            </w:r>
          </w:p>
        </w:tc>
        <w:tc>
          <w:tcPr>
            <w:tcW w:w="1265" w:type="dxa"/>
            <w:vAlign w:val="bottom"/>
          </w:tcPr>
          <w:p w14:paraId="13E6BC79" w14:textId="34DEFCDC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15D92DE0" w14:textId="6D260855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47C19B87" w14:textId="001CF7C4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75</w:t>
            </w:r>
          </w:p>
        </w:tc>
        <w:tc>
          <w:tcPr>
            <w:tcW w:w="1265" w:type="dxa"/>
          </w:tcPr>
          <w:p w14:paraId="697869E0" w14:textId="7C92E298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4B829C6D" w14:textId="231911E6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6CB7EA92" w14:textId="3EE72D60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0188B876" w14:textId="206B8DC5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36D84275" w14:textId="4D20B943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</w:tcPr>
          <w:p w14:paraId="66AECF3C" w14:textId="168B6AFF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75</w:t>
            </w:r>
          </w:p>
        </w:tc>
      </w:tr>
      <w:tr w:rsidR="00A45FB3" w:rsidRPr="00F867BF" w14:paraId="08CFDE0A" w14:textId="77777777" w:rsidTr="005A572D">
        <w:trPr>
          <w:trHeight w:val="20"/>
        </w:trPr>
        <w:tc>
          <w:tcPr>
            <w:tcW w:w="3402" w:type="dxa"/>
          </w:tcPr>
          <w:p w14:paraId="56DB286E" w14:textId="3A6B25EA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9" w:hanging="179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sz w:val="22"/>
                <w:szCs w:val="22"/>
                <w:cs/>
              </w:rPr>
              <w:t xml:space="preserve">การได้มาซึ่งส่วนได้เสียซึ่งก่อให้เกิดการเปลี่ยนแปลงของอำนาจควบคุม </w:t>
            </w:r>
            <w:r w:rsidRPr="00F867BF">
              <w:rPr>
                <w:i/>
                <w:iCs/>
                <w:sz w:val="22"/>
                <w:szCs w:val="22"/>
                <w:cs/>
              </w:rPr>
              <w:t xml:space="preserve">(หมายเหตุ </w:t>
            </w:r>
            <w:r w:rsidRPr="00F867BF">
              <w:rPr>
                <w:i/>
                <w:iCs/>
                <w:sz w:val="22"/>
                <w:szCs w:val="22"/>
              </w:rPr>
              <w:t>12)</w:t>
            </w:r>
          </w:p>
        </w:tc>
        <w:tc>
          <w:tcPr>
            <w:tcW w:w="1265" w:type="dxa"/>
            <w:vAlign w:val="bottom"/>
          </w:tcPr>
          <w:p w14:paraId="30AAD6E8" w14:textId="45DB79FA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25035F0B" w14:textId="1E642584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0D61FDE5" w14:textId="7508BC9E" w:rsidR="00A45FB3" w:rsidRPr="00F867BF" w:rsidRDefault="00605D16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38</w:t>
            </w:r>
          </w:p>
        </w:tc>
        <w:tc>
          <w:tcPr>
            <w:tcW w:w="1265" w:type="dxa"/>
            <w:vAlign w:val="bottom"/>
          </w:tcPr>
          <w:p w14:paraId="0355E5F4" w14:textId="6EEB197D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1163781E" w14:textId="75DB7DDB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3003CC66" w14:textId="6485571E" w:rsidR="00A45FB3" w:rsidRPr="00F867BF" w:rsidRDefault="00C47A05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 w:hint="cs"/>
                <w:sz w:val="22"/>
                <w:szCs w:val="22"/>
                <w:cs/>
              </w:rPr>
              <w:t>-</w:t>
            </w:r>
          </w:p>
        </w:tc>
        <w:tc>
          <w:tcPr>
            <w:tcW w:w="1265" w:type="dxa"/>
            <w:vAlign w:val="bottom"/>
          </w:tcPr>
          <w:p w14:paraId="1CC5330F" w14:textId="1FDED71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54447D4C" w14:textId="4C324AD8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6287A4F3" w14:textId="5B643553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38</w:t>
            </w:r>
          </w:p>
        </w:tc>
      </w:tr>
      <w:tr w:rsidR="00A45FB3" w:rsidRPr="00F867BF" w14:paraId="6402E801" w14:textId="77777777" w:rsidTr="005A572D">
        <w:trPr>
          <w:trHeight w:val="20"/>
        </w:trPr>
        <w:tc>
          <w:tcPr>
            <w:tcW w:w="3402" w:type="dxa"/>
          </w:tcPr>
          <w:p w14:paraId="10B21EA5" w14:textId="2BB12648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9" w:hanging="179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sz w:val="22"/>
                <w:szCs w:val="22"/>
                <w:cs/>
              </w:rPr>
              <w:t xml:space="preserve">ลดลงจากการจำหน่ายเงินลงทุน </w:t>
            </w:r>
            <w:r w:rsidRPr="00F867BF">
              <w:rPr>
                <w:i/>
                <w:iCs/>
                <w:sz w:val="22"/>
                <w:szCs w:val="22"/>
                <w:cs/>
              </w:rPr>
              <w:t xml:space="preserve">(หมายเหตุ </w:t>
            </w:r>
            <w:r w:rsidRPr="00F867BF">
              <w:rPr>
                <w:i/>
                <w:iCs/>
                <w:sz w:val="22"/>
                <w:szCs w:val="22"/>
              </w:rPr>
              <w:t>11)</w:t>
            </w:r>
          </w:p>
        </w:tc>
        <w:tc>
          <w:tcPr>
            <w:tcW w:w="1265" w:type="dxa"/>
            <w:vAlign w:val="bottom"/>
          </w:tcPr>
          <w:p w14:paraId="1C4E476E" w14:textId="009EAF0E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(3)</w:t>
            </w:r>
          </w:p>
        </w:tc>
        <w:tc>
          <w:tcPr>
            <w:tcW w:w="1265" w:type="dxa"/>
            <w:vAlign w:val="bottom"/>
          </w:tcPr>
          <w:p w14:paraId="0217163D" w14:textId="56E2857E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(192)</w:t>
            </w:r>
          </w:p>
        </w:tc>
        <w:tc>
          <w:tcPr>
            <w:tcW w:w="1265" w:type="dxa"/>
            <w:vAlign w:val="bottom"/>
          </w:tcPr>
          <w:p w14:paraId="4ABCDC61" w14:textId="5CB1DB19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(1,153)</w:t>
            </w:r>
          </w:p>
        </w:tc>
        <w:tc>
          <w:tcPr>
            <w:tcW w:w="1265" w:type="dxa"/>
          </w:tcPr>
          <w:p w14:paraId="4A5F5440" w14:textId="663D2AD0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462FF204" w14:textId="4980ADD4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38646A55" w14:textId="61BD680F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(166)</w:t>
            </w:r>
          </w:p>
        </w:tc>
        <w:tc>
          <w:tcPr>
            <w:tcW w:w="1265" w:type="dxa"/>
          </w:tcPr>
          <w:p w14:paraId="7F500169" w14:textId="59A8DB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3B5324BD" w14:textId="7AF2E1DC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</w:tcPr>
          <w:p w14:paraId="7FB5296B" w14:textId="025C414B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(1,514)</w:t>
            </w:r>
          </w:p>
        </w:tc>
      </w:tr>
      <w:tr w:rsidR="00A45FB3" w:rsidRPr="00F867BF" w14:paraId="4DD48D7F" w14:textId="77777777" w:rsidTr="005A572D">
        <w:trPr>
          <w:trHeight w:val="20"/>
        </w:trPr>
        <w:tc>
          <w:tcPr>
            <w:tcW w:w="3402" w:type="dxa"/>
          </w:tcPr>
          <w:p w14:paraId="1BE18080" w14:textId="325BAB06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eastAsia="Calibr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265" w:type="dxa"/>
            <w:vAlign w:val="bottom"/>
          </w:tcPr>
          <w:p w14:paraId="350B6A98" w14:textId="76E6985E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5169F" w14:textId="7AA2E2A1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68419D96" w14:textId="2135E01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77CCD" w14:textId="51431662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298BA13C" w14:textId="4B4495DE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450</w:t>
            </w:r>
          </w:p>
        </w:tc>
        <w:tc>
          <w:tcPr>
            <w:tcW w:w="1265" w:type="dxa"/>
          </w:tcPr>
          <w:p w14:paraId="6CB54FB0" w14:textId="2F478F98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1</w:t>
            </w:r>
            <w:r w:rsidR="009D680C" w:rsidRPr="00F867BF">
              <w:rPr>
                <w:rFonts w:eastAsia="Calibri" w:hint="cs"/>
                <w:sz w:val="22"/>
                <w:szCs w:val="22"/>
                <w:cs/>
              </w:rPr>
              <w:t>03</w:t>
            </w:r>
          </w:p>
        </w:tc>
        <w:tc>
          <w:tcPr>
            <w:tcW w:w="1265" w:type="dxa"/>
          </w:tcPr>
          <w:p w14:paraId="02BF0B6D" w14:textId="75867FCE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76260B11" w14:textId="4D3650D4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2C838D68" w14:textId="1142D9C7" w:rsidR="00A45FB3" w:rsidRPr="00F867BF" w:rsidRDefault="009D680C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 w:hint="cs"/>
                <w:sz w:val="22"/>
                <w:szCs w:val="22"/>
                <w:cs/>
              </w:rPr>
              <w:t>556</w:t>
            </w:r>
          </w:p>
        </w:tc>
      </w:tr>
      <w:tr w:rsidR="00A45FB3" w:rsidRPr="00F867BF" w14:paraId="6AE1E520" w14:textId="77777777" w:rsidTr="005A572D">
        <w:trPr>
          <w:trHeight w:val="20"/>
        </w:trPr>
        <w:tc>
          <w:tcPr>
            <w:tcW w:w="3402" w:type="dxa"/>
          </w:tcPr>
          <w:p w14:paraId="325AED5C" w14:textId="7173B009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1265" w:type="dxa"/>
            <w:vAlign w:val="bottom"/>
          </w:tcPr>
          <w:p w14:paraId="6550A28F" w14:textId="54B41D36" w:rsidR="00A45FB3" w:rsidRPr="00F867BF" w:rsidRDefault="009D680C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 w:hint="cs"/>
                <w:sz w:val="22"/>
                <w:szCs w:val="22"/>
                <w:cs/>
              </w:rPr>
              <w:t>70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79345E" w14:textId="0292B7EA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01DAF3FC" w14:textId="6EC20D8B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CECB5C" w14:textId="6519093A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60215B8A" w14:textId="394FFDDC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52437615" w14:textId="15779E8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(71)</w:t>
            </w:r>
          </w:p>
        </w:tc>
        <w:tc>
          <w:tcPr>
            <w:tcW w:w="1265" w:type="dxa"/>
          </w:tcPr>
          <w:p w14:paraId="61E62A67" w14:textId="675DD414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6F018475" w14:textId="68AD5323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635C66D5" w14:textId="1195B9AF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</w:t>
            </w:r>
            <w:r w:rsidR="009D680C" w:rsidRPr="00F867BF">
              <w:rPr>
                <w:rFonts w:eastAsia="Calibri" w:hint="cs"/>
                <w:sz w:val="22"/>
                <w:szCs w:val="22"/>
                <w:cs/>
              </w:rPr>
              <w:t>1</w:t>
            </w:r>
            <w:r w:rsidRPr="00F867BF">
              <w:rPr>
                <w:rFonts w:eastAsia="Calibri"/>
                <w:sz w:val="22"/>
                <w:szCs w:val="22"/>
              </w:rPr>
              <w:t>)</w:t>
            </w:r>
          </w:p>
        </w:tc>
      </w:tr>
      <w:tr w:rsidR="00A45FB3" w:rsidRPr="00F867BF" w14:paraId="454E540C" w14:textId="77777777" w:rsidTr="005A572D">
        <w:trPr>
          <w:trHeight w:val="20"/>
        </w:trPr>
        <w:tc>
          <w:tcPr>
            <w:tcW w:w="3402" w:type="dxa"/>
          </w:tcPr>
          <w:p w14:paraId="771FDE1B" w14:textId="00339FB0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265" w:type="dxa"/>
            <w:vAlign w:val="bottom"/>
          </w:tcPr>
          <w:p w14:paraId="1C9897CA" w14:textId="38D13CDC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03DC1A" w14:textId="09199D56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</w:t>
            </w:r>
            <w:r w:rsidR="00280553" w:rsidRPr="00F867BF">
              <w:rPr>
                <w:rFonts w:eastAsia="Calibri"/>
                <w:sz w:val="22"/>
                <w:szCs w:val="22"/>
              </w:rPr>
              <w:t>1,077</w:t>
            </w:r>
            <w:r w:rsidRPr="00F867BF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5" w:type="dxa"/>
            <w:vAlign w:val="bottom"/>
          </w:tcPr>
          <w:p w14:paraId="201FA25F" w14:textId="4571904F" w:rsidR="00A45FB3" w:rsidRPr="00F867BF" w:rsidRDefault="00C47A05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1,077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A4D094" w14:textId="7B437435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708FF734" w14:textId="2A9EE358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3ED85686" w14:textId="724415ED" w:rsidR="00A45FB3" w:rsidRPr="00F867BF" w:rsidRDefault="0028055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490BA7B7" w14:textId="1A3990D9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3C6807B7" w14:textId="369D38C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65E2B533" w14:textId="0AB83FF8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</w:tr>
      <w:tr w:rsidR="00A45FB3" w:rsidRPr="00F867BF" w14:paraId="66F799FF" w14:textId="77777777" w:rsidTr="005A572D">
        <w:trPr>
          <w:trHeight w:val="20"/>
        </w:trPr>
        <w:tc>
          <w:tcPr>
            <w:tcW w:w="3402" w:type="dxa"/>
          </w:tcPr>
          <w:p w14:paraId="3BDB93E8" w14:textId="6E664DFD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eastAsia="Calibri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65" w:type="dxa"/>
            <w:vAlign w:val="bottom"/>
          </w:tcPr>
          <w:p w14:paraId="71C610A8" w14:textId="52ED2D39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79F404" w14:textId="683ED4E2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1F932861" w14:textId="54C6C038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80CC6E" w14:textId="252DDE5A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472F84D5" w14:textId="088E916A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(575)</w:t>
            </w:r>
          </w:p>
        </w:tc>
        <w:tc>
          <w:tcPr>
            <w:tcW w:w="1265" w:type="dxa"/>
          </w:tcPr>
          <w:p w14:paraId="0507B660" w14:textId="5DA66D13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01F9D82C" w14:textId="010B200E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67A0A0D4" w14:textId="0C71079B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13EC2FEF" w14:textId="3E75FFED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(575)</w:t>
            </w:r>
          </w:p>
        </w:tc>
      </w:tr>
      <w:tr w:rsidR="00A45FB3" w:rsidRPr="00F867BF" w14:paraId="5C424930" w14:textId="77777777" w:rsidTr="005A572D">
        <w:trPr>
          <w:trHeight w:val="20"/>
        </w:trPr>
        <w:tc>
          <w:tcPr>
            <w:tcW w:w="3402" w:type="dxa"/>
          </w:tcPr>
          <w:p w14:paraId="68FB2720" w14:textId="2BFF8091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eastAsia="Calibri" w:hint="cs"/>
                <w:sz w:val="22"/>
                <w:szCs w:val="22"/>
                <w:cs/>
              </w:rPr>
              <w:t>ผลกระทบจากการแปลงค่างบการเงิน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618DD81" w14:textId="11FD2E6C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F66067" w14:textId="1E6F4792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(6)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0DD0E48" w14:textId="21C7D638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(32)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7B79C934" w14:textId="4CA04566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(65)</w:t>
            </w:r>
          </w:p>
        </w:tc>
        <w:tc>
          <w:tcPr>
            <w:tcW w:w="1265" w:type="dxa"/>
            <w:vAlign w:val="bottom"/>
          </w:tcPr>
          <w:p w14:paraId="78B73466" w14:textId="1B59F16C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(21)</w:t>
            </w:r>
          </w:p>
        </w:tc>
        <w:tc>
          <w:tcPr>
            <w:tcW w:w="1265" w:type="dxa"/>
          </w:tcPr>
          <w:p w14:paraId="13EFBA01" w14:textId="71AE5D65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(4)</w:t>
            </w:r>
          </w:p>
        </w:tc>
        <w:tc>
          <w:tcPr>
            <w:tcW w:w="1265" w:type="dxa"/>
          </w:tcPr>
          <w:p w14:paraId="74C07BC0" w14:textId="7CE49153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70D4BE08" w14:textId="3419C4CF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(2)</w:t>
            </w:r>
          </w:p>
        </w:tc>
        <w:tc>
          <w:tcPr>
            <w:tcW w:w="1269" w:type="dxa"/>
            <w:vAlign w:val="bottom"/>
          </w:tcPr>
          <w:p w14:paraId="0A28DA10" w14:textId="25386D21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(130)</w:t>
            </w:r>
          </w:p>
        </w:tc>
      </w:tr>
      <w:tr w:rsidR="00A45FB3" w:rsidRPr="00F867BF" w14:paraId="30861E26" w14:textId="77777777" w:rsidTr="005A572D">
        <w:trPr>
          <w:trHeight w:val="20"/>
        </w:trPr>
        <w:tc>
          <w:tcPr>
            <w:tcW w:w="3402" w:type="dxa"/>
          </w:tcPr>
          <w:p w14:paraId="75FEAB2C" w14:textId="6FBF2215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F867BF">
              <w:rPr>
                <w:rFonts w:eastAsia="Calibri"/>
                <w:b/>
                <w:bCs/>
                <w:sz w:val="22"/>
                <w:szCs w:val="22"/>
              </w:rPr>
              <w:t xml:space="preserve">31 </w:t>
            </w:r>
            <w:r w:rsidRPr="00F867BF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F867BF">
              <w:rPr>
                <w:rFonts w:eastAsia="Calibri"/>
                <w:b/>
                <w:bCs/>
                <w:sz w:val="22"/>
                <w:szCs w:val="22"/>
              </w:rPr>
              <w:t>256</w:t>
            </w:r>
            <w:r w:rsidRPr="00F867BF">
              <w:rPr>
                <w:rFonts w:eastAsia="Calibri" w:hint="cs"/>
                <w:b/>
                <w:bCs/>
                <w:sz w:val="22"/>
                <w:szCs w:val="22"/>
                <w:cs/>
              </w:rPr>
              <w:t>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5F9B709" w14:textId="119C9566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1,</w:t>
            </w:r>
            <w:r w:rsidR="009D680C" w:rsidRPr="00F867BF">
              <w:rPr>
                <w:rFonts w:eastAsia="Calibri" w:hint="cs"/>
                <w:b/>
                <w:bCs/>
                <w:sz w:val="22"/>
                <w:szCs w:val="22"/>
                <w:cs/>
              </w:rPr>
              <w:t>982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FBE72" w14:textId="26749B3D" w:rsidR="00A45FB3" w:rsidRPr="00F867BF" w:rsidRDefault="00605D16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65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369DDA6" w14:textId="6D1AA895" w:rsidR="00A45FB3" w:rsidRPr="00F867BF" w:rsidRDefault="00605D16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1,190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6F691905" w14:textId="51A12DB1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9,381</w:t>
            </w:r>
          </w:p>
        </w:tc>
        <w:tc>
          <w:tcPr>
            <w:tcW w:w="1265" w:type="dxa"/>
            <w:vAlign w:val="bottom"/>
          </w:tcPr>
          <w:p w14:paraId="78D4584F" w14:textId="784A4886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565</w:t>
            </w:r>
          </w:p>
        </w:tc>
        <w:tc>
          <w:tcPr>
            <w:tcW w:w="1265" w:type="dxa"/>
          </w:tcPr>
          <w:p w14:paraId="4416E08F" w14:textId="2B3B5B2F" w:rsidR="00A45FB3" w:rsidRPr="00F867BF" w:rsidRDefault="00CD3CD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59</w:t>
            </w:r>
          </w:p>
        </w:tc>
        <w:tc>
          <w:tcPr>
            <w:tcW w:w="1265" w:type="dxa"/>
          </w:tcPr>
          <w:p w14:paraId="359FFC6E" w14:textId="4C6DE2A0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1,529</w:t>
            </w:r>
          </w:p>
        </w:tc>
        <w:tc>
          <w:tcPr>
            <w:tcW w:w="1265" w:type="dxa"/>
          </w:tcPr>
          <w:p w14:paraId="74BBB1AC" w14:textId="2CCEA7E2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306</w:t>
            </w:r>
          </w:p>
        </w:tc>
        <w:tc>
          <w:tcPr>
            <w:tcW w:w="1269" w:type="dxa"/>
            <w:vAlign w:val="bottom"/>
          </w:tcPr>
          <w:p w14:paraId="2DF1CE5A" w14:textId="3DFD217B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15,077</w:t>
            </w:r>
          </w:p>
        </w:tc>
      </w:tr>
      <w:tr w:rsidR="004B0650" w:rsidRPr="00F867BF" w14:paraId="26742A27" w14:textId="77777777" w:rsidTr="005A572D">
        <w:trPr>
          <w:trHeight w:val="20"/>
        </w:trPr>
        <w:tc>
          <w:tcPr>
            <w:tcW w:w="14791" w:type="dxa"/>
            <w:gridSpan w:val="10"/>
          </w:tcPr>
          <w:p w14:paraId="6CB9941E" w14:textId="5E335137" w:rsidR="004B0650" w:rsidRPr="00F867BF" w:rsidRDefault="004B0650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 w:hint="cs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ค่าตัดจำหน่ายและขาดทุนจากการด้อยค่า</w:t>
            </w:r>
          </w:p>
        </w:tc>
      </w:tr>
      <w:tr w:rsidR="005A572D" w:rsidRPr="00F867BF" w14:paraId="31BA0BE2" w14:textId="77777777">
        <w:trPr>
          <w:trHeight w:val="20"/>
        </w:trPr>
        <w:tc>
          <w:tcPr>
            <w:tcW w:w="3402" w:type="dxa"/>
          </w:tcPr>
          <w:p w14:paraId="3DC5B1C5" w14:textId="6077B567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i/>
                <w:iCs/>
                <w:sz w:val="22"/>
                <w:szCs w:val="22"/>
                <w:cs/>
              </w:rPr>
            </w:pPr>
            <w:r w:rsidRPr="00F867BF">
              <w:rPr>
                <w:rFonts w:eastAsia="Calibri"/>
                <w:sz w:val="22"/>
                <w:szCs w:val="22"/>
                <w:cs/>
              </w:rPr>
              <w:t xml:space="preserve">ณ วันที่ </w:t>
            </w:r>
            <w:r w:rsidRPr="00F867BF">
              <w:rPr>
                <w:rFonts w:eastAsia="Calibri"/>
                <w:sz w:val="22"/>
                <w:szCs w:val="22"/>
              </w:rPr>
              <w:t xml:space="preserve">1 </w:t>
            </w:r>
            <w:r w:rsidRPr="00F867BF">
              <w:rPr>
                <w:rFonts w:eastAsia="Calibri"/>
                <w:sz w:val="22"/>
                <w:szCs w:val="22"/>
                <w:cs/>
              </w:rPr>
              <w:t xml:space="preserve">มกราคม </w:t>
            </w:r>
            <w:r w:rsidRPr="00F867BF">
              <w:rPr>
                <w:rFonts w:eastAsia="Calibri"/>
                <w:sz w:val="22"/>
                <w:szCs w:val="22"/>
              </w:rPr>
              <w:t>256</w:t>
            </w:r>
            <w:r w:rsidRPr="00F867BF">
              <w:rPr>
                <w:rFonts w:eastAsia="Calibri" w:hint="cs"/>
                <w:sz w:val="22"/>
                <w:szCs w:val="22"/>
                <w:cs/>
              </w:rPr>
              <w:t>6</w:t>
            </w:r>
          </w:p>
        </w:tc>
        <w:tc>
          <w:tcPr>
            <w:tcW w:w="1265" w:type="dxa"/>
            <w:vAlign w:val="bottom"/>
          </w:tcPr>
          <w:p w14:paraId="644195C6" w14:textId="70990709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(1,009)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1BCA82" w14:textId="39AFE17A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(30)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C34C78D" w14:textId="2B69CCE1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(272)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2FD83C66" w14:textId="14E59920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(1,213)</w:t>
            </w:r>
          </w:p>
        </w:tc>
        <w:tc>
          <w:tcPr>
            <w:tcW w:w="1265" w:type="dxa"/>
            <w:vAlign w:val="bottom"/>
          </w:tcPr>
          <w:p w14:paraId="1591D62C" w14:textId="47301BBE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16D2038B" w14:textId="1BA52DEE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(184)</w:t>
            </w:r>
          </w:p>
        </w:tc>
        <w:tc>
          <w:tcPr>
            <w:tcW w:w="1265" w:type="dxa"/>
          </w:tcPr>
          <w:p w14:paraId="11DEAFC2" w14:textId="2ADFB823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27096B29" w14:textId="63A7E4CA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2F60DAE3" w14:textId="3B00FD90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(2,708)</w:t>
            </w:r>
          </w:p>
        </w:tc>
      </w:tr>
      <w:tr w:rsidR="005A572D" w:rsidRPr="00F867BF" w14:paraId="04D488E8" w14:textId="77777777" w:rsidTr="005A572D">
        <w:trPr>
          <w:trHeight w:val="20"/>
        </w:trPr>
        <w:tc>
          <w:tcPr>
            <w:tcW w:w="3402" w:type="dxa"/>
          </w:tcPr>
          <w:p w14:paraId="625BD0BF" w14:textId="66EF4A69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  <w:cs/>
              </w:rPr>
              <w:t>ค่า</w:t>
            </w:r>
            <w:r w:rsidRPr="00F867BF">
              <w:rPr>
                <w:rFonts w:eastAsia="Calibri" w:hint="cs"/>
                <w:sz w:val="22"/>
                <w:szCs w:val="22"/>
                <w:cs/>
              </w:rPr>
              <w:t>ตัดจำหน่าย</w:t>
            </w:r>
            <w:r w:rsidRPr="00F867BF">
              <w:rPr>
                <w:rFonts w:eastAsia="Calibri"/>
                <w:sz w:val="22"/>
                <w:szCs w:val="22"/>
                <w:cs/>
              </w:rPr>
              <w:t>สำหรับ</w:t>
            </w:r>
            <w:r w:rsidRPr="00F867BF">
              <w:rPr>
                <w:rFonts w:eastAsia="Calibri" w:hint="cs"/>
                <w:sz w:val="22"/>
                <w:szCs w:val="22"/>
                <w:cs/>
              </w:rPr>
              <w:t>ปี</w:t>
            </w:r>
          </w:p>
        </w:tc>
        <w:tc>
          <w:tcPr>
            <w:tcW w:w="1265" w:type="dxa"/>
            <w:vAlign w:val="bottom"/>
          </w:tcPr>
          <w:p w14:paraId="77641BCE" w14:textId="300C5188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(177)</w:t>
            </w:r>
          </w:p>
        </w:tc>
        <w:tc>
          <w:tcPr>
            <w:tcW w:w="1265" w:type="dxa"/>
            <w:vAlign w:val="bottom"/>
          </w:tcPr>
          <w:p w14:paraId="568BA7AB" w14:textId="63A0AE8A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(14)</w:t>
            </w:r>
          </w:p>
        </w:tc>
        <w:tc>
          <w:tcPr>
            <w:tcW w:w="1265" w:type="dxa"/>
            <w:vAlign w:val="bottom"/>
          </w:tcPr>
          <w:p w14:paraId="46AC3272" w14:textId="2654BFB2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(103)</w:t>
            </w:r>
          </w:p>
        </w:tc>
        <w:tc>
          <w:tcPr>
            <w:tcW w:w="1265" w:type="dxa"/>
          </w:tcPr>
          <w:p w14:paraId="57182BC2" w14:textId="1C4AE828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(387)</w:t>
            </w:r>
          </w:p>
        </w:tc>
        <w:tc>
          <w:tcPr>
            <w:tcW w:w="1265" w:type="dxa"/>
            <w:vAlign w:val="bottom"/>
          </w:tcPr>
          <w:p w14:paraId="66F42DDE" w14:textId="00B90DDE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272FB96F" w14:textId="5655AE20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06CEDCAC" w14:textId="3005EF79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eastAsia="Calibri"/>
                <w:sz w:val="22"/>
                <w:szCs w:val="22"/>
              </w:rPr>
              <w:t>(91)</w:t>
            </w:r>
          </w:p>
        </w:tc>
        <w:tc>
          <w:tcPr>
            <w:tcW w:w="1265" w:type="dxa"/>
          </w:tcPr>
          <w:p w14:paraId="540B36D9" w14:textId="6EC0BED5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5553A457" w14:textId="7365F553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(772)</w:t>
            </w:r>
          </w:p>
        </w:tc>
      </w:tr>
      <w:tr w:rsidR="005A572D" w:rsidRPr="00F867BF" w14:paraId="1C816AB7" w14:textId="77777777" w:rsidTr="005A572D">
        <w:trPr>
          <w:trHeight w:val="20"/>
        </w:trPr>
        <w:tc>
          <w:tcPr>
            <w:tcW w:w="3402" w:type="dxa"/>
          </w:tcPr>
          <w:p w14:paraId="6894E3F3" w14:textId="6838020C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eastAsia="Calibri" w:hint="cs"/>
                <w:sz w:val="22"/>
                <w:szCs w:val="22"/>
                <w:cs/>
              </w:rPr>
              <w:t>กลับรายการขาดทุนจากการด้อยค่า</w:t>
            </w:r>
          </w:p>
        </w:tc>
        <w:tc>
          <w:tcPr>
            <w:tcW w:w="1265" w:type="dxa"/>
            <w:vAlign w:val="bottom"/>
          </w:tcPr>
          <w:p w14:paraId="32F9DFE8" w14:textId="29816C69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370FA012" w14:textId="6528CA57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6D7CB5BE" w14:textId="68E74F68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645526BE" w14:textId="0CDE46E4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053E5A4E" w14:textId="465240D7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59EE4492" w14:textId="5C8E51CB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eastAsia="Calibri"/>
                <w:sz w:val="22"/>
                <w:szCs w:val="22"/>
              </w:rPr>
              <w:t>201</w:t>
            </w:r>
          </w:p>
        </w:tc>
        <w:tc>
          <w:tcPr>
            <w:tcW w:w="1265" w:type="dxa"/>
          </w:tcPr>
          <w:p w14:paraId="62E440F1" w14:textId="5AE4C2D8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4512FAB7" w14:textId="1513BA1A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31BC3671" w14:textId="30D744EC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201</w:t>
            </w:r>
          </w:p>
        </w:tc>
      </w:tr>
      <w:tr w:rsidR="005A572D" w:rsidRPr="00F867BF" w14:paraId="3B0C1F51" w14:textId="77777777" w:rsidTr="005A572D">
        <w:trPr>
          <w:trHeight w:val="20"/>
        </w:trPr>
        <w:tc>
          <w:tcPr>
            <w:tcW w:w="3402" w:type="dxa"/>
          </w:tcPr>
          <w:p w14:paraId="21B37E17" w14:textId="4B2A4BE9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right="-113" w:hanging="142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eastAsia="Calibri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1265" w:type="dxa"/>
            <w:vAlign w:val="bottom"/>
          </w:tcPr>
          <w:p w14:paraId="7DF9029B" w14:textId="4D7BE488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54E5F4BC" w14:textId="24FB043C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(19)</w:t>
            </w:r>
          </w:p>
        </w:tc>
        <w:tc>
          <w:tcPr>
            <w:tcW w:w="1265" w:type="dxa"/>
            <w:vAlign w:val="bottom"/>
          </w:tcPr>
          <w:p w14:paraId="14EAB707" w14:textId="4CDE2892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17</w:t>
            </w:r>
          </w:p>
        </w:tc>
        <w:tc>
          <w:tcPr>
            <w:tcW w:w="1265" w:type="dxa"/>
            <w:vAlign w:val="bottom"/>
          </w:tcPr>
          <w:p w14:paraId="0B7C3C25" w14:textId="01C73A6A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381C1E8D" w14:textId="5318B206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29CCC929" w14:textId="75726EE3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2D4737FD" w14:textId="42150216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386E69C3" w14:textId="3AFDD724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304DFDBE" w14:textId="37334F0E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(2)</w:t>
            </w:r>
          </w:p>
        </w:tc>
      </w:tr>
      <w:tr w:rsidR="005A572D" w:rsidRPr="00F867BF" w14:paraId="51809B10" w14:textId="77777777" w:rsidTr="005A572D">
        <w:trPr>
          <w:trHeight w:val="20"/>
        </w:trPr>
        <w:tc>
          <w:tcPr>
            <w:tcW w:w="3402" w:type="dxa"/>
          </w:tcPr>
          <w:p w14:paraId="3ED16DC8" w14:textId="30AEFE2A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right="-113" w:hanging="142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265" w:type="dxa"/>
            <w:vAlign w:val="bottom"/>
          </w:tcPr>
          <w:p w14:paraId="036D5505" w14:textId="466C90CC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14635F9C" w14:textId="4DFBAB3D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265" w:type="dxa"/>
            <w:vAlign w:val="bottom"/>
          </w:tcPr>
          <w:p w14:paraId="43579F64" w14:textId="4AE527CA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138A9041" w14:textId="5434480C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45CCC7AF" w14:textId="74BCE220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5C1555A5" w14:textId="0D3BE9CD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39838950" w14:textId="4E8520D5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06378AE6" w14:textId="64497088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1BD83BF3" w14:textId="706EF37C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3</w:t>
            </w:r>
          </w:p>
        </w:tc>
      </w:tr>
      <w:tr w:rsidR="005A572D" w:rsidRPr="00F867BF" w14:paraId="0CBF7D23" w14:textId="77777777" w:rsidTr="005A572D">
        <w:trPr>
          <w:trHeight w:val="20"/>
        </w:trPr>
        <w:tc>
          <w:tcPr>
            <w:tcW w:w="3402" w:type="dxa"/>
          </w:tcPr>
          <w:p w14:paraId="2BE7A3E8" w14:textId="34CD76FF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eastAsia="Calibri" w:hint="cs"/>
                <w:sz w:val="22"/>
                <w:szCs w:val="22"/>
                <w:cs/>
              </w:rPr>
              <w:t>ผลกระทบจากการแปลงค่างบการเงิน</w:t>
            </w:r>
          </w:p>
        </w:tc>
        <w:tc>
          <w:tcPr>
            <w:tcW w:w="1265" w:type="dxa"/>
            <w:vAlign w:val="bottom"/>
          </w:tcPr>
          <w:p w14:paraId="7087C250" w14:textId="6B7FD355" w:rsidR="005A572D" w:rsidRPr="00F867BF" w:rsidRDefault="005A572D" w:rsidP="005A5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23365865" w14:textId="21DB4450" w:rsidR="005A572D" w:rsidRPr="00F867BF" w:rsidRDefault="005A572D" w:rsidP="005A5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265" w:type="dxa"/>
            <w:vAlign w:val="bottom"/>
          </w:tcPr>
          <w:p w14:paraId="76E9F2BB" w14:textId="73D88235" w:rsidR="005A572D" w:rsidRPr="00F867BF" w:rsidRDefault="005A572D" w:rsidP="005A5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1265" w:type="dxa"/>
          </w:tcPr>
          <w:p w14:paraId="0811DA30" w14:textId="54082097" w:rsidR="005A572D" w:rsidRPr="00F867BF" w:rsidRDefault="005A572D" w:rsidP="005A5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18</w:t>
            </w:r>
          </w:p>
        </w:tc>
        <w:tc>
          <w:tcPr>
            <w:tcW w:w="1265" w:type="dxa"/>
            <w:vAlign w:val="bottom"/>
          </w:tcPr>
          <w:p w14:paraId="5DE720D2" w14:textId="56D72C14" w:rsidR="005A572D" w:rsidRPr="00F867BF" w:rsidRDefault="005A572D" w:rsidP="005A5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5F5BF7A6" w14:textId="17C2D256" w:rsidR="005A572D" w:rsidRPr="00F867BF" w:rsidRDefault="005A572D" w:rsidP="005A5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eastAsia="Calibri"/>
                <w:sz w:val="22"/>
                <w:szCs w:val="22"/>
              </w:rPr>
              <w:t>(17)</w:t>
            </w:r>
          </w:p>
        </w:tc>
        <w:tc>
          <w:tcPr>
            <w:tcW w:w="1265" w:type="dxa"/>
          </w:tcPr>
          <w:p w14:paraId="2AE72D67" w14:textId="280BE344" w:rsidR="005A572D" w:rsidRPr="00F867BF" w:rsidRDefault="005A572D" w:rsidP="005A5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60EC4468" w14:textId="6B1A801E" w:rsidR="005A572D" w:rsidRPr="00F867BF" w:rsidRDefault="005A572D" w:rsidP="005A5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2FEC066E" w14:textId="72B1E59F" w:rsidR="005A572D" w:rsidRPr="00F867BF" w:rsidRDefault="005A572D" w:rsidP="005A57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18</w:t>
            </w:r>
          </w:p>
        </w:tc>
      </w:tr>
      <w:tr w:rsidR="005A572D" w:rsidRPr="00F867BF" w14:paraId="225F2211" w14:textId="77777777" w:rsidTr="005A572D">
        <w:trPr>
          <w:trHeight w:val="20"/>
        </w:trPr>
        <w:tc>
          <w:tcPr>
            <w:tcW w:w="3402" w:type="dxa"/>
          </w:tcPr>
          <w:p w14:paraId="29304CA8" w14:textId="00FB7B17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eastAsia="Calibri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F867BF">
              <w:rPr>
                <w:rFonts w:eastAsia="Calibri"/>
                <w:b/>
                <w:bCs/>
                <w:sz w:val="22"/>
                <w:szCs w:val="22"/>
              </w:rPr>
              <w:t xml:space="preserve">31 </w:t>
            </w:r>
            <w:r w:rsidRPr="00F867BF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F867BF">
              <w:rPr>
                <w:rFonts w:eastAsia="Calibri"/>
                <w:b/>
                <w:bCs/>
                <w:sz w:val="22"/>
                <w:szCs w:val="22"/>
              </w:rPr>
              <w:t>256</w:t>
            </w:r>
            <w:r w:rsidRPr="00F867BF">
              <w:rPr>
                <w:rFonts w:eastAsia="Calibri" w:hint="cs"/>
                <w:b/>
                <w:bCs/>
                <w:sz w:val="22"/>
                <w:szCs w:val="22"/>
                <w:cs/>
              </w:rPr>
              <w:t>6</w:t>
            </w:r>
            <w:r w:rsidRPr="00F867BF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</w:t>
            </w:r>
            <w:r w:rsidRPr="00F867BF">
              <w:rPr>
                <w:rFonts w:eastAsia="Calibri" w:hint="cs"/>
                <w:b/>
                <w:bCs/>
                <w:sz w:val="22"/>
                <w:szCs w:val="22"/>
                <w:cs/>
              </w:rPr>
              <w:t>และ</w:t>
            </w:r>
            <w:r w:rsidRPr="00F867BF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วันที่ </w:t>
            </w:r>
            <w:r w:rsidRPr="00F867BF">
              <w:rPr>
                <w:rFonts w:eastAsia="Calibri"/>
                <w:b/>
                <w:bCs/>
                <w:sz w:val="22"/>
                <w:szCs w:val="22"/>
              </w:rPr>
              <w:t>1</w:t>
            </w:r>
            <w:r w:rsidRPr="00F867BF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</w:t>
            </w:r>
            <w:r w:rsidRPr="00F867BF">
              <w:rPr>
                <w:rFonts w:eastAsia="Calibri" w:hint="cs"/>
                <w:b/>
                <w:bCs/>
                <w:sz w:val="22"/>
                <w:szCs w:val="22"/>
                <w:cs/>
              </w:rPr>
              <w:t>มกราคม</w:t>
            </w:r>
            <w:r w:rsidRPr="00F867BF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 </w:t>
            </w:r>
            <w:r w:rsidRPr="00F867BF">
              <w:rPr>
                <w:rFonts w:eastAsia="Calibri"/>
                <w:b/>
                <w:bCs/>
                <w:sz w:val="22"/>
                <w:szCs w:val="22"/>
              </w:rPr>
              <w:t>256</w:t>
            </w:r>
            <w:r w:rsidRPr="00F867BF">
              <w:rPr>
                <w:rFonts w:eastAsia="Calibri" w:hint="cs"/>
                <w:b/>
                <w:bCs/>
                <w:sz w:val="22"/>
                <w:szCs w:val="22"/>
                <w:cs/>
              </w:rPr>
              <w:t>7</w:t>
            </w:r>
          </w:p>
        </w:tc>
        <w:tc>
          <w:tcPr>
            <w:tcW w:w="1265" w:type="dxa"/>
            <w:vAlign w:val="bottom"/>
          </w:tcPr>
          <w:p w14:paraId="3CF99190" w14:textId="2DD04769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(1,186)</w:t>
            </w:r>
          </w:p>
        </w:tc>
        <w:tc>
          <w:tcPr>
            <w:tcW w:w="1265" w:type="dxa"/>
            <w:vAlign w:val="bottom"/>
          </w:tcPr>
          <w:p w14:paraId="4D52148F" w14:textId="12A953C6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(57)</w:t>
            </w:r>
          </w:p>
        </w:tc>
        <w:tc>
          <w:tcPr>
            <w:tcW w:w="1265" w:type="dxa"/>
            <w:vAlign w:val="bottom"/>
          </w:tcPr>
          <w:p w14:paraId="60EB8438" w14:textId="1673F78C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(344)</w:t>
            </w:r>
          </w:p>
        </w:tc>
        <w:tc>
          <w:tcPr>
            <w:tcW w:w="1265" w:type="dxa"/>
          </w:tcPr>
          <w:p w14:paraId="463C431E" w14:textId="00075D99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(1,582)</w:t>
            </w:r>
          </w:p>
        </w:tc>
        <w:tc>
          <w:tcPr>
            <w:tcW w:w="1265" w:type="dxa"/>
            <w:vAlign w:val="bottom"/>
          </w:tcPr>
          <w:p w14:paraId="4C38E49B" w14:textId="1643F690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2211FA2A" w14:textId="3DDB56CC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1505BA20" w14:textId="16E6916F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(91)</w:t>
            </w:r>
          </w:p>
        </w:tc>
        <w:tc>
          <w:tcPr>
            <w:tcW w:w="1265" w:type="dxa"/>
          </w:tcPr>
          <w:p w14:paraId="74F82AC5" w14:textId="3315FDAE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10E7A986" w14:textId="583A1BBE" w:rsidR="005A572D" w:rsidRPr="00F867BF" w:rsidRDefault="005A572D" w:rsidP="005A5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(3,260)</w:t>
            </w:r>
          </w:p>
        </w:tc>
      </w:tr>
      <w:tr w:rsidR="00A45FB3" w:rsidRPr="00F867BF" w14:paraId="609A7281" w14:textId="77777777" w:rsidTr="005A572D">
        <w:trPr>
          <w:trHeight w:val="20"/>
        </w:trPr>
        <w:tc>
          <w:tcPr>
            <w:tcW w:w="3402" w:type="dxa"/>
          </w:tcPr>
          <w:p w14:paraId="2478EEBC" w14:textId="0F657D6F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eastAsia="Calibri"/>
                <w:sz w:val="22"/>
                <w:szCs w:val="22"/>
                <w:cs/>
              </w:rPr>
              <w:t>ค่า</w:t>
            </w:r>
            <w:r w:rsidRPr="00F867BF">
              <w:rPr>
                <w:rFonts w:eastAsia="Calibri" w:hint="cs"/>
                <w:sz w:val="22"/>
                <w:szCs w:val="22"/>
                <w:cs/>
              </w:rPr>
              <w:t>ตัดจำหน่าย</w:t>
            </w:r>
            <w:r w:rsidRPr="00F867BF">
              <w:rPr>
                <w:rFonts w:eastAsia="Calibri"/>
                <w:sz w:val="22"/>
                <w:szCs w:val="22"/>
                <w:cs/>
              </w:rPr>
              <w:t>สำหรับ</w:t>
            </w:r>
            <w:r w:rsidRPr="00F867BF">
              <w:rPr>
                <w:rFonts w:eastAsia="Calibri" w:hint="cs"/>
                <w:sz w:val="22"/>
                <w:szCs w:val="22"/>
                <w:cs/>
              </w:rPr>
              <w:t>ปี</w:t>
            </w:r>
          </w:p>
        </w:tc>
        <w:tc>
          <w:tcPr>
            <w:tcW w:w="1265" w:type="dxa"/>
            <w:vAlign w:val="bottom"/>
          </w:tcPr>
          <w:p w14:paraId="4E6B7611" w14:textId="09CBE56F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(265)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D46DE" w14:textId="65B59FD4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(7)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45A36" w14:textId="3168AB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(73)</w:t>
            </w:r>
          </w:p>
        </w:tc>
        <w:tc>
          <w:tcPr>
            <w:tcW w:w="1265" w:type="dxa"/>
          </w:tcPr>
          <w:p w14:paraId="40F59FDC" w14:textId="2A880F9C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(392)</w:t>
            </w:r>
          </w:p>
        </w:tc>
        <w:tc>
          <w:tcPr>
            <w:tcW w:w="1265" w:type="dxa"/>
            <w:vAlign w:val="bottom"/>
          </w:tcPr>
          <w:p w14:paraId="2A029763" w14:textId="5C150294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407669FC" w14:textId="777B61FE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056D751F" w14:textId="579C06A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(194)</w:t>
            </w:r>
          </w:p>
        </w:tc>
        <w:tc>
          <w:tcPr>
            <w:tcW w:w="1265" w:type="dxa"/>
          </w:tcPr>
          <w:p w14:paraId="5FBA5909" w14:textId="0A3F8C58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19CCCB28" w14:textId="347E355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(931)</w:t>
            </w:r>
          </w:p>
        </w:tc>
      </w:tr>
      <w:tr w:rsidR="00A45FB3" w:rsidRPr="00F867BF" w14:paraId="3D67E0C5" w14:textId="77777777" w:rsidTr="005A572D">
        <w:trPr>
          <w:trHeight w:val="20"/>
        </w:trPr>
        <w:tc>
          <w:tcPr>
            <w:tcW w:w="3402" w:type="dxa"/>
          </w:tcPr>
          <w:p w14:paraId="0C2B9C93" w14:textId="03E090C4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sz w:val="22"/>
                <w:szCs w:val="22"/>
                <w:cs/>
              </w:rPr>
              <w:t xml:space="preserve">ลดลงจากการจำหน่ายเงินลงทุน </w:t>
            </w:r>
            <w:r w:rsidRPr="00F867BF">
              <w:rPr>
                <w:i/>
                <w:iCs/>
                <w:sz w:val="22"/>
                <w:szCs w:val="22"/>
                <w:cs/>
              </w:rPr>
              <w:t xml:space="preserve">(หมายเหตุ </w:t>
            </w:r>
            <w:r w:rsidRPr="00F867BF">
              <w:rPr>
                <w:i/>
                <w:iCs/>
                <w:sz w:val="22"/>
                <w:szCs w:val="22"/>
              </w:rPr>
              <w:t>11)</w:t>
            </w:r>
          </w:p>
        </w:tc>
        <w:tc>
          <w:tcPr>
            <w:tcW w:w="1265" w:type="dxa"/>
            <w:vAlign w:val="bottom"/>
          </w:tcPr>
          <w:p w14:paraId="002266A8" w14:textId="369BC730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8F7CC" w14:textId="440B2CAF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35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732DD" w14:textId="45034B73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245</w:t>
            </w:r>
          </w:p>
        </w:tc>
        <w:tc>
          <w:tcPr>
            <w:tcW w:w="1265" w:type="dxa"/>
          </w:tcPr>
          <w:p w14:paraId="04C723C7" w14:textId="7C78E1D9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66B43473" w14:textId="11CBC281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2A4D1198" w14:textId="5FF0896F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69A8CAAF" w14:textId="787BF409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0B748CF2" w14:textId="36361CFB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114FCC93" w14:textId="61C78841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283</w:t>
            </w:r>
          </w:p>
        </w:tc>
      </w:tr>
      <w:tr w:rsidR="00A45FB3" w:rsidRPr="00F867BF" w14:paraId="5746E49D" w14:textId="77777777" w:rsidTr="005A572D">
        <w:trPr>
          <w:trHeight w:val="20"/>
        </w:trPr>
        <w:tc>
          <w:tcPr>
            <w:tcW w:w="3402" w:type="dxa"/>
          </w:tcPr>
          <w:p w14:paraId="105D2ACA" w14:textId="4E579D85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asciiTheme="majorBidi" w:hAnsiTheme="majorBidi" w:cstheme="majorBidi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265" w:type="dxa"/>
            <w:vAlign w:val="bottom"/>
          </w:tcPr>
          <w:p w14:paraId="613F48DE" w14:textId="5CBD150F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B6369" w14:textId="40F89DCA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16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1892A" w14:textId="1095D9FB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(16)</w:t>
            </w:r>
          </w:p>
        </w:tc>
        <w:tc>
          <w:tcPr>
            <w:tcW w:w="1265" w:type="dxa"/>
            <w:vAlign w:val="bottom"/>
          </w:tcPr>
          <w:p w14:paraId="5E77D7D0" w14:textId="01BF3ADB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vAlign w:val="bottom"/>
          </w:tcPr>
          <w:p w14:paraId="369F324F" w14:textId="0F15686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2F448BE8" w14:textId="32B691BE" w:rsidR="00A45FB3" w:rsidRPr="00F867BF" w:rsidRDefault="00E429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0522A621" w14:textId="62A7BB38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398C62E2" w14:textId="6B0A9B5C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1459E22F" w14:textId="72E5BEF4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</w:tr>
      <w:tr w:rsidR="00A45FB3" w:rsidRPr="00F867BF" w14:paraId="3E1DD224" w14:textId="77777777" w:rsidTr="005A572D">
        <w:trPr>
          <w:trHeight w:val="20"/>
        </w:trPr>
        <w:tc>
          <w:tcPr>
            <w:tcW w:w="3402" w:type="dxa"/>
          </w:tcPr>
          <w:p w14:paraId="770FD6E1" w14:textId="61C3105A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eastAsia="Calibri" w:hint="cs"/>
                <w:sz w:val="22"/>
                <w:szCs w:val="22"/>
                <w:cs/>
              </w:rPr>
              <w:t>ผลกระทบจากการแปลงค่างบการเงิน</w:t>
            </w:r>
          </w:p>
        </w:tc>
        <w:tc>
          <w:tcPr>
            <w:tcW w:w="1265" w:type="dxa"/>
            <w:vAlign w:val="bottom"/>
          </w:tcPr>
          <w:p w14:paraId="35B363CF" w14:textId="6DB80852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08CF98" w14:textId="2AC4E6E4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10DA6D" w14:textId="7FC9B7DA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265" w:type="dxa"/>
          </w:tcPr>
          <w:p w14:paraId="68986A20" w14:textId="0E48B4F1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26</w:t>
            </w:r>
          </w:p>
        </w:tc>
        <w:tc>
          <w:tcPr>
            <w:tcW w:w="1265" w:type="dxa"/>
            <w:vAlign w:val="bottom"/>
          </w:tcPr>
          <w:p w14:paraId="3A2C486F" w14:textId="6DF97A7C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4FE39900" w14:textId="30A3B666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069F8435" w14:textId="77E2D3CD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5C5F16CA" w14:textId="7B905DA8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69716432" w14:textId="1EC3CC33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  <w:r w:rsidRPr="00F867BF">
              <w:rPr>
                <w:rFonts w:eastAsia="Calibri"/>
                <w:sz w:val="22"/>
                <w:szCs w:val="22"/>
              </w:rPr>
              <w:t>33</w:t>
            </w:r>
          </w:p>
        </w:tc>
      </w:tr>
      <w:tr w:rsidR="00A45FB3" w:rsidRPr="00F867BF" w14:paraId="50A91EBE" w14:textId="77777777" w:rsidTr="005A572D">
        <w:trPr>
          <w:trHeight w:val="20"/>
        </w:trPr>
        <w:tc>
          <w:tcPr>
            <w:tcW w:w="3402" w:type="dxa"/>
          </w:tcPr>
          <w:p w14:paraId="0AB41644" w14:textId="6812B38B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  <w:cs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F867BF">
              <w:rPr>
                <w:rFonts w:eastAsia="Calibri"/>
                <w:b/>
                <w:bCs/>
                <w:sz w:val="22"/>
                <w:szCs w:val="22"/>
              </w:rPr>
              <w:t xml:space="preserve">31 </w:t>
            </w:r>
            <w:r w:rsidRPr="00F867BF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F867BF">
              <w:rPr>
                <w:rFonts w:eastAsia="Calibr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9C6E075" w14:textId="60D510A7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  <w:cs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(1,448)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DB35C" w14:textId="5E4FD976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(12)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69581" w14:textId="678615B2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(182)</w:t>
            </w:r>
          </w:p>
        </w:tc>
        <w:tc>
          <w:tcPr>
            <w:tcW w:w="1265" w:type="dxa"/>
          </w:tcPr>
          <w:p w14:paraId="1FD261D6" w14:textId="49EA71B8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(1,948)</w:t>
            </w:r>
          </w:p>
        </w:tc>
        <w:tc>
          <w:tcPr>
            <w:tcW w:w="1265" w:type="dxa"/>
            <w:vAlign w:val="bottom"/>
          </w:tcPr>
          <w:p w14:paraId="530F81BB" w14:textId="6999DAFF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7958FEE5" w14:textId="3CD48E6A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65" w:type="dxa"/>
          </w:tcPr>
          <w:p w14:paraId="754E7421" w14:textId="5B4B6512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(285)</w:t>
            </w:r>
          </w:p>
        </w:tc>
        <w:tc>
          <w:tcPr>
            <w:tcW w:w="1265" w:type="dxa"/>
          </w:tcPr>
          <w:p w14:paraId="06FD45D4" w14:textId="72B6B39D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69" w:type="dxa"/>
            <w:vAlign w:val="bottom"/>
          </w:tcPr>
          <w:p w14:paraId="65001EC3" w14:textId="60D9B01E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(3,875)</w:t>
            </w:r>
          </w:p>
        </w:tc>
      </w:tr>
      <w:tr w:rsidR="00E429B3" w:rsidRPr="00F867BF" w14:paraId="20949A45" w14:textId="77777777" w:rsidTr="005A572D">
        <w:trPr>
          <w:trHeight w:val="20"/>
        </w:trPr>
        <w:tc>
          <w:tcPr>
            <w:tcW w:w="3402" w:type="dxa"/>
          </w:tcPr>
          <w:p w14:paraId="33462BE6" w14:textId="77777777" w:rsidR="00E429B3" w:rsidRPr="00F867BF" w:rsidRDefault="00E429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60EEAB3" w14:textId="77777777" w:rsidR="00E429B3" w:rsidRPr="00F867BF" w:rsidRDefault="00E429B3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4EAE32" w14:textId="77777777" w:rsidR="00E429B3" w:rsidRPr="00F867BF" w:rsidRDefault="00E429B3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7D6D7C" w14:textId="77777777" w:rsidR="00E429B3" w:rsidRPr="00F867BF" w:rsidRDefault="00E429B3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</w:tcPr>
          <w:p w14:paraId="24DE062A" w14:textId="77777777" w:rsidR="00E429B3" w:rsidRPr="00F867BF" w:rsidRDefault="00E429B3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749F441C" w14:textId="77777777" w:rsidR="00E429B3" w:rsidRPr="00F867BF" w:rsidRDefault="00E429B3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</w:tcPr>
          <w:p w14:paraId="1D04D19F" w14:textId="77777777" w:rsidR="00E429B3" w:rsidRPr="00F867BF" w:rsidRDefault="00E429B3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</w:tcPr>
          <w:p w14:paraId="5CEA8685" w14:textId="77777777" w:rsidR="00E429B3" w:rsidRPr="00F867BF" w:rsidRDefault="00E429B3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</w:tcPr>
          <w:p w14:paraId="2C377A47" w14:textId="77777777" w:rsidR="00E429B3" w:rsidRPr="00F867BF" w:rsidRDefault="00E429B3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269" w:type="dxa"/>
            <w:vAlign w:val="bottom"/>
          </w:tcPr>
          <w:p w14:paraId="675AC717" w14:textId="77777777" w:rsidR="00E429B3" w:rsidRPr="00F867BF" w:rsidRDefault="00E429B3" w:rsidP="00E4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</w:tr>
      <w:tr w:rsidR="00A45FB3" w:rsidRPr="00F867BF" w14:paraId="4C499508" w14:textId="77777777" w:rsidTr="005A572D">
        <w:tc>
          <w:tcPr>
            <w:tcW w:w="3402" w:type="dxa"/>
          </w:tcPr>
          <w:p w14:paraId="1EA80204" w14:textId="7346107C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  <w:cs/>
              </w:rPr>
            </w:pPr>
            <w:r w:rsidRPr="00F867BF">
              <w:rPr>
                <w:rFonts w:eastAsia="Calibri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E6218C3" w14:textId="777777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5CCB5B" w14:textId="777777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F225B7" w14:textId="777777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429DDE82" w14:textId="777777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contextualSpacing/>
              <w:outlineLvl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3D6DF2F9" w14:textId="777777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</w:tcPr>
          <w:p w14:paraId="3E0F1AD1" w14:textId="777777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</w:tcPr>
          <w:p w14:paraId="55F15C2E" w14:textId="777777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</w:tcPr>
          <w:p w14:paraId="1794A3F3" w14:textId="1DFB8A32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269" w:type="dxa"/>
            <w:vAlign w:val="bottom"/>
          </w:tcPr>
          <w:p w14:paraId="64848E07" w14:textId="21355F45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</w:tr>
      <w:tr w:rsidR="00A45FB3" w:rsidRPr="00F867BF" w14:paraId="1929F066" w14:textId="77777777" w:rsidTr="005A572D">
        <w:trPr>
          <w:trHeight w:val="244"/>
        </w:trPr>
        <w:tc>
          <w:tcPr>
            <w:tcW w:w="3402" w:type="dxa"/>
          </w:tcPr>
          <w:p w14:paraId="132714B4" w14:textId="69909FA9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  <w:cs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F867BF">
              <w:rPr>
                <w:rFonts w:eastAsia="Calibri"/>
                <w:b/>
                <w:bCs/>
                <w:sz w:val="22"/>
                <w:szCs w:val="22"/>
              </w:rPr>
              <w:t xml:space="preserve">31 </w:t>
            </w:r>
            <w:r w:rsidRPr="00F867BF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F867BF">
              <w:rPr>
                <w:rFonts w:eastAsia="Calibr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D51F210" w14:textId="16CE5BE9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6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ab/>
              <w:t>726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04441" w14:textId="3503190B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7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ab/>
              <w:t>1,283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72F6F" w14:textId="26094919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1"/>
                <w:tab w:val="decimal" w:pos="1332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ab/>
              <w:t>841</w:t>
            </w:r>
          </w:p>
        </w:tc>
        <w:tc>
          <w:tcPr>
            <w:tcW w:w="1265" w:type="dxa"/>
            <w:vAlign w:val="bottom"/>
          </w:tcPr>
          <w:p w14:paraId="50B3632E" w14:textId="126D4126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14"/>
              </w:tabs>
              <w:spacing w:line="240" w:lineRule="auto"/>
              <w:contextualSpacing/>
              <w:jc w:val="both"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ab/>
              <w:t>7,864</w:t>
            </w:r>
          </w:p>
        </w:tc>
        <w:tc>
          <w:tcPr>
            <w:tcW w:w="1265" w:type="dxa"/>
            <w:vAlign w:val="bottom"/>
          </w:tcPr>
          <w:p w14:paraId="0CF0BBD9" w14:textId="4A898156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8"/>
                <w:tab w:val="decimal" w:pos="1326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ab/>
              <w:t>711</w:t>
            </w:r>
          </w:p>
        </w:tc>
        <w:tc>
          <w:tcPr>
            <w:tcW w:w="1265" w:type="dxa"/>
            <w:vAlign w:val="bottom"/>
          </w:tcPr>
          <w:p w14:paraId="7BFEBA4B" w14:textId="11D2A4F7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41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ab/>
              <w:t>197</w:t>
            </w:r>
          </w:p>
        </w:tc>
        <w:tc>
          <w:tcPr>
            <w:tcW w:w="1265" w:type="dxa"/>
            <w:vAlign w:val="bottom"/>
          </w:tcPr>
          <w:p w14:paraId="31C6742D" w14:textId="39A2AEFD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43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ab/>
              <w:t>1,438</w:t>
            </w:r>
          </w:p>
        </w:tc>
        <w:tc>
          <w:tcPr>
            <w:tcW w:w="1265" w:type="dxa"/>
            <w:vAlign w:val="bottom"/>
          </w:tcPr>
          <w:p w14:paraId="23E9FB52" w14:textId="31CE7728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59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ab/>
              <w:t>308</w:t>
            </w:r>
          </w:p>
        </w:tc>
        <w:tc>
          <w:tcPr>
            <w:tcW w:w="1269" w:type="dxa"/>
            <w:vAlign w:val="bottom"/>
          </w:tcPr>
          <w:p w14:paraId="0A632909" w14:textId="0E6D1B86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65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ab/>
              <w:t>13,368</w:t>
            </w:r>
          </w:p>
        </w:tc>
      </w:tr>
      <w:tr w:rsidR="00A45FB3" w:rsidRPr="00F867BF" w14:paraId="6495802B" w14:textId="77777777" w:rsidTr="00E25A36">
        <w:trPr>
          <w:trHeight w:val="244"/>
        </w:trPr>
        <w:tc>
          <w:tcPr>
            <w:tcW w:w="3402" w:type="dxa"/>
          </w:tcPr>
          <w:p w14:paraId="695CDEDC" w14:textId="759D9248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  <w:cs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F867BF">
              <w:rPr>
                <w:rFonts w:eastAsia="Calibri"/>
                <w:b/>
                <w:bCs/>
                <w:sz w:val="22"/>
                <w:szCs w:val="22"/>
              </w:rPr>
              <w:t xml:space="preserve">31 </w:t>
            </w:r>
            <w:r w:rsidRPr="00F867BF">
              <w:rPr>
                <w:rFonts w:eastAsia="Calibr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F867BF">
              <w:rPr>
                <w:rFonts w:eastAsia="Calibri"/>
                <w:b/>
                <w:bCs/>
                <w:sz w:val="22"/>
                <w:szCs w:val="22"/>
              </w:rPr>
              <w:t>256</w:t>
            </w:r>
            <w:r w:rsidRPr="00F867BF">
              <w:rPr>
                <w:rFonts w:eastAsia="Calibri" w:hint="cs"/>
                <w:b/>
                <w:bCs/>
                <w:sz w:val="22"/>
                <w:szCs w:val="22"/>
                <w:cs/>
              </w:rPr>
              <w:t>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ADE7D02" w14:textId="4B720681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6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ab/>
            </w:r>
            <w:r w:rsidR="009D680C" w:rsidRPr="00F867BF">
              <w:rPr>
                <w:rFonts w:eastAsia="Calibri" w:hint="cs"/>
                <w:b/>
                <w:bCs/>
                <w:sz w:val="22"/>
                <w:szCs w:val="22"/>
                <w:cs/>
              </w:rPr>
              <w:t>534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6E7C76" w14:textId="40CEF4E8" w:rsidR="00A45FB3" w:rsidRPr="00F867BF" w:rsidRDefault="00A45FB3" w:rsidP="00391A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7"/>
                <w:tab w:val="right" w:pos="897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ab/>
            </w:r>
            <w:r w:rsidR="00605D16" w:rsidRPr="00F867BF">
              <w:rPr>
                <w:rFonts w:eastAsia="Calibri"/>
                <w:b/>
                <w:bCs/>
                <w:sz w:val="22"/>
                <w:szCs w:val="22"/>
              </w:rPr>
              <w:t>53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98054" w14:textId="6E4BC25E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1"/>
                <w:tab w:val="right" w:pos="1048"/>
                <w:tab w:val="decimal" w:pos="1332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ab/>
            </w:r>
            <w:r w:rsidR="008E4B46" w:rsidRPr="00F867BF">
              <w:rPr>
                <w:rFonts w:eastAsia="Calibri"/>
                <w:b/>
                <w:bCs/>
                <w:sz w:val="22"/>
                <w:szCs w:val="22"/>
              </w:rPr>
              <w:t>1,</w:t>
            </w:r>
            <w:r w:rsidR="00605D16" w:rsidRPr="00F867BF">
              <w:rPr>
                <w:rFonts w:eastAsia="Calibri"/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1265" w:type="dxa"/>
            <w:vAlign w:val="bottom"/>
          </w:tcPr>
          <w:p w14:paraId="3AACD89A" w14:textId="04B3EEA4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14"/>
                <w:tab w:val="right" w:pos="965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ab/>
              <w:t>7,433</w:t>
            </w:r>
          </w:p>
        </w:tc>
        <w:tc>
          <w:tcPr>
            <w:tcW w:w="1265" w:type="dxa"/>
            <w:vAlign w:val="bottom"/>
          </w:tcPr>
          <w:p w14:paraId="13FE6DBB" w14:textId="1C1F3CBE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8"/>
                <w:tab w:val="decimal" w:pos="1326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ab/>
              <w:t>565</w:t>
            </w:r>
          </w:p>
        </w:tc>
        <w:tc>
          <w:tcPr>
            <w:tcW w:w="1265" w:type="dxa"/>
            <w:vAlign w:val="bottom"/>
          </w:tcPr>
          <w:p w14:paraId="22C453FC" w14:textId="30A5A4C6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39"/>
                <w:tab w:val="right" w:pos="965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ab/>
            </w:r>
            <w:r w:rsidR="00BB1C74" w:rsidRPr="00F867BF">
              <w:rPr>
                <w:rFonts w:eastAsia="Calibri"/>
                <w:b/>
                <w:bCs/>
                <w:sz w:val="22"/>
                <w:szCs w:val="22"/>
              </w:rPr>
              <w:t>59</w:t>
            </w:r>
          </w:p>
        </w:tc>
        <w:tc>
          <w:tcPr>
            <w:tcW w:w="1265" w:type="dxa"/>
            <w:vAlign w:val="bottom"/>
          </w:tcPr>
          <w:p w14:paraId="60D6B519" w14:textId="5CA38820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45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ab/>
              <w:t>1,244</w:t>
            </w:r>
          </w:p>
        </w:tc>
        <w:tc>
          <w:tcPr>
            <w:tcW w:w="1265" w:type="dxa"/>
            <w:vAlign w:val="bottom"/>
          </w:tcPr>
          <w:p w14:paraId="27EE7605" w14:textId="03AA482B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306</w:t>
            </w:r>
          </w:p>
        </w:tc>
        <w:tc>
          <w:tcPr>
            <w:tcW w:w="1269" w:type="dxa"/>
            <w:vAlign w:val="bottom"/>
          </w:tcPr>
          <w:p w14:paraId="023273EA" w14:textId="16947E52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contextualSpacing/>
              <w:outlineLvl w:val="0"/>
              <w:rPr>
                <w:rFonts w:eastAsia="Calibri"/>
                <w:b/>
                <w:bCs/>
                <w:sz w:val="22"/>
                <w:szCs w:val="22"/>
              </w:rPr>
            </w:pPr>
            <w:r w:rsidRPr="00F867BF">
              <w:rPr>
                <w:rFonts w:eastAsia="Calibri"/>
                <w:b/>
                <w:bCs/>
                <w:sz w:val="22"/>
                <w:szCs w:val="22"/>
              </w:rPr>
              <w:t>11,202</w:t>
            </w:r>
            <w:r w:rsidRPr="00F867BF">
              <w:rPr>
                <w:rFonts w:eastAsia="Calibri"/>
                <w:b/>
                <w:bCs/>
                <w:sz w:val="22"/>
                <w:szCs w:val="22"/>
              </w:rPr>
              <w:tab/>
            </w:r>
          </w:p>
        </w:tc>
      </w:tr>
    </w:tbl>
    <w:p w14:paraId="5591B720" w14:textId="0B2C8908" w:rsidR="00B63650" w:rsidRPr="00F867BF" w:rsidRDefault="00B6365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rPr>
          <w:sz w:val="28"/>
          <w:szCs w:val="28"/>
          <w:cs/>
        </w:rPr>
        <w:sectPr w:rsidR="00B63650" w:rsidRPr="00F867BF" w:rsidSect="00FB5E1D">
          <w:headerReference w:type="default" r:id="rId21"/>
          <w:footerReference w:type="default" r:id="rId22"/>
          <w:pgSz w:w="16840" w:h="11907" w:orient="landscape" w:code="9"/>
          <w:pgMar w:top="1152" w:right="691" w:bottom="1152" w:left="1080" w:header="720" w:footer="720" w:gutter="0"/>
          <w:cols w:space="720"/>
          <w:docGrid w:linePitch="408"/>
        </w:sect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1440"/>
      </w:tblGrid>
      <w:tr w:rsidR="00731796" w:rsidRPr="00F867BF" w14:paraId="1B6DB02A" w14:textId="77777777" w:rsidTr="00AC49E6">
        <w:trPr>
          <w:tblHeader/>
        </w:trPr>
        <w:tc>
          <w:tcPr>
            <w:tcW w:w="6210" w:type="dxa"/>
            <w:shd w:val="clear" w:color="auto" w:fill="auto"/>
          </w:tcPr>
          <w:p w14:paraId="2B197031" w14:textId="2BDAB4E5" w:rsidR="00731796" w:rsidRPr="00F867BF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09F1C70B" w14:textId="77777777" w:rsidR="00731796" w:rsidRPr="00F867BF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731796" w:rsidRPr="00F867BF" w14:paraId="460BD998" w14:textId="77777777" w:rsidTr="00AC49E6">
        <w:trPr>
          <w:tblHeader/>
        </w:trPr>
        <w:tc>
          <w:tcPr>
            <w:tcW w:w="6210" w:type="dxa"/>
            <w:shd w:val="clear" w:color="auto" w:fill="auto"/>
          </w:tcPr>
          <w:p w14:paraId="5A0BF374" w14:textId="77777777" w:rsidR="00731796" w:rsidRPr="00F867BF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17878BD3" w14:textId="3F3006C2" w:rsidR="00731796" w:rsidRPr="00F867BF" w:rsidRDefault="00731796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outlineLvl w:val="0"/>
              <w:rPr>
                <w:cs/>
              </w:rPr>
            </w:pPr>
            <w:r w:rsidRPr="00F867BF">
              <w:rPr>
                <w:rFonts w:hint="cs"/>
                <w:cs/>
              </w:rPr>
              <w:t>ลิขสิทธิ์การใช้และ</w:t>
            </w:r>
            <w:r w:rsidRPr="00F867BF">
              <w:rPr>
                <w:rFonts w:hint="cs"/>
                <w:cs/>
              </w:rPr>
              <w:br/>
              <w:t>ต้นทุน</w:t>
            </w:r>
            <w:r w:rsidR="00891496" w:rsidRPr="00F867BF">
              <w:rPr>
                <w:rFonts w:hint="cs"/>
                <w:cs/>
              </w:rPr>
              <w:t>การ</w:t>
            </w:r>
            <w:r w:rsidRPr="00F867BF">
              <w:rPr>
                <w:rFonts w:hint="cs"/>
                <w:cs/>
              </w:rPr>
              <w:t>พัฒนา</w:t>
            </w:r>
            <w:r w:rsidR="00DE45D1" w:rsidRPr="00F867BF">
              <w:br/>
            </w:r>
            <w:r w:rsidRPr="00F867BF">
              <w:rPr>
                <w:rFonts w:hint="cs"/>
                <w:cs/>
              </w:rPr>
              <w:t>โปรแกรมสำเร็จรูป</w:t>
            </w:r>
          </w:p>
        </w:tc>
      </w:tr>
      <w:tr w:rsidR="00731796" w:rsidRPr="00F867BF" w14:paraId="4ABD6256" w14:textId="77777777" w:rsidTr="00AC49E6">
        <w:trPr>
          <w:tblHeader/>
        </w:trPr>
        <w:tc>
          <w:tcPr>
            <w:tcW w:w="6210" w:type="dxa"/>
          </w:tcPr>
          <w:p w14:paraId="4FA7820C" w14:textId="77777777" w:rsidR="00731796" w:rsidRPr="00F867BF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440" w:type="dxa"/>
          </w:tcPr>
          <w:p w14:paraId="6834DA6D" w14:textId="6FABF6B1" w:rsidR="00731796" w:rsidRPr="00F867BF" w:rsidRDefault="00D27B70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0289C" w:rsidRPr="00F867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4EAC8028" w14:textId="37DD1B95" w:rsidR="00731796" w:rsidRPr="00F867BF" w:rsidRDefault="00D27B70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0289C"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31796" w:rsidRPr="00F867BF" w14:paraId="39DCD86D" w14:textId="77777777" w:rsidTr="00AC49E6">
        <w:trPr>
          <w:tblHeader/>
        </w:trPr>
        <w:tc>
          <w:tcPr>
            <w:tcW w:w="6210" w:type="dxa"/>
          </w:tcPr>
          <w:p w14:paraId="5E7254FB" w14:textId="77777777" w:rsidR="00731796" w:rsidRPr="00F867BF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2880" w:type="dxa"/>
            <w:gridSpan w:val="2"/>
          </w:tcPr>
          <w:p w14:paraId="633315EC" w14:textId="77777777" w:rsidR="00731796" w:rsidRPr="00F867BF" w:rsidRDefault="00731796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31796" w:rsidRPr="00F867BF" w14:paraId="4F6294F9" w14:textId="77777777" w:rsidTr="00AC49E6">
        <w:tc>
          <w:tcPr>
            <w:tcW w:w="6210" w:type="dxa"/>
          </w:tcPr>
          <w:p w14:paraId="68679155" w14:textId="77777777" w:rsidR="00731796" w:rsidRPr="00F867BF" w:rsidRDefault="00731796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</w:tcPr>
          <w:p w14:paraId="683F4B82" w14:textId="77777777" w:rsidR="00731796" w:rsidRPr="00F867BF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440" w:type="dxa"/>
          </w:tcPr>
          <w:p w14:paraId="5F40AE10" w14:textId="77777777" w:rsidR="00731796" w:rsidRPr="00F867BF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A0289C" w:rsidRPr="00F867BF" w14:paraId="100C356E" w14:textId="77777777" w:rsidTr="00AC49E6">
        <w:tc>
          <w:tcPr>
            <w:tcW w:w="6210" w:type="dxa"/>
          </w:tcPr>
          <w:p w14:paraId="13F9E349" w14:textId="49EABDE6" w:rsidR="00A0289C" w:rsidRPr="00F867BF" w:rsidRDefault="00A0289C" w:rsidP="00A02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867B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74911E4A" w14:textId="42D857CE" w:rsidR="00A0289C" w:rsidRPr="00F867BF" w:rsidRDefault="005613B4" w:rsidP="00A0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F867BF">
              <w:t>1,408</w:t>
            </w:r>
          </w:p>
        </w:tc>
        <w:tc>
          <w:tcPr>
            <w:tcW w:w="1440" w:type="dxa"/>
          </w:tcPr>
          <w:p w14:paraId="7E43F49D" w14:textId="770530D0" w:rsidR="00A0289C" w:rsidRPr="00F867BF" w:rsidRDefault="00A0289C" w:rsidP="00A0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F867BF">
              <w:t>1,145</w:t>
            </w:r>
          </w:p>
        </w:tc>
      </w:tr>
      <w:tr w:rsidR="005C42D4" w:rsidRPr="00F867BF" w14:paraId="6687E0F5" w14:textId="77777777" w:rsidTr="00AC49E6">
        <w:tc>
          <w:tcPr>
            <w:tcW w:w="6210" w:type="dxa"/>
          </w:tcPr>
          <w:p w14:paraId="3F6A8352" w14:textId="71D691DF" w:rsidR="005C42D4" w:rsidRPr="00F867BF" w:rsidRDefault="005C42D4" w:rsidP="005C4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743CA9C4" w14:textId="56A3DB62" w:rsidR="005C42D4" w:rsidRPr="00F867BF" w:rsidRDefault="005C42D4" w:rsidP="005C42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400" w:lineRule="exact"/>
            </w:pPr>
            <w:r w:rsidRPr="00F867BF">
              <w:t>84</w:t>
            </w:r>
          </w:p>
        </w:tc>
        <w:tc>
          <w:tcPr>
            <w:tcW w:w="1440" w:type="dxa"/>
          </w:tcPr>
          <w:p w14:paraId="5649C142" w14:textId="71A777BE" w:rsidR="005C42D4" w:rsidRPr="00F867BF" w:rsidRDefault="005C42D4" w:rsidP="005C42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400" w:lineRule="exact"/>
            </w:pPr>
            <w:r w:rsidRPr="00F867BF">
              <w:t>263</w:t>
            </w:r>
          </w:p>
        </w:tc>
      </w:tr>
      <w:tr w:rsidR="00A0289C" w:rsidRPr="00F867BF" w14:paraId="3986554A" w14:textId="77777777" w:rsidTr="00AC49E6">
        <w:tc>
          <w:tcPr>
            <w:tcW w:w="6210" w:type="dxa"/>
          </w:tcPr>
          <w:p w14:paraId="09A272D3" w14:textId="50640BEB" w:rsidR="00A0289C" w:rsidRPr="00F867BF" w:rsidRDefault="00A0289C" w:rsidP="00A02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381BC352" w14:textId="40CA0CA5" w:rsidR="00A0289C" w:rsidRPr="00F867BF" w:rsidRDefault="00FB40D5" w:rsidP="00A028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1,492</w:t>
            </w:r>
          </w:p>
        </w:tc>
        <w:tc>
          <w:tcPr>
            <w:tcW w:w="1440" w:type="dxa"/>
          </w:tcPr>
          <w:p w14:paraId="1C21033F" w14:textId="78BD7F8D" w:rsidR="00A0289C" w:rsidRPr="00F867BF" w:rsidRDefault="00A0289C" w:rsidP="00A028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1,408</w:t>
            </w:r>
          </w:p>
        </w:tc>
      </w:tr>
      <w:tr w:rsidR="00A0289C" w:rsidRPr="00F867BF" w14:paraId="6053262A" w14:textId="77777777" w:rsidTr="00AC49E6">
        <w:tc>
          <w:tcPr>
            <w:tcW w:w="6210" w:type="dxa"/>
          </w:tcPr>
          <w:p w14:paraId="7182C3B5" w14:textId="77777777" w:rsidR="00A0289C" w:rsidRPr="00F867BF" w:rsidRDefault="00A0289C" w:rsidP="00A02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9AF010" w14:textId="77777777" w:rsidR="00A0289C" w:rsidRPr="00F867BF" w:rsidRDefault="00A0289C" w:rsidP="00A0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  <w:tc>
          <w:tcPr>
            <w:tcW w:w="1440" w:type="dxa"/>
          </w:tcPr>
          <w:p w14:paraId="12F872A7" w14:textId="77777777" w:rsidR="00A0289C" w:rsidRPr="00F867BF" w:rsidRDefault="00A0289C" w:rsidP="00A0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</w:tr>
      <w:tr w:rsidR="00A0289C" w:rsidRPr="00F867BF" w14:paraId="79D66ADD" w14:textId="77777777" w:rsidTr="00AC49E6">
        <w:tc>
          <w:tcPr>
            <w:tcW w:w="6210" w:type="dxa"/>
          </w:tcPr>
          <w:p w14:paraId="70EC0D9E" w14:textId="77777777" w:rsidR="00A0289C" w:rsidRPr="00F867BF" w:rsidRDefault="00A0289C" w:rsidP="00A02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1440" w:type="dxa"/>
          </w:tcPr>
          <w:p w14:paraId="2AD369F9" w14:textId="77777777" w:rsidR="00A0289C" w:rsidRPr="00F867BF" w:rsidRDefault="00A0289C" w:rsidP="00A0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cs/>
              </w:rPr>
            </w:pPr>
          </w:p>
        </w:tc>
        <w:tc>
          <w:tcPr>
            <w:tcW w:w="1440" w:type="dxa"/>
          </w:tcPr>
          <w:p w14:paraId="0B954DCD" w14:textId="77777777" w:rsidR="00A0289C" w:rsidRPr="00F867BF" w:rsidRDefault="00A0289C" w:rsidP="00A0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cs/>
              </w:rPr>
            </w:pPr>
          </w:p>
        </w:tc>
      </w:tr>
      <w:tr w:rsidR="00A0289C" w:rsidRPr="00F867BF" w14:paraId="34C35E20" w14:textId="77777777" w:rsidTr="00AC49E6">
        <w:trPr>
          <w:trHeight w:val="58"/>
        </w:trPr>
        <w:tc>
          <w:tcPr>
            <w:tcW w:w="6210" w:type="dxa"/>
          </w:tcPr>
          <w:p w14:paraId="31CEA5BC" w14:textId="7DE6A497" w:rsidR="00A0289C" w:rsidRPr="00F867BF" w:rsidRDefault="00A0289C" w:rsidP="00A02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867B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440" w:type="dxa"/>
          </w:tcPr>
          <w:p w14:paraId="5FB8E41A" w14:textId="68BF9DAF" w:rsidR="00A0289C" w:rsidRPr="00F867BF" w:rsidRDefault="005613B4" w:rsidP="00A0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F867BF">
              <w:t>(1,018)</w:t>
            </w:r>
          </w:p>
        </w:tc>
        <w:tc>
          <w:tcPr>
            <w:tcW w:w="1440" w:type="dxa"/>
          </w:tcPr>
          <w:p w14:paraId="5313AC3C" w14:textId="7917DC3F" w:rsidR="00A0289C" w:rsidRPr="00F867BF" w:rsidRDefault="00A0289C" w:rsidP="00A0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F867BF">
              <w:t>(903)</w:t>
            </w:r>
          </w:p>
        </w:tc>
      </w:tr>
      <w:tr w:rsidR="00A0289C" w:rsidRPr="00F867BF" w14:paraId="7847F36E" w14:textId="77777777" w:rsidTr="00AC49E6">
        <w:trPr>
          <w:trHeight w:val="58"/>
        </w:trPr>
        <w:tc>
          <w:tcPr>
            <w:tcW w:w="6210" w:type="dxa"/>
          </w:tcPr>
          <w:p w14:paraId="45FED3C8" w14:textId="77777777" w:rsidR="00A0289C" w:rsidRPr="00F867BF" w:rsidRDefault="00A0289C" w:rsidP="00A02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</w:tcPr>
          <w:p w14:paraId="5C0F778C" w14:textId="43E55498" w:rsidR="00A0289C" w:rsidRPr="00F867BF" w:rsidRDefault="00FB40D5" w:rsidP="00A028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F867BF">
              <w:t>(133)</w:t>
            </w:r>
          </w:p>
        </w:tc>
        <w:tc>
          <w:tcPr>
            <w:tcW w:w="1440" w:type="dxa"/>
          </w:tcPr>
          <w:p w14:paraId="586A122B" w14:textId="1895D62D" w:rsidR="00A0289C" w:rsidRPr="00F867BF" w:rsidRDefault="00A0289C" w:rsidP="00A028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  <w:r w:rsidRPr="00F867BF">
              <w:t>(115)</w:t>
            </w:r>
          </w:p>
        </w:tc>
      </w:tr>
      <w:tr w:rsidR="00A0289C" w:rsidRPr="00F867BF" w14:paraId="73EF7047" w14:textId="77777777" w:rsidTr="00AC49E6">
        <w:trPr>
          <w:trHeight w:val="58"/>
        </w:trPr>
        <w:tc>
          <w:tcPr>
            <w:tcW w:w="6210" w:type="dxa"/>
          </w:tcPr>
          <w:p w14:paraId="197AD046" w14:textId="5B8793A0" w:rsidR="00A0289C" w:rsidRPr="00F867BF" w:rsidRDefault="00A0289C" w:rsidP="00A02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1794BD50" w14:textId="0BDC97E8" w:rsidR="00A0289C" w:rsidRPr="00F867BF" w:rsidRDefault="00FB40D5" w:rsidP="00A028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(1,151)</w:t>
            </w:r>
          </w:p>
        </w:tc>
        <w:tc>
          <w:tcPr>
            <w:tcW w:w="1440" w:type="dxa"/>
          </w:tcPr>
          <w:p w14:paraId="402F5C29" w14:textId="6CF8888D" w:rsidR="00A0289C" w:rsidRPr="00F867BF" w:rsidRDefault="00A0289C" w:rsidP="00A028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(1,018)</w:t>
            </w:r>
          </w:p>
        </w:tc>
      </w:tr>
      <w:tr w:rsidR="00A0289C" w:rsidRPr="00F867BF" w14:paraId="5ABA577D" w14:textId="77777777" w:rsidTr="00AC49E6">
        <w:trPr>
          <w:trHeight w:val="58"/>
        </w:trPr>
        <w:tc>
          <w:tcPr>
            <w:tcW w:w="6210" w:type="dxa"/>
          </w:tcPr>
          <w:p w14:paraId="43B33666" w14:textId="77777777" w:rsidR="00A0289C" w:rsidRPr="00F867BF" w:rsidRDefault="00A0289C" w:rsidP="00A0289C">
            <w:pPr>
              <w:tabs>
                <w:tab w:val="decimal" w:pos="540"/>
              </w:tabs>
              <w:spacing w:line="240" w:lineRule="auto"/>
            </w:pPr>
          </w:p>
        </w:tc>
        <w:tc>
          <w:tcPr>
            <w:tcW w:w="1440" w:type="dxa"/>
          </w:tcPr>
          <w:p w14:paraId="4D3AC264" w14:textId="77777777" w:rsidR="00A0289C" w:rsidRPr="00F867BF" w:rsidRDefault="00A0289C" w:rsidP="00A0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  <w:tc>
          <w:tcPr>
            <w:tcW w:w="1440" w:type="dxa"/>
          </w:tcPr>
          <w:p w14:paraId="62406046" w14:textId="77777777" w:rsidR="00A0289C" w:rsidRPr="00F867BF" w:rsidRDefault="00A0289C" w:rsidP="00A0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</w:tr>
      <w:tr w:rsidR="00A0289C" w:rsidRPr="00F867BF" w14:paraId="43E1F1B3" w14:textId="77777777" w:rsidTr="00AC49E6">
        <w:trPr>
          <w:trHeight w:val="58"/>
        </w:trPr>
        <w:tc>
          <w:tcPr>
            <w:tcW w:w="6210" w:type="dxa"/>
          </w:tcPr>
          <w:p w14:paraId="39BB2C21" w14:textId="77777777" w:rsidR="00A0289C" w:rsidRPr="00F867BF" w:rsidRDefault="00A0289C" w:rsidP="00A02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</w:tcPr>
          <w:p w14:paraId="5C98C009" w14:textId="77777777" w:rsidR="00A0289C" w:rsidRPr="00F867BF" w:rsidRDefault="00A0289C" w:rsidP="00A0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  <w:tc>
          <w:tcPr>
            <w:tcW w:w="1440" w:type="dxa"/>
          </w:tcPr>
          <w:p w14:paraId="6B0BEF23" w14:textId="77777777" w:rsidR="00A0289C" w:rsidRPr="00F867BF" w:rsidRDefault="00A0289C" w:rsidP="00A0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</w:pPr>
          </w:p>
        </w:tc>
      </w:tr>
      <w:tr w:rsidR="00A0289C" w:rsidRPr="00F867BF" w14:paraId="73AD6138" w14:textId="77777777" w:rsidTr="00AC49E6">
        <w:trPr>
          <w:trHeight w:val="58"/>
        </w:trPr>
        <w:tc>
          <w:tcPr>
            <w:tcW w:w="6210" w:type="dxa"/>
          </w:tcPr>
          <w:p w14:paraId="7E65954F" w14:textId="32F4659A" w:rsidR="00A0289C" w:rsidRPr="00F867BF" w:rsidRDefault="00A0289C" w:rsidP="00A02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1A1DF86E" w14:textId="19BB540C" w:rsidR="00A0289C" w:rsidRPr="00F867BF" w:rsidRDefault="00FB40D5" w:rsidP="00A028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341</w:t>
            </w:r>
          </w:p>
        </w:tc>
        <w:tc>
          <w:tcPr>
            <w:tcW w:w="1440" w:type="dxa"/>
          </w:tcPr>
          <w:p w14:paraId="0AD049D7" w14:textId="0986DCB3" w:rsidR="00A0289C" w:rsidRPr="00F867BF" w:rsidRDefault="00A0289C" w:rsidP="00A028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390</w:t>
            </w:r>
          </w:p>
        </w:tc>
      </w:tr>
    </w:tbl>
    <w:p w14:paraId="7EB1E635" w14:textId="3A2C5322" w:rsidR="00731796" w:rsidRPr="00F867BF" w:rsidRDefault="00731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 w:rsidRPr="00F867BF">
        <w:rPr>
          <w:b/>
          <w:bCs/>
          <w:cs/>
        </w:rPr>
        <w:t xml:space="preserve"> </w:t>
      </w:r>
    </w:p>
    <w:p w14:paraId="37F11A07" w14:textId="77777777" w:rsidR="007326CD" w:rsidRPr="00F867BF" w:rsidRDefault="00732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 w:rsidRPr="00F867BF">
        <w:rPr>
          <w:b/>
          <w:bCs/>
        </w:rPr>
        <w:br w:type="page"/>
      </w:r>
    </w:p>
    <w:p w14:paraId="6F7A3E9E" w14:textId="45891B82" w:rsidR="00870CCC" w:rsidRPr="00F867BF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867BF">
        <w:rPr>
          <w:rFonts w:ascii="Angsana New" w:hAnsi="Angsana New" w:hint="cs"/>
          <w:b/>
          <w:bCs/>
          <w:sz w:val="30"/>
          <w:szCs w:val="30"/>
          <w:lang w:bidi="th-TH"/>
        </w:rPr>
        <w:lastRenderedPageBreak/>
        <w:tab/>
      </w:r>
      <w:r w:rsidR="000A46C6" w:rsidRPr="00F867BF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เงินกู้ยืมและหุ้นกู้</w:t>
      </w:r>
    </w:p>
    <w:p w14:paraId="1E1CE645" w14:textId="77777777" w:rsidR="00503A7A" w:rsidRPr="00F867BF" w:rsidRDefault="00503A7A" w:rsidP="00503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2"/>
          <w:szCs w:val="22"/>
        </w:rPr>
      </w:pPr>
    </w:p>
    <w:tbl>
      <w:tblPr>
        <w:tblStyle w:val="TableGridLight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080"/>
        <w:gridCol w:w="1081"/>
        <w:gridCol w:w="1081"/>
        <w:gridCol w:w="1080"/>
        <w:gridCol w:w="1081"/>
        <w:gridCol w:w="1081"/>
      </w:tblGrid>
      <w:tr w:rsidR="0029668A" w:rsidRPr="00F867BF" w14:paraId="38ED952F" w14:textId="77777777" w:rsidTr="00A00D45">
        <w:trPr>
          <w:tblHeader/>
        </w:trPr>
        <w:tc>
          <w:tcPr>
            <w:tcW w:w="2693" w:type="dxa"/>
          </w:tcPr>
          <w:p w14:paraId="5C13A8A3" w14:textId="77777777" w:rsidR="0029668A" w:rsidRPr="00F867BF" w:rsidRDefault="0029668A" w:rsidP="0054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484" w:type="dxa"/>
            <w:gridSpan w:val="6"/>
            <w:vAlign w:val="bottom"/>
          </w:tcPr>
          <w:p w14:paraId="096D15E5" w14:textId="0A3DDB68" w:rsidR="0029668A" w:rsidRPr="00F867BF" w:rsidRDefault="0029668A" w:rsidP="0054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9668A" w:rsidRPr="00F867BF" w14:paraId="7DD84DDF" w14:textId="77777777" w:rsidTr="00A00D45">
        <w:trPr>
          <w:tblHeader/>
        </w:trPr>
        <w:tc>
          <w:tcPr>
            <w:tcW w:w="2693" w:type="dxa"/>
          </w:tcPr>
          <w:p w14:paraId="40F3760A" w14:textId="77777777" w:rsidR="0029668A" w:rsidRPr="00F867BF" w:rsidRDefault="0029668A" w:rsidP="0054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3242" w:type="dxa"/>
            <w:gridSpan w:val="3"/>
            <w:vAlign w:val="bottom"/>
          </w:tcPr>
          <w:p w14:paraId="2CA0643A" w14:textId="6E1FF7C3" w:rsidR="0029668A" w:rsidRPr="00F867BF" w:rsidRDefault="0029668A" w:rsidP="0054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0289C" w:rsidRPr="00F867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242" w:type="dxa"/>
            <w:gridSpan w:val="3"/>
            <w:vAlign w:val="bottom"/>
          </w:tcPr>
          <w:p w14:paraId="3E34777A" w14:textId="1446FEAA" w:rsidR="0029668A" w:rsidRPr="00F867BF" w:rsidRDefault="00343D57" w:rsidP="0054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256</w:t>
            </w:r>
            <w:r w:rsidR="00A0289C"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43BF4" w:rsidRPr="00F867BF" w14:paraId="29011BB5" w14:textId="77777777" w:rsidTr="00A00D45">
        <w:trPr>
          <w:tblHeader/>
        </w:trPr>
        <w:tc>
          <w:tcPr>
            <w:tcW w:w="2693" w:type="dxa"/>
          </w:tcPr>
          <w:p w14:paraId="7875DF30" w14:textId="77777777" w:rsidR="00543BF4" w:rsidRPr="00F867BF" w:rsidRDefault="00543BF4" w:rsidP="0054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5D002B33" w14:textId="4F103DE1" w:rsidR="00543BF4" w:rsidRPr="00F867BF" w:rsidRDefault="00543BF4" w:rsidP="00E57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081" w:type="dxa"/>
            <w:vAlign w:val="bottom"/>
          </w:tcPr>
          <w:p w14:paraId="6A86199E" w14:textId="698F928A" w:rsidR="00543BF4" w:rsidRPr="00F867BF" w:rsidRDefault="00543BF4" w:rsidP="00E57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081" w:type="dxa"/>
            <w:vAlign w:val="bottom"/>
          </w:tcPr>
          <w:p w14:paraId="3591B74A" w14:textId="2BC8D339" w:rsidR="00543BF4" w:rsidRPr="00F867BF" w:rsidRDefault="00543BF4" w:rsidP="00E57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2315326" w14:textId="50CBF069" w:rsidR="00543BF4" w:rsidRPr="00F867BF" w:rsidRDefault="00543BF4" w:rsidP="00E57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081" w:type="dxa"/>
            <w:vAlign w:val="bottom"/>
          </w:tcPr>
          <w:p w14:paraId="294F944D" w14:textId="3AD2CCCD" w:rsidR="00543BF4" w:rsidRPr="00F867BF" w:rsidRDefault="00543BF4" w:rsidP="00E57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081" w:type="dxa"/>
            <w:vAlign w:val="bottom"/>
          </w:tcPr>
          <w:p w14:paraId="6CF909FD" w14:textId="4407BA73" w:rsidR="00543BF4" w:rsidRPr="00F867BF" w:rsidRDefault="00543BF4" w:rsidP="00E57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29668A" w:rsidRPr="00F867BF" w14:paraId="75A26006" w14:textId="77777777" w:rsidTr="00A00D45">
        <w:trPr>
          <w:tblHeader/>
        </w:trPr>
        <w:tc>
          <w:tcPr>
            <w:tcW w:w="2693" w:type="dxa"/>
          </w:tcPr>
          <w:p w14:paraId="2A90BEB4" w14:textId="77777777" w:rsidR="0029668A" w:rsidRPr="00F867BF" w:rsidRDefault="0029668A" w:rsidP="0050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484" w:type="dxa"/>
            <w:gridSpan w:val="6"/>
          </w:tcPr>
          <w:p w14:paraId="57370AB3" w14:textId="529321E9" w:rsidR="0029668A" w:rsidRPr="00F867BF" w:rsidRDefault="0029668A" w:rsidP="0029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F867BF">
              <w:rPr>
                <w:i/>
                <w:iCs/>
              </w:rPr>
              <w:t>(</w:t>
            </w:r>
            <w:r w:rsidRPr="00F867BF">
              <w:rPr>
                <w:rFonts w:hint="cs"/>
                <w:i/>
                <w:iCs/>
                <w:cs/>
              </w:rPr>
              <w:t>ล้านบาท</w:t>
            </w:r>
            <w:r w:rsidRPr="00F867BF">
              <w:rPr>
                <w:i/>
                <w:iCs/>
              </w:rPr>
              <w:t>)</w:t>
            </w:r>
          </w:p>
        </w:tc>
      </w:tr>
      <w:tr w:rsidR="00543BF4" w:rsidRPr="00F867BF" w14:paraId="0539CEA1" w14:textId="77777777" w:rsidTr="00A00D45">
        <w:tc>
          <w:tcPr>
            <w:tcW w:w="2693" w:type="dxa"/>
          </w:tcPr>
          <w:p w14:paraId="7A532670" w14:textId="73049D1B" w:rsidR="00543BF4" w:rsidRPr="00F867BF" w:rsidRDefault="00543BF4" w:rsidP="0050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i/>
                <w:iCs/>
                <w:cs/>
              </w:rPr>
              <w:t>ส่วนที่หมุนเวียน</w:t>
            </w:r>
          </w:p>
        </w:tc>
        <w:tc>
          <w:tcPr>
            <w:tcW w:w="1080" w:type="dxa"/>
          </w:tcPr>
          <w:p w14:paraId="62F69BC2" w14:textId="77777777" w:rsidR="00543BF4" w:rsidRPr="00F867BF" w:rsidRDefault="00543BF4" w:rsidP="0050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081" w:type="dxa"/>
          </w:tcPr>
          <w:p w14:paraId="29C25218" w14:textId="77777777" w:rsidR="00543BF4" w:rsidRPr="00F867BF" w:rsidRDefault="00543BF4" w:rsidP="0050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081" w:type="dxa"/>
          </w:tcPr>
          <w:p w14:paraId="1ED43CC9" w14:textId="77777777" w:rsidR="00543BF4" w:rsidRPr="00F867BF" w:rsidRDefault="00543BF4" w:rsidP="0050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080" w:type="dxa"/>
          </w:tcPr>
          <w:p w14:paraId="4F2CAB3C" w14:textId="77777777" w:rsidR="00543BF4" w:rsidRPr="00F867BF" w:rsidRDefault="00543BF4" w:rsidP="0050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081" w:type="dxa"/>
          </w:tcPr>
          <w:p w14:paraId="7FB1E9D2" w14:textId="77777777" w:rsidR="00543BF4" w:rsidRPr="00F867BF" w:rsidRDefault="00543BF4" w:rsidP="0050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081" w:type="dxa"/>
          </w:tcPr>
          <w:p w14:paraId="67641300" w14:textId="77777777" w:rsidR="00543BF4" w:rsidRPr="00F867BF" w:rsidRDefault="00543BF4" w:rsidP="0050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</w:tr>
      <w:tr w:rsidR="00A45FB3" w:rsidRPr="00F867BF" w14:paraId="25B2AAB3" w14:textId="77777777" w:rsidTr="00A00D45">
        <w:tc>
          <w:tcPr>
            <w:tcW w:w="2693" w:type="dxa"/>
          </w:tcPr>
          <w:p w14:paraId="714AAEB4" w14:textId="4431F748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b/>
                <w:bCs/>
              </w:rPr>
            </w:pPr>
            <w:r w:rsidRPr="00F867BF">
              <w:rPr>
                <w:rFonts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591D1837" w14:textId="73BF4F34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1,200</w:t>
            </w:r>
          </w:p>
        </w:tc>
        <w:tc>
          <w:tcPr>
            <w:tcW w:w="1081" w:type="dxa"/>
            <w:vAlign w:val="bottom"/>
          </w:tcPr>
          <w:p w14:paraId="4C36D451" w14:textId="0D4E7794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13,830</w:t>
            </w:r>
          </w:p>
        </w:tc>
        <w:tc>
          <w:tcPr>
            <w:tcW w:w="1081" w:type="dxa"/>
            <w:vAlign w:val="bottom"/>
          </w:tcPr>
          <w:p w14:paraId="6E7BF533" w14:textId="164E1BA5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15,030</w:t>
            </w:r>
          </w:p>
        </w:tc>
        <w:tc>
          <w:tcPr>
            <w:tcW w:w="1080" w:type="dxa"/>
            <w:vAlign w:val="bottom"/>
          </w:tcPr>
          <w:p w14:paraId="247A9433" w14:textId="5A11306D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081" w:type="dxa"/>
            <w:vAlign w:val="bottom"/>
          </w:tcPr>
          <w:p w14:paraId="0D9426F2" w14:textId="052F945E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</w:pPr>
            <w:r w:rsidRPr="00F867BF">
              <w:t>13,294</w:t>
            </w:r>
          </w:p>
        </w:tc>
        <w:tc>
          <w:tcPr>
            <w:tcW w:w="1081" w:type="dxa"/>
            <w:vAlign w:val="bottom"/>
          </w:tcPr>
          <w:p w14:paraId="07A6D128" w14:textId="0BF62911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</w:pPr>
            <w:r w:rsidRPr="00F867BF">
              <w:t>13,294</w:t>
            </w:r>
          </w:p>
        </w:tc>
      </w:tr>
      <w:tr w:rsidR="00A45FB3" w:rsidRPr="00F867BF" w14:paraId="71E19D4B" w14:textId="77777777" w:rsidTr="00A00D45">
        <w:tc>
          <w:tcPr>
            <w:tcW w:w="2693" w:type="dxa"/>
          </w:tcPr>
          <w:p w14:paraId="6EBB2A3E" w14:textId="29B13F68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cs/>
              </w:rPr>
            </w:pPr>
            <w:r w:rsidRPr="00F867BF">
              <w:rPr>
                <w:cs/>
              </w:rPr>
              <w:t>เงินกู้ยืมระยะสั้นจากกิจการอื่น</w:t>
            </w:r>
          </w:p>
        </w:tc>
        <w:tc>
          <w:tcPr>
            <w:tcW w:w="1080" w:type="dxa"/>
            <w:vAlign w:val="bottom"/>
          </w:tcPr>
          <w:p w14:paraId="1D50884F" w14:textId="7D92391A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rPr>
                <w:rFonts w:hint="cs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3589F4E0" w14:textId="6DA5A908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120</w:t>
            </w:r>
          </w:p>
        </w:tc>
        <w:tc>
          <w:tcPr>
            <w:tcW w:w="1081" w:type="dxa"/>
            <w:vAlign w:val="bottom"/>
          </w:tcPr>
          <w:p w14:paraId="0883F55E" w14:textId="07528B3A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120</w:t>
            </w:r>
          </w:p>
        </w:tc>
        <w:tc>
          <w:tcPr>
            <w:tcW w:w="1080" w:type="dxa"/>
            <w:vAlign w:val="bottom"/>
          </w:tcPr>
          <w:p w14:paraId="4968CF45" w14:textId="0192618A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  <w:tc>
          <w:tcPr>
            <w:tcW w:w="1081" w:type="dxa"/>
            <w:vAlign w:val="bottom"/>
          </w:tcPr>
          <w:p w14:paraId="54E465C7" w14:textId="16B15E4C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</w:pPr>
            <w:r w:rsidRPr="00F867BF">
              <w:t>60</w:t>
            </w:r>
          </w:p>
        </w:tc>
        <w:tc>
          <w:tcPr>
            <w:tcW w:w="1081" w:type="dxa"/>
            <w:vAlign w:val="bottom"/>
          </w:tcPr>
          <w:p w14:paraId="592169B8" w14:textId="6D339788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</w:pPr>
            <w:r w:rsidRPr="00F867BF">
              <w:t>60</w:t>
            </w:r>
          </w:p>
        </w:tc>
      </w:tr>
      <w:tr w:rsidR="00A45FB3" w:rsidRPr="00F867BF" w14:paraId="37D87D25" w14:textId="77777777" w:rsidTr="00A00D45">
        <w:tc>
          <w:tcPr>
            <w:tcW w:w="2693" w:type="dxa"/>
          </w:tcPr>
          <w:p w14:paraId="574DB991" w14:textId="777777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</w:pPr>
            <w:r w:rsidRPr="00F867BF">
              <w:rPr>
                <w:rFonts w:hint="cs"/>
                <w:cs/>
              </w:rPr>
              <w:t>เงินกู้ยืมระยะยาวจากสถาบันการเงิน</w:t>
            </w:r>
          </w:p>
          <w:p w14:paraId="524B4D39" w14:textId="5BD4D01B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hanging="284"/>
            </w:pPr>
            <w:r w:rsidRPr="00F867BF">
              <w:rPr>
                <w:rFonts w:hint="cs"/>
                <w:cs/>
              </w:rPr>
              <w:t xml:space="preserve">   - 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2DDE6664" w14:textId="6F49265A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rPr>
                <w:rFonts w:hint="cs"/>
                <w:cs/>
              </w:rPr>
              <w:t>414</w:t>
            </w:r>
          </w:p>
        </w:tc>
        <w:tc>
          <w:tcPr>
            <w:tcW w:w="1081" w:type="dxa"/>
            <w:vAlign w:val="bottom"/>
          </w:tcPr>
          <w:p w14:paraId="480AC645" w14:textId="645144E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9,471</w:t>
            </w:r>
          </w:p>
        </w:tc>
        <w:tc>
          <w:tcPr>
            <w:tcW w:w="1081" w:type="dxa"/>
            <w:vAlign w:val="bottom"/>
          </w:tcPr>
          <w:p w14:paraId="60652AE4" w14:textId="1CCD35A6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9,</w:t>
            </w:r>
            <w:r w:rsidRPr="00F867BF">
              <w:rPr>
                <w:rFonts w:hint="cs"/>
                <w:cs/>
              </w:rPr>
              <w:t>885</w:t>
            </w:r>
          </w:p>
        </w:tc>
        <w:tc>
          <w:tcPr>
            <w:tcW w:w="1080" w:type="dxa"/>
            <w:vAlign w:val="bottom"/>
          </w:tcPr>
          <w:p w14:paraId="242B6743" w14:textId="3846BBC3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648</w:t>
            </w:r>
          </w:p>
        </w:tc>
        <w:tc>
          <w:tcPr>
            <w:tcW w:w="1081" w:type="dxa"/>
            <w:vAlign w:val="bottom"/>
          </w:tcPr>
          <w:p w14:paraId="3025478A" w14:textId="249F22CA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7,38</w:t>
            </w:r>
            <w:r w:rsidRPr="00F867BF">
              <w:rPr>
                <w:rFonts w:hint="cs"/>
                <w:cs/>
              </w:rPr>
              <w:t>4</w:t>
            </w:r>
          </w:p>
        </w:tc>
        <w:tc>
          <w:tcPr>
            <w:tcW w:w="1081" w:type="dxa"/>
            <w:vAlign w:val="bottom"/>
          </w:tcPr>
          <w:p w14:paraId="21363694" w14:textId="79E70293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8,032</w:t>
            </w:r>
          </w:p>
        </w:tc>
      </w:tr>
      <w:tr w:rsidR="00A45FB3" w:rsidRPr="00F867BF" w14:paraId="3E86B22C" w14:textId="77777777" w:rsidTr="00A00D45">
        <w:tc>
          <w:tcPr>
            <w:tcW w:w="2693" w:type="dxa"/>
          </w:tcPr>
          <w:p w14:paraId="4FEAF7EF" w14:textId="777777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</w:pPr>
            <w:r w:rsidRPr="00F867BF">
              <w:rPr>
                <w:rFonts w:hint="cs"/>
                <w:cs/>
              </w:rPr>
              <w:t>เงินกู้ยืมระยะยาวอื่น</w:t>
            </w:r>
          </w:p>
          <w:p w14:paraId="0745C2D2" w14:textId="043673FB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hanging="284"/>
            </w:pPr>
            <w:r w:rsidRPr="00F867BF">
              <w:rPr>
                <w:rFonts w:hint="cs"/>
                <w:cs/>
              </w:rPr>
              <w:t xml:space="preserve">   - 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1A4FA59E" w14:textId="2E5ACC2C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081" w:type="dxa"/>
            <w:vAlign w:val="bottom"/>
          </w:tcPr>
          <w:p w14:paraId="7C916221" w14:textId="6C5776BE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081" w:type="dxa"/>
            <w:vAlign w:val="bottom"/>
          </w:tcPr>
          <w:p w14:paraId="706E93FB" w14:textId="7273512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080" w:type="dxa"/>
            <w:vAlign w:val="bottom"/>
          </w:tcPr>
          <w:p w14:paraId="5D2FF819" w14:textId="2BCE1A16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081" w:type="dxa"/>
            <w:vAlign w:val="bottom"/>
          </w:tcPr>
          <w:p w14:paraId="144DB0ED" w14:textId="48D1C075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169</w:t>
            </w:r>
          </w:p>
        </w:tc>
        <w:tc>
          <w:tcPr>
            <w:tcW w:w="1081" w:type="dxa"/>
            <w:vAlign w:val="bottom"/>
          </w:tcPr>
          <w:p w14:paraId="03891F69" w14:textId="3EF43D95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169</w:t>
            </w:r>
          </w:p>
        </w:tc>
      </w:tr>
      <w:tr w:rsidR="00A45FB3" w:rsidRPr="00F867BF" w14:paraId="2F90DFA2" w14:textId="77777777" w:rsidTr="00A00D45">
        <w:tc>
          <w:tcPr>
            <w:tcW w:w="2693" w:type="dxa"/>
          </w:tcPr>
          <w:p w14:paraId="7E6A2286" w14:textId="777777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</w:pPr>
            <w:r w:rsidRPr="00F867BF">
              <w:rPr>
                <w:rFonts w:hint="cs"/>
                <w:cs/>
              </w:rPr>
              <w:t>หุ้นกู้</w:t>
            </w:r>
          </w:p>
          <w:p w14:paraId="506E1035" w14:textId="700AA0A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hanging="284"/>
            </w:pPr>
            <w:r w:rsidRPr="00F867BF">
              <w:rPr>
                <w:rFonts w:hint="cs"/>
                <w:cs/>
              </w:rPr>
              <w:t xml:space="preserve">   - 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2970B35F" w14:textId="3AEB479C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rPr>
                <w:rFonts w:hint="cs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14:paraId="639E0F7D" w14:textId="6F26F446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6,246</w:t>
            </w:r>
          </w:p>
        </w:tc>
        <w:tc>
          <w:tcPr>
            <w:tcW w:w="1081" w:type="dxa"/>
            <w:vAlign w:val="bottom"/>
          </w:tcPr>
          <w:p w14:paraId="41C50F4B" w14:textId="44762202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6,246</w:t>
            </w:r>
          </w:p>
        </w:tc>
        <w:tc>
          <w:tcPr>
            <w:tcW w:w="1080" w:type="dxa"/>
            <w:vAlign w:val="bottom"/>
          </w:tcPr>
          <w:p w14:paraId="3FE884C4" w14:textId="36A7A086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081" w:type="dxa"/>
            <w:vAlign w:val="bottom"/>
          </w:tcPr>
          <w:p w14:paraId="563A28D8" w14:textId="62B23DCD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6,299</w:t>
            </w:r>
          </w:p>
        </w:tc>
        <w:tc>
          <w:tcPr>
            <w:tcW w:w="1081" w:type="dxa"/>
            <w:vAlign w:val="bottom"/>
          </w:tcPr>
          <w:p w14:paraId="103DD7EA" w14:textId="0DB2AE46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6,299</w:t>
            </w:r>
          </w:p>
        </w:tc>
      </w:tr>
      <w:tr w:rsidR="00A45FB3" w:rsidRPr="00F867BF" w14:paraId="5F323BE8" w14:textId="77777777" w:rsidTr="00A00D45">
        <w:tc>
          <w:tcPr>
            <w:tcW w:w="2693" w:type="dxa"/>
          </w:tcPr>
          <w:p w14:paraId="528EB66F" w14:textId="0974ECF9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cs/>
              </w:rPr>
            </w:pPr>
            <w:r w:rsidRPr="00F867BF">
              <w:rPr>
                <w:rFonts w:hint="cs"/>
                <w:b/>
                <w:bCs/>
                <w:cs/>
              </w:rPr>
              <w:t>รวมส่วนที่หมุนเวียน</w:t>
            </w:r>
          </w:p>
        </w:tc>
        <w:tc>
          <w:tcPr>
            <w:tcW w:w="1080" w:type="dxa"/>
            <w:vAlign w:val="bottom"/>
          </w:tcPr>
          <w:p w14:paraId="47F99CDC" w14:textId="1AD47CA3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rPr>
                <w:b/>
                <w:bCs/>
              </w:rPr>
              <w:t>1,614</w:t>
            </w:r>
          </w:p>
        </w:tc>
        <w:tc>
          <w:tcPr>
            <w:tcW w:w="1081" w:type="dxa"/>
            <w:vAlign w:val="bottom"/>
          </w:tcPr>
          <w:p w14:paraId="4E038A46" w14:textId="64BE3E72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rPr>
                <w:b/>
                <w:bCs/>
              </w:rPr>
              <w:t>29,667</w:t>
            </w:r>
          </w:p>
        </w:tc>
        <w:tc>
          <w:tcPr>
            <w:tcW w:w="1081" w:type="dxa"/>
            <w:vAlign w:val="bottom"/>
          </w:tcPr>
          <w:p w14:paraId="78DC7DE9" w14:textId="716E9552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rPr>
                <w:b/>
                <w:bCs/>
              </w:rPr>
              <w:t>31,281</w:t>
            </w:r>
          </w:p>
        </w:tc>
        <w:tc>
          <w:tcPr>
            <w:tcW w:w="1080" w:type="dxa"/>
          </w:tcPr>
          <w:p w14:paraId="3DD755B8" w14:textId="1057A344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cs/>
              </w:rPr>
            </w:pPr>
            <w:r w:rsidRPr="00F867BF">
              <w:rPr>
                <w:b/>
                <w:bCs/>
              </w:rPr>
              <w:t>648</w:t>
            </w:r>
          </w:p>
        </w:tc>
        <w:tc>
          <w:tcPr>
            <w:tcW w:w="1081" w:type="dxa"/>
            <w:vAlign w:val="bottom"/>
          </w:tcPr>
          <w:p w14:paraId="09005A46" w14:textId="7EC41579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rPr>
                <w:b/>
                <w:bCs/>
              </w:rPr>
              <w:t>27,20</w:t>
            </w:r>
            <w:r w:rsidRPr="00F867BF">
              <w:rPr>
                <w:rFonts w:hint="cs"/>
                <w:b/>
                <w:bCs/>
                <w:cs/>
              </w:rPr>
              <w:t>6</w:t>
            </w:r>
          </w:p>
        </w:tc>
        <w:tc>
          <w:tcPr>
            <w:tcW w:w="1081" w:type="dxa"/>
            <w:vAlign w:val="bottom"/>
          </w:tcPr>
          <w:p w14:paraId="6D93EE84" w14:textId="09993C71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rPr>
                <w:b/>
                <w:bCs/>
              </w:rPr>
              <w:t>27,85</w:t>
            </w:r>
            <w:r w:rsidRPr="00F867BF">
              <w:rPr>
                <w:rFonts w:hint="cs"/>
                <w:b/>
                <w:bCs/>
                <w:cs/>
              </w:rPr>
              <w:t>4</w:t>
            </w:r>
          </w:p>
        </w:tc>
      </w:tr>
      <w:tr w:rsidR="00A45FB3" w:rsidRPr="00F867BF" w14:paraId="4409CF13" w14:textId="77777777" w:rsidTr="00A00D45">
        <w:tc>
          <w:tcPr>
            <w:tcW w:w="2693" w:type="dxa"/>
          </w:tcPr>
          <w:p w14:paraId="2FD43B47" w14:textId="0D724A0C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cs/>
              </w:rPr>
            </w:pPr>
          </w:p>
        </w:tc>
        <w:tc>
          <w:tcPr>
            <w:tcW w:w="1080" w:type="dxa"/>
          </w:tcPr>
          <w:p w14:paraId="7BF2E68F" w14:textId="748F6EDF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14:paraId="3083FF00" w14:textId="3D9D49E9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14:paraId="52DA7100" w14:textId="562954DF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080" w:type="dxa"/>
          </w:tcPr>
          <w:p w14:paraId="212DEA37" w14:textId="0AA9D811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1081" w:type="dxa"/>
            <w:vAlign w:val="bottom"/>
          </w:tcPr>
          <w:p w14:paraId="797EF1F4" w14:textId="30D2AA9E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14:paraId="161523C4" w14:textId="1CE829D8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</w:p>
        </w:tc>
      </w:tr>
      <w:tr w:rsidR="00A45FB3" w:rsidRPr="00F867BF" w14:paraId="3AC3B25B" w14:textId="77777777" w:rsidTr="00A00D45">
        <w:tc>
          <w:tcPr>
            <w:tcW w:w="2693" w:type="dxa"/>
          </w:tcPr>
          <w:p w14:paraId="4B09C64C" w14:textId="119A1106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16"/>
                <w:szCs w:val="16"/>
                <w:cs/>
              </w:rPr>
            </w:pPr>
            <w:r w:rsidRPr="00F867BF">
              <w:rPr>
                <w:rFonts w:hint="cs"/>
                <w:b/>
                <w:bCs/>
                <w:i/>
                <w:iCs/>
                <w:cs/>
              </w:rPr>
              <w:t>ส่วนที่ไม่หมุนเวียน</w:t>
            </w:r>
          </w:p>
        </w:tc>
        <w:tc>
          <w:tcPr>
            <w:tcW w:w="1080" w:type="dxa"/>
            <w:vAlign w:val="bottom"/>
          </w:tcPr>
          <w:p w14:paraId="51092993" w14:textId="413970B3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1" w:type="dxa"/>
            <w:vAlign w:val="bottom"/>
          </w:tcPr>
          <w:p w14:paraId="678CCFAE" w14:textId="777777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1" w:type="dxa"/>
            <w:vAlign w:val="bottom"/>
          </w:tcPr>
          <w:p w14:paraId="200839E7" w14:textId="777777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76A217C6" w14:textId="777777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1" w:type="dxa"/>
            <w:vAlign w:val="bottom"/>
          </w:tcPr>
          <w:p w14:paraId="4377045C" w14:textId="777777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1" w:type="dxa"/>
            <w:vAlign w:val="bottom"/>
          </w:tcPr>
          <w:p w14:paraId="47EF19F5" w14:textId="777777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rPr>
                <w:sz w:val="16"/>
                <w:szCs w:val="16"/>
              </w:rPr>
            </w:pPr>
          </w:p>
        </w:tc>
      </w:tr>
      <w:tr w:rsidR="00A45FB3" w:rsidRPr="00F867BF" w14:paraId="7C502B66" w14:textId="77777777" w:rsidTr="00A00D45">
        <w:tc>
          <w:tcPr>
            <w:tcW w:w="2693" w:type="dxa"/>
          </w:tcPr>
          <w:p w14:paraId="67E969F4" w14:textId="334E0CD5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cs/>
              </w:rPr>
            </w:pPr>
            <w:r w:rsidRPr="00F867BF">
              <w:rPr>
                <w:rFonts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0092B300" w14:textId="56B07BA3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5,832</w:t>
            </w:r>
          </w:p>
        </w:tc>
        <w:tc>
          <w:tcPr>
            <w:tcW w:w="1081" w:type="dxa"/>
            <w:vAlign w:val="bottom"/>
          </w:tcPr>
          <w:p w14:paraId="16E9B60F" w14:textId="4B840C15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17,715</w:t>
            </w:r>
          </w:p>
        </w:tc>
        <w:tc>
          <w:tcPr>
            <w:tcW w:w="1081" w:type="dxa"/>
            <w:vAlign w:val="bottom"/>
          </w:tcPr>
          <w:p w14:paraId="1EFA13A0" w14:textId="23D062BD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23,547</w:t>
            </w:r>
          </w:p>
        </w:tc>
        <w:tc>
          <w:tcPr>
            <w:tcW w:w="1080" w:type="dxa"/>
            <w:vAlign w:val="bottom"/>
          </w:tcPr>
          <w:p w14:paraId="7ACFAC9D" w14:textId="272A157D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10,434</w:t>
            </w:r>
          </w:p>
        </w:tc>
        <w:tc>
          <w:tcPr>
            <w:tcW w:w="1081" w:type="dxa"/>
            <w:vAlign w:val="bottom"/>
          </w:tcPr>
          <w:p w14:paraId="0C1DF02C" w14:textId="202DDE76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29,598</w:t>
            </w:r>
          </w:p>
        </w:tc>
        <w:tc>
          <w:tcPr>
            <w:tcW w:w="1081" w:type="dxa"/>
            <w:vAlign w:val="bottom"/>
          </w:tcPr>
          <w:p w14:paraId="73937DDB" w14:textId="3DB245F2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40,032</w:t>
            </w:r>
          </w:p>
        </w:tc>
      </w:tr>
      <w:tr w:rsidR="00A45FB3" w:rsidRPr="00F867BF" w14:paraId="7EDA0D34" w14:textId="77777777" w:rsidTr="00A00D45">
        <w:tc>
          <w:tcPr>
            <w:tcW w:w="2693" w:type="dxa"/>
          </w:tcPr>
          <w:p w14:paraId="63E02975" w14:textId="2082B111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b/>
                <w:bCs/>
              </w:rPr>
            </w:pPr>
            <w:r w:rsidRPr="00F867BF">
              <w:rPr>
                <w:rFonts w:hint="cs"/>
                <w:cs/>
              </w:rPr>
              <w:t>เงินกู้ยืมระยะยาวอื่น</w:t>
            </w:r>
          </w:p>
        </w:tc>
        <w:tc>
          <w:tcPr>
            <w:tcW w:w="1080" w:type="dxa"/>
            <w:vAlign w:val="bottom"/>
          </w:tcPr>
          <w:p w14:paraId="29A36504" w14:textId="7B323BCA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081" w:type="dxa"/>
            <w:vAlign w:val="bottom"/>
          </w:tcPr>
          <w:p w14:paraId="7C67196D" w14:textId="512C9D48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081" w:type="dxa"/>
            <w:vAlign w:val="bottom"/>
          </w:tcPr>
          <w:p w14:paraId="1A4755AC" w14:textId="379AB863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080" w:type="dxa"/>
            <w:vAlign w:val="bottom"/>
          </w:tcPr>
          <w:p w14:paraId="3DAE70B1" w14:textId="370E8378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081" w:type="dxa"/>
            <w:vAlign w:val="bottom"/>
          </w:tcPr>
          <w:p w14:paraId="6825FB88" w14:textId="381603F8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1,444</w:t>
            </w:r>
          </w:p>
        </w:tc>
        <w:tc>
          <w:tcPr>
            <w:tcW w:w="1081" w:type="dxa"/>
            <w:vAlign w:val="bottom"/>
          </w:tcPr>
          <w:p w14:paraId="142F8A51" w14:textId="6F4A349F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1,444</w:t>
            </w:r>
          </w:p>
        </w:tc>
      </w:tr>
      <w:tr w:rsidR="00A45FB3" w:rsidRPr="00F867BF" w14:paraId="6985A555" w14:textId="77777777" w:rsidTr="00A00D45">
        <w:tc>
          <w:tcPr>
            <w:tcW w:w="2693" w:type="dxa"/>
          </w:tcPr>
          <w:p w14:paraId="2FF22BEB" w14:textId="569DC4F3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</w:pPr>
            <w:r w:rsidRPr="00F867BF">
              <w:rPr>
                <w:rFonts w:hint="cs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788B9D53" w14:textId="0CD1BBA4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8,438</w:t>
            </w:r>
          </w:p>
        </w:tc>
        <w:tc>
          <w:tcPr>
            <w:tcW w:w="1081" w:type="dxa"/>
            <w:vAlign w:val="bottom"/>
          </w:tcPr>
          <w:p w14:paraId="1F1F79E2" w14:textId="65182A10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64,364</w:t>
            </w:r>
          </w:p>
        </w:tc>
        <w:tc>
          <w:tcPr>
            <w:tcW w:w="1081" w:type="dxa"/>
            <w:vAlign w:val="bottom"/>
          </w:tcPr>
          <w:p w14:paraId="159388FA" w14:textId="6B129D73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72,802</w:t>
            </w:r>
          </w:p>
        </w:tc>
        <w:tc>
          <w:tcPr>
            <w:tcW w:w="1080" w:type="dxa"/>
            <w:vAlign w:val="bottom"/>
          </w:tcPr>
          <w:p w14:paraId="57FAA94C" w14:textId="5FB91981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4,211</w:t>
            </w:r>
          </w:p>
        </w:tc>
        <w:tc>
          <w:tcPr>
            <w:tcW w:w="1081" w:type="dxa"/>
            <w:vAlign w:val="bottom"/>
          </w:tcPr>
          <w:p w14:paraId="463DB794" w14:textId="3658E0D4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54,727</w:t>
            </w:r>
          </w:p>
        </w:tc>
        <w:tc>
          <w:tcPr>
            <w:tcW w:w="1081" w:type="dxa"/>
            <w:vAlign w:val="bottom"/>
          </w:tcPr>
          <w:p w14:paraId="48B882FB" w14:textId="7F6FB239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58,938</w:t>
            </w:r>
          </w:p>
        </w:tc>
      </w:tr>
      <w:tr w:rsidR="00A45FB3" w:rsidRPr="00F867BF" w14:paraId="65DE3911" w14:textId="77777777" w:rsidTr="00A00D45">
        <w:tc>
          <w:tcPr>
            <w:tcW w:w="2693" w:type="dxa"/>
          </w:tcPr>
          <w:p w14:paraId="0E39848C" w14:textId="463E9722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</w:pPr>
            <w:r w:rsidRPr="00F867BF">
              <w:rPr>
                <w:rFonts w:hint="cs"/>
                <w:b/>
                <w:bCs/>
                <w:cs/>
              </w:rPr>
              <w:t>รวมส่วนที่ไม่หมุนเวียน</w:t>
            </w:r>
          </w:p>
        </w:tc>
        <w:tc>
          <w:tcPr>
            <w:tcW w:w="1080" w:type="dxa"/>
            <w:vAlign w:val="bottom"/>
          </w:tcPr>
          <w:p w14:paraId="4F9E9DB0" w14:textId="7B15367B" w:rsidR="00A45FB3" w:rsidRPr="00F867BF" w:rsidRDefault="00A45FB3" w:rsidP="00A45FB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14,270</w:t>
            </w:r>
          </w:p>
        </w:tc>
        <w:tc>
          <w:tcPr>
            <w:tcW w:w="1081" w:type="dxa"/>
            <w:vAlign w:val="bottom"/>
          </w:tcPr>
          <w:p w14:paraId="131456EF" w14:textId="77D7FD99" w:rsidR="00A45FB3" w:rsidRPr="00F867BF" w:rsidRDefault="00A45FB3" w:rsidP="00A45FB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82,079</w:t>
            </w:r>
          </w:p>
        </w:tc>
        <w:tc>
          <w:tcPr>
            <w:tcW w:w="1081" w:type="dxa"/>
            <w:vAlign w:val="bottom"/>
          </w:tcPr>
          <w:p w14:paraId="0E57DB2E" w14:textId="3428CC98" w:rsidR="00A45FB3" w:rsidRPr="00F867BF" w:rsidRDefault="00A45FB3" w:rsidP="00A45FB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96,349</w:t>
            </w:r>
          </w:p>
        </w:tc>
        <w:tc>
          <w:tcPr>
            <w:tcW w:w="1080" w:type="dxa"/>
            <w:vAlign w:val="bottom"/>
          </w:tcPr>
          <w:p w14:paraId="5B802AB5" w14:textId="0809346F" w:rsidR="00A45FB3" w:rsidRPr="00F867BF" w:rsidRDefault="00A45FB3" w:rsidP="00A45FB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14,645</w:t>
            </w:r>
          </w:p>
        </w:tc>
        <w:tc>
          <w:tcPr>
            <w:tcW w:w="1081" w:type="dxa"/>
            <w:vAlign w:val="bottom"/>
          </w:tcPr>
          <w:p w14:paraId="5EF34808" w14:textId="37906DD1" w:rsidR="00A45FB3" w:rsidRPr="00F867BF" w:rsidRDefault="00A45FB3" w:rsidP="00A45FB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85,769</w:t>
            </w:r>
          </w:p>
        </w:tc>
        <w:tc>
          <w:tcPr>
            <w:tcW w:w="1081" w:type="dxa"/>
            <w:vAlign w:val="bottom"/>
          </w:tcPr>
          <w:p w14:paraId="361F326C" w14:textId="1A207FC7" w:rsidR="00A45FB3" w:rsidRPr="00F867BF" w:rsidRDefault="00A45FB3" w:rsidP="00A45FB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100,414</w:t>
            </w:r>
          </w:p>
        </w:tc>
      </w:tr>
      <w:tr w:rsidR="00A45FB3" w:rsidRPr="00F867BF" w14:paraId="191D71F5" w14:textId="77777777" w:rsidTr="00A00D45">
        <w:tc>
          <w:tcPr>
            <w:tcW w:w="2693" w:type="dxa"/>
            <w:vAlign w:val="center"/>
          </w:tcPr>
          <w:p w14:paraId="01FF36B3" w14:textId="275A1526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cs/>
              </w:rPr>
            </w:pPr>
            <w:r w:rsidRPr="00F867BF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6E22601" w14:textId="6BD2B581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15,884</w:t>
            </w:r>
          </w:p>
        </w:tc>
        <w:tc>
          <w:tcPr>
            <w:tcW w:w="1081" w:type="dxa"/>
            <w:vAlign w:val="bottom"/>
          </w:tcPr>
          <w:p w14:paraId="1CD8B7F4" w14:textId="0D8A0942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111,746</w:t>
            </w:r>
          </w:p>
        </w:tc>
        <w:tc>
          <w:tcPr>
            <w:tcW w:w="1081" w:type="dxa"/>
            <w:vAlign w:val="bottom"/>
          </w:tcPr>
          <w:p w14:paraId="4115CFFA" w14:textId="0391D1F7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127,630</w:t>
            </w:r>
          </w:p>
        </w:tc>
        <w:tc>
          <w:tcPr>
            <w:tcW w:w="1080" w:type="dxa"/>
            <w:vAlign w:val="center"/>
          </w:tcPr>
          <w:p w14:paraId="7CD87678" w14:textId="43265F42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15,293</w:t>
            </w:r>
          </w:p>
        </w:tc>
        <w:tc>
          <w:tcPr>
            <w:tcW w:w="1081" w:type="dxa"/>
            <w:vAlign w:val="center"/>
          </w:tcPr>
          <w:p w14:paraId="1745D2D5" w14:textId="42A62DBE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112,97</w:t>
            </w:r>
            <w:r w:rsidRPr="00F867BF">
              <w:rPr>
                <w:rFonts w:hint="cs"/>
                <w:b/>
                <w:bCs/>
                <w:cs/>
              </w:rPr>
              <w:t>5</w:t>
            </w:r>
          </w:p>
        </w:tc>
        <w:tc>
          <w:tcPr>
            <w:tcW w:w="1081" w:type="dxa"/>
            <w:vAlign w:val="center"/>
          </w:tcPr>
          <w:p w14:paraId="6CB5E4F5" w14:textId="311AB9F3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128,26</w:t>
            </w:r>
            <w:r w:rsidRPr="00F867BF">
              <w:rPr>
                <w:rFonts w:hint="cs"/>
                <w:b/>
                <w:bCs/>
                <w:cs/>
              </w:rPr>
              <w:t>8</w:t>
            </w:r>
          </w:p>
        </w:tc>
      </w:tr>
    </w:tbl>
    <w:p w14:paraId="1BEDCE67" w14:textId="77777777" w:rsidR="007220C7" w:rsidRPr="00F867BF" w:rsidRDefault="007220C7"/>
    <w:tbl>
      <w:tblPr>
        <w:tblStyle w:val="TableGridLight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080"/>
        <w:gridCol w:w="1081"/>
        <w:gridCol w:w="1081"/>
        <w:gridCol w:w="1080"/>
        <w:gridCol w:w="1081"/>
        <w:gridCol w:w="1081"/>
      </w:tblGrid>
      <w:tr w:rsidR="0029668A" w:rsidRPr="00F867BF" w14:paraId="3D7A4FB2" w14:textId="77777777" w:rsidTr="00A00D45">
        <w:trPr>
          <w:tblHeader/>
        </w:trPr>
        <w:tc>
          <w:tcPr>
            <w:tcW w:w="2693" w:type="dxa"/>
          </w:tcPr>
          <w:p w14:paraId="5AFF54BE" w14:textId="77777777" w:rsidR="0029668A" w:rsidRPr="00F867BF" w:rsidRDefault="0029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484" w:type="dxa"/>
            <w:gridSpan w:val="6"/>
            <w:vAlign w:val="bottom"/>
          </w:tcPr>
          <w:p w14:paraId="1062E866" w14:textId="15624521" w:rsidR="0029668A" w:rsidRPr="00F867BF" w:rsidRDefault="00296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668A" w:rsidRPr="00F867BF" w14:paraId="735653B5" w14:textId="77777777" w:rsidTr="00A00D45">
        <w:trPr>
          <w:tblHeader/>
        </w:trPr>
        <w:tc>
          <w:tcPr>
            <w:tcW w:w="2693" w:type="dxa"/>
          </w:tcPr>
          <w:p w14:paraId="185033D0" w14:textId="77777777" w:rsidR="0029668A" w:rsidRPr="00F867BF" w:rsidRDefault="0029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3242" w:type="dxa"/>
            <w:gridSpan w:val="3"/>
            <w:vAlign w:val="bottom"/>
          </w:tcPr>
          <w:p w14:paraId="57E0655D" w14:textId="47675E17" w:rsidR="0029668A" w:rsidRPr="00F867BF" w:rsidRDefault="00296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0289C" w:rsidRPr="00F867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242" w:type="dxa"/>
            <w:gridSpan w:val="3"/>
            <w:vAlign w:val="bottom"/>
          </w:tcPr>
          <w:p w14:paraId="569D8078" w14:textId="5B58968B" w:rsidR="0029668A" w:rsidRPr="00F867BF" w:rsidRDefault="00E3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256</w:t>
            </w:r>
            <w:r w:rsidR="00A0289C"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9668A" w:rsidRPr="00F867BF" w14:paraId="3EBF420A" w14:textId="77777777" w:rsidTr="00A00D45">
        <w:trPr>
          <w:tblHeader/>
        </w:trPr>
        <w:tc>
          <w:tcPr>
            <w:tcW w:w="2693" w:type="dxa"/>
          </w:tcPr>
          <w:p w14:paraId="51D637F8" w14:textId="77777777" w:rsidR="0029668A" w:rsidRPr="00F867BF" w:rsidRDefault="0029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222E109E" w14:textId="77777777" w:rsidR="0029668A" w:rsidRPr="00F867BF" w:rsidRDefault="00296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081" w:type="dxa"/>
            <w:vAlign w:val="bottom"/>
          </w:tcPr>
          <w:p w14:paraId="5C4049F9" w14:textId="77777777" w:rsidR="0029668A" w:rsidRPr="00F867BF" w:rsidRDefault="00296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081" w:type="dxa"/>
            <w:vAlign w:val="bottom"/>
          </w:tcPr>
          <w:p w14:paraId="2962C7B9" w14:textId="77777777" w:rsidR="0029668A" w:rsidRPr="00F867BF" w:rsidRDefault="00296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4D94DE1F" w14:textId="77777777" w:rsidR="0029668A" w:rsidRPr="00F867BF" w:rsidRDefault="00296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081" w:type="dxa"/>
            <w:vAlign w:val="bottom"/>
          </w:tcPr>
          <w:p w14:paraId="631A23E6" w14:textId="77777777" w:rsidR="0029668A" w:rsidRPr="00F867BF" w:rsidRDefault="00296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081" w:type="dxa"/>
            <w:vAlign w:val="bottom"/>
          </w:tcPr>
          <w:p w14:paraId="7CE02A2F" w14:textId="77777777" w:rsidR="0029668A" w:rsidRPr="00F867BF" w:rsidRDefault="00296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29668A" w:rsidRPr="00F867BF" w14:paraId="095DA177" w14:textId="77777777" w:rsidTr="00A00D45">
        <w:trPr>
          <w:tblHeader/>
        </w:trPr>
        <w:tc>
          <w:tcPr>
            <w:tcW w:w="2693" w:type="dxa"/>
          </w:tcPr>
          <w:p w14:paraId="4A5541F0" w14:textId="77777777" w:rsidR="0029668A" w:rsidRPr="00F867BF" w:rsidRDefault="0029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484" w:type="dxa"/>
            <w:gridSpan w:val="6"/>
          </w:tcPr>
          <w:p w14:paraId="43CF78E4" w14:textId="77777777" w:rsidR="0029668A" w:rsidRPr="00F867BF" w:rsidRDefault="0029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F867BF">
              <w:rPr>
                <w:i/>
                <w:iCs/>
              </w:rPr>
              <w:t>(</w:t>
            </w:r>
            <w:r w:rsidRPr="00F867BF">
              <w:rPr>
                <w:rFonts w:hint="cs"/>
                <w:i/>
                <w:iCs/>
                <w:cs/>
              </w:rPr>
              <w:t>ล้านบาท</w:t>
            </w:r>
            <w:r w:rsidRPr="00F867BF">
              <w:rPr>
                <w:i/>
                <w:iCs/>
              </w:rPr>
              <w:t>)</w:t>
            </w:r>
          </w:p>
        </w:tc>
      </w:tr>
      <w:tr w:rsidR="0029668A" w:rsidRPr="00F867BF" w14:paraId="11C70708" w14:textId="77777777" w:rsidTr="00A00D45">
        <w:tc>
          <w:tcPr>
            <w:tcW w:w="2693" w:type="dxa"/>
          </w:tcPr>
          <w:p w14:paraId="68081584" w14:textId="77777777" w:rsidR="0029668A" w:rsidRPr="00F867BF" w:rsidRDefault="0029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i/>
                <w:iCs/>
                <w:cs/>
              </w:rPr>
              <w:t>ส่วนที่หมุนเวียน</w:t>
            </w:r>
          </w:p>
        </w:tc>
        <w:tc>
          <w:tcPr>
            <w:tcW w:w="1080" w:type="dxa"/>
          </w:tcPr>
          <w:p w14:paraId="192E4724" w14:textId="77777777" w:rsidR="0029668A" w:rsidRPr="00F867BF" w:rsidRDefault="0029668A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  <w:tc>
          <w:tcPr>
            <w:tcW w:w="1081" w:type="dxa"/>
          </w:tcPr>
          <w:p w14:paraId="1F6BEFEB" w14:textId="77777777" w:rsidR="0029668A" w:rsidRPr="00F867BF" w:rsidRDefault="0029668A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  <w:tc>
          <w:tcPr>
            <w:tcW w:w="1081" w:type="dxa"/>
          </w:tcPr>
          <w:p w14:paraId="0ADFDAEC" w14:textId="77777777" w:rsidR="0029668A" w:rsidRPr="00F867BF" w:rsidRDefault="0029668A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  <w:tc>
          <w:tcPr>
            <w:tcW w:w="1080" w:type="dxa"/>
          </w:tcPr>
          <w:p w14:paraId="48DE4D53" w14:textId="77777777" w:rsidR="0029668A" w:rsidRPr="00F867BF" w:rsidRDefault="0029668A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  <w:tc>
          <w:tcPr>
            <w:tcW w:w="1081" w:type="dxa"/>
          </w:tcPr>
          <w:p w14:paraId="13494ED5" w14:textId="77777777" w:rsidR="0029668A" w:rsidRPr="00F867BF" w:rsidRDefault="0029668A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  <w:tc>
          <w:tcPr>
            <w:tcW w:w="1081" w:type="dxa"/>
          </w:tcPr>
          <w:p w14:paraId="7E620782" w14:textId="77777777" w:rsidR="0029668A" w:rsidRPr="00F867BF" w:rsidRDefault="0029668A" w:rsidP="0071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</w:tr>
      <w:tr w:rsidR="00AF179B" w:rsidRPr="00F867BF" w14:paraId="59074454" w14:textId="77777777" w:rsidTr="00A00D45">
        <w:tc>
          <w:tcPr>
            <w:tcW w:w="2693" w:type="dxa"/>
          </w:tcPr>
          <w:p w14:paraId="30B779D7" w14:textId="02479CA0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b/>
                <w:bCs/>
                <w:i/>
                <w:iCs/>
                <w:cs/>
              </w:rPr>
            </w:pPr>
            <w:r w:rsidRPr="00F867BF">
              <w:rPr>
                <w:rFonts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09CA088F" w14:textId="29B3F010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081" w:type="dxa"/>
            <w:vAlign w:val="bottom"/>
          </w:tcPr>
          <w:p w14:paraId="26B710CF" w14:textId="54A48356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7,500</w:t>
            </w:r>
          </w:p>
        </w:tc>
        <w:tc>
          <w:tcPr>
            <w:tcW w:w="1081" w:type="dxa"/>
            <w:vAlign w:val="bottom"/>
          </w:tcPr>
          <w:p w14:paraId="580C8F88" w14:textId="6F3F19EF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7,500</w:t>
            </w:r>
          </w:p>
        </w:tc>
        <w:tc>
          <w:tcPr>
            <w:tcW w:w="1080" w:type="dxa"/>
            <w:vAlign w:val="bottom"/>
          </w:tcPr>
          <w:p w14:paraId="74EB2AAF" w14:textId="4BA21C66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081" w:type="dxa"/>
            <w:vAlign w:val="bottom"/>
          </w:tcPr>
          <w:p w14:paraId="7CD16EA9" w14:textId="17281034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2,000</w:t>
            </w:r>
          </w:p>
        </w:tc>
        <w:tc>
          <w:tcPr>
            <w:tcW w:w="1081" w:type="dxa"/>
            <w:vAlign w:val="bottom"/>
          </w:tcPr>
          <w:p w14:paraId="098F499A" w14:textId="2D51ABA9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2,000</w:t>
            </w:r>
          </w:p>
        </w:tc>
      </w:tr>
      <w:tr w:rsidR="00AF179B" w:rsidRPr="00F867BF" w14:paraId="594BA8F9" w14:textId="77777777" w:rsidTr="00A00D45">
        <w:tc>
          <w:tcPr>
            <w:tcW w:w="2693" w:type="dxa"/>
          </w:tcPr>
          <w:p w14:paraId="569311FD" w14:textId="77777777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</w:pPr>
            <w:r w:rsidRPr="00F867BF">
              <w:rPr>
                <w:rFonts w:hint="cs"/>
                <w:cs/>
              </w:rPr>
              <w:t>เงินกู้ยืมระยะยาวจากสถาบันการเงิน</w:t>
            </w:r>
          </w:p>
          <w:p w14:paraId="6325EC7A" w14:textId="7B797341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hanging="284"/>
            </w:pPr>
            <w:r w:rsidRPr="00F867BF">
              <w:rPr>
                <w:rFonts w:hint="cs"/>
                <w:cs/>
              </w:rPr>
              <w:t xml:space="preserve">   - ส่วนที่ถึงกำหนดชำระ</w:t>
            </w:r>
            <w:r w:rsidRPr="00F867BF">
              <w:t xml:space="preserve">    </w:t>
            </w:r>
            <w:r w:rsidRPr="00F867BF">
              <w:rPr>
                <w:rFonts w:hint="cs"/>
                <w:cs/>
              </w:rPr>
              <w:t>ภายในหนึ่งปี</w:t>
            </w:r>
          </w:p>
        </w:tc>
        <w:tc>
          <w:tcPr>
            <w:tcW w:w="1080" w:type="dxa"/>
            <w:vAlign w:val="bottom"/>
          </w:tcPr>
          <w:p w14:paraId="40EDEECB" w14:textId="15098D9D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081" w:type="dxa"/>
            <w:vAlign w:val="bottom"/>
          </w:tcPr>
          <w:p w14:paraId="02EEBFDC" w14:textId="1E7DE33E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3,733</w:t>
            </w:r>
          </w:p>
        </w:tc>
        <w:tc>
          <w:tcPr>
            <w:tcW w:w="1081" w:type="dxa"/>
            <w:vAlign w:val="bottom"/>
          </w:tcPr>
          <w:p w14:paraId="1C4313CC" w14:textId="7928993F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cs/>
              </w:rPr>
            </w:pPr>
            <w:r w:rsidRPr="00F867BF">
              <w:t>3,733</w:t>
            </w:r>
          </w:p>
        </w:tc>
        <w:tc>
          <w:tcPr>
            <w:tcW w:w="1080" w:type="dxa"/>
            <w:vAlign w:val="bottom"/>
          </w:tcPr>
          <w:p w14:paraId="545B276B" w14:textId="09819EB5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081" w:type="dxa"/>
            <w:vAlign w:val="bottom"/>
          </w:tcPr>
          <w:p w14:paraId="48040817" w14:textId="6C9DBA5A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300</w:t>
            </w:r>
          </w:p>
        </w:tc>
        <w:tc>
          <w:tcPr>
            <w:tcW w:w="1081" w:type="dxa"/>
            <w:vAlign w:val="bottom"/>
          </w:tcPr>
          <w:p w14:paraId="5DB73A7D" w14:textId="61A487C8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300</w:t>
            </w:r>
          </w:p>
        </w:tc>
      </w:tr>
      <w:tr w:rsidR="00AF179B" w:rsidRPr="00F867BF" w14:paraId="05EF0FB8" w14:textId="77777777" w:rsidTr="00A00D45">
        <w:tc>
          <w:tcPr>
            <w:tcW w:w="2693" w:type="dxa"/>
          </w:tcPr>
          <w:p w14:paraId="77D1216D" w14:textId="77777777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</w:pPr>
            <w:r w:rsidRPr="00F867BF">
              <w:rPr>
                <w:rFonts w:hint="cs"/>
                <w:cs/>
              </w:rPr>
              <w:t>หุ้นกู้</w:t>
            </w:r>
          </w:p>
          <w:p w14:paraId="6009A33A" w14:textId="2CFC54C0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hanging="284"/>
            </w:pPr>
            <w:r w:rsidRPr="00F867BF">
              <w:rPr>
                <w:rFonts w:hint="cs"/>
                <w:cs/>
              </w:rPr>
              <w:t xml:space="preserve">   - 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6CC7D95C" w14:textId="31A18C91" w:rsidR="00AF179B" w:rsidRPr="00F867BF" w:rsidRDefault="00AF179B" w:rsidP="00AF17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081" w:type="dxa"/>
            <w:vAlign w:val="bottom"/>
          </w:tcPr>
          <w:p w14:paraId="49EA90D6" w14:textId="461269B3" w:rsidR="00AF179B" w:rsidRPr="00F867BF" w:rsidRDefault="00AF179B" w:rsidP="00AF17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5,100</w:t>
            </w:r>
          </w:p>
        </w:tc>
        <w:tc>
          <w:tcPr>
            <w:tcW w:w="1081" w:type="dxa"/>
            <w:vAlign w:val="bottom"/>
          </w:tcPr>
          <w:p w14:paraId="46C349AB" w14:textId="4CF6DBE4" w:rsidR="00AF179B" w:rsidRPr="00F867BF" w:rsidRDefault="00AF179B" w:rsidP="00AF17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5,100</w:t>
            </w:r>
          </w:p>
        </w:tc>
        <w:tc>
          <w:tcPr>
            <w:tcW w:w="1080" w:type="dxa"/>
            <w:vAlign w:val="bottom"/>
          </w:tcPr>
          <w:p w14:paraId="4CEDFC7D" w14:textId="0A9E3E6A" w:rsidR="00AF179B" w:rsidRPr="00F867BF" w:rsidRDefault="00AF179B" w:rsidP="00AF17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081" w:type="dxa"/>
            <w:vAlign w:val="bottom"/>
          </w:tcPr>
          <w:p w14:paraId="60FC194E" w14:textId="1F249F4F" w:rsidR="00AF179B" w:rsidRPr="00F867BF" w:rsidRDefault="00AF179B" w:rsidP="00AF17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3,500</w:t>
            </w:r>
          </w:p>
        </w:tc>
        <w:tc>
          <w:tcPr>
            <w:tcW w:w="1081" w:type="dxa"/>
            <w:vAlign w:val="bottom"/>
          </w:tcPr>
          <w:p w14:paraId="4263B3A1" w14:textId="35138F3A" w:rsidR="00AF179B" w:rsidRPr="00F867BF" w:rsidRDefault="00AF179B" w:rsidP="00AF17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3,500</w:t>
            </w:r>
          </w:p>
        </w:tc>
      </w:tr>
      <w:tr w:rsidR="00AF179B" w:rsidRPr="00F867BF" w14:paraId="3A59D370" w14:textId="77777777" w:rsidTr="00A00D45">
        <w:tc>
          <w:tcPr>
            <w:tcW w:w="2693" w:type="dxa"/>
          </w:tcPr>
          <w:p w14:paraId="3F3AAC5B" w14:textId="77777777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cs/>
              </w:rPr>
            </w:pPr>
            <w:r w:rsidRPr="00F867BF">
              <w:rPr>
                <w:rFonts w:hint="cs"/>
                <w:b/>
                <w:bCs/>
                <w:cs/>
              </w:rPr>
              <w:t>รวมส่วนที่หมุนเวียน</w:t>
            </w:r>
          </w:p>
        </w:tc>
        <w:tc>
          <w:tcPr>
            <w:tcW w:w="1080" w:type="dxa"/>
          </w:tcPr>
          <w:p w14:paraId="48F306D6" w14:textId="4A6A8374" w:rsidR="00AF179B" w:rsidRPr="00F867BF" w:rsidRDefault="00AF179B" w:rsidP="00AF17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-</w:t>
            </w:r>
          </w:p>
        </w:tc>
        <w:tc>
          <w:tcPr>
            <w:tcW w:w="1081" w:type="dxa"/>
            <w:vAlign w:val="bottom"/>
          </w:tcPr>
          <w:p w14:paraId="2E5A092C" w14:textId="7341DBBE" w:rsidR="00AF179B" w:rsidRPr="00F867BF" w:rsidRDefault="00AF179B" w:rsidP="00AF17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16,333</w:t>
            </w:r>
          </w:p>
        </w:tc>
        <w:tc>
          <w:tcPr>
            <w:tcW w:w="1081" w:type="dxa"/>
            <w:vAlign w:val="bottom"/>
          </w:tcPr>
          <w:p w14:paraId="4F1EB71F" w14:textId="409809B9" w:rsidR="00AF179B" w:rsidRPr="00F867BF" w:rsidRDefault="00AF179B" w:rsidP="00AF17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16,333</w:t>
            </w:r>
          </w:p>
        </w:tc>
        <w:tc>
          <w:tcPr>
            <w:tcW w:w="1080" w:type="dxa"/>
          </w:tcPr>
          <w:p w14:paraId="68640DCE" w14:textId="23B9E83C" w:rsidR="00AF179B" w:rsidRPr="00F867BF" w:rsidRDefault="00AF179B" w:rsidP="00AF17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-</w:t>
            </w:r>
          </w:p>
        </w:tc>
        <w:tc>
          <w:tcPr>
            <w:tcW w:w="1081" w:type="dxa"/>
            <w:vAlign w:val="bottom"/>
          </w:tcPr>
          <w:p w14:paraId="6172871A" w14:textId="2E0EFA19" w:rsidR="00AF179B" w:rsidRPr="00F867BF" w:rsidRDefault="00AF179B" w:rsidP="00AF17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5,800</w:t>
            </w:r>
          </w:p>
        </w:tc>
        <w:tc>
          <w:tcPr>
            <w:tcW w:w="1081" w:type="dxa"/>
            <w:vAlign w:val="bottom"/>
          </w:tcPr>
          <w:p w14:paraId="01B5E689" w14:textId="0F9D62AF" w:rsidR="00AF179B" w:rsidRPr="00F867BF" w:rsidRDefault="00AF179B" w:rsidP="00AF17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5,800</w:t>
            </w:r>
          </w:p>
        </w:tc>
      </w:tr>
      <w:tr w:rsidR="00AF179B" w:rsidRPr="00F867BF" w14:paraId="057300F9" w14:textId="77777777" w:rsidTr="00A00D45">
        <w:tc>
          <w:tcPr>
            <w:tcW w:w="2693" w:type="dxa"/>
          </w:tcPr>
          <w:p w14:paraId="231135FA" w14:textId="77777777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66506A78" w14:textId="77777777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1" w:type="dxa"/>
            <w:vAlign w:val="bottom"/>
          </w:tcPr>
          <w:p w14:paraId="361175B4" w14:textId="77777777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1" w:type="dxa"/>
            <w:vAlign w:val="bottom"/>
          </w:tcPr>
          <w:p w14:paraId="56DD5ABF" w14:textId="77777777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14:paraId="04EF41DC" w14:textId="77777777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1" w:type="dxa"/>
            <w:vAlign w:val="bottom"/>
          </w:tcPr>
          <w:p w14:paraId="69BE3AAF" w14:textId="77777777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081" w:type="dxa"/>
            <w:vAlign w:val="bottom"/>
          </w:tcPr>
          <w:p w14:paraId="41DE3A65" w14:textId="77777777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16"/>
                <w:szCs w:val="16"/>
              </w:rPr>
            </w:pPr>
          </w:p>
        </w:tc>
      </w:tr>
      <w:tr w:rsidR="00AF179B" w:rsidRPr="00F867BF" w14:paraId="3B432E8D" w14:textId="77777777" w:rsidTr="00A00D45">
        <w:tc>
          <w:tcPr>
            <w:tcW w:w="2693" w:type="dxa"/>
          </w:tcPr>
          <w:p w14:paraId="27F9007D" w14:textId="77777777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867BF">
              <w:rPr>
                <w:rFonts w:hint="cs"/>
                <w:b/>
                <w:bCs/>
                <w:i/>
                <w:iCs/>
                <w:cs/>
              </w:rPr>
              <w:t>ส่วนที่ไม่หมุนเวียน</w:t>
            </w:r>
          </w:p>
        </w:tc>
        <w:tc>
          <w:tcPr>
            <w:tcW w:w="1080" w:type="dxa"/>
            <w:vAlign w:val="bottom"/>
          </w:tcPr>
          <w:p w14:paraId="16947F73" w14:textId="23DF7FA2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  <w:tc>
          <w:tcPr>
            <w:tcW w:w="1081" w:type="dxa"/>
            <w:vAlign w:val="bottom"/>
          </w:tcPr>
          <w:p w14:paraId="59EA0F8E" w14:textId="50303C32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  <w:tc>
          <w:tcPr>
            <w:tcW w:w="1081" w:type="dxa"/>
            <w:vAlign w:val="bottom"/>
          </w:tcPr>
          <w:p w14:paraId="03639DF2" w14:textId="65823BE7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  <w:tc>
          <w:tcPr>
            <w:tcW w:w="1080" w:type="dxa"/>
            <w:vAlign w:val="bottom"/>
          </w:tcPr>
          <w:p w14:paraId="1FAEFAD9" w14:textId="504102C8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  <w:tc>
          <w:tcPr>
            <w:tcW w:w="1081" w:type="dxa"/>
            <w:vAlign w:val="bottom"/>
          </w:tcPr>
          <w:p w14:paraId="16DA1793" w14:textId="691481C7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  <w:tc>
          <w:tcPr>
            <w:tcW w:w="1081" w:type="dxa"/>
            <w:vAlign w:val="bottom"/>
          </w:tcPr>
          <w:p w14:paraId="47C7137B" w14:textId="52C3A84D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</w:p>
        </w:tc>
      </w:tr>
      <w:tr w:rsidR="00AF179B" w:rsidRPr="00F867BF" w14:paraId="4970B77A" w14:textId="77777777" w:rsidTr="00A00D45">
        <w:tc>
          <w:tcPr>
            <w:tcW w:w="2693" w:type="dxa"/>
          </w:tcPr>
          <w:p w14:paraId="1B5D9B09" w14:textId="77777777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b/>
                <w:bCs/>
              </w:rPr>
            </w:pPr>
            <w:r w:rsidRPr="00F867BF">
              <w:rPr>
                <w:rFonts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71116A81" w14:textId="5A636515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081" w:type="dxa"/>
            <w:vAlign w:val="bottom"/>
          </w:tcPr>
          <w:p w14:paraId="442FC695" w14:textId="08C1EAF6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8,400</w:t>
            </w:r>
          </w:p>
        </w:tc>
        <w:tc>
          <w:tcPr>
            <w:tcW w:w="1081" w:type="dxa"/>
            <w:vAlign w:val="bottom"/>
          </w:tcPr>
          <w:p w14:paraId="77E2155F" w14:textId="78B94CD1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8,400</w:t>
            </w:r>
          </w:p>
        </w:tc>
        <w:tc>
          <w:tcPr>
            <w:tcW w:w="1080" w:type="dxa"/>
            <w:vAlign w:val="bottom"/>
          </w:tcPr>
          <w:p w14:paraId="375AD626" w14:textId="58801EB4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081" w:type="dxa"/>
            <w:vAlign w:val="bottom"/>
          </w:tcPr>
          <w:p w14:paraId="32D6345D" w14:textId="57A55235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11,656</w:t>
            </w:r>
          </w:p>
        </w:tc>
        <w:tc>
          <w:tcPr>
            <w:tcW w:w="1081" w:type="dxa"/>
            <w:vAlign w:val="bottom"/>
          </w:tcPr>
          <w:p w14:paraId="5EA3B557" w14:textId="14B2C469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11,656</w:t>
            </w:r>
          </w:p>
        </w:tc>
      </w:tr>
      <w:tr w:rsidR="00AF179B" w:rsidRPr="00F867BF" w14:paraId="4D44C999" w14:textId="77777777" w:rsidTr="00A00D45">
        <w:tc>
          <w:tcPr>
            <w:tcW w:w="2693" w:type="dxa"/>
          </w:tcPr>
          <w:p w14:paraId="043B9A3E" w14:textId="77777777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</w:pPr>
            <w:r w:rsidRPr="00F867BF">
              <w:rPr>
                <w:rFonts w:hint="cs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7D98E49B" w14:textId="2516D005" w:rsidR="00AF179B" w:rsidRPr="00F867BF" w:rsidRDefault="00AF179B" w:rsidP="00AF17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081" w:type="dxa"/>
            <w:vAlign w:val="bottom"/>
          </w:tcPr>
          <w:p w14:paraId="6D871554" w14:textId="1868B92D" w:rsidR="00AF179B" w:rsidRPr="00F867BF" w:rsidRDefault="00AF179B" w:rsidP="00AF17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41,465</w:t>
            </w:r>
          </w:p>
        </w:tc>
        <w:tc>
          <w:tcPr>
            <w:tcW w:w="1081" w:type="dxa"/>
            <w:vAlign w:val="bottom"/>
          </w:tcPr>
          <w:p w14:paraId="724A1DA4" w14:textId="54C84A39" w:rsidR="00AF179B" w:rsidRPr="00F867BF" w:rsidRDefault="00AF179B" w:rsidP="00AF17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41,465</w:t>
            </w:r>
          </w:p>
        </w:tc>
        <w:tc>
          <w:tcPr>
            <w:tcW w:w="1080" w:type="dxa"/>
            <w:vAlign w:val="bottom"/>
          </w:tcPr>
          <w:p w14:paraId="20600C99" w14:textId="43E58311" w:rsidR="00AF179B" w:rsidRPr="00F867BF" w:rsidRDefault="00AF179B" w:rsidP="00AF17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081" w:type="dxa"/>
            <w:vAlign w:val="bottom"/>
          </w:tcPr>
          <w:p w14:paraId="1FD01257" w14:textId="37274EF4" w:rsidR="00AF179B" w:rsidRPr="00F867BF" w:rsidRDefault="00AF179B" w:rsidP="00AF17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36,569</w:t>
            </w:r>
          </w:p>
        </w:tc>
        <w:tc>
          <w:tcPr>
            <w:tcW w:w="1081" w:type="dxa"/>
            <w:vAlign w:val="bottom"/>
          </w:tcPr>
          <w:p w14:paraId="0C5C5565" w14:textId="547AD4CA" w:rsidR="00AF179B" w:rsidRPr="00F867BF" w:rsidRDefault="00AF179B" w:rsidP="00AF17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</w:pPr>
            <w:r w:rsidRPr="00F867BF">
              <w:t>36,569</w:t>
            </w:r>
          </w:p>
        </w:tc>
      </w:tr>
      <w:tr w:rsidR="00AF179B" w:rsidRPr="00F867BF" w14:paraId="4D0610BC" w14:textId="77777777" w:rsidTr="00A00D45">
        <w:tc>
          <w:tcPr>
            <w:tcW w:w="2693" w:type="dxa"/>
          </w:tcPr>
          <w:p w14:paraId="62F6DE7A" w14:textId="77777777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cs/>
              </w:rPr>
            </w:pPr>
            <w:r w:rsidRPr="00F867BF">
              <w:rPr>
                <w:rFonts w:hint="cs"/>
                <w:b/>
                <w:bCs/>
                <w:cs/>
              </w:rPr>
              <w:t>รวมส่วนที่ไม่หมุนเวียน</w:t>
            </w:r>
          </w:p>
        </w:tc>
        <w:tc>
          <w:tcPr>
            <w:tcW w:w="1080" w:type="dxa"/>
            <w:vAlign w:val="bottom"/>
          </w:tcPr>
          <w:p w14:paraId="33C1DDBD" w14:textId="0F1495F8" w:rsidR="00AF179B" w:rsidRPr="00F867BF" w:rsidRDefault="00AF179B" w:rsidP="00AF17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-</w:t>
            </w:r>
          </w:p>
        </w:tc>
        <w:tc>
          <w:tcPr>
            <w:tcW w:w="1081" w:type="dxa"/>
            <w:vAlign w:val="bottom"/>
          </w:tcPr>
          <w:p w14:paraId="2F647952" w14:textId="18012FA9" w:rsidR="00AF179B" w:rsidRPr="00F867BF" w:rsidRDefault="00AF179B" w:rsidP="00AF17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49,865</w:t>
            </w:r>
          </w:p>
        </w:tc>
        <w:tc>
          <w:tcPr>
            <w:tcW w:w="1081" w:type="dxa"/>
            <w:vAlign w:val="bottom"/>
          </w:tcPr>
          <w:p w14:paraId="3C8F1A94" w14:textId="693532A5" w:rsidR="00AF179B" w:rsidRPr="00F867BF" w:rsidRDefault="00AF179B" w:rsidP="00AF17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49,865</w:t>
            </w:r>
          </w:p>
        </w:tc>
        <w:tc>
          <w:tcPr>
            <w:tcW w:w="1080" w:type="dxa"/>
            <w:vAlign w:val="bottom"/>
          </w:tcPr>
          <w:p w14:paraId="58FB66CC" w14:textId="3B823116" w:rsidR="00AF179B" w:rsidRPr="00F867BF" w:rsidRDefault="00AF179B" w:rsidP="00AF17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-</w:t>
            </w:r>
          </w:p>
        </w:tc>
        <w:tc>
          <w:tcPr>
            <w:tcW w:w="1081" w:type="dxa"/>
            <w:vAlign w:val="bottom"/>
          </w:tcPr>
          <w:p w14:paraId="3FA38171" w14:textId="386FAF46" w:rsidR="00AF179B" w:rsidRPr="00F867BF" w:rsidRDefault="00AF179B" w:rsidP="00AF17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48,225</w:t>
            </w:r>
          </w:p>
        </w:tc>
        <w:tc>
          <w:tcPr>
            <w:tcW w:w="1081" w:type="dxa"/>
            <w:vAlign w:val="bottom"/>
          </w:tcPr>
          <w:p w14:paraId="7EA9A403" w14:textId="3AE6F2B3" w:rsidR="00AF179B" w:rsidRPr="00F867BF" w:rsidRDefault="00AF179B" w:rsidP="00AF17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48,225</w:t>
            </w:r>
          </w:p>
        </w:tc>
      </w:tr>
      <w:tr w:rsidR="00AF179B" w:rsidRPr="00F867BF" w14:paraId="62794169" w14:textId="77777777" w:rsidTr="00A00D45">
        <w:tc>
          <w:tcPr>
            <w:tcW w:w="2693" w:type="dxa"/>
          </w:tcPr>
          <w:p w14:paraId="7CBCC9B2" w14:textId="77777777" w:rsidR="00AF179B" w:rsidRPr="00F867BF" w:rsidRDefault="00AF179B" w:rsidP="00AF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rPr>
                <w:b/>
                <w:bCs/>
                <w:cs/>
              </w:rPr>
            </w:pPr>
            <w:r w:rsidRPr="00F867BF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192A3DA" w14:textId="2B28E84B" w:rsidR="00AF179B" w:rsidRPr="00F867BF" w:rsidRDefault="00AF179B" w:rsidP="00AF17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-</w:t>
            </w:r>
          </w:p>
        </w:tc>
        <w:tc>
          <w:tcPr>
            <w:tcW w:w="1081" w:type="dxa"/>
            <w:vAlign w:val="bottom"/>
          </w:tcPr>
          <w:p w14:paraId="21A4DB82" w14:textId="349DC0CB" w:rsidR="00AF179B" w:rsidRPr="00F867BF" w:rsidRDefault="00AF179B" w:rsidP="00AF17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66,198</w:t>
            </w:r>
          </w:p>
        </w:tc>
        <w:tc>
          <w:tcPr>
            <w:tcW w:w="1081" w:type="dxa"/>
            <w:vAlign w:val="bottom"/>
          </w:tcPr>
          <w:p w14:paraId="4C85C0B3" w14:textId="6D41F6D3" w:rsidR="00AF179B" w:rsidRPr="00F867BF" w:rsidRDefault="00AF179B" w:rsidP="00AF17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66,198</w:t>
            </w:r>
          </w:p>
        </w:tc>
        <w:tc>
          <w:tcPr>
            <w:tcW w:w="1080" w:type="dxa"/>
            <w:vAlign w:val="bottom"/>
          </w:tcPr>
          <w:p w14:paraId="423E6EE4" w14:textId="1DA9E19E" w:rsidR="00AF179B" w:rsidRPr="00F867BF" w:rsidRDefault="00AF179B" w:rsidP="00AF17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-</w:t>
            </w:r>
          </w:p>
        </w:tc>
        <w:tc>
          <w:tcPr>
            <w:tcW w:w="1081" w:type="dxa"/>
            <w:vAlign w:val="bottom"/>
          </w:tcPr>
          <w:p w14:paraId="7030EED3" w14:textId="7500EB11" w:rsidR="00AF179B" w:rsidRPr="00F867BF" w:rsidRDefault="00AF179B" w:rsidP="00AF17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54,025</w:t>
            </w:r>
          </w:p>
        </w:tc>
        <w:tc>
          <w:tcPr>
            <w:tcW w:w="1081" w:type="dxa"/>
            <w:vAlign w:val="bottom"/>
          </w:tcPr>
          <w:p w14:paraId="2047183B" w14:textId="1C6DB4AF" w:rsidR="00AF179B" w:rsidRPr="00F867BF" w:rsidRDefault="00AF179B" w:rsidP="00AF17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54,025</w:t>
            </w:r>
          </w:p>
        </w:tc>
      </w:tr>
    </w:tbl>
    <w:p w14:paraId="6B37E955" w14:textId="77777777" w:rsidR="0029668A" w:rsidRPr="00F867BF" w:rsidRDefault="0029668A" w:rsidP="00503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2CAA3D19" w14:textId="495FA9AF" w:rsidR="00A0289C" w:rsidRPr="00F867BF" w:rsidRDefault="00A0289C" w:rsidP="00A02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6900"/>
          <w:tab w:val="left" w:pos="705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F867BF">
        <w:rPr>
          <w:rFonts w:asciiTheme="majorBidi" w:hAnsiTheme="majorBidi"/>
          <w:cs/>
        </w:rPr>
        <w:t xml:space="preserve">เมื่อวันที่ </w:t>
      </w:r>
      <w:r w:rsidR="005613B4" w:rsidRPr="00F867BF">
        <w:rPr>
          <w:rFonts w:asciiTheme="majorBidi" w:hAnsiTheme="majorBidi"/>
        </w:rPr>
        <w:t>9</w:t>
      </w:r>
      <w:r w:rsidRPr="00F867BF">
        <w:rPr>
          <w:rFonts w:asciiTheme="majorBidi" w:hAnsiTheme="majorBidi"/>
          <w:cs/>
        </w:rPr>
        <w:t xml:space="preserve"> กุมภาพันธ์ </w:t>
      </w:r>
      <w:r w:rsidR="005613B4" w:rsidRPr="00F867BF">
        <w:rPr>
          <w:rFonts w:asciiTheme="majorBidi" w:hAnsiTheme="majorBidi"/>
        </w:rPr>
        <w:t>2567</w:t>
      </w:r>
      <w:r w:rsidRPr="00F867BF">
        <w:rPr>
          <w:rFonts w:asciiTheme="majorBidi" w:hAnsiTheme="majorBidi"/>
          <w:cs/>
        </w:rPr>
        <w:t xml:space="preserve"> บริษัทได้ออกและเสนอขายตั๋วแลกเงินระยะสั้นจากสถาบันการเงินแห่งหนึ่ง จำนวน </w:t>
      </w:r>
      <w:r w:rsidR="005613B4" w:rsidRPr="00F867BF">
        <w:rPr>
          <w:rFonts w:asciiTheme="majorBidi" w:hAnsiTheme="majorBidi"/>
        </w:rPr>
        <w:t>1,000</w:t>
      </w:r>
      <w:r w:rsidRPr="00F867BF">
        <w:rPr>
          <w:rFonts w:asciiTheme="majorBidi" w:hAnsiTheme="majorBidi"/>
          <w:cs/>
        </w:rPr>
        <w:t xml:space="preserve"> ล้านบาท </w:t>
      </w:r>
      <w:r w:rsidR="002B6730" w:rsidRPr="00F867BF">
        <w:rPr>
          <w:rFonts w:asciiTheme="majorBidi" w:hAnsiTheme="majorBidi"/>
          <w:cs/>
        </w:rPr>
        <w:t>อัตราดอกเบี้ยคงที่จากอัตราดอกเบี้ยสูงสุดสำหรับการกู้เงินระยะสั้น (</w:t>
      </w:r>
      <w:r w:rsidR="002B6730" w:rsidRPr="00F867BF">
        <w:rPr>
          <w:rFonts w:asciiTheme="majorBidi" w:hAnsiTheme="majorBidi"/>
        </w:rPr>
        <w:t xml:space="preserve">money market rate) </w:t>
      </w:r>
      <w:r w:rsidRPr="00F867BF">
        <w:rPr>
          <w:rFonts w:asciiTheme="majorBidi" w:hAnsiTheme="majorBidi"/>
          <w:cs/>
        </w:rPr>
        <w:t xml:space="preserve">โดยครบกำหนดชำระคืนในวันที่ </w:t>
      </w:r>
      <w:r w:rsidR="005613B4" w:rsidRPr="00F867BF">
        <w:rPr>
          <w:rFonts w:asciiTheme="majorBidi" w:hAnsiTheme="majorBidi"/>
        </w:rPr>
        <w:t>11</w:t>
      </w:r>
      <w:r w:rsidRPr="00F867BF">
        <w:rPr>
          <w:rFonts w:asciiTheme="majorBidi" w:hAnsiTheme="majorBidi"/>
          <w:cs/>
        </w:rPr>
        <w:t xml:space="preserve"> มีนาคม </w:t>
      </w:r>
      <w:r w:rsidR="005613B4" w:rsidRPr="00F867BF">
        <w:rPr>
          <w:rFonts w:asciiTheme="majorBidi" w:hAnsiTheme="majorBidi"/>
        </w:rPr>
        <w:t>2567</w:t>
      </w:r>
    </w:p>
    <w:p w14:paraId="19F6AF7E" w14:textId="77777777" w:rsidR="00A0289C" w:rsidRPr="00F867BF" w:rsidRDefault="00A0289C" w:rsidP="00A00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27B72C39" w14:textId="3D8D8CE8" w:rsidR="00A0289C" w:rsidRPr="00F867BF" w:rsidRDefault="00A0289C" w:rsidP="00A02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6900"/>
          <w:tab w:val="left" w:pos="705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F867BF">
        <w:rPr>
          <w:rFonts w:asciiTheme="majorBidi" w:hAnsiTheme="majorBidi"/>
          <w:cs/>
        </w:rPr>
        <w:t xml:space="preserve">เมื่อวันที่ </w:t>
      </w:r>
      <w:r w:rsidR="005613B4" w:rsidRPr="00F867BF">
        <w:rPr>
          <w:rFonts w:asciiTheme="majorBidi" w:hAnsiTheme="majorBidi"/>
        </w:rPr>
        <w:t>5</w:t>
      </w:r>
      <w:r w:rsidRPr="00F867BF">
        <w:rPr>
          <w:rFonts w:asciiTheme="majorBidi" w:hAnsiTheme="majorBidi"/>
          <w:cs/>
        </w:rPr>
        <w:t xml:space="preserve"> เมษายน </w:t>
      </w:r>
      <w:r w:rsidR="005613B4" w:rsidRPr="00F867BF">
        <w:rPr>
          <w:rFonts w:asciiTheme="majorBidi" w:hAnsiTheme="majorBidi"/>
        </w:rPr>
        <w:t>2567</w:t>
      </w:r>
      <w:r w:rsidRPr="00F867BF">
        <w:rPr>
          <w:rFonts w:asciiTheme="majorBidi" w:hAnsiTheme="majorBidi"/>
          <w:cs/>
        </w:rPr>
        <w:t xml:space="preserve"> บริษัทได้ออกและเสนอขายตั๋วแลกเงินระยะสั้นจากสถาบันการเงินแห่งหนึ่ง จำนวน </w:t>
      </w:r>
      <w:r w:rsidR="005613B4" w:rsidRPr="00F867BF">
        <w:rPr>
          <w:rFonts w:asciiTheme="majorBidi" w:hAnsiTheme="majorBidi"/>
        </w:rPr>
        <w:t>2,500</w:t>
      </w:r>
      <w:r w:rsidRPr="00F867BF">
        <w:rPr>
          <w:rFonts w:asciiTheme="majorBidi" w:hAnsiTheme="majorBidi"/>
          <w:cs/>
        </w:rPr>
        <w:t xml:space="preserve"> ล้านบาท </w:t>
      </w:r>
      <w:r w:rsidR="002B6730" w:rsidRPr="00F867BF">
        <w:rPr>
          <w:rFonts w:hint="cs"/>
          <w:cs/>
        </w:rPr>
        <w:t>อัตราดอกเบี้ยคงที่</w:t>
      </w:r>
      <w:r w:rsidR="002B6730" w:rsidRPr="00F867BF">
        <w:rPr>
          <w:cs/>
        </w:rPr>
        <w:t>จากอัตราดอกเบี้ยสูงสุดสำหรับการกู้เงินระยะสั้น (</w:t>
      </w:r>
      <w:r w:rsidR="002B6730" w:rsidRPr="00F867BF">
        <w:t xml:space="preserve">money market rate) </w:t>
      </w:r>
      <w:r w:rsidRPr="00F867BF">
        <w:rPr>
          <w:rFonts w:asciiTheme="majorBidi" w:hAnsiTheme="majorBidi"/>
          <w:cs/>
        </w:rPr>
        <w:t xml:space="preserve">โดยครบกำหนดชำระคืนในวันที่ </w:t>
      </w:r>
      <w:r w:rsidR="005613B4" w:rsidRPr="00F867BF">
        <w:rPr>
          <w:rFonts w:asciiTheme="majorBidi" w:hAnsiTheme="majorBidi"/>
        </w:rPr>
        <w:t>10</w:t>
      </w:r>
      <w:r w:rsidRPr="00F867BF">
        <w:rPr>
          <w:rFonts w:asciiTheme="majorBidi" w:hAnsiTheme="majorBidi"/>
          <w:cs/>
        </w:rPr>
        <w:t xml:space="preserve"> พฤษภาคม </w:t>
      </w:r>
      <w:r w:rsidR="005613B4" w:rsidRPr="00F867BF">
        <w:rPr>
          <w:rFonts w:asciiTheme="majorBidi" w:hAnsiTheme="majorBidi"/>
        </w:rPr>
        <w:t>2567</w:t>
      </w:r>
    </w:p>
    <w:p w14:paraId="727DAB99" w14:textId="77777777" w:rsidR="00A00D45" w:rsidRPr="00F867BF" w:rsidRDefault="00A00D45" w:rsidP="00A00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455A8181" w14:textId="44401D41" w:rsidR="00A0289C" w:rsidRPr="00F867BF" w:rsidRDefault="00A0289C" w:rsidP="00A02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6900"/>
          <w:tab w:val="left" w:pos="705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F867BF">
        <w:rPr>
          <w:rFonts w:asciiTheme="majorBidi" w:hAnsiTheme="majorBidi"/>
          <w:cs/>
        </w:rPr>
        <w:lastRenderedPageBreak/>
        <w:t xml:space="preserve">เมื่อวันที่ </w:t>
      </w:r>
      <w:r w:rsidR="005613B4" w:rsidRPr="00F867BF">
        <w:rPr>
          <w:rFonts w:asciiTheme="majorBidi" w:hAnsiTheme="majorBidi"/>
        </w:rPr>
        <w:t>26</w:t>
      </w:r>
      <w:r w:rsidRPr="00F867BF">
        <w:rPr>
          <w:rFonts w:asciiTheme="majorBidi" w:hAnsiTheme="majorBidi"/>
          <w:cs/>
        </w:rPr>
        <w:t xml:space="preserve"> กรกฎาคม </w:t>
      </w:r>
      <w:r w:rsidR="005613B4" w:rsidRPr="00F867BF">
        <w:rPr>
          <w:rFonts w:asciiTheme="majorBidi" w:hAnsiTheme="majorBidi"/>
        </w:rPr>
        <w:t>2567</w:t>
      </w:r>
      <w:r w:rsidRPr="00F867BF">
        <w:rPr>
          <w:rFonts w:asciiTheme="majorBidi" w:hAnsiTheme="majorBidi"/>
          <w:cs/>
        </w:rPr>
        <w:t xml:space="preserve"> บริษัทได้ทำสัญญากู้ยืมเงินระยะยาว โดยไม่มีหลักประกันจากสถาบันการเงินแห่งหนึ่ง โดยมีวงเงิน </w:t>
      </w:r>
      <w:r w:rsidR="005613B4" w:rsidRPr="00F867BF">
        <w:rPr>
          <w:rFonts w:asciiTheme="majorBidi" w:hAnsiTheme="majorBidi"/>
        </w:rPr>
        <w:t>1,300</w:t>
      </w:r>
      <w:r w:rsidRPr="00F867BF">
        <w:rPr>
          <w:rFonts w:asciiTheme="majorBidi" w:hAnsiTheme="majorBidi"/>
          <w:cs/>
        </w:rPr>
        <w:t xml:space="preserve"> ล้านบาท อัตราดอกเบี้ยอ้างอิง </w:t>
      </w:r>
      <w:r w:rsidRPr="00F867BF">
        <w:rPr>
          <w:rFonts w:asciiTheme="majorBidi" w:hAnsiTheme="majorBidi" w:cstheme="majorBidi"/>
        </w:rPr>
        <w:t>THOR</w:t>
      </w:r>
      <w:r w:rsidR="0094365F" w:rsidRPr="00F867BF">
        <w:rPr>
          <w:rFonts w:asciiTheme="majorBidi" w:hAnsiTheme="majorBidi" w:cstheme="majorBidi"/>
        </w:rPr>
        <w:t xml:space="preserve"> </w:t>
      </w:r>
      <w:r w:rsidR="00746B84" w:rsidRPr="00F867BF">
        <w:rPr>
          <w:rFonts w:asciiTheme="majorBidi" w:hAnsiTheme="majorBidi"/>
          <w:cs/>
        </w:rPr>
        <w:t>บวกอัตรา</w:t>
      </w:r>
      <w:r w:rsidR="00F630F5" w:rsidRPr="00F867BF">
        <w:rPr>
          <w:rFonts w:asciiTheme="majorBidi" w:hAnsiTheme="majorBidi" w:hint="cs"/>
          <w:cs/>
        </w:rPr>
        <w:t>คงที่ที่ธนาคารกำหนด</w:t>
      </w:r>
      <w:r w:rsidR="00746B84" w:rsidRPr="00F867BF">
        <w:rPr>
          <w:rFonts w:asciiTheme="majorBidi" w:hAnsiTheme="majorBidi"/>
          <w:cs/>
        </w:rPr>
        <w:t xml:space="preserve"> </w:t>
      </w:r>
      <w:r w:rsidRPr="00F867BF">
        <w:rPr>
          <w:rFonts w:asciiTheme="majorBidi" w:hAnsiTheme="majorBidi"/>
          <w:cs/>
        </w:rPr>
        <w:t xml:space="preserve">โดยชำระงวดแรกในวันสุดท้ายของไตรมาสที่มีการเบิกเงินกู้ กำหนดจ่ายดอกเบี้ยตามที่ระบุในสัญญา โดยมีเงื่อนไขบางประการเกี่ยวกับการรักษาอัตราส่วนทางการเงิน เช่น การดำรงอัตราส่วนหนี้สินที่มีภาระดอกเบี้ยสุทธิต่อส่วนของผู้ถือหุ้น </w:t>
      </w:r>
    </w:p>
    <w:p w14:paraId="3C27124C" w14:textId="77777777" w:rsidR="00A0289C" w:rsidRPr="00F867BF" w:rsidRDefault="00A0289C" w:rsidP="00A00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41F5BEAF" w14:textId="37091CB0" w:rsidR="00A0289C" w:rsidRPr="00F867BF" w:rsidRDefault="00A0289C" w:rsidP="00A02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6900"/>
          <w:tab w:val="left" w:pos="705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F867BF">
        <w:rPr>
          <w:rFonts w:asciiTheme="majorBidi" w:hAnsiTheme="majorBidi"/>
          <w:cs/>
        </w:rPr>
        <w:t xml:space="preserve">เมื่อวันที่ </w:t>
      </w:r>
      <w:r w:rsidR="005613B4" w:rsidRPr="00F867BF">
        <w:rPr>
          <w:rFonts w:asciiTheme="majorBidi" w:hAnsiTheme="majorBidi"/>
        </w:rPr>
        <w:t>20</w:t>
      </w:r>
      <w:r w:rsidRPr="00F867BF">
        <w:rPr>
          <w:rFonts w:asciiTheme="majorBidi" w:hAnsiTheme="majorBidi"/>
          <w:cs/>
        </w:rPr>
        <w:t xml:space="preserve"> กันยายน </w:t>
      </w:r>
      <w:r w:rsidR="005613B4" w:rsidRPr="00F867BF">
        <w:rPr>
          <w:rFonts w:asciiTheme="majorBidi" w:hAnsiTheme="majorBidi"/>
        </w:rPr>
        <w:t>2567</w:t>
      </w:r>
      <w:r w:rsidRPr="00F867BF">
        <w:rPr>
          <w:rFonts w:asciiTheme="majorBidi" w:hAnsiTheme="majorBidi"/>
          <w:cs/>
        </w:rPr>
        <w:t xml:space="preserve"> บริษัทได้ทำสัญญากู้ยืมเงินระยะยาวโดยไม่มีหลักประกันจากสถาบันการเงินแห่งหนึ่งโดยมีวงเงิน </w:t>
      </w:r>
      <w:r w:rsidR="005613B4" w:rsidRPr="00F867BF">
        <w:rPr>
          <w:rFonts w:asciiTheme="majorBidi" w:hAnsiTheme="majorBidi"/>
        </w:rPr>
        <w:t>5,000</w:t>
      </w:r>
      <w:r w:rsidRPr="00F867BF">
        <w:rPr>
          <w:rFonts w:asciiTheme="majorBidi" w:hAnsiTheme="majorBidi"/>
          <w:cs/>
        </w:rPr>
        <w:t xml:space="preserve"> ล้านบาท อัตราดอกเบี้ยอ้างอิง </w:t>
      </w:r>
      <w:r w:rsidRPr="00F867BF">
        <w:rPr>
          <w:rFonts w:asciiTheme="majorBidi" w:hAnsiTheme="majorBidi" w:cstheme="majorBidi"/>
        </w:rPr>
        <w:t>THOR</w:t>
      </w:r>
      <w:r w:rsidR="0094365F" w:rsidRPr="00F867BF">
        <w:rPr>
          <w:rFonts w:asciiTheme="majorBidi" w:hAnsiTheme="majorBidi" w:cstheme="majorBidi"/>
        </w:rPr>
        <w:t xml:space="preserve"> </w:t>
      </w:r>
      <w:r w:rsidR="00F630F5" w:rsidRPr="00F867BF">
        <w:rPr>
          <w:rFonts w:asciiTheme="majorBidi" w:hAnsiTheme="majorBidi"/>
          <w:cs/>
        </w:rPr>
        <w:t>บวกอัตรา</w:t>
      </w:r>
      <w:r w:rsidR="00F630F5" w:rsidRPr="00F867BF">
        <w:rPr>
          <w:rFonts w:asciiTheme="majorBidi" w:hAnsiTheme="majorBidi" w:hint="cs"/>
          <w:cs/>
        </w:rPr>
        <w:t>คงที่ที่ธนาคารกำหนด</w:t>
      </w:r>
      <w:r w:rsidR="00F630F5" w:rsidRPr="00F867BF">
        <w:rPr>
          <w:rFonts w:asciiTheme="majorBidi" w:hAnsiTheme="majorBidi"/>
          <w:cs/>
        </w:rPr>
        <w:t xml:space="preserve"> </w:t>
      </w:r>
      <w:r w:rsidRPr="00F867BF">
        <w:rPr>
          <w:rFonts w:asciiTheme="majorBidi" w:hAnsiTheme="majorBidi"/>
          <w:cs/>
        </w:rPr>
        <w:t>กำหนดจ่ายดอกเบี้ยตามที่ระบุในสัญญา โดยมีเงื่อนไขบางประการเกี่ยวกับการรักษาอัตราส่วนทางการเงิน เช่น การดำรงอัตราส่วนหนี้สินที่มีภาระดอกเบี้ยสุทธิต่อส่วนของผู้ถือหุ้น</w:t>
      </w:r>
    </w:p>
    <w:p w14:paraId="0BA10795" w14:textId="77777777" w:rsidR="00A0289C" w:rsidRPr="00F867BF" w:rsidRDefault="00A0289C" w:rsidP="00A00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5B9E18E5" w14:textId="3269B1A0" w:rsidR="00BD14DB" w:rsidRPr="00F867BF" w:rsidRDefault="00BD14DB" w:rsidP="00BD1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6900"/>
          <w:tab w:val="left" w:pos="7050"/>
        </w:tabs>
        <w:spacing w:line="240" w:lineRule="auto"/>
        <w:ind w:left="547"/>
        <w:jc w:val="thaiDistribute"/>
        <w:rPr>
          <w:rFonts w:asciiTheme="majorBidi" w:hAnsiTheme="majorBidi"/>
          <w:i/>
          <w:iCs/>
        </w:rPr>
      </w:pPr>
      <w:r w:rsidRPr="00F867BF">
        <w:rPr>
          <w:rFonts w:asciiTheme="majorBidi" w:hAnsiTheme="majorBidi"/>
          <w:i/>
          <w:iCs/>
          <w:cs/>
        </w:rPr>
        <w:t xml:space="preserve">บริษัท </w:t>
      </w:r>
      <w:r w:rsidRPr="00F867BF">
        <w:rPr>
          <w:rFonts w:asciiTheme="majorBidi" w:hAnsiTheme="majorBidi" w:hint="cs"/>
          <w:i/>
          <w:iCs/>
          <w:cs/>
        </w:rPr>
        <w:t>บางจาก ศรีราชา</w:t>
      </w:r>
      <w:r w:rsidRPr="00F867BF">
        <w:rPr>
          <w:rFonts w:asciiTheme="majorBidi" w:hAnsiTheme="majorBidi"/>
          <w:i/>
          <w:iCs/>
          <w:cs/>
        </w:rPr>
        <w:t xml:space="preserve"> จำกัด (มหาชน)</w:t>
      </w:r>
      <w:r w:rsidRPr="00F867BF">
        <w:rPr>
          <w:rFonts w:asciiTheme="majorBidi" w:hAnsiTheme="majorBidi" w:hint="cs"/>
          <w:i/>
          <w:iCs/>
          <w:cs/>
        </w:rPr>
        <w:t xml:space="preserve"> </w:t>
      </w:r>
      <w:r w:rsidRPr="00F867BF">
        <w:rPr>
          <w:rFonts w:asciiTheme="majorBidi" w:hAnsiTheme="majorBidi"/>
          <w:i/>
          <w:iCs/>
        </w:rPr>
        <w:t>(“BSRC”)</w:t>
      </w:r>
    </w:p>
    <w:p w14:paraId="0E28B084" w14:textId="77777777" w:rsidR="00BD14DB" w:rsidRPr="00F867BF" w:rsidRDefault="00BD14DB" w:rsidP="00A00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4B681C92" w14:textId="20B4DA25" w:rsidR="00591E97" w:rsidRPr="00F867BF" w:rsidRDefault="00591E97" w:rsidP="00591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6900"/>
          <w:tab w:val="left" w:pos="7050"/>
        </w:tabs>
        <w:spacing w:line="240" w:lineRule="auto"/>
        <w:ind w:left="547"/>
        <w:jc w:val="thaiDistribute"/>
        <w:rPr>
          <w:rFonts w:asciiTheme="majorBidi" w:hAnsiTheme="majorBidi"/>
        </w:rPr>
      </w:pPr>
      <w:r w:rsidRPr="00F867BF">
        <w:rPr>
          <w:rFonts w:asciiTheme="majorBidi" w:hAnsiTheme="majorBidi"/>
          <w:cs/>
        </w:rPr>
        <w:t xml:space="preserve">ในเดือนพฤศจิกายน </w:t>
      </w:r>
      <w:r w:rsidRPr="00F867BF">
        <w:rPr>
          <w:rFonts w:asciiTheme="majorBidi" w:hAnsiTheme="majorBidi"/>
        </w:rPr>
        <w:t xml:space="preserve">2567 BSRC </w:t>
      </w:r>
      <w:r w:rsidRPr="00F867BF">
        <w:rPr>
          <w:rFonts w:asciiTheme="majorBidi" w:hAnsiTheme="majorBidi"/>
          <w:cs/>
        </w:rPr>
        <w:t>ได้ออกและเสนอขายตั๋วแลกเงินระยะสั้นจากสถาบันการเงินแห่งหนึ่ง จำนวน</w:t>
      </w:r>
      <w:r w:rsidRPr="00F867BF">
        <w:rPr>
          <w:rFonts w:asciiTheme="majorBidi" w:hAnsiTheme="majorBidi"/>
        </w:rPr>
        <w:t xml:space="preserve"> 2,495 </w:t>
      </w:r>
      <w:r w:rsidRPr="00F867BF">
        <w:rPr>
          <w:rFonts w:asciiTheme="majorBidi" w:hAnsiTheme="majorBidi"/>
          <w:cs/>
        </w:rPr>
        <w:t>ล้านบาท อัตราดอกเบี้ยร้อยละ</w:t>
      </w:r>
      <w:r w:rsidRPr="00F867BF">
        <w:rPr>
          <w:rFonts w:asciiTheme="majorBidi" w:hAnsiTheme="majorBidi"/>
        </w:rPr>
        <w:t> 2.4</w:t>
      </w:r>
      <w:r w:rsidR="00BD14DB" w:rsidRPr="00F867BF">
        <w:rPr>
          <w:rFonts w:asciiTheme="majorBidi" w:hAnsiTheme="majorBidi"/>
        </w:rPr>
        <w:t>6</w:t>
      </w:r>
      <w:r w:rsidRPr="00F867BF">
        <w:rPr>
          <w:rFonts w:asciiTheme="majorBidi" w:hAnsiTheme="majorBidi"/>
        </w:rPr>
        <w:t xml:space="preserve"> </w:t>
      </w:r>
      <w:r w:rsidRPr="00F867BF">
        <w:rPr>
          <w:rFonts w:asciiTheme="majorBidi" w:hAnsiTheme="majorBidi"/>
          <w:cs/>
        </w:rPr>
        <w:t>ต่อปี โดยครบกำหนดชำระคืนในวันที่</w:t>
      </w:r>
      <w:r w:rsidRPr="00F867BF">
        <w:rPr>
          <w:rFonts w:asciiTheme="majorBidi" w:hAnsiTheme="majorBidi"/>
        </w:rPr>
        <w:t xml:space="preserve"> 28 </w:t>
      </w:r>
      <w:r w:rsidRPr="00F867BF">
        <w:rPr>
          <w:rFonts w:asciiTheme="majorBidi" w:hAnsiTheme="majorBidi"/>
          <w:cs/>
        </w:rPr>
        <w:t>มกราคม</w:t>
      </w:r>
      <w:r w:rsidRPr="00F867BF">
        <w:rPr>
          <w:rFonts w:asciiTheme="majorBidi" w:hAnsiTheme="majorBidi"/>
        </w:rPr>
        <w:t> 2568</w:t>
      </w:r>
    </w:p>
    <w:p w14:paraId="4E8A056F" w14:textId="741CE860" w:rsidR="00591E97" w:rsidRPr="00F867BF" w:rsidRDefault="00591E97" w:rsidP="00591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6900"/>
          <w:tab w:val="left" w:pos="7050"/>
        </w:tabs>
        <w:spacing w:line="240" w:lineRule="auto"/>
        <w:ind w:left="547"/>
        <w:jc w:val="thaiDistribute"/>
        <w:rPr>
          <w:rFonts w:asciiTheme="majorBidi" w:hAnsiTheme="majorBidi"/>
        </w:rPr>
      </w:pPr>
      <w:r w:rsidRPr="00F867BF">
        <w:rPr>
          <w:rFonts w:asciiTheme="majorBidi" w:hAnsiTheme="majorBidi"/>
        </w:rPr>
        <w:t> </w:t>
      </w:r>
    </w:p>
    <w:p w14:paraId="6B6C3566" w14:textId="05B3672E" w:rsidR="00A0289C" w:rsidRPr="00F867BF" w:rsidRDefault="00A0289C" w:rsidP="00A02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6900"/>
          <w:tab w:val="left" w:pos="705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cs/>
        </w:rPr>
      </w:pPr>
      <w:r w:rsidRPr="00F867BF">
        <w:rPr>
          <w:rFonts w:asciiTheme="majorBidi" w:hAnsiTheme="majorBidi"/>
          <w:i/>
          <w:iCs/>
          <w:cs/>
        </w:rPr>
        <w:t>บริษัท บางจาก ศูนย์บริหารเงิน จำกัด (“</w:t>
      </w:r>
      <w:r w:rsidRPr="00F867BF">
        <w:rPr>
          <w:rFonts w:asciiTheme="majorBidi" w:hAnsiTheme="majorBidi" w:cstheme="majorBidi"/>
          <w:i/>
          <w:iCs/>
        </w:rPr>
        <w:t>BCTC”)</w:t>
      </w:r>
    </w:p>
    <w:p w14:paraId="31498C5B" w14:textId="77777777" w:rsidR="00A0289C" w:rsidRPr="00F867BF" w:rsidRDefault="00A0289C" w:rsidP="00A00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6D9A541A" w14:textId="3E1CACAB" w:rsidR="00A0289C" w:rsidRPr="00F867BF" w:rsidRDefault="00A0289C" w:rsidP="00A02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6900"/>
          <w:tab w:val="left" w:pos="705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F867BF">
        <w:rPr>
          <w:rFonts w:asciiTheme="majorBidi" w:hAnsiTheme="majorBidi"/>
          <w:cs/>
        </w:rPr>
        <w:t xml:space="preserve">เมื่อวันที่ </w:t>
      </w:r>
      <w:r w:rsidR="005613B4" w:rsidRPr="00F867BF">
        <w:rPr>
          <w:rFonts w:asciiTheme="majorBidi" w:hAnsiTheme="majorBidi"/>
        </w:rPr>
        <w:t>19</w:t>
      </w:r>
      <w:r w:rsidRPr="00F867BF">
        <w:rPr>
          <w:rFonts w:asciiTheme="majorBidi" w:hAnsiTheme="majorBidi"/>
          <w:cs/>
        </w:rPr>
        <w:t xml:space="preserve"> สิงหาคม </w:t>
      </w:r>
      <w:r w:rsidR="005613B4" w:rsidRPr="00F867BF">
        <w:rPr>
          <w:rFonts w:asciiTheme="majorBidi" w:hAnsiTheme="majorBidi"/>
        </w:rPr>
        <w:t>2567</w:t>
      </w:r>
      <w:r w:rsidRPr="00F867BF">
        <w:rPr>
          <w:rFonts w:asciiTheme="majorBidi" w:hAnsiTheme="majorBidi"/>
          <w:cs/>
        </w:rPr>
        <w:t xml:space="preserve"> และ </w:t>
      </w:r>
      <w:r w:rsidR="005613B4" w:rsidRPr="00F867BF">
        <w:rPr>
          <w:rFonts w:asciiTheme="majorBidi" w:hAnsiTheme="majorBidi"/>
        </w:rPr>
        <w:t>24</w:t>
      </w:r>
      <w:r w:rsidRPr="00F867BF">
        <w:rPr>
          <w:rFonts w:asciiTheme="majorBidi" w:hAnsiTheme="majorBidi"/>
          <w:cs/>
        </w:rPr>
        <w:t xml:space="preserve"> กันยายน </w:t>
      </w:r>
      <w:r w:rsidR="00E81BEE" w:rsidRPr="00F867BF">
        <w:rPr>
          <w:rFonts w:asciiTheme="majorBidi" w:hAnsiTheme="majorBidi"/>
        </w:rPr>
        <w:t>2567</w:t>
      </w:r>
      <w:r w:rsidRPr="00F867BF">
        <w:rPr>
          <w:rFonts w:asciiTheme="majorBidi" w:hAnsiTheme="majorBidi" w:cstheme="majorBidi"/>
        </w:rPr>
        <w:t xml:space="preserve"> BCTC </w:t>
      </w:r>
      <w:r w:rsidRPr="00F867BF">
        <w:rPr>
          <w:rFonts w:asciiTheme="majorBidi" w:hAnsiTheme="majorBidi"/>
          <w:cs/>
        </w:rPr>
        <w:t>ได้ทำสัญญากู้ยืมเงินระยะยาวจากสถาบันการเงิน ใน</w:t>
      </w:r>
      <w:r w:rsidRPr="00F867BF">
        <w:rPr>
          <w:rFonts w:asciiTheme="majorBidi" w:hAnsiTheme="majorBidi"/>
          <w:spacing w:val="6"/>
          <w:cs/>
        </w:rPr>
        <w:t xml:space="preserve">วงเงิน </w:t>
      </w:r>
      <w:r w:rsidR="005613B4" w:rsidRPr="00F867BF">
        <w:rPr>
          <w:rFonts w:asciiTheme="majorBidi" w:hAnsiTheme="majorBidi"/>
          <w:spacing w:val="6"/>
        </w:rPr>
        <w:t>1,200</w:t>
      </w:r>
      <w:r w:rsidRPr="00F867BF">
        <w:rPr>
          <w:rFonts w:asciiTheme="majorBidi" w:hAnsiTheme="majorBidi"/>
          <w:spacing w:val="6"/>
          <w:cs/>
        </w:rPr>
        <w:t xml:space="preserve"> ล้านบาท และ </w:t>
      </w:r>
      <w:r w:rsidR="005613B4" w:rsidRPr="00F867BF">
        <w:rPr>
          <w:rFonts w:asciiTheme="majorBidi" w:hAnsiTheme="majorBidi"/>
          <w:spacing w:val="6"/>
        </w:rPr>
        <w:t>80</w:t>
      </w:r>
      <w:r w:rsidRPr="00F867BF">
        <w:rPr>
          <w:rFonts w:asciiTheme="majorBidi" w:hAnsiTheme="majorBidi"/>
          <w:spacing w:val="6"/>
          <w:cs/>
        </w:rPr>
        <w:t xml:space="preserve"> ล้านเหรียญสหรัฐฯ ตามลำดับ สัญญากู้ยืมเงินดังกล่าวได้ระบุเงื่อนไขให้บริษัทค้ำ</w:t>
      </w:r>
      <w:r w:rsidRPr="00F867BF">
        <w:rPr>
          <w:rFonts w:asciiTheme="majorBidi" w:hAnsiTheme="majorBidi"/>
          <w:cs/>
        </w:rPr>
        <w:t xml:space="preserve">ประกันเงินกู้ยืม ในวงเงินไม่เกิน </w:t>
      </w:r>
      <w:r w:rsidR="005613B4" w:rsidRPr="00F867BF">
        <w:rPr>
          <w:rFonts w:asciiTheme="majorBidi" w:hAnsiTheme="majorBidi"/>
        </w:rPr>
        <w:t>1,200</w:t>
      </w:r>
      <w:r w:rsidRPr="00F867BF">
        <w:rPr>
          <w:rFonts w:asciiTheme="majorBidi" w:hAnsiTheme="majorBidi"/>
          <w:cs/>
        </w:rPr>
        <w:t xml:space="preserve"> ล้านบาท และ </w:t>
      </w:r>
      <w:r w:rsidR="005613B4" w:rsidRPr="00F867BF">
        <w:rPr>
          <w:rFonts w:asciiTheme="majorBidi" w:hAnsiTheme="majorBidi"/>
        </w:rPr>
        <w:t>100</w:t>
      </w:r>
      <w:r w:rsidRPr="00F867BF">
        <w:rPr>
          <w:rFonts w:asciiTheme="majorBidi" w:hAnsiTheme="majorBidi"/>
          <w:cs/>
        </w:rPr>
        <w:t xml:space="preserve"> ล้านเหรียญสหรัฐฯ ตามลำดับ โดยวงเงินดังกล่าวมีวัตถุประสงค์เพื่อใช้เป็นเงินทุนหมุนเวียน นอกจากนี้สัญญากู้ยืมเงินบางฉบับได้ระบุเงื่อนไขบางประการเกี่ยวกับการรักษาอัตราส่วนทางการเงิน เช่น การดำรงอัตราส่วนของหนี้สินต่อส่วนของผู้ถือหุ้นของผู้ค้ำประกัน</w:t>
      </w:r>
    </w:p>
    <w:p w14:paraId="2B940517" w14:textId="77777777" w:rsidR="00A0289C" w:rsidRPr="00F867BF" w:rsidRDefault="00A0289C" w:rsidP="00A00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4DFB82B9" w14:textId="77777777" w:rsidR="00563B49" w:rsidRPr="00F867BF" w:rsidRDefault="00563B49" w:rsidP="00A00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65F73831" w14:textId="77777777" w:rsidR="00563B49" w:rsidRPr="00F867BF" w:rsidRDefault="00563B49" w:rsidP="00A00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51B1CB02" w14:textId="77777777" w:rsidR="00563B49" w:rsidRPr="00F867BF" w:rsidRDefault="00563B49" w:rsidP="00A00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41A83EF5" w14:textId="77777777" w:rsidR="00563B49" w:rsidRPr="00F867BF" w:rsidRDefault="00563B49" w:rsidP="00A00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5AF49F15" w14:textId="77777777" w:rsidR="00563B49" w:rsidRPr="00F867BF" w:rsidRDefault="00563B49" w:rsidP="00A00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74984320" w14:textId="77777777" w:rsidR="00563B49" w:rsidRPr="00F867BF" w:rsidRDefault="00563B49" w:rsidP="00A00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04398E41" w14:textId="77777777" w:rsidR="00563B49" w:rsidRPr="00F867BF" w:rsidRDefault="00563B49" w:rsidP="00A00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06128568" w14:textId="77777777" w:rsidR="00563B49" w:rsidRPr="00F867BF" w:rsidRDefault="00563B49" w:rsidP="00A00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507923F8" w14:textId="77777777" w:rsidR="00563B49" w:rsidRPr="00F867BF" w:rsidRDefault="00563B49" w:rsidP="00A00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</w:pPr>
    </w:p>
    <w:p w14:paraId="31B8D083" w14:textId="3780432E" w:rsidR="00F31526" w:rsidRPr="00F867BF" w:rsidRDefault="00F31526" w:rsidP="0003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6900"/>
          <w:tab w:val="left" w:pos="7050"/>
        </w:tabs>
        <w:spacing w:line="240" w:lineRule="auto"/>
        <w:ind w:left="547"/>
        <w:jc w:val="thaiDistribute"/>
        <w:rPr>
          <w:cs/>
        </w:rPr>
      </w:pPr>
      <w:r w:rsidRPr="00F867BF">
        <w:rPr>
          <w:rFonts w:hint="cs"/>
          <w:cs/>
        </w:rPr>
        <w:lastRenderedPageBreak/>
        <w:t>การเปลี่ยนแปลงของเงินกู้ยืมและหุ้นกู้ในระหว่างปี มีดังนี้</w:t>
      </w:r>
    </w:p>
    <w:p w14:paraId="711CCC0E" w14:textId="77777777" w:rsidR="00F31526" w:rsidRPr="00F867BF" w:rsidRDefault="00F31526" w:rsidP="00A00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</w:pPr>
    </w:p>
    <w:tbl>
      <w:tblPr>
        <w:tblW w:w="94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400"/>
        <w:gridCol w:w="1401"/>
        <w:gridCol w:w="1401"/>
        <w:gridCol w:w="1401"/>
      </w:tblGrid>
      <w:tr w:rsidR="00195FA5" w:rsidRPr="00F867BF" w14:paraId="2ACBF4C7" w14:textId="77777777" w:rsidTr="00195FA5">
        <w:trPr>
          <w:tblHeader/>
        </w:trPr>
        <w:tc>
          <w:tcPr>
            <w:tcW w:w="3870" w:type="dxa"/>
            <w:shd w:val="clear" w:color="auto" w:fill="auto"/>
          </w:tcPr>
          <w:p w14:paraId="2F90DDEF" w14:textId="77777777" w:rsidR="00195FA5" w:rsidRPr="00F867BF" w:rsidRDefault="00195FA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801" w:type="dxa"/>
            <w:gridSpan w:val="2"/>
            <w:shd w:val="clear" w:color="auto" w:fill="auto"/>
          </w:tcPr>
          <w:p w14:paraId="62922277" w14:textId="77777777" w:rsidR="00195FA5" w:rsidRPr="00F867BF" w:rsidRDefault="00195FA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802" w:type="dxa"/>
            <w:gridSpan w:val="2"/>
            <w:shd w:val="clear" w:color="auto" w:fill="auto"/>
          </w:tcPr>
          <w:p w14:paraId="1B4114E9" w14:textId="77777777" w:rsidR="00195FA5" w:rsidRPr="00F867BF" w:rsidRDefault="00195FA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95FA5" w:rsidRPr="00F867BF" w14:paraId="39FEFF52" w14:textId="77777777" w:rsidTr="00195FA5">
        <w:trPr>
          <w:tblHeader/>
        </w:trPr>
        <w:tc>
          <w:tcPr>
            <w:tcW w:w="3870" w:type="dxa"/>
          </w:tcPr>
          <w:p w14:paraId="6D7A50BB" w14:textId="77777777" w:rsidR="00195FA5" w:rsidRPr="00F867BF" w:rsidRDefault="00195FA5" w:rsidP="00EC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  <w:r w:rsidRPr="00F867BF">
              <w:rPr>
                <w:rFonts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F867BF">
              <w:rPr>
                <w:rFonts w:hint="cs"/>
                <w:b/>
                <w:bCs/>
                <w:i/>
                <w:iCs/>
              </w:rPr>
              <w:t>31</w:t>
            </w:r>
            <w:r w:rsidRPr="00F867BF">
              <w:rPr>
                <w:rFonts w:hint="cs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400" w:type="dxa"/>
          </w:tcPr>
          <w:p w14:paraId="7D97E0D7" w14:textId="13F4A711" w:rsidR="00195FA5" w:rsidRPr="00F867BF" w:rsidRDefault="00195FA5" w:rsidP="00EC6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0289C" w:rsidRPr="00F867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01" w:type="dxa"/>
          </w:tcPr>
          <w:p w14:paraId="46999DA1" w14:textId="154C6746" w:rsidR="00195FA5" w:rsidRPr="00F867BF" w:rsidRDefault="00195FA5" w:rsidP="00EC6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0289C"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01" w:type="dxa"/>
          </w:tcPr>
          <w:p w14:paraId="0E40F758" w14:textId="61F6F495" w:rsidR="00195FA5" w:rsidRPr="00F867BF" w:rsidRDefault="00195FA5" w:rsidP="00EC6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0289C" w:rsidRPr="00F867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01" w:type="dxa"/>
          </w:tcPr>
          <w:p w14:paraId="6D5D93E1" w14:textId="7D5CB2F6" w:rsidR="00195FA5" w:rsidRPr="00F867BF" w:rsidRDefault="00195FA5" w:rsidP="00EC6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0289C"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95FA5" w:rsidRPr="00F867BF" w14:paraId="23D8D2F1" w14:textId="77777777" w:rsidTr="00195FA5">
        <w:trPr>
          <w:tblHeader/>
        </w:trPr>
        <w:tc>
          <w:tcPr>
            <w:tcW w:w="3870" w:type="dxa"/>
          </w:tcPr>
          <w:p w14:paraId="0695CBE0" w14:textId="77777777" w:rsidR="00195FA5" w:rsidRPr="00F867BF" w:rsidRDefault="00195FA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603" w:type="dxa"/>
            <w:gridSpan w:val="4"/>
          </w:tcPr>
          <w:p w14:paraId="137252A2" w14:textId="77777777" w:rsidR="00195FA5" w:rsidRPr="00F867BF" w:rsidRDefault="00195FA5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5FB3" w:rsidRPr="00F867BF" w14:paraId="7A3EEC4C" w14:textId="77777777" w:rsidTr="00195FA5">
        <w:tc>
          <w:tcPr>
            <w:tcW w:w="3870" w:type="dxa"/>
          </w:tcPr>
          <w:p w14:paraId="502122F8" w14:textId="7777777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867B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00" w:type="dxa"/>
          </w:tcPr>
          <w:p w14:paraId="2727C8C8" w14:textId="31EFA103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128,268</w:t>
            </w:r>
          </w:p>
        </w:tc>
        <w:tc>
          <w:tcPr>
            <w:tcW w:w="1401" w:type="dxa"/>
          </w:tcPr>
          <w:p w14:paraId="3C4E703B" w14:textId="223EEFF3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81,239</w:t>
            </w:r>
          </w:p>
        </w:tc>
        <w:tc>
          <w:tcPr>
            <w:tcW w:w="1401" w:type="dxa"/>
          </w:tcPr>
          <w:p w14:paraId="28345D87" w14:textId="7633B3D8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54,025</w:t>
            </w:r>
          </w:p>
        </w:tc>
        <w:tc>
          <w:tcPr>
            <w:tcW w:w="1401" w:type="dxa"/>
          </w:tcPr>
          <w:p w14:paraId="7BF4D291" w14:textId="3C8B1249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46,960</w:t>
            </w:r>
          </w:p>
        </w:tc>
      </w:tr>
      <w:tr w:rsidR="00A45FB3" w:rsidRPr="00F867BF" w14:paraId="64827725" w14:textId="77777777" w:rsidTr="00195FA5">
        <w:tc>
          <w:tcPr>
            <w:tcW w:w="3870" w:type="dxa"/>
          </w:tcPr>
          <w:p w14:paraId="5AFC27E7" w14:textId="65BF9B8F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 xml:space="preserve">ได้มาจากการซื้อธุรกิจ </w:t>
            </w:r>
            <w:r w:rsidRPr="00F867B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F867BF">
              <w:rPr>
                <w:rFonts w:ascii="Angsana New" w:hAnsi="Angsana New"/>
                <w:i/>
                <w:iCs/>
                <w:sz w:val="30"/>
                <w:szCs w:val="30"/>
              </w:rPr>
              <w:t>5)</w:t>
            </w:r>
          </w:p>
        </w:tc>
        <w:tc>
          <w:tcPr>
            <w:tcW w:w="1400" w:type="dxa"/>
          </w:tcPr>
          <w:p w14:paraId="3B2DA340" w14:textId="399DD2DD" w:rsidR="00A45FB3" w:rsidRPr="00F867BF" w:rsidRDefault="009D324C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4</w:t>
            </w:r>
          </w:p>
        </w:tc>
        <w:tc>
          <w:tcPr>
            <w:tcW w:w="1401" w:type="dxa"/>
          </w:tcPr>
          <w:p w14:paraId="60DC9A73" w14:textId="22F1F129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21,421</w:t>
            </w:r>
          </w:p>
        </w:tc>
        <w:tc>
          <w:tcPr>
            <w:tcW w:w="1401" w:type="dxa"/>
          </w:tcPr>
          <w:p w14:paraId="0A1E2391" w14:textId="1C37100E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  <w:tc>
          <w:tcPr>
            <w:tcW w:w="1401" w:type="dxa"/>
          </w:tcPr>
          <w:p w14:paraId="414739D5" w14:textId="6240162D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-</w:t>
            </w:r>
          </w:p>
        </w:tc>
      </w:tr>
      <w:tr w:rsidR="00A45FB3" w:rsidRPr="00F867BF" w14:paraId="68072837" w14:textId="77777777" w:rsidTr="00195FA5">
        <w:tc>
          <w:tcPr>
            <w:tcW w:w="3870" w:type="dxa"/>
          </w:tcPr>
          <w:p w14:paraId="13E9038E" w14:textId="4B139FAB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ลดลงจากการจำหน่ายเงินลงทุน</w:t>
            </w:r>
            <w:r w:rsidRPr="00F867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867B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F867BF">
              <w:rPr>
                <w:rFonts w:ascii="Angsana New" w:hAnsi="Angsana New"/>
                <w:i/>
                <w:iCs/>
                <w:sz w:val="30"/>
                <w:szCs w:val="30"/>
              </w:rPr>
              <w:t>11)</w:t>
            </w:r>
          </w:p>
        </w:tc>
        <w:tc>
          <w:tcPr>
            <w:tcW w:w="1400" w:type="dxa"/>
          </w:tcPr>
          <w:p w14:paraId="6D3A0971" w14:textId="3D732602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(3,857)</w:t>
            </w:r>
          </w:p>
        </w:tc>
        <w:tc>
          <w:tcPr>
            <w:tcW w:w="1401" w:type="dxa"/>
          </w:tcPr>
          <w:p w14:paraId="6689305B" w14:textId="7E6BD733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401" w:type="dxa"/>
          </w:tcPr>
          <w:p w14:paraId="3810FA16" w14:textId="4992AFAF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  <w:tc>
          <w:tcPr>
            <w:tcW w:w="1401" w:type="dxa"/>
          </w:tcPr>
          <w:p w14:paraId="7E56EE76" w14:textId="685C0133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-</w:t>
            </w:r>
          </w:p>
        </w:tc>
      </w:tr>
      <w:tr w:rsidR="00A45FB3" w:rsidRPr="00F867BF" w14:paraId="6AD8CA26" w14:textId="77777777" w:rsidTr="00195FA5">
        <w:tc>
          <w:tcPr>
            <w:tcW w:w="3870" w:type="dxa"/>
          </w:tcPr>
          <w:p w14:paraId="7C21AD51" w14:textId="777777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F867BF">
              <w:rPr>
                <w:rFonts w:hint="cs"/>
                <w:cs/>
              </w:rPr>
              <w:t>เพิ่มขึ้น</w:t>
            </w:r>
          </w:p>
        </w:tc>
        <w:tc>
          <w:tcPr>
            <w:tcW w:w="1400" w:type="dxa"/>
          </w:tcPr>
          <w:p w14:paraId="11248662" w14:textId="0FA38E56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2</w:t>
            </w:r>
            <w:r w:rsidR="005B20A5" w:rsidRPr="00F867BF">
              <w:t>29</w:t>
            </w:r>
            <w:r w:rsidRPr="00F867BF">
              <w:t>,</w:t>
            </w:r>
            <w:r w:rsidR="005B20A5" w:rsidRPr="00F867BF">
              <w:t>67</w:t>
            </w:r>
            <w:r w:rsidR="00E54664" w:rsidRPr="00F867BF">
              <w:t>8</w:t>
            </w:r>
          </w:p>
        </w:tc>
        <w:tc>
          <w:tcPr>
            <w:tcW w:w="1401" w:type="dxa"/>
          </w:tcPr>
          <w:p w14:paraId="4144204A" w14:textId="35368248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cs/>
              </w:rPr>
            </w:pPr>
            <w:r w:rsidRPr="00F867BF">
              <w:t>50,82</w:t>
            </w:r>
            <w:r w:rsidRPr="00F867BF">
              <w:rPr>
                <w:rFonts w:hint="cs"/>
                <w:cs/>
              </w:rPr>
              <w:t>3</w:t>
            </w:r>
          </w:p>
        </w:tc>
        <w:tc>
          <w:tcPr>
            <w:tcW w:w="1401" w:type="dxa"/>
          </w:tcPr>
          <w:p w14:paraId="6D9783AF" w14:textId="17B938DB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cs/>
              </w:rPr>
            </w:pPr>
            <w:r w:rsidRPr="00F867BF">
              <w:t>4</w:t>
            </w:r>
            <w:r w:rsidR="005B20A5" w:rsidRPr="00F867BF">
              <w:t>6</w:t>
            </w:r>
            <w:r w:rsidRPr="00F867BF">
              <w:t>,</w:t>
            </w:r>
            <w:r w:rsidR="005B20A5" w:rsidRPr="00F867BF">
              <w:t>8</w:t>
            </w:r>
            <w:r w:rsidRPr="00F867BF">
              <w:t>00</w:t>
            </w:r>
          </w:p>
        </w:tc>
        <w:tc>
          <w:tcPr>
            <w:tcW w:w="1401" w:type="dxa"/>
          </w:tcPr>
          <w:p w14:paraId="68A3B161" w14:textId="2F4B83F1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18,600</w:t>
            </w:r>
          </w:p>
        </w:tc>
      </w:tr>
      <w:tr w:rsidR="00A45FB3" w:rsidRPr="00F867BF" w14:paraId="54286219" w14:textId="77777777" w:rsidTr="00195FA5">
        <w:tc>
          <w:tcPr>
            <w:tcW w:w="3870" w:type="dxa"/>
          </w:tcPr>
          <w:p w14:paraId="19D013EF" w14:textId="7777777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00" w:type="dxa"/>
          </w:tcPr>
          <w:p w14:paraId="4237124C" w14:textId="2A129B39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(224,</w:t>
            </w:r>
            <w:r w:rsidR="005B20A5" w:rsidRPr="00F867BF">
              <w:t>545</w:t>
            </w:r>
            <w:r w:rsidRPr="00F867BF">
              <w:t>)</w:t>
            </w:r>
          </w:p>
        </w:tc>
        <w:tc>
          <w:tcPr>
            <w:tcW w:w="1401" w:type="dxa"/>
          </w:tcPr>
          <w:p w14:paraId="55C5B337" w14:textId="593427DD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(24,19</w:t>
            </w:r>
            <w:r w:rsidRPr="00F867BF">
              <w:rPr>
                <w:rFonts w:hint="cs"/>
                <w:cs/>
              </w:rPr>
              <w:t>5</w:t>
            </w:r>
            <w:r w:rsidRPr="00F867BF">
              <w:t>)</w:t>
            </w:r>
          </w:p>
        </w:tc>
        <w:tc>
          <w:tcPr>
            <w:tcW w:w="1401" w:type="dxa"/>
          </w:tcPr>
          <w:p w14:paraId="1C793B5F" w14:textId="635C90F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(3</w:t>
            </w:r>
            <w:r w:rsidR="005B20A5" w:rsidRPr="00F867BF">
              <w:t>4</w:t>
            </w:r>
            <w:r w:rsidRPr="00F867BF">
              <w:t>,679)</w:t>
            </w:r>
          </w:p>
        </w:tc>
        <w:tc>
          <w:tcPr>
            <w:tcW w:w="1401" w:type="dxa"/>
          </w:tcPr>
          <w:p w14:paraId="71E75EAF" w14:textId="793A79F8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(11,404)</w:t>
            </w:r>
          </w:p>
        </w:tc>
      </w:tr>
      <w:tr w:rsidR="00A45FB3" w:rsidRPr="00F867BF" w14:paraId="09AA32DD" w14:textId="77777777" w:rsidTr="00195FA5">
        <w:tc>
          <w:tcPr>
            <w:tcW w:w="3870" w:type="dxa"/>
          </w:tcPr>
          <w:p w14:paraId="2C48431B" w14:textId="7777777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ต้นทุนการทำรายการ-สุทธิจากการตัดจำหน่าย</w:t>
            </w:r>
          </w:p>
        </w:tc>
        <w:tc>
          <w:tcPr>
            <w:tcW w:w="1400" w:type="dxa"/>
          </w:tcPr>
          <w:p w14:paraId="0D9A1C8F" w14:textId="6C8C68CD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9</w:t>
            </w:r>
          </w:p>
        </w:tc>
        <w:tc>
          <w:tcPr>
            <w:tcW w:w="1401" w:type="dxa"/>
          </w:tcPr>
          <w:p w14:paraId="6C464614" w14:textId="6DDD928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(56)</w:t>
            </w:r>
          </w:p>
        </w:tc>
        <w:tc>
          <w:tcPr>
            <w:tcW w:w="1401" w:type="dxa"/>
          </w:tcPr>
          <w:p w14:paraId="5EFB6CF1" w14:textId="2762199A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52</w:t>
            </w:r>
          </w:p>
        </w:tc>
        <w:tc>
          <w:tcPr>
            <w:tcW w:w="1401" w:type="dxa"/>
          </w:tcPr>
          <w:p w14:paraId="6E8F472B" w14:textId="4AE0D633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(131)</w:t>
            </w:r>
          </w:p>
        </w:tc>
      </w:tr>
      <w:tr w:rsidR="00A45FB3" w:rsidRPr="00F867BF" w14:paraId="2579E30E" w14:textId="77777777" w:rsidTr="00195FA5">
        <w:tc>
          <w:tcPr>
            <w:tcW w:w="3870" w:type="dxa"/>
          </w:tcPr>
          <w:p w14:paraId="41923A94" w14:textId="06F8BEC9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1400" w:type="dxa"/>
          </w:tcPr>
          <w:p w14:paraId="61AB73EB" w14:textId="71F14F59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805</w:t>
            </w:r>
          </w:p>
        </w:tc>
        <w:tc>
          <w:tcPr>
            <w:tcW w:w="1401" w:type="dxa"/>
          </w:tcPr>
          <w:p w14:paraId="098ADD89" w14:textId="698032B0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(328)</w:t>
            </w:r>
          </w:p>
        </w:tc>
        <w:tc>
          <w:tcPr>
            <w:tcW w:w="1401" w:type="dxa"/>
          </w:tcPr>
          <w:p w14:paraId="2F61781C" w14:textId="18C6FD8A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401" w:type="dxa"/>
          </w:tcPr>
          <w:p w14:paraId="49498B82" w14:textId="0A7C56AD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-</w:t>
            </w:r>
          </w:p>
        </w:tc>
      </w:tr>
      <w:tr w:rsidR="00A45FB3" w:rsidRPr="00F867BF" w14:paraId="50A1A372" w14:textId="77777777" w:rsidTr="00195FA5">
        <w:tc>
          <w:tcPr>
            <w:tcW w:w="3870" w:type="dxa"/>
          </w:tcPr>
          <w:p w14:paraId="441E350C" w14:textId="2B4833E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ผลกระทบจากการแปลงค่างบการเงิน</w:t>
            </w:r>
          </w:p>
        </w:tc>
        <w:tc>
          <w:tcPr>
            <w:tcW w:w="1400" w:type="dxa"/>
          </w:tcPr>
          <w:p w14:paraId="6DAFFA8B" w14:textId="19F8D6EB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(2</w:t>
            </w:r>
            <w:r w:rsidR="003C0EBF" w:rsidRPr="00F867BF">
              <w:t>,744</w:t>
            </w:r>
            <w:r w:rsidRPr="00F867BF">
              <w:t>)</w:t>
            </w:r>
          </w:p>
        </w:tc>
        <w:tc>
          <w:tcPr>
            <w:tcW w:w="1401" w:type="dxa"/>
          </w:tcPr>
          <w:p w14:paraId="132BA85A" w14:textId="65C7E31C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(614)</w:t>
            </w:r>
          </w:p>
        </w:tc>
        <w:tc>
          <w:tcPr>
            <w:tcW w:w="1401" w:type="dxa"/>
          </w:tcPr>
          <w:p w14:paraId="0CE62FEF" w14:textId="534F4796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401" w:type="dxa"/>
          </w:tcPr>
          <w:p w14:paraId="75C98FE1" w14:textId="2064024B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-</w:t>
            </w:r>
          </w:p>
        </w:tc>
      </w:tr>
      <w:tr w:rsidR="00A45FB3" w:rsidRPr="00F867BF" w14:paraId="5930F140" w14:textId="77777777" w:rsidTr="00195FA5">
        <w:tc>
          <w:tcPr>
            <w:tcW w:w="3870" w:type="dxa"/>
            <w:vAlign w:val="bottom"/>
          </w:tcPr>
          <w:p w14:paraId="62C8C1E8" w14:textId="77777777" w:rsidR="00A45FB3" w:rsidRPr="00F867BF" w:rsidRDefault="00A45FB3" w:rsidP="00A45FB3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การเปลี่ยนแปลงในมูลค่ายุติธรรมของรายการ</w:t>
            </w:r>
          </w:p>
          <w:p w14:paraId="616DEDAC" w14:textId="1CE6F16E" w:rsidR="00A45FB3" w:rsidRPr="00F867BF" w:rsidRDefault="00A45FB3" w:rsidP="00A45FB3">
            <w:pPr>
              <w:pStyle w:val="BodyText"/>
              <w:spacing w:after="0"/>
              <w:ind w:left="168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ที่ถูกป้องกันความเสี่ยง</w:t>
            </w:r>
          </w:p>
        </w:tc>
        <w:tc>
          <w:tcPr>
            <w:tcW w:w="1400" w:type="dxa"/>
            <w:vAlign w:val="bottom"/>
          </w:tcPr>
          <w:p w14:paraId="31D56C89" w14:textId="44463830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12</w:t>
            </w:r>
          </w:p>
        </w:tc>
        <w:tc>
          <w:tcPr>
            <w:tcW w:w="1401" w:type="dxa"/>
            <w:vAlign w:val="bottom"/>
          </w:tcPr>
          <w:p w14:paraId="63B19849" w14:textId="245639A8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(22)</w:t>
            </w:r>
          </w:p>
        </w:tc>
        <w:tc>
          <w:tcPr>
            <w:tcW w:w="1401" w:type="dxa"/>
            <w:vAlign w:val="bottom"/>
          </w:tcPr>
          <w:p w14:paraId="2F2C2487" w14:textId="5359AF4E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401" w:type="dxa"/>
            <w:vAlign w:val="bottom"/>
          </w:tcPr>
          <w:p w14:paraId="4B821A1F" w14:textId="50115947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-</w:t>
            </w:r>
          </w:p>
        </w:tc>
      </w:tr>
      <w:tr w:rsidR="00A45FB3" w:rsidRPr="00F867BF" w14:paraId="127A5476" w14:textId="77777777" w:rsidTr="00195FA5">
        <w:tc>
          <w:tcPr>
            <w:tcW w:w="3870" w:type="dxa"/>
          </w:tcPr>
          <w:p w14:paraId="45A403DC" w14:textId="777777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F867BF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00" w:type="dxa"/>
          </w:tcPr>
          <w:p w14:paraId="4784E183" w14:textId="03BA5514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127,630</w:t>
            </w:r>
          </w:p>
        </w:tc>
        <w:tc>
          <w:tcPr>
            <w:tcW w:w="1401" w:type="dxa"/>
          </w:tcPr>
          <w:p w14:paraId="4FCC49A9" w14:textId="2C487DDA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128,26</w:t>
            </w:r>
            <w:r w:rsidRPr="00F867BF">
              <w:rPr>
                <w:rFonts w:hint="cs"/>
                <w:b/>
                <w:bCs/>
                <w:cs/>
              </w:rPr>
              <w:t>8</w:t>
            </w:r>
          </w:p>
        </w:tc>
        <w:tc>
          <w:tcPr>
            <w:tcW w:w="1401" w:type="dxa"/>
          </w:tcPr>
          <w:p w14:paraId="6B32C7E3" w14:textId="49071B40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66,198</w:t>
            </w:r>
          </w:p>
        </w:tc>
        <w:tc>
          <w:tcPr>
            <w:tcW w:w="1401" w:type="dxa"/>
          </w:tcPr>
          <w:p w14:paraId="162B3419" w14:textId="03077271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54,025</w:t>
            </w:r>
          </w:p>
        </w:tc>
      </w:tr>
      <w:tr w:rsidR="00A45FB3" w:rsidRPr="00F867BF" w14:paraId="0FAC0FC1" w14:textId="77777777" w:rsidTr="00195FA5">
        <w:tc>
          <w:tcPr>
            <w:tcW w:w="3870" w:type="dxa"/>
            <w:vAlign w:val="bottom"/>
          </w:tcPr>
          <w:p w14:paraId="7A07013D" w14:textId="777777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F867BF">
              <w:rPr>
                <w:rFonts w:hint="cs"/>
                <w:i/>
                <w:iCs/>
                <w:cs/>
              </w:rPr>
              <w:t>หัก</w:t>
            </w:r>
            <w:r w:rsidRPr="00F867BF">
              <w:rPr>
                <w:rFonts w:hint="cs"/>
              </w:rPr>
              <w:tab/>
            </w:r>
            <w:r w:rsidRPr="00F867BF">
              <w:rPr>
                <w:rFonts w:hint="cs"/>
                <w:cs/>
              </w:rPr>
              <w:t xml:space="preserve">เงินกู้ยืมระยะยาวส่วนที่ถึงกำหนดชำระ     </w:t>
            </w:r>
            <w:r w:rsidRPr="00F867BF">
              <w:rPr>
                <w:rFonts w:hint="cs"/>
                <w:cs/>
              </w:rPr>
              <w:br/>
              <w:t xml:space="preserve">    ภายในหนึ่งปี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75B4DECA" w14:textId="4B210FA1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(9,885)</w:t>
            </w:r>
          </w:p>
        </w:tc>
        <w:tc>
          <w:tcPr>
            <w:tcW w:w="1401" w:type="dxa"/>
            <w:vAlign w:val="bottom"/>
          </w:tcPr>
          <w:p w14:paraId="36D3D40F" w14:textId="093931E0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(8,201)</w:t>
            </w:r>
          </w:p>
        </w:tc>
        <w:tc>
          <w:tcPr>
            <w:tcW w:w="1401" w:type="dxa"/>
            <w:vAlign w:val="bottom"/>
          </w:tcPr>
          <w:p w14:paraId="777B13D8" w14:textId="5E459415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cs/>
              </w:rPr>
            </w:pPr>
            <w:r w:rsidRPr="00F867BF">
              <w:t>(3,733)</w:t>
            </w:r>
          </w:p>
        </w:tc>
        <w:tc>
          <w:tcPr>
            <w:tcW w:w="1401" w:type="dxa"/>
            <w:vAlign w:val="bottom"/>
          </w:tcPr>
          <w:p w14:paraId="47B541D9" w14:textId="216B04B6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cs/>
              </w:rPr>
            </w:pPr>
            <w:r w:rsidRPr="00F867BF">
              <w:t>(300)</w:t>
            </w:r>
          </w:p>
        </w:tc>
      </w:tr>
      <w:tr w:rsidR="00A45FB3" w:rsidRPr="00F867BF" w14:paraId="1A6837AC" w14:textId="77777777" w:rsidTr="00195FA5">
        <w:tc>
          <w:tcPr>
            <w:tcW w:w="3870" w:type="dxa"/>
          </w:tcPr>
          <w:p w14:paraId="56E5247F" w14:textId="777777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F867BF">
              <w:rPr>
                <w:rFonts w:hint="cs"/>
                <w:cs/>
              </w:rPr>
              <w:t xml:space="preserve">       หุ้นกู้ที่ถึงกำหนดชำระภายในหนึ่งปี</w:t>
            </w:r>
          </w:p>
        </w:tc>
        <w:tc>
          <w:tcPr>
            <w:tcW w:w="1400" w:type="dxa"/>
            <w:shd w:val="clear" w:color="auto" w:fill="auto"/>
          </w:tcPr>
          <w:p w14:paraId="73CF7C4C" w14:textId="27113E6C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(6,246)</w:t>
            </w:r>
          </w:p>
        </w:tc>
        <w:tc>
          <w:tcPr>
            <w:tcW w:w="1401" w:type="dxa"/>
          </w:tcPr>
          <w:p w14:paraId="79E07102" w14:textId="68DAD045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(6,299)</w:t>
            </w:r>
          </w:p>
        </w:tc>
        <w:tc>
          <w:tcPr>
            <w:tcW w:w="1401" w:type="dxa"/>
          </w:tcPr>
          <w:p w14:paraId="325C4E3E" w14:textId="73A90F7C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cs/>
              </w:rPr>
            </w:pPr>
            <w:r w:rsidRPr="00F867BF">
              <w:t>(5,100)</w:t>
            </w:r>
          </w:p>
        </w:tc>
        <w:tc>
          <w:tcPr>
            <w:tcW w:w="1401" w:type="dxa"/>
          </w:tcPr>
          <w:p w14:paraId="1A326563" w14:textId="7449EA5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cs/>
              </w:rPr>
            </w:pPr>
            <w:r w:rsidRPr="00F867BF">
              <w:t>(3,500)</w:t>
            </w:r>
          </w:p>
        </w:tc>
      </w:tr>
      <w:tr w:rsidR="00A45FB3" w:rsidRPr="00F867BF" w14:paraId="26C1D986" w14:textId="77777777" w:rsidTr="00195FA5">
        <w:tc>
          <w:tcPr>
            <w:tcW w:w="3870" w:type="dxa"/>
          </w:tcPr>
          <w:p w14:paraId="2B2C7782" w14:textId="6F01C2A8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ind w:left="342"/>
              <w:rPr>
                <w:cs/>
              </w:rPr>
            </w:pPr>
            <w:r w:rsidRPr="00F867BF">
              <w:rPr>
                <w:rFonts w:hint="cs"/>
                <w:cs/>
              </w:rPr>
              <w:t xml:space="preserve"> เงินกู้ยืมระยะสั้น</w:t>
            </w:r>
          </w:p>
        </w:tc>
        <w:tc>
          <w:tcPr>
            <w:tcW w:w="1400" w:type="dxa"/>
            <w:shd w:val="clear" w:color="auto" w:fill="auto"/>
          </w:tcPr>
          <w:p w14:paraId="44FA104E" w14:textId="480C6726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(15,150)</w:t>
            </w:r>
          </w:p>
        </w:tc>
        <w:tc>
          <w:tcPr>
            <w:tcW w:w="1401" w:type="dxa"/>
          </w:tcPr>
          <w:p w14:paraId="48505B4C" w14:textId="444909BE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cs/>
              </w:rPr>
            </w:pPr>
            <w:r w:rsidRPr="00F867BF">
              <w:t>(13,354)</w:t>
            </w:r>
          </w:p>
        </w:tc>
        <w:tc>
          <w:tcPr>
            <w:tcW w:w="1401" w:type="dxa"/>
            <w:vAlign w:val="bottom"/>
          </w:tcPr>
          <w:p w14:paraId="4DCB6014" w14:textId="5BE6A49E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(7,500)</w:t>
            </w:r>
          </w:p>
        </w:tc>
        <w:tc>
          <w:tcPr>
            <w:tcW w:w="1401" w:type="dxa"/>
            <w:vAlign w:val="bottom"/>
          </w:tcPr>
          <w:p w14:paraId="0E31C792" w14:textId="32BA34DA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</w:pPr>
            <w:r w:rsidRPr="00F867BF">
              <w:t>(2,000)</w:t>
            </w:r>
          </w:p>
        </w:tc>
      </w:tr>
      <w:tr w:rsidR="00A45FB3" w:rsidRPr="00F867BF" w14:paraId="538C0CC1" w14:textId="77777777" w:rsidTr="00195FA5">
        <w:tc>
          <w:tcPr>
            <w:tcW w:w="3870" w:type="dxa"/>
          </w:tcPr>
          <w:p w14:paraId="75C2A6F8" w14:textId="7777777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00" w:type="dxa"/>
          </w:tcPr>
          <w:p w14:paraId="7088A907" w14:textId="55B2A704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96,349</w:t>
            </w:r>
          </w:p>
        </w:tc>
        <w:tc>
          <w:tcPr>
            <w:tcW w:w="1401" w:type="dxa"/>
          </w:tcPr>
          <w:p w14:paraId="45C977D0" w14:textId="38ECEEC4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100,414</w:t>
            </w:r>
          </w:p>
        </w:tc>
        <w:tc>
          <w:tcPr>
            <w:tcW w:w="1401" w:type="dxa"/>
          </w:tcPr>
          <w:p w14:paraId="5D065395" w14:textId="6F4FD6E1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49,865</w:t>
            </w:r>
          </w:p>
        </w:tc>
        <w:tc>
          <w:tcPr>
            <w:tcW w:w="1401" w:type="dxa"/>
          </w:tcPr>
          <w:p w14:paraId="56C15FFB" w14:textId="68710DC8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48,225</w:t>
            </w:r>
          </w:p>
        </w:tc>
      </w:tr>
    </w:tbl>
    <w:p w14:paraId="6D8EBA31" w14:textId="77777777" w:rsidR="00A00D45" w:rsidRPr="00F867BF" w:rsidRDefault="00A00D45" w:rsidP="00BD4C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</w:pPr>
    </w:p>
    <w:p w14:paraId="31FCBCC2" w14:textId="3AA881F7" w:rsidR="00BD4CCC" w:rsidRPr="00F867BF" w:rsidRDefault="00BD4CCC" w:rsidP="00BD4C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</w:pPr>
      <w:r w:rsidRPr="00F867BF">
        <w:rPr>
          <w:rFonts w:hint="cs"/>
          <w:cs/>
        </w:rPr>
        <w:t xml:space="preserve">กลุ่มบริษัทมีวงเงินสินเชื่อกับสถาบันการเงินซึ่งยังมิได้เบิกใช้ดังนี้ </w:t>
      </w:r>
    </w:p>
    <w:p w14:paraId="47E23505" w14:textId="77777777" w:rsidR="00BD4CCC" w:rsidRPr="00F867BF" w:rsidRDefault="00BD4CCC" w:rsidP="00BD4C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</w:pPr>
    </w:p>
    <w:tbl>
      <w:tblPr>
        <w:tblW w:w="9563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5"/>
        <w:gridCol w:w="1382"/>
        <w:gridCol w:w="1382"/>
        <w:gridCol w:w="1382"/>
        <w:gridCol w:w="1382"/>
      </w:tblGrid>
      <w:tr w:rsidR="00195FA5" w:rsidRPr="00F867BF" w14:paraId="71A0141B" w14:textId="77777777" w:rsidTr="00195FA5">
        <w:trPr>
          <w:cantSplit/>
          <w:tblHeader/>
        </w:trPr>
        <w:tc>
          <w:tcPr>
            <w:tcW w:w="4035" w:type="dxa"/>
          </w:tcPr>
          <w:p w14:paraId="4C18D2CA" w14:textId="77777777" w:rsidR="00195FA5" w:rsidRPr="00F867BF" w:rsidRDefault="00195FA5">
            <w:pPr>
              <w:pStyle w:val="acctfourfigures"/>
              <w:tabs>
                <w:tab w:val="left" w:pos="720"/>
              </w:tabs>
              <w:spacing w:line="240" w:lineRule="atLeast"/>
              <w:ind w:hanging="4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64" w:type="dxa"/>
            <w:gridSpan w:val="2"/>
            <w:hideMark/>
          </w:tcPr>
          <w:p w14:paraId="6F5B5E48" w14:textId="77777777" w:rsidR="00195FA5" w:rsidRPr="00F867BF" w:rsidRDefault="00195FA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64" w:type="dxa"/>
            <w:gridSpan w:val="2"/>
            <w:hideMark/>
          </w:tcPr>
          <w:p w14:paraId="7BA7DB96" w14:textId="77777777" w:rsidR="00195FA5" w:rsidRPr="00F867BF" w:rsidRDefault="00195FA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867BF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95FA5" w:rsidRPr="00F867BF" w14:paraId="754C3F30" w14:textId="77777777" w:rsidTr="00195FA5">
        <w:trPr>
          <w:cantSplit/>
        </w:trPr>
        <w:tc>
          <w:tcPr>
            <w:tcW w:w="4035" w:type="dxa"/>
            <w:hideMark/>
          </w:tcPr>
          <w:p w14:paraId="25305183" w14:textId="77777777" w:rsidR="00195FA5" w:rsidRPr="00F867BF" w:rsidRDefault="00195FA5" w:rsidP="00195FA5">
            <w:pPr>
              <w:tabs>
                <w:tab w:val="clear" w:pos="680"/>
                <w:tab w:val="clear" w:pos="907"/>
              </w:tabs>
              <w:ind w:left="104"/>
              <w:rPr>
                <w:b/>
                <w:bCs/>
                <w:cs/>
              </w:rPr>
            </w:pPr>
            <w:r w:rsidRPr="00F867BF">
              <w:rPr>
                <w:rFonts w:hint="cs"/>
                <w:b/>
                <w:bCs/>
                <w:cs/>
              </w:rPr>
              <w:t xml:space="preserve">ณ วันที่ </w:t>
            </w:r>
            <w:r w:rsidRPr="00F867BF">
              <w:rPr>
                <w:rFonts w:hint="cs"/>
                <w:b/>
                <w:bCs/>
              </w:rPr>
              <w:t>31</w:t>
            </w:r>
            <w:r w:rsidRPr="00F867BF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82" w:type="dxa"/>
            <w:hideMark/>
          </w:tcPr>
          <w:p w14:paraId="49B3D240" w14:textId="6B1CA408" w:rsidR="00195FA5" w:rsidRPr="00F867BF" w:rsidRDefault="00195FA5" w:rsidP="00195FA5">
            <w:pPr>
              <w:pStyle w:val="acctfourfigures"/>
              <w:tabs>
                <w:tab w:val="decimal" w:pos="486"/>
              </w:tabs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 w:rsidR="00DF3838" w:rsidRPr="00F867BF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1382" w:type="dxa"/>
            <w:hideMark/>
          </w:tcPr>
          <w:p w14:paraId="1556D19C" w14:textId="038B8495" w:rsidR="00195FA5" w:rsidRPr="00F867BF" w:rsidRDefault="00195FA5" w:rsidP="00195FA5">
            <w:pPr>
              <w:pStyle w:val="acctfourfigures"/>
              <w:tabs>
                <w:tab w:val="decimal" w:pos="547"/>
              </w:tabs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 w:rsidR="00DF3838" w:rsidRPr="00F867BF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382" w:type="dxa"/>
            <w:hideMark/>
          </w:tcPr>
          <w:p w14:paraId="19804D48" w14:textId="4EA45FC1" w:rsidR="00195FA5" w:rsidRPr="00F867BF" w:rsidRDefault="00195FA5" w:rsidP="00195FA5">
            <w:pPr>
              <w:pStyle w:val="acctfourfigures"/>
              <w:tabs>
                <w:tab w:val="decimal" w:pos="547"/>
              </w:tabs>
              <w:ind w:right="11" w:firstLine="13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 w:rsidR="00DF3838" w:rsidRPr="00F867BF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1382" w:type="dxa"/>
            <w:hideMark/>
          </w:tcPr>
          <w:p w14:paraId="2465ED45" w14:textId="2A62810F" w:rsidR="00195FA5" w:rsidRPr="00F867BF" w:rsidRDefault="00195FA5" w:rsidP="00195FA5">
            <w:pPr>
              <w:pStyle w:val="acctfourfigures"/>
              <w:tabs>
                <w:tab w:val="decimal" w:pos="547"/>
              </w:tabs>
              <w:ind w:right="11" w:firstLine="13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 w:rsidR="00DF3838" w:rsidRPr="00F867BF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</w:tr>
      <w:tr w:rsidR="00A45FB3" w:rsidRPr="00F867BF" w14:paraId="46809FF9" w14:textId="77777777" w:rsidTr="00195FA5">
        <w:trPr>
          <w:cantSplit/>
        </w:trPr>
        <w:tc>
          <w:tcPr>
            <w:tcW w:w="4035" w:type="dxa"/>
            <w:vAlign w:val="bottom"/>
            <w:hideMark/>
          </w:tcPr>
          <w:p w14:paraId="09210D73" w14:textId="77777777" w:rsidR="00A45FB3" w:rsidRPr="00F867BF" w:rsidRDefault="00A45FB3" w:rsidP="00A45FB3">
            <w:pPr>
              <w:pStyle w:val="ListParagraph"/>
              <w:ind w:left="104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1382" w:type="dxa"/>
            <w:vAlign w:val="bottom"/>
          </w:tcPr>
          <w:p w14:paraId="540DB5BD" w14:textId="3AAC0911" w:rsidR="00A45FB3" w:rsidRPr="00F867BF" w:rsidRDefault="00735735" w:rsidP="00A45FB3">
            <w:pPr>
              <w:pStyle w:val="acctfourfigures"/>
              <w:tabs>
                <w:tab w:val="left" w:pos="720"/>
              </w:tabs>
              <w:spacing w:line="240" w:lineRule="atLeast"/>
              <w:ind w:right="101" w:firstLine="13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33307C"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5B20A5"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33307C"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A45FB3"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A45FB3"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ล้าน</w:t>
            </w:r>
          </w:p>
        </w:tc>
        <w:tc>
          <w:tcPr>
            <w:tcW w:w="1382" w:type="dxa"/>
            <w:vAlign w:val="bottom"/>
            <w:hideMark/>
          </w:tcPr>
          <w:p w14:paraId="40C7193B" w14:textId="626009B3" w:rsidR="00A45FB3" w:rsidRPr="00F867BF" w:rsidRDefault="00A45FB3" w:rsidP="00A45FB3">
            <w:pPr>
              <w:pStyle w:val="acctfourfigures"/>
              <w:tabs>
                <w:tab w:val="clear" w:pos="765"/>
                <w:tab w:val="left" w:pos="1438"/>
              </w:tabs>
              <w:ind w:left="-79" w:right="105" w:firstLine="21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60,458 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ล้าน</w:t>
            </w:r>
          </w:p>
        </w:tc>
        <w:tc>
          <w:tcPr>
            <w:tcW w:w="1382" w:type="dxa"/>
            <w:vAlign w:val="bottom"/>
          </w:tcPr>
          <w:p w14:paraId="27E4412F" w14:textId="45349EE2" w:rsidR="00A45FB3" w:rsidRPr="00F867BF" w:rsidRDefault="00735735" w:rsidP="00A45FB3">
            <w:pPr>
              <w:pStyle w:val="acctfourfigures"/>
              <w:tabs>
                <w:tab w:val="left" w:pos="720"/>
              </w:tabs>
              <w:ind w:left="-79" w:right="100" w:firstLine="7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="005B20A5"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A45FB3"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00 </w:t>
            </w:r>
            <w:r w:rsidR="00A45FB3"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ล้าน</w:t>
            </w:r>
          </w:p>
        </w:tc>
        <w:tc>
          <w:tcPr>
            <w:tcW w:w="1382" w:type="dxa"/>
            <w:vAlign w:val="bottom"/>
            <w:hideMark/>
          </w:tcPr>
          <w:p w14:paraId="3A396265" w14:textId="4B5CE425" w:rsidR="00A45FB3" w:rsidRPr="00F867BF" w:rsidRDefault="00A45FB3" w:rsidP="00A45FB3">
            <w:pPr>
              <w:pStyle w:val="acctfourfigures"/>
              <w:tabs>
                <w:tab w:val="left" w:pos="720"/>
              </w:tabs>
              <w:ind w:left="-79" w:right="97" w:firstLine="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23,500 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ล้าน</w:t>
            </w:r>
          </w:p>
        </w:tc>
      </w:tr>
      <w:tr w:rsidR="00A45FB3" w:rsidRPr="00F867BF" w14:paraId="7963EC5F" w14:textId="77777777" w:rsidTr="00195FA5">
        <w:trPr>
          <w:cantSplit/>
        </w:trPr>
        <w:tc>
          <w:tcPr>
            <w:tcW w:w="4035" w:type="dxa"/>
            <w:vAlign w:val="bottom"/>
          </w:tcPr>
          <w:p w14:paraId="39477B6F" w14:textId="1727032F" w:rsidR="00A45FB3" w:rsidRPr="00F867BF" w:rsidRDefault="00A45FB3" w:rsidP="00A45FB3">
            <w:pPr>
              <w:pStyle w:val="ListParagraph"/>
              <w:ind w:left="104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  <w:r w:rsidRPr="00F867B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1382" w:type="dxa"/>
            <w:vAlign w:val="bottom"/>
          </w:tcPr>
          <w:p w14:paraId="06573462" w14:textId="06976163" w:rsidR="00A45FB3" w:rsidRPr="00F867BF" w:rsidRDefault="00A45FB3" w:rsidP="00A45FB3">
            <w:pPr>
              <w:pStyle w:val="acctfourfigures"/>
              <w:tabs>
                <w:tab w:val="left" w:pos="720"/>
              </w:tabs>
              <w:spacing w:line="240" w:lineRule="atLeast"/>
              <w:ind w:right="101" w:firstLine="13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506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ล้าน</w:t>
            </w:r>
          </w:p>
        </w:tc>
        <w:tc>
          <w:tcPr>
            <w:tcW w:w="1382" w:type="dxa"/>
            <w:vAlign w:val="bottom"/>
          </w:tcPr>
          <w:p w14:paraId="5A814C05" w14:textId="576B800D" w:rsidR="00A45FB3" w:rsidRPr="00F867BF" w:rsidRDefault="00A45FB3" w:rsidP="00A45FB3">
            <w:pPr>
              <w:pStyle w:val="acctfourfigures"/>
              <w:tabs>
                <w:tab w:val="clear" w:pos="765"/>
                <w:tab w:val="left" w:pos="1438"/>
              </w:tabs>
              <w:spacing w:line="240" w:lineRule="atLeast"/>
              <w:ind w:right="105" w:firstLine="1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860 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ล้าน</w:t>
            </w:r>
          </w:p>
        </w:tc>
        <w:tc>
          <w:tcPr>
            <w:tcW w:w="1382" w:type="dxa"/>
          </w:tcPr>
          <w:p w14:paraId="2D4E5367" w14:textId="24E568A3" w:rsidR="00A45FB3" w:rsidRPr="00F867BF" w:rsidRDefault="00A45FB3" w:rsidP="00A45FB3">
            <w:pPr>
              <w:pStyle w:val="acctfourfigures"/>
              <w:tabs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82" w:type="dxa"/>
          </w:tcPr>
          <w:p w14:paraId="30E26C5D" w14:textId="6DA8A227" w:rsidR="00A45FB3" w:rsidRPr="00F867BF" w:rsidRDefault="00A45FB3" w:rsidP="00A45FB3">
            <w:pPr>
              <w:pStyle w:val="acctfourfigures"/>
              <w:tabs>
                <w:tab w:val="left" w:pos="720"/>
              </w:tabs>
              <w:spacing w:line="240" w:lineRule="atLeast"/>
              <w:ind w:right="97" w:firstLine="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3B5A82A" w14:textId="7A3D9EAF" w:rsidR="00A518C1" w:rsidRPr="00F867BF" w:rsidRDefault="00A518C1" w:rsidP="003B1F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</w:pPr>
    </w:p>
    <w:p w14:paraId="26B5327C" w14:textId="77777777" w:rsidR="00563B49" w:rsidRPr="00F867BF" w:rsidRDefault="00563B49" w:rsidP="003B1F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</w:pPr>
    </w:p>
    <w:p w14:paraId="1697FF99" w14:textId="77777777" w:rsidR="00563B49" w:rsidRPr="00F867BF" w:rsidRDefault="00563B49" w:rsidP="003B1F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</w:pPr>
    </w:p>
    <w:p w14:paraId="6BEC42D1" w14:textId="77777777" w:rsidR="003C0EBF" w:rsidRPr="00F867BF" w:rsidRDefault="003C0EBF" w:rsidP="003B1F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</w:pPr>
    </w:p>
    <w:p w14:paraId="05E12E6F" w14:textId="03C60D4D" w:rsidR="009E45D4" w:rsidRPr="00F867BF" w:rsidRDefault="004762B0" w:rsidP="006D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b/>
          <w:bCs/>
          <w:i/>
          <w:iCs/>
        </w:rPr>
      </w:pPr>
      <w:r w:rsidRPr="00F867BF">
        <w:rPr>
          <w:rFonts w:hint="cs"/>
          <w:b/>
          <w:bCs/>
          <w:i/>
          <w:iCs/>
          <w:cs/>
          <w:lang w:val="en-GB"/>
        </w:rPr>
        <w:lastRenderedPageBreak/>
        <w:t>หุ้นกู้</w:t>
      </w:r>
    </w:p>
    <w:p w14:paraId="2ABF0AE7" w14:textId="77777777" w:rsidR="00ED7567" w:rsidRPr="00F867BF" w:rsidRDefault="00ED7567" w:rsidP="003B1F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</w:pPr>
    </w:p>
    <w:p w14:paraId="7E120AB1" w14:textId="3D6D5EAE" w:rsidR="007F5A0F" w:rsidRPr="00F867BF" w:rsidRDefault="004762B0" w:rsidP="006D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  <w:lang w:val="en-GB"/>
        </w:rPr>
      </w:pPr>
      <w:r w:rsidRPr="00F867BF">
        <w:rPr>
          <w:rFonts w:hint="cs"/>
          <w:cs/>
          <w:lang w:val="en-GB"/>
        </w:rPr>
        <w:t>รายละเ</w:t>
      </w:r>
      <w:r w:rsidR="006D549E" w:rsidRPr="00F867BF">
        <w:rPr>
          <w:rFonts w:hint="cs"/>
          <w:cs/>
          <w:lang w:val="en-GB"/>
        </w:rPr>
        <w:t xml:space="preserve">อียดหุ้นกู้ของบริษัท ณ วันที่ </w:t>
      </w:r>
      <w:r w:rsidR="00E566A2" w:rsidRPr="00F867BF">
        <w:rPr>
          <w:rFonts w:hint="cs"/>
          <w:lang w:val="en-GB"/>
        </w:rPr>
        <w:t xml:space="preserve">31 </w:t>
      </w:r>
      <w:r w:rsidR="00E566A2" w:rsidRPr="00F867BF">
        <w:rPr>
          <w:rFonts w:hint="cs"/>
          <w:cs/>
          <w:lang w:val="en-GB"/>
        </w:rPr>
        <w:t xml:space="preserve">ธันวาคม </w:t>
      </w:r>
      <w:r w:rsidR="00E566A2" w:rsidRPr="00F867BF">
        <w:rPr>
          <w:rFonts w:hint="cs"/>
          <w:lang w:val="en-GB"/>
        </w:rPr>
        <w:t>256</w:t>
      </w:r>
      <w:r w:rsidR="00DF3838" w:rsidRPr="00F867BF">
        <w:rPr>
          <w:lang w:val="en-GB"/>
        </w:rPr>
        <w:t>7</w:t>
      </w:r>
      <w:r w:rsidR="00F715A6" w:rsidRPr="00F867BF">
        <w:rPr>
          <w:rFonts w:hint="cs"/>
          <w:cs/>
          <w:lang w:val="en-GB"/>
        </w:rPr>
        <w:t xml:space="preserve"> </w:t>
      </w:r>
      <w:r w:rsidR="00EA6D28" w:rsidRPr="00F867BF">
        <w:rPr>
          <w:rFonts w:hint="cs"/>
          <w:cs/>
          <w:lang w:val="en-GB"/>
        </w:rPr>
        <w:t xml:space="preserve">และ </w:t>
      </w:r>
      <w:r w:rsidR="00DE3F43" w:rsidRPr="00F867BF">
        <w:rPr>
          <w:rFonts w:hint="cs"/>
          <w:lang w:val="en-GB"/>
        </w:rPr>
        <w:t>256</w:t>
      </w:r>
      <w:r w:rsidR="00DF3838" w:rsidRPr="00F867BF">
        <w:rPr>
          <w:lang w:val="en-GB"/>
        </w:rPr>
        <w:t>6</w:t>
      </w:r>
      <w:r w:rsidR="00841EB9" w:rsidRPr="00F867BF">
        <w:rPr>
          <w:rFonts w:hint="cs"/>
          <w:cs/>
          <w:lang w:val="en-GB"/>
        </w:rPr>
        <w:t xml:space="preserve"> </w:t>
      </w:r>
      <w:r w:rsidRPr="00F867BF">
        <w:rPr>
          <w:rFonts w:hint="cs"/>
          <w:cs/>
          <w:lang w:val="en-GB"/>
        </w:rPr>
        <w:t>มีดังนี้</w:t>
      </w:r>
    </w:p>
    <w:p w14:paraId="15313325" w14:textId="77777777" w:rsidR="00454BF7" w:rsidRPr="00F867BF" w:rsidRDefault="00454BF7" w:rsidP="003B1F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</w:pPr>
    </w:p>
    <w:tbl>
      <w:tblPr>
        <w:tblW w:w="94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382"/>
        <w:gridCol w:w="1382"/>
        <w:gridCol w:w="1382"/>
        <w:gridCol w:w="1382"/>
      </w:tblGrid>
      <w:tr w:rsidR="009C0D06" w:rsidRPr="00F867BF" w14:paraId="58B5B4CD" w14:textId="07CAD35F" w:rsidTr="00195FA5">
        <w:trPr>
          <w:trHeight w:val="209"/>
          <w:tblHeader/>
        </w:trPr>
        <w:tc>
          <w:tcPr>
            <w:tcW w:w="3945" w:type="dxa"/>
          </w:tcPr>
          <w:p w14:paraId="1B83DC40" w14:textId="77777777" w:rsidR="009C0D06" w:rsidRPr="00F867BF" w:rsidRDefault="009C0D06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38"/>
            </w:pPr>
          </w:p>
        </w:tc>
        <w:tc>
          <w:tcPr>
            <w:tcW w:w="2764" w:type="dxa"/>
            <w:gridSpan w:val="2"/>
          </w:tcPr>
          <w:p w14:paraId="2CA53381" w14:textId="3A834E4F" w:rsidR="009C0D06" w:rsidRPr="00F867BF" w:rsidRDefault="009C0D06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81"/>
              <w:jc w:val="center"/>
              <w:rPr>
                <w:cs/>
              </w:rPr>
            </w:pPr>
            <w:r w:rsidRPr="00F867BF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64" w:type="dxa"/>
            <w:gridSpan w:val="2"/>
          </w:tcPr>
          <w:p w14:paraId="0B1B926C" w14:textId="6B839644" w:rsidR="009C0D06" w:rsidRPr="00F867BF" w:rsidRDefault="007D640A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81"/>
              <w:jc w:val="center"/>
              <w:rPr>
                <w:b/>
                <w:bCs/>
                <w:cs/>
              </w:rPr>
            </w:pPr>
            <w:r w:rsidRPr="00F867BF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95FA5" w:rsidRPr="00F867BF" w14:paraId="49BEFA39" w14:textId="3BCCE179" w:rsidTr="00195FA5">
        <w:trPr>
          <w:tblHeader/>
        </w:trPr>
        <w:tc>
          <w:tcPr>
            <w:tcW w:w="3945" w:type="dxa"/>
          </w:tcPr>
          <w:p w14:paraId="4DE60D9D" w14:textId="77777777" w:rsidR="00195FA5" w:rsidRPr="00F867BF" w:rsidRDefault="00195FA5" w:rsidP="00195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38"/>
            </w:pPr>
          </w:p>
        </w:tc>
        <w:tc>
          <w:tcPr>
            <w:tcW w:w="1382" w:type="dxa"/>
          </w:tcPr>
          <w:p w14:paraId="0DA52484" w14:textId="6ACE4219" w:rsidR="00195FA5" w:rsidRPr="00F867BF" w:rsidRDefault="00195FA5" w:rsidP="00195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E2C51" w:rsidRPr="00F867BF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382" w:type="dxa"/>
          </w:tcPr>
          <w:p w14:paraId="1376A5B0" w14:textId="4A1C7AC1" w:rsidR="00195FA5" w:rsidRPr="00F867BF" w:rsidRDefault="00195FA5" w:rsidP="00195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E2C51" w:rsidRPr="00F867B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382" w:type="dxa"/>
          </w:tcPr>
          <w:p w14:paraId="472B74D8" w14:textId="6C14BA43" w:rsidR="00195FA5" w:rsidRPr="00F867BF" w:rsidRDefault="00195FA5" w:rsidP="00195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E2C51" w:rsidRPr="00F867BF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382" w:type="dxa"/>
          </w:tcPr>
          <w:p w14:paraId="3DF2A730" w14:textId="4CDF3A51" w:rsidR="00195FA5" w:rsidRPr="00F867BF" w:rsidRDefault="00195FA5" w:rsidP="00195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E2C51" w:rsidRPr="00F867B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F31526" w:rsidRPr="00F867BF" w14:paraId="5D2E8618" w14:textId="2104BA2D" w:rsidTr="00195FA5">
        <w:trPr>
          <w:tblHeader/>
        </w:trPr>
        <w:tc>
          <w:tcPr>
            <w:tcW w:w="3945" w:type="dxa"/>
          </w:tcPr>
          <w:p w14:paraId="3E9239C5" w14:textId="77777777" w:rsidR="00F31526" w:rsidRPr="00F867BF" w:rsidRDefault="00F31526" w:rsidP="009C0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38"/>
            </w:pPr>
          </w:p>
        </w:tc>
        <w:tc>
          <w:tcPr>
            <w:tcW w:w="5528" w:type="dxa"/>
            <w:gridSpan w:val="4"/>
          </w:tcPr>
          <w:p w14:paraId="4D670CBD" w14:textId="480C64FB" w:rsidR="00F31526" w:rsidRPr="00F867BF" w:rsidRDefault="00F31526" w:rsidP="00F3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s/>
              </w:rPr>
            </w:pPr>
            <w:r w:rsidRPr="00F867BF">
              <w:rPr>
                <w:rFonts w:hint="cs"/>
                <w:i/>
                <w:iCs/>
                <w:color w:val="000000"/>
                <w:cs/>
              </w:rPr>
              <w:t>(ล้านบาท)</w:t>
            </w:r>
          </w:p>
        </w:tc>
      </w:tr>
      <w:tr w:rsidR="00A45FB3" w:rsidRPr="00F867BF" w14:paraId="27A46290" w14:textId="056097F0" w:rsidTr="00195FA5">
        <w:tc>
          <w:tcPr>
            <w:tcW w:w="3945" w:type="dxa"/>
          </w:tcPr>
          <w:p w14:paraId="5CDB250D" w14:textId="7777777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82" w:type="dxa"/>
          </w:tcPr>
          <w:p w14:paraId="5E2957DC" w14:textId="2B24AD66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color w:val="000000"/>
              </w:rPr>
            </w:pPr>
            <w:r w:rsidRPr="00F867BF">
              <w:rPr>
                <w:color w:val="000000"/>
              </w:rPr>
              <w:t>79,352</w:t>
            </w:r>
          </w:p>
        </w:tc>
        <w:tc>
          <w:tcPr>
            <w:tcW w:w="1382" w:type="dxa"/>
          </w:tcPr>
          <w:p w14:paraId="731C8197" w14:textId="28378F05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color w:val="000000"/>
              </w:rPr>
            </w:pPr>
            <w:r w:rsidRPr="00F867BF">
              <w:rPr>
                <w:color w:val="000000"/>
              </w:rPr>
              <w:t>65,389</w:t>
            </w:r>
          </w:p>
        </w:tc>
        <w:tc>
          <w:tcPr>
            <w:tcW w:w="1382" w:type="dxa"/>
          </w:tcPr>
          <w:p w14:paraId="7D316321" w14:textId="3AD6F389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color w:val="000000"/>
              </w:rPr>
            </w:pPr>
            <w:r w:rsidRPr="00F867BF">
              <w:rPr>
                <w:color w:val="000000"/>
              </w:rPr>
              <w:t>46,600</w:t>
            </w:r>
          </w:p>
        </w:tc>
        <w:tc>
          <w:tcPr>
            <w:tcW w:w="1382" w:type="dxa"/>
          </w:tcPr>
          <w:p w14:paraId="65B18D87" w14:textId="19A2D3B2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right="37"/>
              <w:contextualSpacing/>
              <w:rPr>
                <w:color w:val="000000"/>
              </w:rPr>
            </w:pPr>
            <w:r w:rsidRPr="00F867BF">
              <w:rPr>
                <w:color w:val="000000"/>
              </w:rPr>
              <w:t>40,100</w:t>
            </w:r>
          </w:p>
        </w:tc>
      </w:tr>
      <w:tr w:rsidR="00A45FB3" w:rsidRPr="00F867BF" w14:paraId="5D228185" w14:textId="678F6ED9" w:rsidTr="00195FA5">
        <w:tc>
          <w:tcPr>
            <w:tcW w:w="3945" w:type="dxa"/>
          </w:tcPr>
          <w:p w14:paraId="6865E695" w14:textId="7777777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ค่าใช้จ่ายในการออกหุ้นกู้รอตัดจำหน่าย</w:t>
            </w:r>
          </w:p>
        </w:tc>
        <w:tc>
          <w:tcPr>
            <w:tcW w:w="1382" w:type="dxa"/>
          </w:tcPr>
          <w:p w14:paraId="284BCBC8" w14:textId="147DFEE8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color w:val="000000"/>
              </w:rPr>
            </w:pPr>
            <w:r w:rsidRPr="00F867BF">
              <w:rPr>
                <w:color w:val="000000"/>
              </w:rPr>
              <w:t>(304)</w:t>
            </w:r>
          </w:p>
        </w:tc>
        <w:tc>
          <w:tcPr>
            <w:tcW w:w="1382" w:type="dxa"/>
          </w:tcPr>
          <w:p w14:paraId="7ED56F79" w14:textId="281C63C4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color w:val="000000"/>
              </w:rPr>
            </w:pPr>
            <w:r w:rsidRPr="00F867BF">
              <w:rPr>
                <w:color w:val="000000"/>
              </w:rPr>
              <w:t>(152)</w:t>
            </w:r>
          </w:p>
        </w:tc>
        <w:tc>
          <w:tcPr>
            <w:tcW w:w="1382" w:type="dxa"/>
          </w:tcPr>
          <w:p w14:paraId="3AA4C010" w14:textId="0C02C147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color w:val="000000"/>
                <w:cs/>
              </w:rPr>
            </w:pPr>
            <w:r w:rsidRPr="00F867BF">
              <w:rPr>
                <w:color w:val="000000"/>
              </w:rPr>
              <w:t>(35)</w:t>
            </w:r>
          </w:p>
        </w:tc>
        <w:tc>
          <w:tcPr>
            <w:tcW w:w="1382" w:type="dxa"/>
          </w:tcPr>
          <w:p w14:paraId="049C6FE0" w14:textId="609DBBAA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right="37"/>
              <w:contextualSpacing/>
              <w:rPr>
                <w:color w:val="000000"/>
                <w:cs/>
              </w:rPr>
            </w:pPr>
            <w:r w:rsidRPr="00F867BF">
              <w:rPr>
                <w:color w:val="000000"/>
              </w:rPr>
              <w:t>(31)</w:t>
            </w:r>
          </w:p>
        </w:tc>
      </w:tr>
      <w:tr w:rsidR="00A45FB3" w:rsidRPr="00F867BF" w14:paraId="5DE4440E" w14:textId="007C8D37" w:rsidTr="00195FA5">
        <w:tc>
          <w:tcPr>
            <w:tcW w:w="3945" w:type="dxa"/>
          </w:tcPr>
          <w:p w14:paraId="0FCFC23B" w14:textId="7777777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2" w:type="dxa"/>
          </w:tcPr>
          <w:p w14:paraId="305B0F07" w14:textId="00EEC3B8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b/>
                <w:bCs/>
                <w:color w:val="000000"/>
              </w:rPr>
            </w:pPr>
            <w:r w:rsidRPr="00F867BF">
              <w:rPr>
                <w:b/>
                <w:bCs/>
                <w:color w:val="000000"/>
              </w:rPr>
              <w:t>79,048</w:t>
            </w:r>
          </w:p>
        </w:tc>
        <w:tc>
          <w:tcPr>
            <w:tcW w:w="1382" w:type="dxa"/>
          </w:tcPr>
          <w:p w14:paraId="305C3EDC" w14:textId="6EC3C488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b/>
                <w:bCs/>
                <w:color w:val="000000"/>
              </w:rPr>
            </w:pPr>
            <w:r w:rsidRPr="00F867BF">
              <w:rPr>
                <w:b/>
                <w:bCs/>
                <w:color w:val="000000"/>
              </w:rPr>
              <w:t>65,237</w:t>
            </w:r>
          </w:p>
        </w:tc>
        <w:tc>
          <w:tcPr>
            <w:tcW w:w="1382" w:type="dxa"/>
          </w:tcPr>
          <w:p w14:paraId="20F09229" w14:textId="25A8F848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b/>
                <w:bCs/>
                <w:color w:val="000000"/>
              </w:rPr>
            </w:pPr>
            <w:r w:rsidRPr="00F867BF">
              <w:rPr>
                <w:b/>
                <w:bCs/>
                <w:color w:val="000000"/>
              </w:rPr>
              <w:t>46,565</w:t>
            </w:r>
          </w:p>
        </w:tc>
        <w:tc>
          <w:tcPr>
            <w:tcW w:w="1382" w:type="dxa"/>
          </w:tcPr>
          <w:p w14:paraId="45422A3B" w14:textId="49DE43ED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right="37"/>
              <w:contextualSpacing/>
              <w:rPr>
                <w:b/>
                <w:bCs/>
                <w:color w:val="000000"/>
              </w:rPr>
            </w:pPr>
            <w:r w:rsidRPr="00F867BF">
              <w:rPr>
                <w:b/>
                <w:bCs/>
                <w:color w:val="000000"/>
              </w:rPr>
              <w:t>40,069</w:t>
            </w:r>
          </w:p>
        </w:tc>
      </w:tr>
      <w:tr w:rsidR="00A45FB3" w:rsidRPr="00F867BF" w14:paraId="79B227D9" w14:textId="165AFC91" w:rsidTr="00195FA5">
        <w:tc>
          <w:tcPr>
            <w:tcW w:w="3945" w:type="dxa"/>
          </w:tcPr>
          <w:p w14:paraId="1913A787" w14:textId="7777777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82" w:type="dxa"/>
          </w:tcPr>
          <w:p w14:paraId="220EA2BD" w14:textId="3DD209A0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color w:val="000000"/>
              </w:rPr>
            </w:pPr>
            <w:r w:rsidRPr="00F867BF">
              <w:rPr>
                <w:color w:val="000000"/>
              </w:rPr>
              <w:t>(6,246)</w:t>
            </w:r>
          </w:p>
        </w:tc>
        <w:tc>
          <w:tcPr>
            <w:tcW w:w="1382" w:type="dxa"/>
          </w:tcPr>
          <w:p w14:paraId="2685E515" w14:textId="4232F93A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color w:val="000000"/>
              </w:rPr>
            </w:pPr>
            <w:r w:rsidRPr="00F867BF">
              <w:rPr>
                <w:color w:val="000000"/>
              </w:rPr>
              <w:t>(6,299)</w:t>
            </w:r>
          </w:p>
        </w:tc>
        <w:tc>
          <w:tcPr>
            <w:tcW w:w="1382" w:type="dxa"/>
          </w:tcPr>
          <w:p w14:paraId="25C3F043" w14:textId="08AC900F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color w:val="000000"/>
                <w:cs/>
              </w:rPr>
            </w:pPr>
            <w:r w:rsidRPr="00F867BF">
              <w:rPr>
                <w:color w:val="000000"/>
              </w:rPr>
              <w:t>(5,100)</w:t>
            </w:r>
          </w:p>
        </w:tc>
        <w:tc>
          <w:tcPr>
            <w:tcW w:w="1382" w:type="dxa"/>
          </w:tcPr>
          <w:p w14:paraId="3B981188" w14:textId="4F233B14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right="37"/>
              <w:contextualSpacing/>
              <w:rPr>
                <w:color w:val="000000"/>
                <w:cs/>
              </w:rPr>
            </w:pPr>
            <w:r w:rsidRPr="00F867BF">
              <w:rPr>
                <w:color w:val="000000"/>
              </w:rPr>
              <w:t>(3,500)</w:t>
            </w:r>
          </w:p>
        </w:tc>
      </w:tr>
      <w:tr w:rsidR="00A45FB3" w:rsidRPr="00F867BF" w14:paraId="2B53D320" w14:textId="53E5537D" w:rsidTr="00195FA5">
        <w:trPr>
          <w:trHeight w:val="64"/>
        </w:trPr>
        <w:tc>
          <w:tcPr>
            <w:tcW w:w="3945" w:type="dxa"/>
          </w:tcPr>
          <w:p w14:paraId="42AFAC23" w14:textId="7777777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82" w:type="dxa"/>
          </w:tcPr>
          <w:p w14:paraId="686BA1BD" w14:textId="731BD2AB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b/>
                <w:bCs/>
                <w:color w:val="000000"/>
              </w:rPr>
            </w:pPr>
            <w:r w:rsidRPr="00F867BF">
              <w:rPr>
                <w:b/>
                <w:bCs/>
                <w:color w:val="000000"/>
              </w:rPr>
              <w:t>72,802</w:t>
            </w:r>
          </w:p>
        </w:tc>
        <w:tc>
          <w:tcPr>
            <w:tcW w:w="1382" w:type="dxa"/>
          </w:tcPr>
          <w:p w14:paraId="0428C680" w14:textId="4C72C785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b/>
                <w:bCs/>
                <w:color w:val="000000"/>
              </w:rPr>
            </w:pPr>
            <w:r w:rsidRPr="00F867BF">
              <w:rPr>
                <w:b/>
                <w:bCs/>
                <w:color w:val="000000"/>
              </w:rPr>
              <w:t>58,938</w:t>
            </w:r>
          </w:p>
        </w:tc>
        <w:tc>
          <w:tcPr>
            <w:tcW w:w="1382" w:type="dxa"/>
          </w:tcPr>
          <w:p w14:paraId="322DD4F8" w14:textId="10BA4B70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contextualSpacing/>
              <w:rPr>
                <w:b/>
                <w:bCs/>
                <w:color w:val="000000"/>
              </w:rPr>
            </w:pPr>
            <w:r w:rsidRPr="00F867BF">
              <w:rPr>
                <w:b/>
                <w:bCs/>
                <w:color w:val="000000"/>
              </w:rPr>
              <w:t>41,465</w:t>
            </w:r>
          </w:p>
        </w:tc>
        <w:tc>
          <w:tcPr>
            <w:tcW w:w="1382" w:type="dxa"/>
          </w:tcPr>
          <w:p w14:paraId="1FC0CE62" w14:textId="770E5DD5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60" w:lineRule="exact"/>
              <w:ind w:right="37"/>
              <w:contextualSpacing/>
              <w:rPr>
                <w:b/>
                <w:bCs/>
                <w:color w:val="000000"/>
              </w:rPr>
            </w:pPr>
            <w:r w:rsidRPr="00F867BF">
              <w:rPr>
                <w:b/>
                <w:bCs/>
                <w:color w:val="000000"/>
              </w:rPr>
              <w:t>36,569</w:t>
            </w:r>
          </w:p>
        </w:tc>
      </w:tr>
    </w:tbl>
    <w:p w14:paraId="0AE185C8" w14:textId="08D5F318" w:rsidR="00C911F6" w:rsidRPr="00F867BF" w:rsidRDefault="00C911F6" w:rsidP="003B1F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</w:pPr>
    </w:p>
    <w:p w14:paraId="375EBB91" w14:textId="204D2AF6" w:rsidR="00F235B6" w:rsidRPr="00F867BF" w:rsidRDefault="00110BE6" w:rsidP="009C0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  <w:lang w:val="en-GB"/>
        </w:rPr>
      </w:pPr>
      <w:bookmarkStart w:id="23" w:name="_Hlk95486390"/>
      <w:r w:rsidRPr="00F867BF">
        <w:rPr>
          <w:rFonts w:hint="cs"/>
          <w:cs/>
          <w:lang w:val="en-GB"/>
        </w:rPr>
        <w:t>บริษัท</w:t>
      </w:r>
      <w:r w:rsidR="00CE0806" w:rsidRPr="00F867BF">
        <w:rPr>
          <w:rFonts w:hint="cs"/>
          <w:cs/>
          <w:lang w:val="en-GB"/>
        </w:rPr>
        <w:t>และบริษัทย่อย</w:t>
      </w:r>
      <w:r w:rsidRPr="00F867BF">
        <w:rPr>
          <w:rFonts w:hint="cs"/>
          <w:cs/>
          <w:lang w:val="en-GB"/>
        </w:rPr>
        <w:t>ได้ออกหุ้นกู้ชนิดระบุชื่อผู้ถือ ประเภทไม่ด้อยสิทธิ ไม่มีหลักประกัน ไม่มีผู้แทนผู้ถือหุ้นกู้</w:t>
      </w:r>
      <w:r w:rsidR="00877C0F" w:rsidRPr="00F867BF">
        <w:rPr>
          <w:rFonts w:hint="cs"/>
          <w:cs/>
          <w:lang w:val="en-GB"/>
        </w:rPr>
        <w:t xml:space="preserve"> (ยกเว้นหุ้นกู้ชุดที่ </w:t>
      </w:r>
      <w:r w:rsidR="00C9644D" w:rsidRPr="00F867BF">
        <w:t>4</w:t>
      </w:r>
      <w:r w:rsidR="00877C0F" w:rsidRPr="00F867BF">
        <w:rPr>
          <w:rFonts w:hint="cs"/>
          <w:cs/>
          <w:lang w:val="en-GB"/>
        </w:rPr>
        <w:t xml:space="preserve"> ถึง </w:t>
      </w:r>
      <w:r w:rsidR="000300E6" w:rsidRPr="00F867BF">
        <w:t>1</w:t>
      </w:r>
      <w:r w:rsidR="00C9644D" w:rsidRPr="00F867BF">
        <w:t>0</w:t>
      </w:r>
      <w:r w:rsidR="000300E6" w:rsidRPr="00F867BF">
        <w:t xml:space="preserve"> </w:t>
      </w:r>
      <w:r w:rsidR="000300E6" w:rsidRPr="00F867BF">
        <w:rPr>
          <w:rFonts w:hint="cs"/>
          <w:cs/>
        </w:rPr>
        <w:t xml:space="preserve">และ </w:t>
      </w:r>
      <w:r w:rsidR="000300E6" w:rsidRPr="00F867BF">
        <w:t>1</w:t>
      </w:r>
      <w:r w:rsidR="00C9644D" w:rsidRPr="00F867BF">
        <w:t>3</w:t>
      </w:r>
      <w:r w:rsidR="00877C0F" w:rsidRPr="00F867BF">
        <w:rPr>
          <w:rFonts w:hint="cs"/>
          <w:cs/>
          <w:lang w:val="en-GB"/>
        </w:rPr>
        <w:t xml:space="preserve"> </w:t>
      </w:r>
      <w:r w:rsidR="000B1C8E" w:rsidRPr="00F867BF">
        <w:rPr>
          <w:rFonts w:hint="cs"/>
          <w:cs/>
          <w:lang w:val="en-GB"/>
        </w:rPr>
        <w:t>ที่มีผู้แทนผู้ถือหุ้นกู้)</w:t>
      </w:r>
      <w:r w:rsidRPr="00F867BF">
        <w:rPr>
          <w:rFonts w:hint="cs"/>
          <w:cs/>
          <w:lang w:val="en-GB"/>
        </w:rPr>
        <w:t xml:space="preserve"> และไม่สามารถไถ่ถอนก่อนครบกำหนด</w:t>
      </w:r>
      <w:r w:rsidR="006B09F4" w:rsidRPr="00F867BF">
        <w:rPr>
          <w:rFonts w:hint="cs"/>
          <w:cs/>
          <w:lang w:val="en-GB"/>
        </w:rPr>
        <w:t xml:space="preserve"> </w:t>
      </w:r>
      <w:r w:rsidRPr="00F867BF">
        <w:rPr>
          <w:rFonts w:hint="cs"/>
          <w:cs/>
          <w:lang w:val="en-GB"/>
        </w:rPr>
        <w:t>มีกำหนดจ่ายชำระดอกเบี้ย</w:t>
      </w:r>
      <w:r w:rsidR="000300E6" w:rsidRPr="00F867BF">
        <w:rPr>
          <w:rFonts w:hint="cs"/>
          <w:cs/>
          <w:lang w:val="en-GB"/>
        </w:rPr>
        <w:t>ตามที่ระบุในหุ้นกู้และ</w:t>
      </w:r>
      <w:r w:rsidR="00330EB7" w:rsidRPr="00F867BF">
        <w:rPr>
          <w:rFonts w:hint="cs"/>
          <w:cs/>
          <w:lang w:val="en-GB"/>
        </w:rPr>
        <w:t>มี</w:t>
      </w:r>
      <w:r w:rsidRPr="00F867BF">
        <w:rPr>
          <w:rFonts w:hint="cs"/>
          <w:cs/>
          <w:lang w:val="en-GB"/>
        </w:rPr>
        <w:t>รายละเอียดดังนี้</w:t>
      </w:r>
    </w:p>
    <w:p w14:paraId="7543D639" w14:textId="0C1A7D04" w:rsidR="00F235B6" w:rsidRPr="00F867BF" w:rsidRDefault="00F235B6" w:rsidP="003B1F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cs/>
        </w:rPr>
      </w:pPr>
    </w:p>
    <w:tbl>
      <w:tblPr>
        <w:tblW w:w="4945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706"/>
        <w:gridCol w:w="1027"/>
        <w:gridCol w:w="1028"/>
        <w:gridCol w:w="1028"/>
        <w:gridCol w:w="1029"/>
        <w:gridCol w:w="1558"/>
        <w:gridCol w:w="851"/>
        <w:gridCol w:w="2270"/>
      </w:tblGrid>
      <w:tr w:rsidR="00195FA5" w:rsidRPr="00F867BF" w14:paraId="73825FFB" w14:textId="77777777" w:rsidTr="00412B7B">
        <w:trPr>
          <w:trHeight w:val="80"/>
          <w:tblHeader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8FAB7" w14:textId="77777777" w:rsidR="007D640A" w:rsidRPr="00F867BF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"/>
              <w:contextualSpacing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24" w:name="_Hlk95419550"/>
            <w:bookmarkEnd w:id="23"/>
          </w:p>
        </w:tc>
        <w:tc>
          <w:tcPr>
            <w:tcW w:w="10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4372B" w14:textId="0CA2A72C" w:rsidR="007D640A" w:rsidRPr="00F867BF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F867B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70DD4" w14:textId="2DB95DE7" w:rsidR="007D640A" w:rsidRPr="00F867BF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F867B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A6591" w14:textId="77777777" w:rsidR="007D640A" w:rsidRPr="00F867BF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74691" w14:textId="77777777" w:rsidR="007D640A" w:rsidRPr="00F867BF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AE8D0" w14:textId="77777777" w:rsidR="007D640A" w:rsidRPr="00F867BF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205B3D" w:rsidRPr="00F867BF" w14:paraId="0AA031F8" w14:textId="77777777" w:rsidTr="00412B7B">
        <w:trPr>
          <w:trHeight w:val="80"/>
          <w:tblHeader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91A04" w14:textId="77777777" w:rsidR="00205B3D" w:rsidRPr="00F867BF" w:rsidRDefault="00205B3D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"/>
              <w:contextualSpacing/>
              <w:jc w:val="center"/>
              <w:rPr>
                <w:color w:val="000000"/>
                <w:sz w:val="26"/>
                <w:szCs w:val="26"/>
                <w:cs/>
                <w:lang w:val="en-GB"/>
              </w:rPr>
            </w:pPr>
            <w:r w:rsidRPr="00F867BF">
              <w:rPr>
                <w:color w:val="000000"/>
                <w:sz w:val="26"/>
                <w:szCs w:val="26"/>
                <w:cs/>
                <w:lang w:val="en-GB"/>
              </w:rPr>
              <w:t>ชุดที่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21574" w14:textId="367A2D14" w:rsidR="00205B3D" w:rsidRPr="00F867BF" w:rsidRDefault="00205B3D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256</w:t>
            </w:r>
            <w:r w:rsidR="007E2C51" w:rsidRPr="00F867BF">
              <w:rPr>
                <w:rFonts w:hint="cs"/>
                <w:color w:val="000000"/>
                <w:sz w:val="26"/>
                <w:szCs w:val="26"/>
                <w:cs/>
              </w:rPr>
              <w:t>7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3AD31" w14:textId="57097DA7" w:rsidR="00205B3D" w:rsidRPr="00F867BF" w:rsidRDefault="00205B3D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256</w:t>
            </w:r>
            <w:r w:rsidR="007E2C51" w:rsidRPr="00F867BF">
              <w:rPr>
                <w:rFonts w:hint="cs"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7F2C7" w14:textId="30DC1D8A" w:rsidR="00205B3D" w:rsidRPr="00F867BF" w:rsidRDefault="00205B3D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256</w:t>
            </w:r>
            <w:r w:rsidR="007E2C51" w:rsidRPr="00F867BF">
              <w:rPr>
                <w:rFonts w:hint="cs"/>
                <w:color w:val="000000"/>
                <w:sz w:val="26"/>
                <w:szCs w:val="26"/>
                <w:cs/>
              </w:rPr>
              <w:t>7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9A8B7" w14:textId="6FAC08E3" w:rsidR="00205B3D" w:rsidRPr="00F867BF" w:rsidRDefault="00205B3D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256</w:t>
            </w:r>
            <w:r w:rsidR="007E2C51" w:rsidRPr="00F867BF">
              <w:rPr>
                <w:rFonts w:hint="cs"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A47F4" w14:textId="1626283A" w:rsidR="00205B3D" w:rsidRPr="00F867BF" w:rsidRDefault="00A45FB3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  <w:cs/>
              </w:rPr>
              <w:t xml:space="preserve">อัตราดอกเบี้ย </w:t>
            </w:r>
            <w:r w:rsidRPr="00F867BF">
              <w:rPr>
                <w:color w:val="000000"/>
                <w:sz w:val="26"/>
                <w:szCs w:val="26"/>
              </w:rPr>
              <w:t xml:space="preserve">/ </w:t>
            </w:r>
            <w:r w:rsidRPr="00F867BF">
              <w:rPr>
                <w:rFonts w:hint="cs"/>
                <w:color w:val="000000"/>
                <w:sz w:val="26"/>
                <w:szCs w:val="26"/>
                <w:cs/>
              </w:rPr>
              <w:t>อัตราส่วนลด</w:t>
            </w:r>
            <w:r w:rsidRPr="00F867BF">
              <w:rPr>
                <w:color w:val="000000"/>
                <w:sz w:val="26"/>
                <w:szCs w:val="26"/>
                <w:cs/>
              </w:rPr>
              <w:t xml:space="preserve">    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71C74" w14:textId="77777777" w:rsidR="00205B3D" w:rsidRPr="00F867BF" w:rsidRDefault="00205B3D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B6C8C" w14:textId="77777777" w:rsidR="00205B3D" w:rsidRPr="00F867BF" w:rsidRDefault="00205B3D" w:rsidP="0020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  <w:cs/>
              </w:rPr>
              <w:t>วันครบกำหนดไถ่ถอนหุ้นกู้</w:t>
            </w:r>
          </w:p>
        </w:tc>
      </w:tr>
      <w:tr w:rsidR="00195FA5" w:rsidRPr="00F867BF" w14:paraId="0C053E2E" w14:textId="77777777" w:rsidTr="00412B7B">
        <w:trPr>
          <w:trHeight w:val="80"/>
          <w:tblHeader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9BB47" w14:textId="77777777" w:rsidR="007D640A" w:rsidRPr="00F867BF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"/>
              <w:contextualSpacing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F8BD9" w14:textId="7195E2D5" w:rsidR="007D640A" w:rsidRPr="00F867BF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i/>
                <w:iCs/>
                <w:color w:val="000000"/>
                <w:sz w:val="26"/>
                <w:szCs w:val="26"/>
                <w:cs/>
              </w:rPr>
            </w:pPr>
            <w:r w:rsidRPr="00F867BF">
              <w:rPr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0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277E0" w14:textId="2327F570" w:rsidR="007D640A" w:rsidRPr="00F867BF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i/>
                <w:iCs/>
                <w:color w:val="000000"/>
                <w:sz w:val="26"/>
                <w:szCs w:val="26"/>
                <w:cs/>
              </w:rPr>
            </w:pPr>
            <w:r w:rsidRPr="00F867BF">
              <w:rPr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D811F" w14:textId="77777777" w:rsidR="007D640A" w:rsidRPr="00F867BF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i/>
                <w:iCs/>
                <w:color w:val="000000"/>
                <w:sz w:val="26"/>
                <w:szCs w:val="26"/>
                <w:cs/>
              </w:rPr>
            </w:pPr>
            <w:r w:rsidRPr="00F867BF">
              <w:rPr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F7DAB" w14:textId="77777777" w:rsidR="007D640A" w:rsidRPr="00F867BF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i/>
                <w:iCs/>
                <w:color w:val="000000"/>
                <w:sz w:val="26"/>
                <w:szCs w:val="26"/>
                <w:cs/>
              </w:rPr>
            </w:pPr>
            <w:r w:rsidRPr="00F867BF">
              <w:rPr>
                <w:i/>
                <w:iCs/>
                <w:color w:val="000000"/>
                <w:sz w:val="26"/>
                <w:szCs w:val="26"/>
                <w:cs/>
              </w:rPr>
              <w:t>(ปี)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4E942" w14:textId="77777777" w:rsidR="007D640A" w:rsidRPr="00F867BF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952AC" w:rsidRPr="00F867BF" w14:paraId="75F3EE21" w14:textId="77777777" w:rsidTr="00412B7B">
        <w:trPr>
          <w:trHeight w:val="33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</w:tcBorders>
            <w:shd w:val="clear" w:color="auto" w:fill="auto"/>
          </w:tcPr>
          <w:p w14:paraId="3D580CE8" w14:textId="6ED40F65" w:rsidR="006952AC" w:rsidRPr="00F867BF" w:rsidRDefault="006952AC" w:rsidP="00311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610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i/>
                <w:iCs/>
                <w:color w:val="000000"/>
                <w:sz w:val="26"/>
                <w:szCs w:val="26"/>
                <w:cs/>
              </w:rPr>
              <w:t>บริษัท บางจาก คอร์ปอเรชั่น จำกัด (มหาชน)</w:t>
            </w:r>
          </w:p>
        </w:tc>
      </w:tr>
      <w:tr w:rsidR="002B2C13" w:rsidRPr="00F867BF" w14:paraId="7813343C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1DE64" w14:textId="3C4E0E79" w:rsidR="002B2C13" w:rsidRPr="00F867BF" w:rsidRDefault="002B2C13" w:rsidP="002B2C13">
            <w:pPr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9C540D" w14:textId="56635962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D7F9F" w14:textId="1D45E0F8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3,500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D835B" w14:textId="17CEBEBF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542E2" w14:textId="3088ACDF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3,500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37F4A" w14:textId="7DA675E3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5</w:t>
            </w:r>
            <w:r w:rsidRPr="00F867BF">
              <w:rPr>
                <w:color w:val="000000"/>
                <w:sz w:val="26"/>
                <w:szCs w:val="26"/>
                <w:cs/>
              </w:rPr>
              <w:t>.</w:t>
            </w:r>
            <w:r w:rsidRPr="00F867BF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713A6" w14:textId="4BD4AF14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99203" w14:textId="6B588C8C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11</w:t>
            </w:r>
            <w:r w:rsidRPr="00F867BF">
              <w:rPr>
                <w:color w:val="000000"/>
                <w:sz w:val="26"/>
                <w:szCs w:val="26"/>
                <w:cs/>
              </w:rPr>
              <w:t xml:space="preserve"> เมษายน </w:t>
            </w:r>
            <w:r w:rsidRPr="00F867BF">
              <w:rPr>
                <w:color w:val="000000"/>
                <w:sz w:val="26"/>
                <w:szCs w:val="26"/>
              </w:rPr>
              <w:t>2567</w:t>
            </w:r>
          </w:p>
        </w:tc>
      </w:tr>
      <w:tr w:rsidR="002B2C13" w:rsidRPr="00F867BF" w14:paraId="4DFEE4D8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7D604" w14:textId="1935C47B" w:rsidR="002B2C13" w:rsidRPr="00F867BF" w:rsidRDefault="002B2C13" w:rsidP="002B2C13">
            <w:pPr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2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29727" w14:textId="2FC6B836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0DDC36" w14:textId="0F109729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A0070" w14:textId="7B67FF74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FB03E" w14:textId="64439698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8EF34" w14:textId="7EEBBDFA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4</w:t>
            </w:r>
            <w:r w:rsidRPr="00F867BF">
              <w:rPr>
                <w:color w:val="000000"/>
                <w:sz w:val="26"/>
                <w:szCs w:val="26"/>
                <w:cs/>
              </w:rPr>
              <w:t>.</w:t>
            </w:r>
            <w:r w:rsidRPr="00F867BF">
              <w:rPr>
                <w:color w:val="000000"/>
                <w:sz w:val="26"/>
                <w:szCs w:val="26"/>
              </w:rPr>
              <w:t>72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D459A" w14:textId="2EA79830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40920" w14:textId="2C465534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</w:t>
            </w:r>
            <w:r w:rsidRPr="00F867BF">
              <w:rPr>
                <w:color w:val="000000"/>
                <w:sz w:val="26"/>
                <w:szCs w:val="26"/>
                <w:cs/>
              </w:rPr>
              <w:t xml:space="preserve"> มีนาคม </w:t>
            </w:r>
            <w:r w:rsidRPr="00F867BF">
              <w:rPr>
                <w:color w:val="000000"/>
                <w:sz w:val="26"/>
                <w:szCs w:val="26"/>
              </w:rPr>
              <w:t>2570</w:t>
            </w:r>
          </w:p>
        </w:tc>
      </w:tr>
      <w:tr w:rsidR="002B2C13" w:rsidRPr="00F867BF" w14:paraId="371C78F0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E129A" w14:textId="1BFD33FD" w:rsidR="002B2C13" w:rsidRPr="00F867BF" w:rsidRDefault="002B2C13" w:rsidP="002B2C13">
            <w:pPr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3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57C97" w14:textId="4BF71A20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  <w:cs/>
              </w:rPr>
            </w:pPr>
            <w:r w:rsidRPr="00F867BF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F8437" w14:textId="0A8287A7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C7982" w14:textId="69954215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E48B7" w14:textId="2B70202F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8822E" w14:textId="02E53685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5</w:t>
            </w:r>
            <w:r w:rsidRPr="00F867BF">
              <w:rPr>
                <w:color w:val="000000"/>
                <w:sz w:val="26"/>
                <w:szCs w:val="26"/>
                <w:cs/>
              </w:rPr>
              <w:t>.</w:t>
            </w:r>
            <w:r w:rsidRPr="00F867BF">
              <w:rPr>
                <w:color w:val="000000"/>
                <w:sz w:val="26"/>
                <w:szCs w:val="26"/>
              </w:rPr>
              <w:t>05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76CF31" w14:textId="192B249E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75247" w14:textId="58ECE675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</w:t>
            </w:r>
            <w:r w:rsidRPr="00F867BF">
              <w:rPr>
                <w:color w:val="000000"/>
                <w:sz w:val="26"/>
                <w:szCs w:val="26"/>
                <w:cs/>
              </w:rPr>
              <w:t xml:space="preserve"> มีนาคม </w:t>
            </w:r>
            <w:r w:rsidRPr="00F867BF">
              <w:rPr>
                <w:color w:val="000000"/>
                <w:sz w:val="26"/>
                <w:szCs w:val="26"/>
              </w:rPr>
              <w:t>2573</w:t>
            </w:r>
          </w:p>
        </w:tc>
      </w:tr>
      <w:tr w:rsidR="002B2C13" w:rsidRPr="00F867BF" w14:paraId="10ACED9A" w14:textId="77777777" w:rsidTr="00412B7B">
        <w:trPr>
          <w:trHeight w:val="335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61176" w14:textId="49057712" w:rsidR="002B2C13" w:rsidRPr="00F867BF" w:rsidRDefault="002B2C13" w:rsidP="002B2C13">
            <w:pPr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  <w:cs/>
              </w:rPr>
            </w:pPr>
            <w:r w:rsidRPr="00F867BF">
              <w:rPr>
                <w:sz w:val="26"/>
                <w:szCs w:val="26"/>
              </w:rPr>
              <w:t>4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8713EE" w14:textId="22B7F28F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600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273BF" w14:textId="29AA964B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600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8C36C" w14:textId="12EED7F5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600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DBAC2" w14:textId="70608B34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600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28AFB" w14:textId="2059E97E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</w:t>
            </w:r>
            <w:r w:rsidRPr="00F867BF">
              <w:rPr>
                <w:color w:val="000000"/>
                <w:sz w:val="26"/>
                <w:szCs w:val="26"/>
                <w:cs/>
              </w:rPr>
              <w:t>.</w:t>
            </w:r>
            <w:r w:rsidRPr="00F867BF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A853D" w14:textId="471EDA55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66EFE" w14:textId="036A51F4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10</w:t>
            </w:r>
            <w:r w:rsidRPr="00F867BF">
              <w:rPr>
                <w:color w:val="000000"/>
                <w:sz w:val="26"/>
                <w:szCs w:val="26"/>
                <w:cs/>
              </w:rPr>
              <w:t xml:space="preserve"> สิงหาคม </w:t>
            </w:r>
            <w:r w:rsidRPr="00F867BF">
              <w:rPr>
                <w:color w:val="000000"/>
                <w:sz w:val="26"/>
                <w:szCs w:val="26"/>
              </w:rPr>
              <w:t>2568</w:t>
            </w:r>
          </w:p>
        </w:tc>
      </w:tr>
      <w:tr w:rsidR="002B2C13" w:rsidRPr="00F867BF" w14:paraId="06E1D91A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3F301" w14:textId="6475BEAD" w:rsidR="002B2C13" w:rsidRPr="00F867BF" w:rsidRDefault="002B2C1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5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3BF779" w14:textId="3B273AC4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7,000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F200E0" w14:textId="6954AF5E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7,000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2E40D5" w14:textId="401153F5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7,000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7A128F" w14:textId="5CCBA700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7,000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6AFFF" w14:textId="751A269E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4</w:t>
            </w:r>
            <w:r w:rsidRPr="00F867BF">
              <w:rPr>
                <w:color w:val="000000"/>
                <w:sz w:val="26"/>
                <w:szCs w:val="26"/>
                <w:cs/>
              </w:rPr>
              <w:t>.</w:t>
            </w:r>
            <w:r w:rsidRPr="00F867BF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A9E61" w14:textId="7FE0758A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AD9CA" w14:textId="5BA4CBFF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20</w:t>
            </w:r>
            <w:r w:rsidRPr="00F867BF">
              <w:rPr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F867BF">
              <w:rPr>
                <w:color w:val="000000"/>
                <w:sz w:val="26"/>
                <w:szCs w:val="26"/>
              </w:rPr>
              <w:t>2571</w:t>
            </w:r>
          </w:p>
        </w:tc>
      </w:tr>
      <w:tr w:rsidR="002B2C13" w:rsidRPr="00F867BF" w14:paraId="58A26B09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B3032" w14:textId="2411EFB6" w:rsidR="002B2C13" w:rsidRPr="00F867BF" w:rsidRDefault="002B2C1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6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C175E1" w14:textId="296F590D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500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6E1D81" w14:textId="42EFC563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500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A4CE38" w14:textId="1B630D7B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500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88354C" w14:textId="69174234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500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1A795" w14:textId="1CD44D44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</w:t>
            </w:r>
            <w:r w:rsidRPr="00F867BF">
              <w:rPr>
                <w:color w:val="000000"/>
                <w:sz w:val="26"/>
                <w:szCs w:val="26"/>
                <w:cs/>
              </w:rPr>
              <w:t>.</w:t>
            </w:r>
            <w:r w:rsidRPr="00F867BF">
              <w:rPr>
                <w:color w:val="000000"/>
                <w:sz w:val="26"/>
                <w:szCs w:val="26"/>
              </w:rPr>
              <w:t>00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6EC74" w14:textId="2BE85253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9D237" w14:textId="5B3721FA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8</w:t>
            </w:r>
            <w:r w:rsidRPr="00F867BF">
              <w:rPr>
                <w:color w:val="000000"/>
                <w:sz w:val="26"/>
                <w:szCs w:val="26"/>
                <w:cs/>
              </w:rPr>
              <w:t xml:space="preserve"> พฤษภาคม </w:t>
            </w:r>
            <w:r w:rsidRPr="00F867BF">
              <w:rPr>
                <w:color w:val="000000"/>
                <w:sz w:val="26"/>
                <w:szCs w:val="26"/>
              </w:rPr>
              <w:t>2570</w:t>
            </w:r>
          </w:p>
        </w:tc>
      </w:tr>
      <w:tr w:rsidR="002B2C13" w:rsidRPr="00F867BF" w14:paraId="4D23977C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11734" w14:textId="6706E624" w:rsidR="002B2C13" w:rsidRPr="00F867BF" w:rsidRDefault="002B2C1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7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720E18" w14:textId="701CB0AC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4,500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ADF514" w14:textId="39C1C19B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4,500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14050C" w14:textId="33A9C8A9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4,500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12916C" w14:textId="44084B6D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4,500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1C3EF" w14:textId="776D0911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</w:t>
            </w:r>
            <w:r w:rsidRPr="00F867BF">
              <w:rPr>
                <w:color w:val="000000"/>
                <w:sz w:val="26"/>
                <w:szCs w:val="26"/>
                <w:cs/>
              </w:rPr>
              <w:t>.</w:t>
            </w:r>
            <w:r w:rsidRPr="00F867BF">
              <w:rPr>
                <w:color w:val="000000"/>
                <w:sz w:val="26"/>
                <w:szCs w:val="26"/>
              </w:rPr>
              <w:t>40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690A6" w14:textId="3865D806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80E91" w14:textId="170CAB3F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8</w:t>
            </w:r>
            <w:r w:rsidRPr="00F867BF">
              <w:rPr>
                <w:color w:val="000000"/>
                <w:sz w:val="26"/>
                <w:szCs w:val="26"/>
                <w:cs/>
              </w:rPr>
              <w:t xml:space="preserve"> พฤษภาคม </w:t>
            </w:r>
            <w:r w:rsidRPr="00F867BF">
              <w:rPr>
                <w:color w:val="000000"/>
                <w:sz w:val="26"/>
                <w:szCs w:val="26"/>
              </w:rPr>
              <w:t>2573</w:t>
            </w:r>
          </w:p>
        </w:tc>
      </w:tr>
      <w:tr w:rsidR="002B2C13" w:rsidRPr="00F867BF" w14:paraId="2CFBDADE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060CB" w14:textId="43D476C7" w:rsidR="002B2C13" w:rsidRPr="00F867BF" w:rsidRDefault="002B2C1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8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8C6F64" w14:textId="476B7DAE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975ABE" w14:textId="715C9EE6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5E1661" w14:textId="4BF19E68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8D376C" w14:textId="11E09FD7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3D5D8" w14:textId="6CF0D344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2.29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F8E5F" w14:textId="20D30812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59040" w14:textId="436E409C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 xml:space="preserve">5 </w:t>
            </w:r>
            <w:r w:rsidRPr="00F867BF">
              <w:rPr>
                <w:color w:val="000000"/>
                <w:sz w:val="26"/>
                <w:szCs w:val="26"/>
                <w:cs/>
              </w:rPr>
              <w:t xml:space="preserve">พฤศจิกายน </w:t>
            </w:r>
            <w:r w:rsidRPr="00F867BF">
              <w:rPr>
                <w:color w:val="000000"/>
                <w:sz w:val="26"/>
                <w:szCs w:val="26"/>
              </w:rPr>
              <w:t>2569</w:t>
            </w:r>
          </w:p>
        </w:tc>
      </w:tr>
      <w:tr w:rsidR="002B2C13" w:rsidRPr="00F867BF" w14:paraId="52BD7AD7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8348A" w14:textId="0517053A" w:rsidR="002B2C13" w:rsidRPr="00F867BF" w:rsidRDefault="002B2C1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9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DD0E51" w14:textId="28049A0C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1,400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1A95AC" w14:textId="5314B14D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1,400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46D52" w14:textId="25E787BB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1,400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72BECE" w14:textId="73A00A76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1,400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E9A68" w14:textId="39F78097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3.11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6831D" w14:textId="7736D921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0C8A0" w14:textId="15B9E35E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 xml:space="preserve">5 </w:t>
            </w:r>
            <w:r w:rsidRPr="00F867BF">
              <w:rPr>
                <w:color w:val="000000"/>
                <w:sz w:val="26"/>
                <w:szCs w:val="26"/>
                <w:cs/>
              </w:rPr>
              <w:t xml:space="preserve">พฤศจิกายน </w:t>
            </w:r>
            <w:r w:rsidRPr="00F867BF">
              <w:rPr>
                <w:color w:val="000000"/>
                <w:sz w:val="26"/>
                <w:szCs w:val="26"/>
              </w:rPr>
              <w:t>2572</w:t>
            </w:r>
          </w:p>
        </w:tc>
      </w:tr>
      <w:tr w:rsidR="002B2C13" w:rsidRPr="00F867BF" w14:paraId="41516FD2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E6658" w14:textId="786914E8" w:rsidR="002B2C13" w:rsidRPr="00F867BF" w:rsidRDefault="002B2C1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10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2685D3" w14:textId="694A3082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2,600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CF1024" w14:textId="06212C10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2,600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490873" w14:textId="4F58A37A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2,600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D5EC63" w14:textId="6E042F93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2,600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A45D1" w14:textId="1EAF4BF3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3.43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B53113" w14:textId="3E727CB9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8910D" w14:textId="10D977DA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 xml:space="preserve">5 </w:t>
            </w:r>
            <w:r w:rsidRPr="00F867BF">
              <w:rPr>
                <w:color w:val="000000"/>
                <w:sz w:val="26"/>
                <w:szCs w:val="26"/>
                <w:cs/>
              </w:rPr>
              <w:t xml:space="preserve">พฤศจิกายน </w:t>
            </w:r>
            <w:r w:rsidRPr="00F867BF">
              <w:rPr>
                <w:color w:val="000000"/>
                <w:sz w:val="26"/>
                <w:szCs w:val="26"/>
              </w:rPr>
              <w:t>2574</w:t>
            </w:r>
          </w:p>
        </w:tc>
      </w:tr>
      <w:tr w:rsidR="002B2C13" w:rsidRPr="00F867BF" w14:paraId="655D35DB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52594" w14:textId="4942F53B" w:rsidR="002B2C13" w:rsidRPr="00F867BF" w:rsidRDefault="002B2C1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11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3F4C65" w14:textId="2EF84B44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4,500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62B048" w14:textId="026555A6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4,500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11A215" w14:textId="262AE2E5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4,500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83D713" w14:textId="382F0F97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4,500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DEA667" w14:textId="42BFB108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2.84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2A798" w14:textId="7F8EA4D6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43475" w14:textId="7A99A425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 xml:space="preserve">25 </w:t>
            </w:r>
            <w:r w:rsidRPr="00F867BF">
              <w:rPr>
                <w:rFonts w:hint="cs"/>
                <w:color w:val="000000"/>
                <w:sz w:val="26"/>
                <w:szCs w:val="26"/>
                <w:cs/>
              </w:rPr>
              <w:t xml:space="preserve">สิงหาคม </w:t>
            </w:r>
            <w:r w:rsidRPr="00F867BF">
              <w:rPr>
                <w:color w:val="000000"/>
                <w:sz w:val="26"/>
                <w:szCs w:val="26"/>
              </w:rPr>
              <w:t>2568</w:t>
            </w:r>
          </w:p>
        </w:tc>
      </w:tr>
      <w:tr w:rsidR="002B2C13" w:rsidRPr="00F867BF" w14:paraId="506CCF84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F5CA1" w14:textId="3C488523" w:rsidR="002B2C13" w:rsidRPr="00F867BF" w:rsidRDefault="002B2C1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12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D149DB" w14:textId="45F3456F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0B2755" w14:textId="5465D570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F0BA60" w14:textId="3A9E8744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2ACE31" w14:textId="236AB1D9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4F510" w14:textId="2395D6BB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3.26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A1053" w14:textId="40428ED2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10BC1" w14:textId="19B69169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 xml:space="preserve">25 </w:t>
            </w:r>
            <w:r w:rsidRPr="00F867BF">
              <w:rPr>
                <w:rFonts w:hint="cs"/>
                <w:color w:val="000000"/>
                <w:sz w:val="26"/>
                <w:szCs w:val="26"/>
                <w:cs/>
              </w:rPr>
              <w:t xml:space="preserve">สิงหาคม </w:t>
            </w:r>
            <w:r w:rsidRPr="00F867BF">
              <w:rPr>
                <w:color w:val="000000"/>
                <w:sz w:val="26"/>
                <w:szCs w:val="26"/>
              </w:rPr>
              <w:t>2570</w:t>
            </w:r>
          </w:p>
        </w:tc>
      </w:tr>
      <w:tr w:rsidR="002B2C13" w:rsidRPr="00F867BF" w14:paraId="6492163C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9591C" w14:textId="56632568" w:rsidR="002B2C13" w:rsidRPr="00F867BF" w:rsidRDefault="002B2C1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13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5C49EF" w14:textId="55CBDC67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3,500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8D2999" w14:textId="2941BB91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3,500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819468" w14:textId="03FAEE30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3,500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27365A" w14:textId="59AECCA9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3,500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D17B6" w14:textId="2DB9FE87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4.00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6390C2" w14:textId="16499DD7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55531" w14:textId="22C39604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 xml:space="preserve">25 </w:t>
            </w:r>
            <w:r w:rsidRPr="00F867BF">
              <w:rPr>
                <w:rFonts w:hint="cs"/>
                <w:color w:val="000000"/>
                <w:sz w:val="26"/>
                <w:szCs w:val="26"/>
                <w:cs/>
              </w:rPr>
              <w:t xml:space="preserve">สิงหาคม </w:t>
            </w:r>
            <w:r w:rsidRPr="00F867BF">
              <w:rPr>
                <w:color w:val="000000"/>
                <w:sz w:val="26"/>
                <w:szCs w:val="26"/>
              </w:rPr>
              <w:t>2575</w:t>
            </w:r>
          </w:p>
        </w:tc>
      </w:tr>
      <w:tr w:rsidR="002B2C13" w:rsidRPr="00F867BF" w14:paraId="4EFDB5C1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7E02F" w14:textId="06C9598A" w:rsidR="002B2C13" w:rsidRPr="00F867BF" w:rsidRDefault="002B2C1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lastRenderedPageBreak/>
              <w:t>14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B047C3" w14:textId="4F5F3EBE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BDD1C4" w14:textId="7F942BD5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252272" w14:textId="4AA1B9E8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A74BE0" w14:textId="15A8782C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6AFC3" w14:textId="2E000856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3.60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18814" w14:textId="5F0A4375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E68F7" w14:textId="2A5A126E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 xml:space="preserve">21 </w:t>
            </w:r>
            <w:r w:rsidRPr="00F867BF">
              <w:rPr>
                <w:rFonts w:hint="cs"/>
                <w:color w:val="000000"/>
                <w:sz w:val="26"/>
                <w:szCs w:val="26"/>
                <w:cs/>
              </w:rPr>
              <w:t xml:space="preserve">ตุลาคม </w:t>
            </w:r>
            <w:r w:rsidRPr="00F867BF">
              <w:rPr>
                <w:color w:val="000000"/>
                <w:sz w:val="26"/>
                <w:szCs w:val="26"/>
              </w:rPr>
              <w:t>2569</w:t>
            </w:r>
          </w:p>
        </w:tc>
      </w:tr>
      <w:tr w:rsidR="002B2C13" w:rsidRPr="00F867BF" w14:paraId="58CBB256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B5F65" w14:textId="7CEF5317" w:rsidR="002B2C13" w:rsidRPr="00F867BF" w:rsidRDefault="002B2C1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15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E7914A" w14:textId="01900E2B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BD976E" w14:textId="7F13EC72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671EBE" w14:textId="62B485C6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133951" w14:textId="293B3EC8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A872E" w14:textId="1C8F5610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3.45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0D6BD" w14:textId="16F65C30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AE123" w14:textId="71D59B9A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 xml:space="preserve">2 </w:t>
            </w:r>
            <w:r w:rsidRPr="00F867BF">
              <w:rPr>
                <w:rFonts w:hint="cs"/>
                <w:color w:val="000000"/>
                <w:sz w:val="26"/>
                <w:szCs w:val="26"/>
                <w:cs/>
              </w:rPr>
              <w:t xml:space="preserve">พฤศจิกายน </w:t>
            </w:r>
            <w:r w:rsidRPr="00F867BF">
              <w:rPr>
                <w:color w:val="000000"/>
                <w:sz w:val="26"/>
                <w:szCs w:val="26"/>
              </w:rPr>
              <w:t>2569</w:t>
            </w:r>
          </w:p>
        </w:tc>
      </w:tr>
      <w:tr w:rsidR="002B2C13" w:rsidRPr="00F867BF" w14:paraId="40226C1A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3DF84" w14:textId="2ABF4C25" w:rsidR="002B2C13" w:rsidRPr="00F867BF" w:rsidRDefault="002B2C1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16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D27C54" w14:textId="152497BC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2,500</w:t>
            </w:r>
            <w:r w:rsidRPr="00F867BF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</w:t>
            </w:r>
            <w:r w:rsidR="003C0EBF" w:rsidRPr="00F867BF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1</w:t>
            </w:r>
            <w:r w:rsidRPr="00F867BF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F89740" w14:textId="15BA984D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CF724E" w14:textId="67057DD2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2,500</w:t>
            </w:r>
            <w:r w:rsidRPr="00F867BF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</w:t>
            </w:r>
            <w:r w:rsidR="003C0EBF" w:rsidRPr="00F867BF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1</w:t>
            </w:r>
            <w:r w:rsidRPr="00F867BF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60DE25" w14:textId="5F607A62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71A0B" w14:textId="348C6AE8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3.09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EEE159" w14:textId="09EE278B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80CDE" w14:textId="106FAA22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 xml:space="preserve">28 </w:t>
            </w:r>
            <w:r w:rsidRPr="00F867BF">
              <w:rPr>
                <w:rFonts w:hint="cs"/>
                <w:color w:val="000000"/>
                <w:sz w:val="26"/>
                <w:szCs w:val="26"/>
                <w:cs/>
              </w:rPr>
              <w:t>มิถุนายน</w:t>
            </w:r>
            <w:r w:rsidRPr="00F867BF">
              <w:rPr>
                <w:color w:val="000000"/>
                <w:sz w:val="26"/>
                <w:szCs w:val="26"/>
              </w:rPr>
              <w:t xml:space="preserve"> 2570</w:t>
            </w:r>
          </w:p>
        </w:tc>
      </w:tr>
      <w:tr w:rsidR="002B2C13" w:rsidRPr="00F867BF" w14:paraId="45551E86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08D5C" w14:textId="26DE9B64" w:rsidR="002B2C13" w:rsidRPr="00F867BF" w:rsidRDefault="002B2C1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17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8BEB65" w14:textId="4F4D7B5F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2,500</w:t>
            </w:r>
            <w:r w:rsidRPr="00F867BF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</w:t>
            </w:r>
            <w:r w:rsidR="003C0EBF" w:rsidRPr="00F867BF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1</w:t>
            </w:r>
            <w:r w:rsidRPr="00F867BF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D26DF6" w14:textId="31A47088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D16244" w14:textId="347E0F04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2,500</w:t>
            </w:r>
            <w:r w:rsidRPr="00F867BF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</w:t>
            </w:r>
            <w:r w:rsidR="003C0EBF" w:rsidRPr="00F867BF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1</w:t>
            </w:r>
            <w:r w:rsidRPr="00F867BF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B393C2" w14:textId="1F2CA8FF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85723" w14:textId="33F24056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3.60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3B580" w14:textId="6F9AFDE7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6DCE4" w14:textId="280B7EE1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28</w:t>
            </w:r>
            <w:r w:rsidRPr="00F867BF">
              <w:rPr>
                <w:rFonts w:hint="cs"/>
                <w:color w:val="000000"/>
                <w:sz w:val="26"/>
                <w:szCs w:val="26"/>
                <w:cs/>
              </w:rPr>
              <w:t xml:space="preserve"> มิถุนายน</w:t>
            </w:r>
            <w:r w:rsidRPr="00F867BF">
              <w:rPr>
                <w:color w:val="000000"/>
                <w:sz w:val="26"/>
                <w:szCs w:val="26"/>
              </w:rPr>
              <w:t xml:space="preserve"> 2572</w:t>
            </w:r>
          </w:p>
        </w:tc>
      </w:tr>
      <w:tr w:rsidR="002B2C13" w:rsidRPr="00F867BF" w14:paraId="49AB8C45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5ECBC" w14:textId="5C0F503C" w:rsidR="002B2C13" w:rsidRPr="00F867BF" w:rsidRDefault="002B2C1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18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37B69A" w14:textId="54EB59A3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5,000</w:t>
            </w:r>
            <w:r w:rsidRPr="00F867BF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64DE4D" w14:textId="578175A6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B11E32" w14:textId="27376BC9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5,000</w:t>
            </w:r>
            <w:r w:rsidRPr="00F867BF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E01F21" w14:textId="5F1F9E03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73351" w14:textId="3F58DC01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4.03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188DDC" w14:textId="4EFCFA37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6E5D2" w14:textId="5A17E061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28</w:t>
            </w:r>
            <w:r w:rsidRPr="00F867BF">
              <w:rPr>
                <w:rFonts w:hint="cs"/>
                <w:color w:val="000000"/>
                <w:sz w:val="26"/>
                <w:szCs w:val="26"/>
                <w:cs/>
              </w:rPr>
              <w:t xml:space="preserve"> มิถุนายน</w:t>
            </w:r>
            <w:r w:rsidRPr="00F867BF">
              <w:rPr>
                <w:color w:val="000000"/>
                <w:sz w:val="26"/>
                <w:szCs w:val="26"/>
              </w:rPr>
              <w:t xml:space="preserve"> 2577</w:t>
            </w:r>
          </w:p>
        </w:tc>
      </w:tr>
      <w:tr w:rsidR="007E2C51" w:rsidRPr="00F867BF" w14:paraId="51B2E364" w14:textId="77777777" w:rsidTr="00412B7B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74304" w14:textId="2BB3F757" w:rsidR="007E2C51" w:rsidRPr="00F867BF" w:rsidRDefault="007E2C51" w:rsidP="007E2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610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i/>
                <w:iCs/>
                <w:color w:val="000000"/>
                <w:sz w:val="26"/>
                <w:szCs w:val="26"/>
                <w:cs/>
              </w:rPr>
              <w:t>บริษัท บีบีจีไอ จำกัด (มหาชน)</w:t>
            </w:r>
          </w:p>
        </w:tc>
      </w:tr>
      <w:tr w:rsidR="00A45FB3" w:rsidRPr="00F867BF" w14:paraId="640C9986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222E2" w14:textId="6CB82AD5" w:rsidR="00A45FB3" w:rsidRPr="00F867BF" w:rsidRDefault="00A45FB3" w:rsidP="00A45FB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19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45D0E25C" w14:textId="70501E4B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7988CE57" w14:textId="4180D61D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800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60E787" w14:textId="06A2E7E9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9EECB3" w14:textId="61C56A9A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EB73E2" w14:textId="69121C60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3.30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96B76" w14:textId="42C76FE9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2C56D8" w14:textId="0C51E1CC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11</w:t>
            </w:r>
            <w:r w:rsidRPr="00F867BF">
              <w:rPr>
                <w:color w:val="000000"/>
                <w:sz w:val="26"/>
                <w:szCs w:val="26"/>
                <w:cs/>
              </w:rPr>
              <w:t xml:space="preserve"> พฤษภาคม </w:t>
            </w:r>
            <w:r w:rsidRPr="00F867BF">
              <w:rPr>
                <w:color w:val="000000"/>
                <w:sz w:val="26"/>
                <w:szCs w:val="26"/>
              </w:rPr>
              <w:t>2567</w:t>
            </w:r>
          </w:p>
        </w:tc>
      </w:tr>
      <w:tr w:rsidR="007E2C51" w:rsidRPr="00F867BF" w14:paraId="47A13BBC" w14:textId="77777777" w:rsidTr="00412B7B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23391" w14:textId="054B6932" w:rsidR="007E2C51" w:rsidRPr="00F867BF" w:rsidRDefault="007E2C51" w:rsidP="007E2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610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i/>
                <w:iCs/>
                <w:color w:val="000000"/>
                <w:sz w:val="26"/>
                <w:szCs w:val="26"/>
                <w:cs/>
              </w:rPr>
              <w:t>บริษัท บีซีพีจี จำกัด (มหาชน)</w:t>
            </w:r>
            <w:r w:rsidRPr="00F867BF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</w:p>
        </w:tc>
      </w:tr>
      <w:tr w:rsidR="002B2C13" w:rsidRPr="00F867BF" w14:paraId="1B61298F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8CB9F" w14:textId="4D123285" w:rsidR="002B2C13" w:rsidRPr="00F867BF" w:rsidRDefault="002B2C1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20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61685ED0" w14:textId="2644C1D0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7C0A3969" w14:textId="4B76D2F5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3C3C3A"/>
                <w:sz w:val="26"/>
                <w:szCs w:val="26"/>
              </w:rPr>
              <w:t>2,000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4967E8" w14:textId="48B8BD6A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240560" w14:textId="389D5248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EF0267" w14:textId="38A0C8A0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1.64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BEAAF" w14:textId="4EBE5BF0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6F711" w14:textId="7F8D9A84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 xml:space="preserve">15 </w:t>
            </w:r>
            <w:r w:rsidRPr="00F867BF">
              <w:rPr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F867BF">
              <w:rPr>
                <w:color w:val="000000"/>
                <w:sz w:val="26"/>
                <w:szCs w:val="26"/>
              </w:rPr>
              <w:t>2567</w:t>
            </w:r>
          </w:p>
        </w:tc>
      </w:tr>
      <w:tr w:rsidR="002B2C13" w:rsidRPr="00F867BF" w14:paraId="3E3E26E4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32A93" w14:textId="6C854B84" w:rsidR="002B2C13" w:rsidRPr="00F867BF" w:rsidRDefault="002B2C1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21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3845463C" w14:textId="01280805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3C3C3A"/>
                <w:sz w:val="26"/>
                <w:szCs w:val="26"/>
              </w:rPr>
              <w:t>1,000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54A436F3" w14:textId="5E0C8AC7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3C3C3A"/>
                <w:sz w:val="26"/>
                <w:szCs w:val="26"/>
              </w:rPr>
              <w:t>1,000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DCE93C" w14:textId="03583D09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EC7E49" w14:textId="4E458795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5880A" w14:textId="3392C0A0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2.14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0D974" w14:textId="05617675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2E73F" w14:textId="29D880C1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 xml:space="preserve">15 </w:t>
            </w:r>
            <w:r w:rsidRPr="00F867BF">
              <w:rPr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F867BF">
              <w:rPr>
                <w:color w:val="000000"/>
                <w:sz w:val="26"/>
                <w:szCs w:val="26"/>
              </w:rPr>
              <w:t>2569</w:t>
            </w:r>
          </w:p>
        </w:tc>
      </w:tr>
      <w:tr w:rsidR="002B2C13" w:rsidRPr="00F867BF" w14:paraId="37B5486F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CA2C2" w14:textId="5AB45A5E" w:rsidR="002B2C13" w:rsidRPr="00F867BF" w:rsidRDefault="002B2C1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22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14ACC4F8" w14:textId="6113A628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3C3C3A"/>
                <w:sz w:val="26"/>
                <w:szCs w:val="26"/>
              </w:rPr>
              <w:t>1,000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430D256D" w14:textId="53E47AD1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3C3C3A"/>
                <w:sz w:val="26"/>
                <w:szCs w:val="26"/>
              </w:rPr>
              <w:t>1,000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619D70" w14:textId="45C0FA3A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E1BF88" w14:textId="6564A188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DA930" w14:textId="702AFC9C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2.51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055AE" w14:textId="2CC21DF5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3B35F" w14:textId="6C6EFB83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 xml:space="preserve">15 </w:t>
            </w:r>
            <w:r w:rsidRPr="00F867BF">
              <w:rPr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F867BF">
              <w:rPr>
                <w:color w:val="000000"/>
                <w:sz w:val="26"/>
                <w:szCs w:val="26"/>
              </w:rPr>
              <w:t>2571</w:t>
            </w:r>
          </w:p>
        </w:tc>
      </w:tr>
      <w:tr w:rsidR="002B2C13" w:rsidRPr="00F867BF" w14:paraId="541A9937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B2D17" w14:textId="22E849BE" w:rsidR="002B2C13" w:rsidRPr="00F867BF" w:rsidRDefault="002B2C1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23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6A1DB2E7" w14:textId="1CA007C6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3C3C3A"/>
                <w:sz w:val="26"/>
                <w:szCs w:val="26"/>
              </w:rPr>
              <w:t>4,000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1065492C" w14:textId="1B266C8F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3C3C3A"/>
                <w:sz w:val="26"/>
                <w:szCs w:val="26"/>
              </w:rPr>
              <w:t>4,000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B4DD20" w14:textId="31F468B5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93DAAE" w14:textId="26E2B1B3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93F0B" w14:textId="4A8567F9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3.31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47053" w14:textId="49759DD7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5E623" w14:textId="4E8B9C47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 xml:space="preserve">15 </w:t>
            </w:r>
            <w:r w:rsidRPr="00F867BF">
              <w:rPr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F867BF">
              <w:rPr>
                <w:color w:val="000000"/>
                <w:sz w:val="26"/>
                <w:szCs w:val="26"/>
              </w:rPr>
              <w:t>2574</w:t>
            </w:r>
          </w:p>
        </w:tc>
      </w:tr>
      <w:tr w:rsidR="002B2C13" w:rsidRPr="00F867BF" w14:paraId="610D2A41" w14:textId="77777777" w:rsidTr="00412B7B">
        <w:trPr>
          <w:trHeight w:val="66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58293" w14:textId="1207B1E3" w:rsidR="002B2C13" w:rsidRPr="00F867BF" w:rsidRDefault="002B2C1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24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120F0704" w14:textId="4D918AC4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3C3C3A"/>
                <w:sz w:val="26"/>
                <w:szCs w:val="26"/>
              </w:rPr>
              <w:t>4,000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658CCE1C" w14:textId="0D111189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3C3C3A"/>
                <w:sz w:val="26"/>
                <w:szCs w:val="26"/>
              </w:rPr>
              <w:t>4,000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65CC0813" w14:textId="52CFFD8F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</w:tcPr>
          <w:p w14:paraId="5F5E9D10" w14:textId="66926C3C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C58B0" w14:textId="6C5704D5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3.61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324AB" w14:textId="6F5A8BC6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26798" w14:textId="47B44CFF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 xml:space="preserve">15 </w:t>
            </w:r>
            <w:r w:rsidRPr="00F867BF">
              <w:rPr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F867BF">
              <w:rPr>
                <w:color w:val="000000"/>
                <w:sz w:val="26"/>
                <w:szCs w:val="26"/>
              </w:rPr>
              <w:t>2576</w:t>
            </w:r>
          </w:p>
        </w:tc>
      </w:tr>
      <w:tr w:rsidR="002B2C13" w:rsidRPr="00F867BF" w14:paraId="114AD800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20803" w14:textId="2E588EC0" w:rsidR="002B2C13" w:rsidRPr="00F867BF" w:rsidRDefault="002B2C1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25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2E5A2C3D" w14:textId="6FEF49C8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1,</w:t>
            </w:r>
            <w:r w:rsidRPr="00F867BF">
              <w:rPr>
                <w:rFonts w:hint="cs"/>
                <w:color w:val="000000"/>
                <w:sz w:val="26"/>
                <w:szCs w:val="26"/>
                <w:cs/>
              </w:rPr>
              <w:t>147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545FEF22" w14:textId="59995E1F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3C3C3A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1,</w:t>
            </w:r>
            <w:r w:rsidRPr="00F867BF">
              <w:rPr>
                <w:rFonts w:hint="cs"/>
                <w:color w:val="000000"/>
                <w:sz w:val="26"/>
                <w:szCs w:val="26"/>
                <w:cs/>
              </w:rPr>
              <w:t>147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7F65D66C" w14:textId="0FFA7D1F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</w:tcPr>
          <w:p w14:paraId="00DFDCBB" w14:textId="3EF452EC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3B033" w14:textId="1DDF10B8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3.13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B6C32" w14:textId="06BE91B5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28D12" w14:textId="0AEB875F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 xml:space="preserve">29 </w:t>
            </w:r>
            <w:r w:rsidRPr="00F867BF">
              <w:rPr>
                <w:rFonts w:hint="cs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F867BF">
              <w:rPr>
                <w:color w:val="000000"/>
                <w:sz w:val="26"/>
                <w:szCs w:val="26"/>
              </w:rPr>
              <w:t>2568</w:t>
            </w:r>
          </w:p>
        </w:tc>
      </w:tr>
      <w:tr w:rsidR="002B2C13" w:rsidRPr="00F867BF" w14:paraId="1AED0EE7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0D5CC" w14:textId="22C5854F" w:rsidR="002B2C13" w:rsidRPr="00F867BF" w:rsidRDefault="002B2C1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26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67F6C887" w14:textId="07333A72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1,612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0177BF95" w14:textId="1FACCF26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3C3C3A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1,6</w:t>
            </w:r>
            <w:r w:rsidRPr="00F867BF"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  <w:r w:rsidRPr="00F867B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69FD771E" w14:textId="43C0D751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</w:tcPr>
          <w:p w14:paraId="3BCF9862" w14:textId="1FEE7C22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5CEC8" w14:textId="3CB61002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3.37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A86B4" w14:textId="64F72560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E7C23" w14:textId="58D8DA0E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 xml:space="preserve">29 </w:t>
            </w:r>
            <w:r w:rsidRPr="00F867BF">
              <w:rPr>
                <w:rFonts w:hint="cs"/>
                <w:color w:val="000000"/>
                <w:sz w:val="26"/>
                <w:szCs w:val="26"/>
                <w:cs/>
              </w:rPr>
              <w:t>มิถุนายน</w:t>
            </w:r>
            <w:r w:rsidRPr="00F867BF">
              <w:rPr>
                <w:color w:val="000000"/>
                <w:sz w:val="26"/>
                <w:szCs w:val="26"/>
              </w:rPr>
              <w:t xml:space="preserve"> 2569</w:t>
            </w:r>
            <w:r w:rsidRPr="00F867BF">
              <w:rPr>
                <w:rFonts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2B2C13" w:rsidRPr="00F867BF" w14:paraId="2F3F635C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F4508" w14:textId="27B6F5AB" w:rsidR="002B2C13" w:rsidRPr="00F867BF" w:rsidRDefault="002B2C1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27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71983160" w14:textId="134B110B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2,</w:t>
            </w:r>
            <w:r w:rsidRPr="00F867BF">
              <w:rPr>
                <w:rFonts w:hint="cs"/>
                <w:color w:val="000000"/>
                <w:sz w:val="26"/>
                <w:szCs w:val="26"/>
                <w:cs/>
              </w:rPr>
              <w:t>253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76AB183F" w14:textId="518FBB8D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3C3C3A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2,</w:t>
            </w:r>
            <w:r w:rsidRPr="00F867BF">
              <w:rPr>
                <w:rFonts w:hint="cs"/>
                <w:color w:val="000000"/>
                <w:sz w:val="26"/>
                <w:szCs w:val="26"/>
                <w:cs/>
              </w:rPr>
              <w:t>25</w:t>
            </w:r>
            <w:r w:rsidRPr="00F867B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1CCE2A24" w14:textId="4A3C2506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</w:tcPr>
          <w:p w14:paraId="2C33674B" w14:textId="435032EC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0E7546" w14:textId="0078A70D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3.67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5CDC8" w14:textId="2727E22B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432D8" w14:textId="1924675F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 xml:space="preserve">29 </w:t>
            </w:r>
            <w:r w:rsidRPr="00F867BF">
              <w:rPr>
                <w:rFonts w:hint="cs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F867BF">
              <w:rPr>
                <w:color w:val="000000"/>
                <w:sz w:val="26"/>
                <w:szCs w:val="26"/>
              </w:rPr>
              <w:t>2570</w:t>
            </w:r>
          </w:p>
        </w:tc>
      </w:tr>
      <w:tr w:rsidR="002B2C13" w:rsidRPr="00F867BF" w14:paraId="0ED78481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E1D93" w14:textId="698E53A8" w:rsidR="002B2C13" w:rsidRPr="00F867BF" w:rsidRDefault="002B2C1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28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2EC14228" w14:textId="2D391D7F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</w:t>
            </w:r>
            <w:r w:rsidRPr="00F867BF">
              <w:rPr>
                <w:rFonts w:hint="cs"/>
                <w:color w:val="000000"/>
                <w:sz w:val="26"/>
                <w:szCs w:val="26"/>
                <w:cs/>
              </w:rPr>
              <w:t>54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4713C362" w14:textId="7C8297A0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3C3C3A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</w:t>
            </w:r>
            <w:r w:rsidRPr="00F867BF">
              <w:rPr>
                <w:rFonts w:hint="cs"/>
                <w:color w:val="000000"/>
                <w:sz w:val="26"/>
                <w:szCs w:val="26"/>
                <w:cs/>
              </w:rPr>
              <w:t>54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5C3B720C" w14:textId="58F7B4A0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</w:tcPr>
          <w:p w14:paraId="6F932254" w14:textId="74A0F7C5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8E6E6" w14:textId="7BBB6FDD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4.07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F0575" w14:textId="2AAB4328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135BE" w14:textId="299650D5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 xml:space="preserve">29 </w:t>
            </w:r>
            <w:r w:rsidRPr="00F867BF">
              <w:rPr>
                <w:rFonts w:hint="cs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F867BF">
              <w:rPr>
                <w:color w:val="000000"/>
                <w:sz w:val="26"/>
                <w:szCs w:val="26"/>
              </w:rPr>
              <w:t>2575</w:t>
            </w:r>
          </w:p>
        </w:tc>
      </w:tr>
      <w:tr w:rsidR="002B2C13" w:rsidRPr="00F867BF" w14:paraId="308E02DD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BD626" w14:textId="6F9777EB" w:rsidR="002B2C13" w:rsidRPr="00F867BF" w:rsidRDefault="002B2C1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29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5A935721" w14:textId="46A862CC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2,8</w:t>
            </w:r>
            <w:r w:rsidRPr="00F867BF">
              <w:rPr>
                <w:rFonts w:hint="cs"/>
                <w:color w:val="000000"/>
                <w:sz w:val="26"/>
                <w:szCs w:val="26"/>
                <w:cs/>
              </w:rPr>
              <w:t>25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61827955" w14:textId="5231C66D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3C3C3A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2,8</w:t>
            </w:r>
            <w:r w:rsidRPr="00F867BF">
              <w:rPr>
                <w:rFonts w:hint="cs"/>
                <w:color w:val="000000"/>
                <w:sz w:val="26"/>
                <w:szCs w:val="26"/>
                <w:cs/>
              </w:rPr>
              <w:t>25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6575A4BE" w14:textId="4D227949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</w:tcPr>
          <w:p w14:paraId="6D3DF851" w14:textId="4454E747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C3FD2" w14:textId="1B399A01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4.33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959FE" w14:textId="24D71ED2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E451B" w14:textId="2CC34E6A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 xml:space="preserve">29 </w:t>
            </w:r>
            <w:r w:rsidRPr="00F867BF">
              <w:rPr>
                <w:rFonts w:hint="cs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F867BF">
              <w:rPr>
                <w:color w:val="000000"/>
                <w:sz w:val="26"/>
                <w:szCs w:val="26"/>
              </w:rPr>
              <w:t>2578</w:t>
            </w:r>
          </w:p>
        </w:tc>
      </w:tr>
      <w:tr w:rsidR="002B2C13" w:rsidRPr="00F867BF" w14:paraId="4432C36D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08A70" w14:textId="5BA401B6" w:rsidR="002B2C13" w:rsidRPr="00F867BF" w:rsidRDefault="002B2C1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30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290BC8E0" w14:textId="6AA07C18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1,200</w:t>
            </w:r>
            <w:r w:rsidRPr="00F867BF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</w:t>
            </w:r>
            <w:r w:rsidR="003C0EBF" w:rsidRPr="00F867BF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2</w:t>
            </w:r>
            <w:r w:rsidRPr="00F867BF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4425F937" w14:textId="635F6E66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7FD68386" w14:textId="3DE49253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</w:tcPr>
          <w:p w14:paraId="6380B5FF" w14:textId="04CE5472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2DD77" w14:textId="7A8A482B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3.25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6F24D" w14:textId="25FF80A6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A462C" w14:textId="55F730DA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 xml:space="preserve">26 </w:t>
            </w:r>
            <w:r w:rsidRPr="00F867BF">
              <w:rPr>
                <w:rFonts w:hint="cs"/>
                <w:color w:val="000000"/>
                <w:sz w:val="26"/>
                <w:szCs w:val="26"/>
                <w:cs/>
              </w:rPr>
              <w:t>มิถุนายน</w:t>
            </w:r>
            <w:r w:rsidRPr="00F867BF">
              <w:rPr>
                <w:color w:val="000000"/>
                <w:sz w:val="26"/>
                <w:szCs w:val="26"/>
              </w:rPr>
              <w:t xml:space="preserve"> 2570</w:t>
            </w:r>
          </w:p>
        </w:tc>
      </w:tr>
      <w:tr w:rsidR="002B2C13" w:rsidRPr="00F867BF" w14:paraId="0A273CD7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6B2B2" w14:textId="0719FF27" w:rsidR="002B2C13" w:rsidRPr="00F867BF" w:rsidRDefault="002B2C1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31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72121706" w14:textId="1C8BB7F9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  <w:cs/>
              </w:rPr>
            </w:pPr>
            <w:r w:rsidRPr="00F867BF">
              <w:rPr>
                <w:color w:val="000000"/>
                <w:sz w:val="26"/>
                <w:szCs w:val="26"/>
              </w:rPr>
              <w:t>800</w:t>
            </w:r>
            <w:r w:rsidRPr="00F867BF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</w:t>
            </w:r>
            <w:r w:rsidR="003C0EBF" w:rsidRPr="00F867BF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2</w:t>
            </w:r>
            <w:r w:rsidRPr="00F867BF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3B0A4282" w14:textId="570D2AAC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</w:tcPr>
          <w:p w14:paraId="13A63C7D" w14:textId="60C75826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</w:tcPr>
          <w:p w14:paraId="6B6B30EB" w14:textId="5A8D8CDC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09957" w14:textId="0361B2B6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3.69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75CB8" w14:textId="56119AFA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CEEF0" w14:textId="7C733EC2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 xml:space="preserve">26 </w:t>
            </w:r>
            <w:r w:rsidRPr="00F867BF">
              <w:rPr>
                <w:rFonts w:hint="cs"/>
                <w:color w:val="000000"/>
                <w:sz w:val="26"/>
                <w:szCs w:val="26"/>
                <w:cs/>
              </w:rPr>
              <w:t>มิถุนายน</w:t>
            </w:r>
            <w:r w:rsidRPr="00F867BF">
              <w:rPr>
                <w:color w:val="000000"/>
                <w:sz w:val="26"/>
                <w:szCs w:val="26"/>
              </w:rPr>
              <w:t xml:space="preserve"> 2572</w:t>
            </w:r>
          </w:p>
        </w:tc>
      </w:tr>
      <w:tr w:rsidR="00A45FB3" w:rsidRPr="00F867BF" w14:paraId="29537276" w14:textId="77777777" w:rsidTr="00A45FB3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9CB93" w14:textId="51A5F832" w:rsidR="00A45FB3" w:rsidRPr="00F867BF" w:rsidRDefault="007A1376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610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i/>
                <w:iCs/>
                <w:color w:val="000000"/>
                <w:sz w:val="26"/>
                <w:szCs w:val="26"/>
              </w:rPr>
              <w:t>OKEA ASA</w:t>
            </w:r>
          </w:p>
        </w:tc>
      </w:tr>
      <w:tr w:rsidR="002B2C13" w:rsidRPr="00F867BF" w14:paraId="64768327" w14:textId="77777777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ADA78" w14:textId="1176E744" w:rsidR="002B2C13" w:rsidRPr="00F867BF" w:rsidRDefault="002B2C1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32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7BF992" w14:textId="18FE9BB7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4,298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224DED" w14:textId="2A7C0144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4,298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14488D" w14:textId="4E591591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301FB0" w14:textId="4A9D3D28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C944F" w14:textId="0D400D70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9.13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12475C" w14:textId="6D50365C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rFonts w:hint="cs"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851CB" w14:textId="39425BDC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 xml:space="preserve">14 </w:t>
            </w:r>
            <w:r w:rsidRPr="00F867BF">
              <w:rPr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F867BF">
              <w:rPr>
                <w:color w:val="000000"/>
                <w:sz w:val="26"/>
                <w:szCs w:val="26"/>
              </w:rPr>
              <w:t>2569</w:t>
            </w:r>
          </w:p>
        </w:tc>
      </w:tr>
      <w:tr w:rsidR="002B2C13" w:rsidRPr="00F867BF" w14:paraId="16211A24" w14:textId="77777777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A773C8" w14:textId="41CAEB40" w:rsidR="002B2C13" w:rsidRPr="00F867BF" w:rsidRDefault="002B2C1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33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11ABB5" w14:textId="020003F9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4,263</w:t>
            </w:r>
            <w:r w:rsidRPr="00F867BF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</w:t>
            </w:r>
            <w:r w:rsidR="003C0EBF" w:rsidRPr="00F867BF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3</w:t>
            </w:r>
            <w:r w:rsidRPr="00F867BF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F4EF62" w14:textId="1AEDBFD8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905806" w14:textId="5130D3CC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8D945A" w14:textId="593A0A8E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1270C" w14:textId="22B3D470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9.13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3D5D7" w14:textId="67E980E9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F9B2F" w14:textId="04035BA4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 xml:space="preserve">15 </w:t>
            </w:r>
            <w:r w:rsidRPr="00F867BF">
              <w:rPr>
                <w:rFonts w:hint="cs"/>
                <w:color w:val="000000"/>
                <w:sz w:val="26"/>
                <w:szCs w:val="26"/>
                <w:cs/>
              </w:rPr>
              <w:t xml:space="preserve">พฤษภาคม </w:t>
            </w:r>
            <w:r w:rsidRPr="00F867BF">
              <w:rPr>
                <w:color w:val="000000"/>
                <w:sz w:val="26"/>
                <w:szCs w:val="26"/>
              </w:rPr>
              <w:t>2571</w:t>
            </w:r>
          </w:p>
        </w:tc>
      </w:tr>
      <w:tr w:rsidR="007E2C51" w:rsidRPr="00F867BF" w14:paraId="3E68BAED" w14:textId="77777777" w:rsidTr="00412B7B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91D60" w14:textId="157693F6" w:rsidR="007E2C51" w:rsidRPr="00F867BF" w:rsidRDefault="00A45FB3" w:rsidP="007E2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610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i/>
                <w:iCs/>
                <w:color w:val="000000"/>
                <w:sz w:val="26"/>
                <w:szCs w:val="26"/>
                <w:cs/>
              </w:rPr>
              <w:t xml:space="preserve">บริษัท </w:t>
            </w:r>
            <w:r w:rsidRPr="00F867BF">
              <w:rPr>
                <w:rFonts w:hint="cs"/>
                <w:i/>
                <w:iCs/>
                <w:color w:val="000000"/>
                <w:sz w:val="26"/>
                <w:szCs w:val="26"/>
                <w:cs/>
              </w:rPr>
              <w:t>บางจาก ศรีราชา</w:t>
            </w:r>
            <w:r w:rsidRPr="00F867BF">
              <w:rPr>
                <w:i/>
                <w:iCs/>
                <w:color w:val="000000"/>
                <w:sz w:val="26"/>
                <w:szCs w:val="26"/>
                <w:cs/>
              </w:rPr>
              <w:t xml:space="preserve"> จำกัด (มหาชน)</w:t>
            </w:r>
          </w:p>
        </w:tc>
      </w:tr>
      <w:tr w:rsidR="002B2C13" w:rsidRPr="00F867BF" w14:paraId="4202C4BE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7525B" w14:textId="4859AF09" w:rsidR="002B2C13" w:rsidRPr="00F867BF" w:rsidRDefault="002B2C1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34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0F5DF9" w14:textId="3B57655E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2,500</w:t>
            </w:r>
            <w:r w:rsidRPr="00F867BF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</w:t>
            </w:r>
            <w:r w:rsidR="003C0EBF" w:rsidRPr="00F867BF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4</w:t>
            </w:r>
            <w:r w:rsidRPr="00F867BF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950F79" w14:textId="519F98A4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7F4BA8" w14:textId="72AF9A8D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86366F" w14:textId="1AD072D1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32853" w14:textId="0554D572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3.14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ED67E" w14:textId="19D820AC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7472F" w14:textId="67BDAC2F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 xml:space="preserve">31 </w:t>
            </w:r>
            <w:r w:rsidRPr="00F867BF">
              <w:rPr>
                <w:rFonts w:hint="cs"/>
                <w:color w:val="000000"/>
                <w:sz w:val="26"/>
                <w:szCs w:val="26"/>
                <w:cs/>
              </w:rPr>
              <w:t>กรกฎาคม</w:t>
            </w:r>
            <w:r w:rsidRPr="00F867BF">
              <w:rPr>
                <w:color w:val="000000"/>
                <w:sz w:val="26"/>
                <w:szCs w:val="26"/>
              </w:rPr>
              <w:t xml:space="preserve"> 2569</w:t>
            </w:r>
          </w:p>
        </w:tc>
      </w:tr>
      <w:tr w:rsidR="002B2C13" w:rsidRPr="00F867BF" w14:paraId="02F5D926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089AB" w14:textId="72837DE8" w:rsidR="002B2C13" w:rsidRPr="00F867BF" w:rsidRDefault="002B2C13" w:rsidP="002B2C1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F867BF">
              <w:rPr>
                <w:sz w:val="26"/>
                <w:szCs w:val="26"/>
              </w:rPr>
              <w:t>35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5E1DD7" w14:textId="6BC19A49" w:rsidR="002B2C13" w:rsidRPr="00F867BF" w:rsidRDefault="002B2C13" w:rsidP="002B2C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1,500</w:t>
            </w:r>
            <w:r w:rsidRPr="00F867BF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</w:t>
            </w:r>
            <w:r w:rsidR="003C0EBF" w:rsidRPr="00F867BF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4</w:t>
            </w:r>
            <w:r w:rsidRPr="00F867BF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ABAE33" w14:textId="52907A5C" w:rsidR="002B2C13" w:rsidRPr="00F867BF" w:rsidRDefault="002B2C13" w:rsidP="002B2C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46C659" w14:textId="0BB30E84" w:rsidR="002B2C13" w:rsidRPr="00F867BF" w:rsidRDefault="002B2C13" w:rsidP="002B2C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342CDB" w14:textId="6F40916D" w:rsidR="002B2C13" w:rsidRPr="00F867BF" w:rsidRDefault="002B2C13" w:rsidP="002B2C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9B662" w14:textId="1B17FAA3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>3.16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C6ABDE" w14:textId="01F6F265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  <w:cs/>
              </w:rPr>
            </w:pPr>
            <w:r w:rsidRPr="00F867B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C0417" w14:textId="79BDC27D" w:rsidR="002B2C13" w:rsidRPr="00F867BF" w:rsidRDefault="002B2C13" w:rsidP="002B2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F867BF">
              <w:rPr>
                <w:color w:val="000000"/>
                <w:sz w:val="26"/>
                <w:szCs w:val="26"/>
              </w:rPr>
              <w:t xml:space="preserve">31 </w:t>
            </w:r>
            <w:r w:rsidRPr="00F867BF">
              <w:rPr>
                <w:rFonts w:hint="cs"/>
                <w:color w:val="000000"/>
                <w:sz w:val="26"/>
                <w:szCs w:val="26"/>
                <w:cs/>
              </w:rPr>
              <w:t>กรกฎาคม</w:t>
            </w:r>
            <w:r w:rsidRPr="00F867BF">
              <w:rPr>
                <w:color w:val="000000"/>
                <w:sz w:val="26"/>
                <w:szCs w:val="26"/>
              </w:rPr>
              <w:t xml:space="preserve"> 2570</w:t>
            </w:r>
          </w:p>
        </w:tc>
      </w:tr>
      <w:tr w:rsidR="00A45FB3" w:rsidRPr="00F867BF" w14:paraId="2F58E4AC" w14:textId="77777777" w:rsidTr="00412B7B">
        <w:trPr>
          <w:trHeight w:val="8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45B68" w14:textId="6DFBB155" w:rsidR="00A45FB3" w:rsidRPr="00F867BF" w:rsidRDefault="00A45FB3" w:rsidP="00A45FB3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336D03" w14:textId="7FDB1F48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b/>
                <w:bCs/>
                <w:color w:val="000000"/>
                <w:sz w:val="26"/>
                <w:szCs w:val="26"/>
              </w:rPr>
              <w:t>79,352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E9E9D4" w14:textId="4624C319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b/>
                <w:bCs/>
                <w:color w:val="000000"/>
                <w:sz w:val="26"/>
                <w:szCs w:val="26"/>
              </w:rPr>
              <w:t>65,389</w:t>
            </w:r>
          </w:p>
        </w:tc>
        <w:tc>
          <w:tcPr>
            <w:tcW w:w="54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BC2668" w14:textId="0B5D6F8D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b/>
                <w:bCs/>
                <w:color w:val="000000"/>
                <w:sz w:val="26"/>
                <w:szCs w:val="26"/>
              </w:rPr>
              <w:t>46,600</w:t>
            </w:r>
          </w:p>
        </w:tc>
        <w:tc>
          <w:tcPr>
            <w:tcW w:w="54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1A4D0F" w14:textId="338697B8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F867BF">
              <w:rPr>
                <w:b/>
                <w:bCs/>
                <w:color w:val="000000"/>
                <w:sz w:val="26"/>
                <w:szCs w:val="26"/>
              </w:rPr>
              <w:t>40,100</w:t>
            </w: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AF3CB" w14:textId="60FE2C39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378730" w14:textId="11F366B1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A3179" w14:textId="41B761ED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</w:p>
        </w:tc>
      </w:tr>
      <w:bookmarkEnd w:id="24"/>
    </w:tbl>
    <w:p w14:paraId="74223046" w14:textId="77777777" w:rsidR="00311BB1" w:rsidRPr="00F867BF" w:rsidRDefault="00311BB1" w:rsidP="003B1F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sz w:val="20"/>
          <w:szCs w:val="20"/>
        </w:rPr>
      </w:pPr>
    </w:p>
    <w:p w14:paraId="096F2B03" w14:textId="77777777" w:rsidR="00777607" w:rsidRPr="00F867BF" w:rsidRDefault="00777607" w:rsidP="003B1F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sz w:val="20"/>
          <w:szCs w:val="20"/>
        </w:rPr>
      </w:pPr>
    </w:p>
    <w:p w14:paraId="75669CE2" w14:textId="77777777" w:rsidR="00777607" w:rsidRPr="00F867BF" w:rsidRDefault="00777607" w:rsidP="003B1F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sz w:val="20"/>
          <w:szCs w:val="20"/>
        </w:rPr>
      </w:pPr>
    </w:p>
    <w:p w14:paraId="44C8F411" w14:textId="77777777" w:rsidR="00777607" w:rsidRPr="00F867BF" w:rsidRDefault="00777607" w:rsidP="003B1F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sz w:val="20"/>
          <w:szCs w:val="20"/>
        </w:rPr>
      </w:pPr>
    </w:p>
    <w:p w14:paraId="3B2C20F2" w14:textId="77777777" w:rsidR="003148F5" w:rsidRPr="00F867BF" w:rsidRDefault="003148F5" w:rsidP="003B1F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sz w:val="20"/>
          <w:szCs w:val="20"/>
        </w:rPr>
      </w:pPr>
    </w:p>
    <w:p w14:paraId="437D99FC" w14:textId="77777777" w:rsidR="003148F5" w:rsidRPr="00F867BF" w:rsidRDefault="003148F5" w:rsidP="003B1F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sz w:val="20"/>
          <w:szCs w:val="20"/>
        </w:rPr>
      </w:pPr>
    </w:p>
    <w:p w14:paraId="78532184" w14:textId="77777777" w:rsidR="002B2C13" w:rsidRPr="00F867BF" w:rsidRDefault="002B2C13" w:rsidP="002B2C13">
      <w:pPr>
        <w:pStyle w:val="ListParagraph"/>
        <w:numPr>
          <w:ilvl w:val="0"/>
          <w:numId w:val="52"/>
        </w:numPr>
        <w:tabs>
          <w:tab w:val="decimal" w:pos="540"/>
        </w:tabs>
        <w:jc w:val="thaiDistribute"/>
        <w:rPr>
          <w:rFonts w:ascii="Angsana New" w:hAnsi="Angsana New"/>
          <w:sz w:val="30"/>
          <w:szCs w:val="30"/>
          <w:lang w:val="en-GB"/>
        </w:rPr>
      </w:pPr>
      <w:bookmarkStart w:id="25" w:name="_Hlk95486524"/>
      <w:r w:rsidRPr="00F867BF">
        <w:rPr>
          <w:rFonts w:ascii="Angsana New" w:hAnsi="Angsana New"/>
          <w:sz w:val="30"/>
          <w:szCs w:val="30"/>
          <w:cs/>
          <w:lang w:val="en-GB"/>
        </w:rPr>
        <w:lastRenderedPageBreak/>
        <w:t xml:space="preserve">หุ้นกู้ไม่ด้อยสิทธิ ไม่มีประกัน และมีผู้แทนผู้ถือหุ้นกู้เสนอขายให้แก่ผู้ลงทุนสถาบัน และ/หรือผู้ลงทุนรายใหญ่โดยมีจำนวนเงินทั้งสิ้น </w:t>
      </w:r>
      <w:r w:rsidRPr="00F867BF">
        <w:rPr>
          <w:rFonts w:ascii="Angsana New" w:hAnsi="Angsana New"/>
          <w:sz w:val="30"/>
          <w:szCs w:val="30"/>
          <w:lang w:val="en-GB"/>
        </w:rPr>
        <w:t>10,000</w:t>
      </w:r>
      <w:r w:rsidRPr="00F867BF">
        <w:rPr>
          <w:rFonts w:ascii="Angsana New" w:hAnsi="Angsana New"/>
          <w:sz w:val="30"/>
          <w:szCs w:val="30"/>
          <w:cs/>
          <w:lang w:val="en-GB"/>
        </w:rPr>
        <w:t xml:space="preserve"> ล้านบาท การเสนอขายหุ้นกู้ครั้งนี้ ประกอบด้วยหุ้นกู้ </w:t>
      </w:r>
      <w:r w:rsidRPr="00F867BF">
        <w:rPr>
          <w:rFonts w:ascii="Angsana New" w:hAnsi="Angsana New"/>
          <w:sz w:val="30"/>
          <w:szCs w:val="30"/>
          <w:lang w:val="en-GB"/>
        </w:rPr>
        <w:t>3</w:t>
      </w:r>
      <w:r w:rsidRPr="00F867BF">
        <w:rPr>
          <w:rFonts w:ascii="Angsana New" w:hAnsi="Angsana New"/>
          <w:sz w:val="30"/>
          <w:szCs w:val="30"/>
          <w:cs/>
          <w:lang w:val="en-GB"/>
        </w:rPr>
        <w:t xml:space="preserve"> ชุด ได้แก่ หุ้นกู้อายุ </w:t>
      </w:r>
      <w:r w:rsidRPr="00F867BF">
        <w:rPr>
          <w:rFonts w:ascii="Angsana New" w:hAnsi="Angsana New"/>
          <w:sz w:val="30"/>
          <w:szCs w:val="30"/>
          <w:lang w:val="en-GB"/>
        </w:rPr>
        <w:t>3</w:t>
      </w:r>
      <w:r w:rsidRPr="00F867BF">
        <w:rPr>
          <w:rFonts w:ascii="Angsana New" w:hAnsi="Angsana New"/>
          <w:sz w:val="30"/>
          <w:szCs w:val="30"/>
          <w:cs/>
          <w:lang w:val="en-GB"/>
        </w:rPr>
        <w:t xml:space="preserve"> ปี มูลค่าเสนอขายรวม </w:t>
      </w:r>
      <w:r w:rsidRPr="00F867BF">
        <w:rPr>
          <w:rFonts w:ascii="Angsana New" w:hAnsi="Angsana New"/>
          <w:sz w:val="30"/>
          <w:szCs w:val="30"/>
          <w:lang w:val="en-GB"/>
        </w:rPr>
        <w:t>2,500</w:t>
      </w:r>
      <w:r w:rsidRPr="00F867BF">
        <w:rPr>
          <w:rFonts w:ascii="Angsana New" w:hAnsi="Angsana New"/>
          <w:sz w:val="30"/>
          <w:szCs w:val="30"/>
          <w:cs/>
          <w:lang w:val="en-GB"/>
        </w:rPr>
        <w:t xml:space="preserve"> ล้านบาท อัตราดอกเบี้ยร้อยละ </w:t>
      </w:r>
      <w:r w:rsidRPr="00F867BF">
        <w:rPr>
          <w:rFonts w:ascii="Angsana New" w:hAnsi="Angsana New"/>
          <w:sz w:val="30"/>
          <w:szCs w:val="30"/>
          <w:lang w:val="en-GB"/>
        </w:rPr>
        <w:t>3.09</w:t>
      </w:r>
      <w:r w:rsidRPr="00F867BF">
        <w:rPr>
          <w:rFonts w:ascii="Angsana New" w:hAnsi="Angsana New"/>
          <w:sz w:val="30"/>
          <w:szCs w:val="30"/>
          <w:cs/>
          <w:lang w:val="en-GB"/>
        </w:rPr>
        <w:t xml:space="preserve"> ต่อปี หุ้นกู้อายุ </w:t>
      </w:r>
      <w:r w:rsidRPr="00F867BF">
        <w:rPr>
          <w:rFonts w:ascii="Angsana New" w:hAnsi="Angsana New"/>
          <w:sz w:val="30"/>
          <w:szCs w:val="30"/>
          <w:lang w:val="en-GB"/>
        </w:rPr>
        <w:t>5</w:t>
      </w:r>
      <w:r w:rsidRPr="00F867BF">
        <w:rPr>
          <w:rFonts w:ascii="Angsana New" w:hAnsi="Angsana New"/>
          <w:sz w:val="30"/>
          <w:szCs w:val="30"/>
          <w:cs/>
          <w:lang w:val="en-GB"/>
        </w:rPr>
        <w:t xml:space="preserve"> ปี มูลค่าเสนอขายรวม </w:t>
      </w:r>
      <w:r w:rsidRPr="00F867BF">
        <w:rPr>
          <w:rFonts w:ascii="Angsana New" w:hAnsi="Angsana New"/>
          <w:sz w:val="30"/>
          <w:szCs w:val="30"/>
          <w:lang w:val="en-GB"/>
        </w:rPr>
        <w:t>2,500</w:t>
      </w:r>
      <w:r w:rsidRPr="00F867BF">
        <w:rPr>
          <w:rFonts w:ascii="Angsana New" w:hAnsi="Angsana New"/>
          <w:sz w:val="30"/>
          <w:szCs w:val="30"/>
          <w:cs/>
          <w:lang w:val="en-GB"/>
        </w:rPr>
        <w:t xml:space="preserve"> ล้านบาท อัตราดอกเบี้ยร้อยละ </w:t>
      </w:r>
      <w:r w:rsidRPr="00F867BF">
        <w:rPr>
          <w:rFonts w:ascii="Angsana New" w:hAnsi="Angsana New"/>
          <w:sz w:val="30"/>
          <w:szCs w:val="30"/>
          <w:lang w:val="en-GB"/>
        </w:rPr>
        <w:t>3.60</w:t>
      </w:r>
      <w:r w:rsidRPr="00F867BF">
        <w:rPr>
          <w:rFonts w:ascii="Angsana New" w:hAnsi="Angsana New"/>
          <w:sz w:val="30"/>
          <w:szCs w:val="30"/>
          <w:cs/>
          <w:lang w:val="en-GB"/>
        </w:rPr>
        <w:t xml:space="preserve"> ต่อปี และหุ้นกู้อายุ </w:t>
      </w:r>
      <w:r w:rsidRPr="00F867BF">
        <w:rPr>
          <w:rFonts w:ascii="Angsana New" w:hAnsi="Angsana New"/>
          <w:sz w:val="30"/>
          <w:szCs w:val="30"/>
          <w:lang w:val="en-GB"/>
        </w:rPr>
        <w:t>10</w:t>
      </w:r>
      <w:r w:rsidRPr="00F867BF">
        <w:rPr>
          <w:rFonts w:ascii="Angsana New" w:hAnsi="Angsana New"/>
          <w:sz w:val="30"/>
          <w:szCs w:val="30"/>
          <w:cs/>
          <w:lang w:val="en-GB"/>
        </w:rPr>
        <w:t xml:space="preserve"> ปี มูลค่าเสนอขายรวม </w:t>
      </w:r>
      <w:r w:rsidRPr="00F867BF">
        <w:rPr>
          <w:rFonts w:ascii="Angsana New" w:hAnsi="Angsana New"/>
          <w:sz w:val="30"/>
          <w:szCs w:val="30"/>
          <w:lang w:val="en-GB"/>
        </w:rPr>
        <w:t>5,000</w:t>
      </w:r>
      <w:r w:rsidRPr="00F867BF">
        <w:rPr>
          <w:rFonts w:ascii="Angsana New" w:hAnsi="Angsana New"/>
          <w:sz w:val="30"/>
          <w:szCs w:val="30"/>
          <w:cs/>
          <w:lang w:val="en-GB"/>
        </w:rPr>
        <w:t xml:space="preserve"> ล้านบาท อัตราดอกเบี้ยร้อยละ </w:t>
      </w:r>
      <w:r w:rsidRPr="00F867BF">
        <w:rPr>
          <w:rFonts w:ascii="Angsana New" w:hAnsi="Angsana New"/>
          <w:sz w:val="30"/>
          <w:szCs w:val="30"/>
          <w:lang w:val="en-GB"/>
        </w:rPr>
        <w:t>4.03</w:t>
      </w:r>
      <w:r w:rsidRPr="00F867BF">
        <w:rPr>
          <w:rFonts w:ascii="Angsana New" w:hAnsi="Angsana New"/>
          <w:sz w:val="30"/>
          <w:szCs w:val="30"/>
          <w:cs/>
          <w:lang w:val="en-GB"/>
        </w:rPr>
        <w:t xml:space="preserve"> ต่อปี</w:t>
      </w:r>
    </w:p>
    <w:p w14:paraId="2839C0D0" w14:textId="3DF3A984" w:rsidR="002B2C13" w:rsidRPr="00F867BF" w:rsidRDefault="002B2C13" w:rsidP="002B2C13">
      <w:pPr>
        <w:pStyle w:val="ListParagraph"/>
        <w:numPr>
          <w:ilvl w:val="0"/>
          <w:numId w:val="52"/>
        </w:numPr>
        <w:tabs>
          <w:tab w:val="decimal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F867BF">
        <w:rPr>
          <w:rFonts w:asciiTheme="majorBidi" w:hAnsiTheme="majorBidi" w:cstheme="majorBidi"/>
          <w:sz w:val="30"/>
          <w:szCs w:val="30"/>
          <w:cs/>
        </w:rPr>
        <w:t xml:space="preserve">หุ้นกู้ชนิดระบุชื่อผู้ถือ ประเภทไม่ด้อยสิทธิ ไม่มีหลักประกัน ไม่มีผู้แทนผู้ถือหุ้นกู้ ทั้งหมด </w:t>
      </w:r>
      <w:r w:rsidRPr="00F867BF">
        <w:rPr>
          <w:rFonts w:asciiTheme="majorBidi" w:hAnsiTheme="majorBidi" w:cstheme="majorBidi"/>
          <w:sz w:val="30"/>
          <w:szCs w:val="30"/>
        </w:rPr>
        <w:t>2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 xml:space="preserve"> ชุด โดยมีมูลค่าที่ตราไว้หน่วยละ </w:t>
      </w:r>
      <w:r w:rsidRPr="00F867BF">
        <w:rPr>
          <w:rFonts w:asciiTheme="majorBidi" w:hAnsiTheme="majorBidi" w:cstheme="majorBidi"/>
          <w:sz w:val="30"/>
          <w:szCs w:val="30"/>
        </w:rPr>
        <w:t>1,000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 xml:space="preserve"> บาท และมีกำหนดชำระดอกเบี้ยทุก </w:t>
      </w:r>
      <w:r w:rsidRPr="00F867BF">
        <w:rPr>
          <w:rFonts w:asciiTheme="majorBidi" w:hAnsiTheme="majorBidi" w:cstheme="majorBidi"/>
          <w:sz w:val="30"/>
          <w:szCs w:val="30"/>
        </w:rPr>
        <w:t>6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 xml:space="preserve"> เดือน เป็นจำนวนเงินรวม </w:t>
      </w:r>
      <w:r w:rsidRPr="00F867BF">
        <w:rPr>
          <w:rFonts w:asciiTheme="majorBidi" w:hAnsiTheme="majorBidi" w:cstheme="majorBidi"/>
          <w:sz w:val="30"/>
          <w:szCs w:val="30"/>
        </w:rPr>
        <w:t>2,000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 xml:space="preserve"> ล้านบาท ซึ่งประกอบด้วย หุ้นกู้อายุ </w:t>
      </w:r>
      <w:r w:rsidRPr="00F867BF">
        <w:rPr>
          <w:rFonts w:asciiTheme="majorBidi" w:hAnsiTheme="majorBidi" w:cstheme="majorBidi"/>
          <w:sz w:val="30"/>
          <w:szCs w:val="30"/>
        </w:rPr>
        <w:t>3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 xml:space="preserve"> ปี วงเงิน </w:t>
      </w:r>
      <w:r w:rsidRPr="00F867BF">
        <w:rPr>
          <w:rFonts w:asciiTheme="majorBidi" w:hAnsiTheme="majorBidi" w:cstheme="majorBidi"/>
          <w:sz w:val="30"/>
          <w:szCs w:val="30"/>
        </w:rPr>
        <w:t>1,200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 xml:space="preserve"> ล้านบาท อัตราดอกเบี้ยร้อยละ </w:t>
      </w:r>
      <w:r w:rsidRPr="00F867BF">
        <w:rPr>
          <w:rFonts w:asciiTheme="majorBidi" w:hAnsiTheme="majorBidi" w:cstheme="majorBidi"/>
          <w:sz w:val="30"/>
          <w:szCs w:val="30"/>
        </w:rPr>
        <w:t>3.25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 xml:space="preserve"> ต่อปี และหุ้นกู้อายุ </w:t>
      </w:r>
      <w:r w:rsidRPr="00F867BF">
        <w:rPr>
          <w:rFonts w:asciiTheme="majorBidi" w:hAnsiTheme="majorBidi" w:cstheme="majorBidi"/>
          <w:sz w:val="30"/>
          <w:szCs w:val="30"/>
        </w:rPr>
        <w:t>5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 xml:space="preserve"> ปี วงเงิน </w:t>
      </w:r>
      <w:r w:rsidRPr="00F867BF">
        <w:rPr>
          <w:rFonts w:asciiTheme="majorBidi" w:hAnsiTheme="majorBidi" w:cstheme="majorBidi"/>
          <w:sz w:val="30"/>
          <w:szCs w:val="30"/>
        </w:rPr>
        <w:t>800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 xml:space="preserve"> ล้านบาท อัตราดอกเบี้ยร้อยละ </w:t>
      </w:r>
      <w:r w:rsidRPr="00F867BF">
        <w:rPr>
          <w:rFonts w:asciiTheme="majorBidi" w:hAnsiTheme="majorBidi" w:cstheme="majorBidi"/>
          <w:sz w:val="30"/>
          <w:szCs w:val="30"/>
        </w:rPr>
        <w:t>3.69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 xml:space="preserve"> ต่อปี</w:t>
      </w:r>
    </w:p>
    <w:bookmarkEnd w:id="25"/>
    <w:p w14:paraId="4AA6A8C7" w14:textId="77777777" w:rsidR="002B2C13" w:rsidRPr="00F867BF" w:rsidRDefault="002B2C13" w:rsidP="002B2C13">
      <w:pPr>
        <w:pStyle w:val="ListParagraph"/>
        <w:numPr>
          <w:ilvl w:val="0"/>
          <w:numId w:val="52"/>
        </w:numPr>
        <w:tabs>
          <w:tab w:val="decimal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F867BF">
        <w:rPr>
          <w:rFonts w:asciiTheme="majorBidi" w:hAnsiTheme="majorBidi" w:cstheme="majorBidi"/>
          <w:sz w:val="30"/>
          <w:szCs w:val="30"/>
          <w:cs/>
        </w:rPr>
        <w:t xml:space="preserve">หุ้นกู้ไม่ด้อยสิทธิแบบมีหลักประกัน มูลค่า </w:t>
      </w:r>
      <w:r w:rsidRPr="00F867BF">
        <w:rPr>
          <w:rFonts w:asciiTheme="majorBidi" w:hAnsiTheme="majorBidi" w:cstheme="majorBidi"/>
          <w:sz w:val="30"/>
          <w:szCs w:val="30"/>
        </w:rPr>
        <w:t>125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 xml:space="preserve"> ล้านดอลลาร์สหรัฐฯ โดยมีระยะเวลา </w:t>
      </w:r>
      <w:r w:rsidRPr="00F867BF">
        <w:rPr>
          <w:rFonts w:asciiTheme="majorBidi" w:hAnsiTheme="majorBidi" w:cstheme="majorBidi"/>
          <w:sz w:val="30"/>
          <w:szCs w:val="30"/>
        </w:rPr>
        <w:t>4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 xml:space="preserve"> ปี หุ้นกู้ดังกล่าวมีอัตราดอกเบี้ยคงที่ร้อยละ </w:t>
      </w:r>
      <w:r w:rsidRPr="00F867BF">
        <w:rPr>
          <w:rFonts w:asciiTheme="majorBidi" w:hAnsiTheme="majorBidi" w:cstheme="majorBidi"/>
          <w:sz w:val="30"/>
          <w:szCs w:val="30"/>
        </w:rPr>
        <w:t>9.13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 xml:space="preserve"> ต่อปี</w:t>
      </w:r>
    </w:p>
    <w:p w14:paraId="76A5C37D" w14:textId="47BAF6AF" w:rsidR="002B2C13" w:rsidRPr="00F867BF" w:rsidRDefault="002B2C13" w:rsidP="002B2C13">
      <w:pPr>
        <w:pStyle w:val="ListParagraph"/>
        <w:numPr>
          <w:ilvl w:val="0"/>
          <w:numId w:val="52"/>
        </w:numPr>
        <w:tabs>
          <w:tab w:val="decimal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F867BF">
        <w:rPr>
          <w:rFonts w:asciiTheme="majorBidi" w:hAnsiTheme="majorBidi" w:cstheme="majorBidi"/>
          <w:sz w:val="30"/>
          <w:szCs w:val="30"/>
          <w:cs/>
        </w:rPr>
        <w:t xml:space="preserve">หุ้นกู้ประเภทไม่ด้อยสิทธิ ไม่มีประกัน ไม่มีผู้แทนผู้ถือหุ้นกู้ โดยมีมูลค่าที่ตราไว้หน่วยละ </w:t>
      </w:r>
      <w:r w:rsidRPr="00F867BF">
        <w:rPr>
          <w:rFonts w:asciiTheme="majorBidi" w:hAnsiTheme="majorBidi" w:cstheme="majorBidi"/>
          <w:sz w:val="30"/>
          <w:szCs w:val="30"/>
        </w:rPr>
        <w:t>1,000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 xml:space="preserve"> บาทและมีกำหนดจ่ายชำระดอกเบี้ยทุก</w:t>
      </w:r>
      <w:r w:rsidR="000276EF" w:rsidRPr="00F867B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276EF" w:rsidRPr="00F867BF">
        <w:rPr>
          <w:rFonts w:asciiTheme="majorBidi" w:hAnsiTheme="majorBidi" w:cstheme="majorBidi"/>
          <w:sz w:val="30"/>
          <w:szCs w:val="30"/>
        </w:rPr>
        <w:t xml:space="preserve">6 </w:t>
      </w:r>
      <w:r w:rsidRPr="00F867BF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121BA6" w:rsidRPr="00F867B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5470D" w:rsidRPr="00F867BF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เป็นจำนวนเงินรวม </w:t>
      </w:r>
      <w:r w:rsidR="00B57CC5" w:rsidRPr="00F867BF">
        <w:rPr>
          <w:rFonts w:asciiTheme="majorBidi" w:hAnsiTheme="majorBidi" w:cstheme="majorBidi"/>
          <w:sz w:val="30"/>
          <w:szCs w:val="30"/>
        </w:rPr>
        <w:t xml:space="preserve">4,000 </w:t>
      </w:r>
      <w:r w:rsidR="00B57CC5" w:rsidRPr="00F867BF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121BA6" w:rsidRPr="00F867BF">
        <w:rPr>
          <w:rFonts w:asciiTheme="majorBidi" w:hAnsiTheme="majorBidi" w:cstheme="majorBidi" w:hint="cs"/>
          <w:sz w:val="30"/>
          <w:szCs w:val="30"/>
          <w:cs/>
        </w:rPr>
        <w:t>ซึ่งประกอบด้วย</w:t>
      </w:r>
      <w:r w:rsidR="000276EF" w:rsidRPr="00F867BF">
        <w:rPr>
          <w:rFonts w:asciiTheme="majorBidi" w:hAnsiTheme="majorBidi" w:cstheme="majorBidi"/>
          <w:sz w:val="30"/>
          <w:szCs w:val="30"/>
        </w:rPr>
        <w:t xml:space="preserve"> </w:t>
      </w:r>
      <w:r w:rsidR="007811E7" w:rsidRPr="00F867BF">
        <w:rPr>
          <w:rFonts w:asciiTheme="majorBidi" w:hAnsiTheme="majorBidi" w:cstheme="majorBidi" w:hint="cs"/>
          <w:sz w:val="30"/>
          <w:szCs w:val="30"/>
          <w:cs/>
        </w:rPr>
        <w:t xml:space="preserve">หุ้นกู้อายุ </w:t>
      </w:r>
      <w:r w:rsidR="007811E7" w:rsidRPr="00F867BF">
        <w:rPr>
          <w:rFonts w:asciiTheme="majorBidi" w:hAnsiTheme="majorBidi" w:cstheme="majorBidi"/>
          <w:sz w:val="30"/>
          <w:szCs w:val="30"/>
        </w:rPr>
        <w:t xml:space="preserve">2 </w:t>
      </w:r>
      <w:r w:rsidR="007811E7" w:rsidRPr="00F867BF">
        <w:rPr>
          <w:rFonts w:asciiTheme="majorBidi" w:hAnsiTheme="majorBidi" w:cstheme="majorBidi" w:hint="cs"/>
          <w:sz w:val="30"/>
          <w:szCs w:val="30"/>
          <w:cs/>
        </w:rPr>
        <w:t xml:space="preserve">ปี วงเงิน </w:t>
      </w:r>
      <w:r w:rsidR="007811E7" w:rsidRPr="00F867BF">
        <w:rPr>
          <w:rFonts w:asciiTheme="majorBidi" w:hAnsiTheme="majorBidi" w:cstheme="majorBidi"/>
          <w:sz w:val="30"/>
          <w:szCs w:val="30"/>
        </w:rPr>
        <w:t xml:space="preserve">2,500 </w:t>
      </w:r>
      <w:r w:rsidR="007811E7" w:rsidRPr="00F867BF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633ED4" w:rsidRPr="00F867BF">
        <w:rPr>
          <w:rFonts w:asciiTheme="majorBidi" w:hAnsiTheme="majorBidi" w:cstheme="majorBidi" w:hint="cs"/>
          <w:sz w:val="30"/>
          <w:szCs w:val="30"/>
          <w:cs/>
        </w:rPr>
        <w:t xml:space="preserve"> อัตราส่วนลด</w:t>
      </w:r>
      <w:r w:rsidR="0025470D" w:rsidRPr="00F867BF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25470D" w:rsidRPr="00F867BF">
        <w:rPr>
          <w:rFonts w:asciiTheme="majorBidi" w:hAnsiTheme="majorBidi" w:cstheme="majorBidi"/>
          <w:sz w:val="30"/>
          <w:szCs w:val="30"/>
        </w:rPr>
        <w:t xml:space="preserve">3.14 </w:t>
      </w:r>
      <w:r w:rsidR="0025470D" w:rsidRPr="00F867BF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="007811E7" w:rsidRPr="00F867BF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25470D" w:rsidRPr="00F867BF">
        <w:rPr>
          <w:rFonts w:asciiTheme="majorBidi" w:hAnsiTheme="majorBidi" w:cstheme="majorBidi" w:hint="cs"/>
          <w:sz w:val="30"/>
          <w:szCs w:val="30"/>
          <w:cs/>
        </w:rPr>
        <w:t>หุ้นกู้</w:t>
      </w:r>
      <w:r w:rsidR="007811E7" w:rsidRPr="00F867BF">
        <w:rPr>
          <w:rFonts w:asciiTheme="majorBidi" w:hAnsiTheme="majorBidi" w:cstheme="majorBidi" w:hint="cs"/>
          <w:sz w:val="30"/>
          <w:szCs w:val="30"/>
          <w:cs/>
        </w:rPr>
        <w:t xml:space="preserve">อายุ </w:t>
      </w:r>
      <w:r w:rsidR="007811E7" w:rsidRPr="00F867BF">
        <w:rPr>
          <w:rFonts w:asciiTheme="majorBidi" w:hAnsiTheme="majorBidi" w:cstheme="majorBidi"/>
          <w:sz w:val="30"/>
          <w:szCs w:val="30"/>
        </w:rPr>
        <w:t>3</w:t>
      </w:r>
      <w:r w:rsidR="007811E7" w:rsidRPr="00F867BF">
        <w:rPr>
          <w:rFonts w:asciiTheme="majorBidi" w:hAnsiTheme="majorBidi" w:cstheme="majorBidi" w:hint="cs"/>
          <w:sz w:val="30"/>
          <w:szCs w:val="30"/>
          <w:cs/>
        </w:rPr>
        <w:t xml:space="preserve"> ปี วงเงิน </w:t>
      </w:r>
      <w:r w:rsidR="007811E7" w:rsidRPr="00F867BF">
        <w:rPr>
          <w:rFonts w:asciiTheme="majorBidi" w:hAnsiTheme="majorBidi" w:cstheme="majorBidi"/>
          <w:sz w:val="30"/>
          <w:szCs w:val="30"/>
        </w:rPr>
        <w:t xml:space="preserve">1,500 </w:t>
      </w:r>
      <w:r w:rsidR="007811E7" w:rsidRPr="00F867BF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25470D" w:rsidRPr="00F867BF">
        <w:rPr>
          <w:rFonts w:asciiTheme="majorBidi" w:hAnsiTheme="majorBidi" w:cstheme="majorBidi" w:hint="cs"/>
          <w:sz w:val="30"/>
          <w:szCs w:val="30"/>
          <w:cs/>
        </w:rPr>
        <w:t xml:space="preserve"> อัตราดอกเบี้ยร้อยละ </w:t>
      </w:r>
      <w:r w:rsidR="0025470D" w:rsidRPr="00F867BF">
        <w:rPr>
          <w:rFonts w:asciiTheme="majorBidi" w:hAnsiTheme="majorBidi" w:cstheme="majorBidi"/>
          <w:sz w:val="30"/>
          <w:szCs w:val="30"/>
        </w:rPr>
        <w:t>3.16</w:t>
      </w:r>
      <w:r w:rsidR="0025470D" w:rsidRPr="00F867BF">
        <w:rPr>
          <w:rFonts w:asciiTheme="majorBidi" w:hAnsiTheme="majorBidi" w:cstheme="majorBidi" w:hint="cs"/>
          <w:sz w:val="30"/>
          <w:szCs w:val="30"/>
          <w:cs/>
        </w:rPr>
        <w:t xml:space="preserve"> ต่อปี</w:t>
      </w:r>
    </w:p>
    <w:p w14:paraId="2BC514CC" w14:textId="1856F7CA" w:rsidR="007A1376" w:rsidRPr="00F867BF" w:rsidRDefault="007A1376" w:rsidP="002B2C13">
      <w:pPr>
        <w:pStyle w:val="ListParagraph"/>
        <w:tabs>
          <w:tab w:val="decimal" w:pos="540"/>
        </w:tabs>
        <w:ind w:left="907"/>
        <w:jc w:val="thaiDistribute"/>
        <w:rPr>
          <w:rFonts w:asciiTheme="majorBidi" w:hAnsiTheme="majorBidi" w:cstheme="majorBidi"/>
          <w:sz w:val="30"/>
          <w:szCs w:val="30"/>
        </w:rPr>
      </w:pPr>
    </w:p>
    <w:p w14:paraId="2BBB3F48" w14:textId="0F653AB7" w:rsidR="003559EF" w:rsidRPr="00F867BF" w:rsidRDefault="00E1754A" w:rsidP="00311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  <w:r w:rsidRPr="00F867BF">
        <w:rPr>
          <w:rFonts w:hint="cs"/>
          <w:lang w:val="en-GB"/>
        </w:rPr>
        <w:tab/>
      </w:r>
      <w:r w:rsidR="00F90E4A" w:rsidRPr="00F867BF">
        <w:rPr>
          <w:rFonts w:hint="cs"/>
          <w:lang w:val="en-GB"/>
        </w:rPr>
        <w:tab/>
      </w:r>
      <w:r w:rsidR="002C7564" w:rsidRPr="00F867BF">
        <w:rPr>
          <w:rFonts w:hint="cs"/>
          <w:cs/>
          <w:lang w:val="en-GB"/>
        </w:rPr>
        <w:t>ภายใต้ข้อกำหนดว่าด้วยสิทธิและหน้าที่ของผู้ออกหุ้นกู้</w:t>
      </w:r>
      <w:r w:rsidR="002C7564" w:rsidRPr="00F867BF">
        <w:rPr>
          <w:rFonts w:hint="cs"/>
          <w:lang w:val="en-GB"/>
        </w:rPr>
        <w:t> </w:t>
      </w:r>
      <w:r w:rsidR="002C7564" w:rsidRPr="00F867BF">
        <w:rPr>
          <w:rFonts w:hint="cs"/>
          <w:cs/>
          <w:lang w:val="en-GB"/>
        </w:rPr>
        <w:t>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1953B593" w14:textId="163AA8F3" w:rsidR="00231DEB" w:rsidRPr="00F867BF" w:rsidRDefault="00C9644D" w:rsidP="00C964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lang w:val="en-GB"/>
        </w:rPr>
      </w:pPr>
      <w:r w:rsidRPr="00F867BF">
        <w:rPr>
          <w:cs/>
          <w:lang w:val="en-GB"/>
        </w:rPr>
        <w:tab/>
      </w:r>
    </w:p>
    <w:p w14:paraId="4267D372" w14:textId="69EBE241" w:rsidR="007D5445" w:rsidRPr="00F867BF" w:rsidRDefault="004762B0" w:rsidP="0011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  <w:r w:rsidRPr="00F867BF">
        <w:rPr>
          <w:rFonts w:hint="cs"/>
          <w:cs/>
          <w:lang w:val="en-GB"/>
        </w:rPr>
        <w:t xml:space="preserve">หนี้สินที่มีภาระดอกเบี้ยส่วนที่มีหลักประกัน ณ วันที่ </w:t>
      </w:r>
      <w:r w:rsidR="00DE3F43" w:rsidRPr="00F867BF">
        <w:rPr>
          <w:rFonts w:hint="cs"/>
        </w:rPr>
        <w:t>3</w:t>
      </w:r>
      <w:r w:rsidR="00D52C0E" w:rsidRPr="00F867BF">
        <w:rPr>
          <w:rFonts w:hint="cs"/>
        </w:rPr>
        <w:t>1</w:t>
      </w:r>
      <w:r w:rsidRPr="00F867BF">
        <w:rPr>
          <w:rFonts w:hint="cs"/>
          <w:cs/>
          <w:lang w:val="en-GB"/>
        </w:rPr>
        <w:t xml:space="preserve"> ธันวาคม มีรายละเอียดของหลักประกันซึ่งเป็นสินทรัพย์ ดังนี้</w:t>
      </w:r>
    </w:p>
    <w:p w14:paraId="555216B8" w14:textId="77777777" w:rsidR="00803E74" w:rsidRPr="00F867BF" w:rsidRDefault="00803E74" w:rsidP="0011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110BE6" w:rsidRPr="00F867BF" w14:paraId="69BA6B96" w14:textId="77777777" w:rsidTr="00A41ACC">
        <w:trPr>
          <w:tblHeader/>
        </w:trPr>
        <w:tc>
          <w:tcPr>
            <w:tcW w:w="4230" w:type="dxa"/>
          </w:tcPr>
          <w:p w14:paraId="2427997A" w14:textId="77777777" w:rsidR="00110BE6" w:rsidRPr="00F867BF" w:rsidRDefault="00110BE6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lang w:val="en-GB"/>
              </w:rPr>
            </w:pPr>
          </w:p>
        </w:tc>
        <w:tc>
          <w:tcPr>
            <w:tcW w:w="2475" w:type="dxa"/>
            <w:gridSpan w:val="2"/>
          </w:tcPr>
          <w:p w14:paraId="1E37A7BA" w14:textId="77777777" w:rsidR="00110BE6" w:rsidRPr="00F867BF" w:rsidRDefault="00110BE6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  <w:r w:rsidRPr="00F867BF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82A4C35" w14:textId="77777777" w:rsidR="00110BE6" w:rsidRPr="00F867BF" w:rsidRDefault="00110BE6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cs/>
              </w:rPr>
            </w:pPr>
            <w:r w:rsidRPr="00F867BF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9A341A" w:rsidRPr="00F867BF" w14:paraId="7B1FA2DA" w14:textId="77777777" w:rsidTr="00A41ACC">
        <w:trPr>
          <w:tblHeader/>
        </w:trPr>
        <w:tc>
          <w:tcPr>
            <w:tcW w:w="4230" w:type="dxa"/>
          </w:tcPr>
          <w:p w14:paraId="2FBE4DA2" w14:textId="77777777" w:rsidR="009A341A" w:rsidRPr="00F867BF" w:rsidRDefault="009A341A" w:rsidP="009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237" w:type="dxa"/>
          </w:tcPr>
          <w:p w14:paraId="32B50829" w14:textId="59F97D84" w:rsidR="009A341A" w:rsidRPr="00F867BF" w:rsidRDefault="00C9644D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1238" w:type="dxa"/>
          </w:tcPr>
          <w:p w14:paraId="6606CB3C" w14:textId="445E74A6" w:rsidR="009A341A" w:rsidRPr="00F867BF" w:rsidRDefault="00C9644D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237" w:type="dxa"/>
          </w:tcPr>
          <w:p w14:paraId="2DAF9B6F" w14:textId="03EB29C8" w:rsidR="009A341A" w:rsidRPr="00F867BF" w:rsidRDefault="00C9644D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1238" w:type="dxa"/>
          </w:tcPr>
          <w:p w14:paraId="44EAB49C" w14:textId="5B7EE196" w:rsidR="009A341A" w:rsidRPr="00F867BF" w:rsidRDefault="00C9644D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</w:tr>
      <w:tr w:rsidR="00110BE6" w:rsidRPr="00F867BF" w14:paraId="7AE4D7EA" w14:textId="77777777" w:rsidTr="00A41ACC">
        <w:trPr>
          <w:tblHeader/>
        </w:trPr>
        <w:tc>
          <w:tcPr>
            <w:tcW w:w="4230" w:type="dxa"/>
          </w:tcPr>
          <w:p w14:paraId="07B791C4" w14:textId="77777777" w:rsidR="00110BE6" w:rsidRPr="00F867BF" w:rsidRDefault="00110BE6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950" w:type="dxa"/>
            <w:gridSpan w:val="4"/>
          </w:tcPr>
          <w:p w14:paraId="285FB664" w14:textId="77777777" w:rsidR="00110BE6" w:rsidRPr="00F867BF" w:rsidRDefault="00110BE6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9644D" w:rsidRPr="00F867BF" w14:paraId="15FAAD96" w14:textId="77777777" w:rsidTr="00A41ACC">
        <w:tc>
          <w:tcPr>
            <w:tcW w:w="4230" w:type="dxa"/>
          </w:tcPr>
          <w:p w14:paraId="383C380D" w14:textId="77777777" w:rsidR="00C9644D" w:rsidRPr="00F867BF" w:rsidRDefault="00C9644D" w:rsidP="00C96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37" w:type="dxa"/>
          </w:tcPr>
          <w:p w14:paraId="793F10ED" w14:textId="233CB7F8" w:rsidR="00C9644D" w:rsidRPr="00F867BF" w:rsidRDefault="006B666F" w:rsidP="00C9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19,081</w:t>
            </w:r>
          </w:p>
        </w:tc>
        <w:tc>
          <w:tcPr>
            <w:tcW w:w="1238" w:type="dxa"/>
          </w:tcPr>
          <w:p w14:paraId="03795BDF" w14:textId="6A8B1CDA" w:rsidR="00C9644D" w:rsidRPr="00F867BF" w:rsidRDefault="00C9644D" w:rsidP="00C9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28,655</w:t>
            </w:r>
          </w:p>
        </w:tc>
        <w:tc>
          <w:tcPr>
            <w:tcW w:w="1237" w:type="dxa"/>
          </w:tcPr>
          <w:p w14:paraId="61C63295" w14:textId="28B83095" w:rsidR="00C9644D" w:rsidRPr="00F867BF" w:rsidRDefault="006B666F" w:rsidP="00C9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238" w:type="dxa"/>
          </w:tcPr>
          <w:p w14:paraId="0B8F5D4B" w14:textId="77777777" w:rsidR="00C9644D" w:rsidRPr="00F867BF" w:rsidRDefault="00C9644D" w:rsidP="00C9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rPr>
                <w:rFonts w:hint="cs"/>
                <w:cs/>
              </w:rPr>
              <w:t>-</w:t>
            </w:r>
          </w:p>
        </w:tc>
      </w:tr>
      <w:tr w:rsidR="006B666F" w:rsidRPr="00F867BF" w14:paraId="4937EEFE" w14:textId="77777777" w:rsidTr="00A41ACC">
        <w:tc>
          <w:tcPr>
            <w:tcW w:w="4230" w:type="dxa"/>
          </w:tcPr>
          <w:p w14:paraId="1049BDE4" w14:textId="60756DE7" w:rsidR="006B666F" w:rsidRPr="00F867BF" w:rsidRDefault="006B666F" w:rsidP="006B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6" w:right="-45" w:hanging="246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37" w:type="dxa"/>
          </w:tcPr>
          <w:p w14:paraId="78068C52" w14:textId="140626CA" w:rsidR="006B666F" w:rsidRPr="00F867BF" w:rsidRDefault="006B666F" w:rsidP="006B66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4,680</w:t>
            </w:r>
          </w:p>
        </w:tc>
        <w:tc>
          <w:tcPr>
            <w:tcW w:w="1238" w:type="dxa"/>
          </w:tcPr>
          <w:p w14:paraId="2E422458" w14:textId="78928B0C" w:rsidR="006B666F" w:rsidRPr="00F867BF" w:rsidRDefault="006B666F" w:rsidP="006B66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4,465</w:t>
            </w:r>
          </w:p>
        </w:tc>
        <w:tc>
          <w:tcPr>
            <w:tcW w:w="1237" w:type="dxa"/>
          </w:tcPr>
          <w:p w14:paraId="3A7915DE" w14:textId="29331BA4" w:rsidR="006B666F" w:rsidRPr="00F867BF" w:rsidRDefault="006B666F" w:rsidP="006B66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238" w:type="dxa"/>
          </w:tcPr>
          <w:p w14:paraId="5248AD94" w14:textId="2FFD61B7" w:rsidR="006B666F" w:rsidRPr="00F867BF" w:rsidRDefault="006B666F" w:rsidP="006B66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867BF">
              <w:rPr>
                <w:rFonts w:hint="cs"/>
                <w:cs/>
              </w:rPr>
              <w:t>-</w:t>
            </w:r>
          </w:p>
        </w:tc>
      </w:tr>
      <w:tr w:rsidR="00C9644D" w:rsidRPr="00F867BF" w14:paraId="43116D2D" w14:textId="77777777" w:rsidTr="00A41ACC">
        <w:tc>
          <w:tcPr>
            <w:tcW w:w="4230" w:type="dxa"/>
          </w:tcPr>
          <w:p w14:paraId="5E9CB575" w14:textId="77777777" w:rsidR="00C9644D" w:rsidRPr="00F867BF" w:rsidRDefault="00C9644D" w:rsidP="00C96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3CEA200C" w14:textId="260B8242" w:rsidR="00C9644D" w:rsidRPr="00F867BF" w:rsidRDefault="006B666F" w:rsidP="00C964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23,761</w:t>
            </w:r>
          </w:p>
        </w:tc>
        <w:tc>
          <w:tcPr>
            <w:tcW w:w="1238" w:type="dxa"/>
          </w:tcPr>
          <w:p w14:paraId="7CDC3E54" w14:textId="520B2329" w:rsidR="00C9644D" w:rsidRPr="00F867BF" w:rsidRDefault="00C9644D" w:rsidP="00C964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33,120</w:t>
            </w:r>
          </w:p>
        </w:tc>
        <w:tc>
          <w:tcPr>
            <w:tcW w:w="1237" w:type="dxa"/>
          </w:tcPr>
          <w:p w14:paraId="285011C8" w14:textId="2290D474" w:rsidR="00C9644D" w:rsidRPr="00F867BF" w:rsidRDefault="006B666F" w:rsidP="00C964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-</w:t>
            </w:r>
          </w:p>
        </w:tc>
        <w:tc>
          <w:tcPr>
            <w:tcW w:w="1238" w:type="dxa"/>
          </w:tcPr>
          <w:p w14:paraId="22C6E379" w14:textId="77777777" w:rsidR="00C9644D" w:rsidRPr="00F867BF" w:rsidRDefault="00C9644D" w:rsidP="00C964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-</w:t>
            </w:r>
          </w:p>
        </w:tc>
      </w:tr>
    </w:tbl>
    <w:p w14:paraId="4BFACAD3" w14:textId="4C47ACD1" w:rsidR="00BC533A" w:rsidRPr="00F867BF" w:rsidRDefault="00BC533A" w:rsidP="00354E46"/>
    <w:p w14:paraId="74BDB2ED" w14:textId="77777777" w:rsidR="00BC533A" w:rsidRPr="00F867BF" w:rsidRDefault="00BC5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F867BF">
        <w:br w:type="page"/>
      </w:r>
    </w:p>
    <w:p w14:paraId="56CE4103" w14:textId="24234E48" w:rsidR="00B75122" w:rsidRPr="00F867BF" w:rsidRDefault="004762B0" w:rsidP="00B75122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867BF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เจ้าหนี้</w:t>
      </w:r>
      <w:r w:rsidR="000A1B62" w:rsidRPr="00F867BF">
        <w:rPr>
          <w:rFonts w:ascii="Angsana New" w:hAnsi="Angsana New"/>
          <w:b/>
          <w:bCs/>
          <w:sz w:val="30"/>
          <w:szCs w:val="30"/>
          <w:cs/>
          <w:lang w:bidi="th-TH"/>
        </w:rPr>
        <w:t>หมุนเวียน</w:t>
      </w:r>
      <w:r w:rsidRPr="00F867BF">
        <w:rPr>
          <w:rFonts w:ascii="Angsana New" w:hAnsi="Angsana New"/>
          <w:b/>
          <w:bCs/>
          <w:sz w:val="30"/>
          <w:szCs w:val="30"/>
          <w:cs/>
          <w:lang w:bidi="th-TH"/>
        </w:rPr>
        <w:t>อื่น</w:t>
      </w:r>
    </w:p>
    <w:p w14:paraId="797ED401" w14:textId="77777777" w:rsidR="00FD19D4" w:rsidRPr="00F867BF" w:rsidRDefault="00FD19D4" w:rsidP="00026EA9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4"/>
        <w:gridCol w:w="979"/>
        <w:gridCol w:w="1237"/>
        <w:gridCol w:w="1237"/>
        <w:gridCol w:w="1237"/>
        <w:gridCol w:w="1236"/>
      </w:tblGrid>
      <w:tr w:rsidR="00110BE6" w:rsidRPr="00F867BF" w14:paraId="704B34D6" w14:textId="77777777" w:rsidTr="00A41ACC">
        <w:trPr>
          <w:trHeight w:val="408"/>
          <w:tblHeader/>
        </w:trPr>
        <w:tc>
          <w:tcPr>
            <w:tcW w:w="1772" w:type="pct"/>
          </w:tcPr>
          <w:p w14:paraId="682B5D90" w14:textId="77777777" w:rsidR="00110BE6" w:rsidRPr="00F867BF" w:rsidRDefault="00110BE6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62B159B1" w14:textId="77777777" w:rsidR="00110BE6" w:rsidRPr="00F867BF" w:rsidRDefault="00110BE6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2"/>
          </w:tcPr>
          <w:p w14:paraId="48CAC938" w14:textId="77777777" w:rsidR="00110BE6" w:rsidRPr="00F867BF" w:rsidRDefault="00110BE6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7" w:type="pct"/>
            <w:gridSpan w:val="2"/>
          </w:tcPr>
          <w:p w14:paraId="26965518" w14:textId="77777777" w:rsidR="00110BE6" w:rsidRPr="00F867BF" w:rsidRDefault="00110BE6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A341A" w:rsidRPr="00F867BF" w14:paraId="464C36AA" w14:textId="77777777" w:rsidTr="00A41ACC">
        <w:trPr>
          <w:trHeight w:val="408"/>
        </w:trPr>
        <w:tc>
          <w:tcPr>
            <w:tcW w:w="1772" w:type="pct"/>
          </w:tcPr>
          <w:p w14:paraId="1036DBA6" w14:textId="77777777" w:rsidR="009A341A" w:rsidRPr="00F867BF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239523FB" w14:textId="77777777" w:rsidR="009A341A" w:rsidRPr="00F867BF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74" w:type="pct"/>
          </w:tcPr>
          <w:p w14:paraId="2B922243" w14:textId="588E104D" w:rsidR="009A341A" w:rsidRPr="00F867BF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95F84" w:rsidRPr="00F867BF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674" w:type="pct"/>
          </w:tcPr>
          <w:p w14:paraId="20392228" w14:textId="6D2B2C2D" w:rsidR="009A341A" w:rsidRPr="00F867BF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95F84" w:rsidRPr="00F867B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674" w:type="pct"/>
          </w:tcPr>
          <w:p w14:paraId="4AE02CC0" w14:textId="49EF0474" w:rsidR="009A341A" w:rsidRPr="00F867BF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95F84" w:rsidRPr="00F867BF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673" w:type="pct"/>
          </w:tcPr>
          <w:p w14:paraId="1521A1E3" w14:textId="6F0FB30E" w:rsidR="009A341A" w:rsidRPr="00F867BF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95F84" w:rsidRPr="00F867B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EB65AD" w:rsidRPr="00F867BF" w14:paraId="74EBD7F0" w14:textId="77777777" w:rsidTr="00A41ACC">
        <w:trPr>
          <w:trHeight w:val="408"/>
        </w:trPr>
        <w:tc>
          <w:tcPr>
            <w:tcW w:w="1772" w:type="pct"/>
          </w:tcPr>
          <w:p w14:paraId="74D9F03F" w14:textId="77777777" w:rsidR="00EB65AD" w:rsidRPr="00F867BF" w:rsidRDefault="00EB65AD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67E28E94" w14:textId="77777777" w:rsidR="00EB65AD" w:rsidRPr="00F867BF" w:rsidRDefault="00EB65AD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4" w:type="pct"/>
            <w:gridSpan w:val="4"/>
          </w:tcPr>
          <w:p w14:paraId="7984C0F8" w14:textId="77777777" w:rsidR="00EB65AD" w:rsidRPr="00F867BF" w:rsidRDefault="00EB65AD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5FB3" w:rsidRPr="00F867BF" w14:paraId="79271EB1" w14:textId="77777777" w:rsidTr="00A41ACC">
        <w:trPr>
          <w:trHeight w:val="408"/>
        </w:trPr>
        <w:tc>
          <w:tcPr>
            <w:tcW w:w="1772" w:type="pct"/>
            <w:shd w:val="clear" w:color="auto" w:fill="auto"/>
          </w:tcPr>
          <w:p w14:paraId="16C7F71E" w14:textId="3E11C520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3" w:type="pct"/>
          </w:tcPr>
          <w:p w14:paraId="10600727" w14:textId="63816F60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EFF210F" w14:textId="779AAA29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99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CA417A3" w14:textId="35EA820A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35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E2BA43A" w14:textId="008B79A0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490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5B482102" w14:textId="16ADF79A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245</w:t>
            </w:r>
          </w:p>
        </w:tc>
      </w:tr>
      <w:tr w:rsidR="00A45FB3" w:rsidRPr="00F867BF" w14:paraId="1FAC0994" w14:textId="77777777" w:rsidTr="00A41ACC">
        <w:trPr>
          <w:trHeight w:val="408"/>
        </w:trPr>
        <w:tc>
          <w:tcPr>
            <w:tcW w:w="1772" w:type="pct"/>
          </w:tcPr>
          <w:p w14:paraId="6CD16BC0" w14:textId="51344A53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33" w:type="pct"/>
            <w:shd w:val="clear" w:color="auto" w:fill="auto"/>
          </w:tcPr>
          <w:p w14:paraId="391FA3E7" w14:textId="7777777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DDFB834" w14:textId="777777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5AAA49DA" w14:textId="777777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51E01B6B" w14:textId="777777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3" w:type="pct"/>
            <w:vAlign w:val="bottom"/>
          </w:tcPr>
          <w:p w14:paraId="1D88AEF1" w14:textId="777777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A45FB3" w:rsidRPr="00F867BF" w14:paraId="23CCE15E" w14:textId="77777777" w:rsidTr="00A41ACC">
        <w:trPr>
          <w:trHeight w:val="408"/>
        </w:trPr>
        <w:tc>
          <w:tcPr>
            <w:tcW w:w="1772" w:type="pct"/>
          </w:tcPr>
          <w:p w14:paraId="25F824D2" w14:textId="47FDE46D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33" w:type="pct"/>
            <w:shd w:val="clear" w:color="auto" w:fill="auto"/>
          </w:tcPr>
          <w:p w14:paraId="3BA94CA7" w14:textId="7777777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68EE7DA1" w14:textId="723117D0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7,639</w:t>
            </w:r>
          </w:p>
        </w:tc>
        <w:tc>
          <w:tcPr>
            <w:tcW w:w="674" w:type="pct"/>
            <w:vAlign w:val="bottom"/>
          </w:tcPr>
          <w:p w14:paraId="205676F6" w14:textId="193A7239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867BF">
              <w:t>8,202</w:t>
            </w:r>
          </w:p>
        </w:tc>
        <w:tc>
          <w:tcPr>
            <w:tcW w:w="674" w:type="pct"/>
            <w:vAlign w:val="bottom"/>
          </w:tcPr>
          <w:p w14:paraId="301E7D4E" w14:textId="723CC3AE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300</w:t>
            </w:r>
          </w:p>
        </w:tc>
        <w:tc>
          <w:tcPr>
            <w:tcW w:w="673" w:type="pct"/>
            <w:vAlign w:val="bottom"/>
          </w:tcPr>
          <w:p w14:paraId="1CB9ED2F" w14:textId="4CA21AB9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867BF">
              <w:rPr>
                <w:rFonts w:hint="cs"/>
                <w:cs/>
              </w:rPr>
              <w:t>1</w:t>
            </w:r>
            <w:r w:rsidRPr="00F867BF">
              <w:t>,554</w:t>
            </w:r>
          </w:p>
        </w:tc>
      </w:tr>
      <w:tr w:rsidR="00A45FB3" w:rsidRPr="00F867BF" w14:paraId="64F3C314" w14:textId="77777777">
        <w:trPr>
          <w:trHeight w:val="408"/>
        </w:trPr>
        <w:tc>
          <w:tcPr>
            <w:tcW w:w="1772" w:type="pct"/>
          </w:tcPr>
          <w:p w14:paraId="0CD903EA" w14:textId="3FBFB062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เจ้าหนี้ค่าก่อสร้างและซื้อสินทรัพย์</w:t>
            </w:r>
          </w:p>
        </w:tc>
        <w:tc>
          <w:tcPr>
            <w:tcW w:w="533" w:type="pct"/>
            <w:shd w:val="clear" w:color="auto" w:fill="auto"/>
          </w:tcPr>
          <w:p w14:paraId="7C77F0D6" w14:textId="7777777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205F30DD" w14:textId="37DE6763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867BF">
              <w:t>1,319</w:t>
            </w:r>
          </w:p>
        </w:tc>
        <w:tc>
          <w:tcPr>
            <w:tcW w:w="674" w:type="pct"/>
            <w:vAlign w:val="bottom"/>
          </w:tcPr>
          <w:p w14:paraId="7EE25025" w14:textId="76A21C3E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867BF">
              <w:t>3,869</w:t>
            </w:r>
          </w:p>
        </w:tc>
        <w:tc>
          <w:tcPr>
            <w:tcW w:w="674" w:type="pct"/>
            <w:vAlign w:val="bottom"/>
          </w:tcPr>
          <w:p w14:paraId="4B298EAE" w14:textId="44225E60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867BF">
              <w:t>394</w:t>
            </w:r>
          </w:p>
        </w:tc>
        <w:tc>
          <w:tcPr>
            <w:tcW w:w="673" w:type="pct"/>
            <w:vAlign w:val="bottom"/>
          </w:tcPr>
          <w:p w14:paraId="14539124" w14:textId="7DF2682F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867BF">
              <w:t>722</w:t>
            </w:r>
          </w:p>
        </w:tc>
      </w:tr>
      <w:tr w:rsidR="00A45FB3" w:rsidRPr="00F867BF" w14:paraId="58202940" w14:textId="77777777">
        <w:trPr>
          <w:trHeight w:val="408"/>
        </w:trPr>
        <w:tc>
          <w:tcPr>
            <w:tcW w:w="1772" w:type="pct"/>
          </w:tcPr>
          <w:p w14:paraId="566E3366" w14:textId="5EE907D9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เจ้าหนี้ค่าบริการ</w:t>
            </w:r>
          </w:p>
        </w:tc>
        <w:tc>
          <w:tcPr>
            <w:tcW w:w="533" w:type="pct"/>
            <w:shd w:val="clear" w:color="auto" w:fill="auto"/>
          </w:tcPr>
          <w:p w14:paraId="5CB6BF52" w14:textId="7777777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69D6A2E0" w14:textId="2CDEE900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657</w:t>
            </w:r>
          </w:p>
        </w:tc>
        <w:tc>
          <w:tcPr>
            <w:tcW w:w="674" w:type="pct"/>
            <w:vAlign w:val="bottom"/>
          </w:tcPr>
          <w:p w14:paraId="6A334F67" w14:textId="763847E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rPr>
                <w:rFonts w:hint="cs"/>
                <w:cs/>
              </w:rPr>
              <w:t>686</w:t>
            </w:r>
          </w:p>
        </w:tc>
        <w:tc>
          <w:tcPr>
            <w:tcW w:w="674" w:type="pct"/>
            <w:vAlign w:val="bottom"/>
          </w:tcPr>
          <w:p w14:paraId="4D7A0F10" w14:textId="682B5A22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88</w:t>
            </w:r>
          </w:p>
        </w:tc>
        <w:tc>
          <w:tcPr>
            <w:tcW w:w="673" w:type="pct"/>
            <w:vAlign w:val="bottom"/>
          </w:tcPr>
          <w:p w14:paraId="5EA0C130" w14:textId="0EA71EF4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rPr>
                <w:rFonts w:hint="cs"/>
                <w:cs/>
              </w:rPr>
              <w:t>64</w:t>
            </w:r>
          </w:p>
        </w:tc>
      </w:tr>
      <w:tr w:rsidR="00A45FB3" w:rsidRPr="00F867BF" w14:paraId="236CC00C" w14:textId="77777777">
        <w:trPr>
          <w:trHeight w:val="408"/>
        </w:trPr>
        <w:tc>
          <w:tcPr>
            <w:tcW w:w="1772" w:type="pct"/>
          </w:tcPr>
          <w:p w14:paraId="0475B2E5" w14:textId="1414A86A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533" w:type="pct"/>
            <w:shd w:val="clear" w:color="auto" w:fill="auto"/>
          </w:tcPr>
          <w:p w14:paraId="325CB3B0" w14:textId="7777777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29663F21" w14:textId="778D9CC8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643</w:t>
            </w:r>
          </w:p>
        </w:tc>
        <w:tc>
          <w:tcPr>
            <w:tcW w:w="674" w:type="pct"/>
            <w:vAlign w:val="bottom"/>
          </w:tcPr>
          <w:p w14:paraId="5290A6CF" w14:textId="284605A2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932</w:t>
            </w:r>
          </w:p>
        </w:tc>
        <w:tc>
          <w:tcPr>
            <w:tcW w:w="674" w:type="pct"/>
            <w:vAlign w:val="bottom"/>
          </w:tcPr>
          <w:p w14:paraId="125C3A87" w14:textId="2152EE05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673" w:type="pct"/>
            <w:vAlign w:val="bottom"/>
          </w:tcPr>
          <w:p w14:paraId="773E1306" w14:textId="68F8B934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-</w:t>
            </w:r>
          </w:p>
        </w:tc>
      </w:tr>
      <w:tr w:rsidR="00A45FB3" w:rsidRPr="00F867BF" w14:paraId="2FCBDC21" w14:textId="77777777" w:rsidTr="00A41ACC">
        <w:trPr>
          <w:trHeight w:val="408"/>
        </w:trPr>
        <w:tc>
          <w:tcPr>
            <w:tcW w:w="1772" w:type="pct"/>
          </w:tcPr>
          <w:p w14:paraId="6A20BCC2" w14:textId="16209E20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533" w:type="pct"/>
            <w:shd w:val="clear" w:color="auto" w:fill="auto"/>
          </w:tcPr>
          <w:p w14:paraId="04F64907" w14:textId="7777777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775C5041" w14:textId="7C5EE373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622</w:t>
            </w:r>
          </w:p>
        </w:tc>
        <w:tc>
          <w:tcPr>
            <w:tcW w:w="674" w:type="pct"/>
            <w:vAlign w:val="bottom"/>
          </w:tcPr>
          <w:p w14:paraId="2B7FCF17" w14:textId="01D386B3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941</w:t>
            </w:r>
          </w:p>
        </w:tc>
        <w:tc>
          <w:tcPr>
            <w:tcW w:w="674" w:type="pct"/>
            <w:vAlign w:val="bottom"/>
          </w:tcPr>
          <w:p w14:paraId="61387A66" w14:textId="2AE320A6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245</w:t>
            </w:r>
          </w:p>
        </w:tc>
        <w:tc>
          <w:tcPr>
            <w:tcW w:w="673" w:type="pct"/>
            <w:vAlign w:val="bottom"/>
          </w:tcPr>
          <w:p w14:paraId="4EBC7B1D" w14:textId="4A577D23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315</w:t>
            </w:r>
          </w:p>
        </w:tc>
      </w:tr>
      <w:tr w:rsidR="00A45FB3" w:rsidRPr="00F867BF" w14:paraId="0BA9B87D" w14:textId="77777777">
        <w:trPr>
          <w:trHeight w:val="408"/>
        </w:trPr>
        <w:tc>
          <w:tcPr>
            <w:tcW w:w="1772" w:type="pct"/>
          </w:tcPr>
          <w:p w14:paraId="7D005396" w14:textId="58841EAA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เจ้าหนี้ภาษี</w:t>
            </w:r>
          </w:p>
        </w:tc>
        <w:tc>
          <w:tcPr>
            <w:tcW w:w="533" w:type="pct"/>
            <w:shd w:val="clear" w:color="auto" w:fill="auto"/>
          </w:tcPr>
          <w:p w14:paraId="1093AF8F" w14:textId="7777777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CC2C36A" w14:textId="5F993879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507</w:t>
            </w:r>
          </w:p>
        </w:tc>
        <w:tc>
          <w:tcPr>
            <w:tcW w:w="674" w:type="pct"/>
            <w:vAlign w:val="bottom"/>
          </w:tcPr>
          <w:p w14:paraId="26CF7168" w14:textId="04AF86A6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1,330</w:t>
            </w:r>
          </w:p>
        </w:tc>
        <w:tc>
          <w:tcPr>
            <w:tcW w:w="674" w:type="pct"/>
            <w:vAlign w:val="bottom"/>
          </w:tcPr>
          <w:p w14:paraId="7F3E6996" w14:textId="5CCD308C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103</w:t>
            </w:r>
          </w:p>
        </w:tc>
        <w:tc>
          <w:tcPr>
            <w:tcW w:w="673" w:type="pct"/>
            <w:vAlign w:val="bottom"/>
          </w:tcPr>
          <w:p w14:paraId="18659249" w14:textId="2582B80E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85</w:t>
            </w:r>
          </w:p>
        </w:tc>
      </w:tr>
      <w:tr w:rsidR="00A45FB3" w:rsidRPr="00F867BF" w14:paraId="70AA3D45" w14:textId="77777777">
        <w:trPr>
          <w:trHeight w:val="408"/>
        </w:trPr>
        <w:tc>
          <w:tcPr>
            <w:tcW w:w="1772" w:type="pct"/>
          </w:tcPr>
          <w:p w14:paraId="4FB11598" w14:textId="22DBB5DF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</w:rPr>
              <w:t>ค่าขนส่งค้างจ่าย</w:t>
            </w:r>
          </w:p>
        </w:tc>
        <w:tc>
          <w:tcPr>
            <w:tcW w:w="533" w:type="pct"/>
            <w:shd w:val="clear" w:color="auto" w:fill="auto"/>
          </w:tcPr>
          <w:p w14:paraId="57965277" w14:textId="7777777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3CE68ECD" w14:textId="61DCFC1C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469</w:t>
            </w:r>
          </w:p>
        </w:tc>
        <w:tc>
          <w:tcPr>
            <w:tcW w:w="674" w:type="pct"/>
            <w:vAlign w:val="bottom"/>
          </w:tcPr>
          <w:p w14:paraId="740113B4" w14:textId="75C09EAD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867BF">
              <w:t>85</w:t>
            </w:r>
          </w:p>
        </w:tc>
        <w:tc>
          <w:tcPr>
            <w:tcW w:w="674" w:type="pct"/>
            <w:vAlign w:val="bottom"/>
          </w:tcPr>
          <w:p w14:paraId="685DDA4C" w14:textId="79945140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469</w:t>
            </w:r>
          </w:p>
        </w:tc>
        <w:tc>
          <w:tcPr>
            <w:tcW w:w="673" w:type="pct"/>
            <w:vAlign w:val="bottom"/>
          </w:tcPr>
          <w:p w14:paraId="738C83D3" w14:textId="49FDEE93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867BF">
              <w:t>85</w:t>
            </w:r>
          </w:p>
        </w:tc>
      </w:tr>
      <w:tr w:rsidR="00A45FB3" w:rsidRPr="00F867BF" w14:paraId="47C1F4B0" w14:textId="77777777">
        <w:trPr>
          <w:trHeight w:val="408"/>
        </w:trPr>
        <w:tc>
          <w:tcPr>
            <w:tcW w:w="1772" w:type="pct"/>
          </w:tcPr>
          <w:p w14:paraId="79167816" w14:textId="2DB64DA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เจ้าหนี้ค่าสาธารณูปโภค</w:t>
            </w:r>
          </w:p>
        </w:tc>
        <w:tc>
          <w:tcPr>
            <w:tcW w:w="533" w:type="pct"/>
            <w:shd w:val="clear" w:color="auto" w:fill="auto"/>
          </w:tcPr>
          <w:p w14:paraId="6E09CF83" w14:textId="7777777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96AC79C" w14:textId="45CDC7C0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404</w:t>
            </w:r>
          </w:p>
        </w:tc>
        <w:tc>
          <w:tcPr>
            <w:tcW w:w="674" w:type="pct"/>
            <w:vAlign w:val="bottom"/>
          </w:tcPr>
          <w:p w14:paraId="60785841" w14:textId="0274E08D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867BF">
              <w:t>379</w:t>
            </w:r>
          </w:p>
        </w:tc>
        <w:tc>
          <w:tcPr>
            <w:tcW w:w="674" w:type="pct"/>
            <w:vAlign w:val="bottom"/>
          </w:tcPr>
          <w:p w14:paraId="03DE9261" w14:textId="58D745DB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404</w:t>
            </w:r>
          </w:p>
        </w:tc>
        <w:tc>
          <w:tcPr>
            <w:tcW w:w="673" w:type="pct"/>
            <w:vAlign w:val="bottom"/>
          </w:tcPr>
          <w:p w14:paraId="0CA241C6" w14:textId="559FCB16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867BF">
              <w:t>379</w:t>
            </w:r>
          </w:p>
        </w:tc>
      </w:tr>
      <w:tr w:rsidR="00A45FB3" w:rsidRPr="00F867BF" w14:paraId="7EE543C1" w14:textId="77777777">
        <w:trPr>
          <w:trHeight w:val="408"/>
        </w:trPr>
        <w:tc>
          <w:tcPr>
            <w:tcW w:w="1772" w:type="pct"/>
          </w:tcPr>
          <w:p w14:paraId="3E5B5E97" w14:textId="6E3EE461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533" w:type="pct"/>
            <w:shd w:val="clear" w:color="auto" w:fill="auto"/>
          </w:tcPr>
          <w:p w14:paraId="5248924F" w14:textId="7777777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4521B72B" w14:textId="7DCC51D3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262</w:t>
            </w:r>
          </w:p>
        </w:tc>
        <w:tc>
          <w:tcPr>
            <w:tcW w:w="674" w:type="pct"/>
            <w:vAlign w:val="bottom"/>
          </w:tcPr>
          <w:p w14:paraId="397CB7A0" w14:textId="226BFDC5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867BF">
              <w:t>25</w:t>
            </w:r>
          </w:p>
        </w:tc>
        <w:tc>
          <w:tcPr>
            <w:tcW w:w="674" w:type="pct"/>
            <w:vAlign w:val="bottom"/>
          </w:tcPr>
          <w:p w14:paraId="009D4826" w14:textId="23F33A9F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673" w:type="pct"/>
            <w:vAlign w:val="bottom"/>
          </w:tcPr>
          <w:p w14:paraId="2CE5972C" w14:textId="451CA740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</w:tr>
      <w:tr w:rsidR="00A45FB3" w:rsidRPr="00F867BF" w14:paraId="09406E0F" w14:textId="77777777" w:rsidTr="00A41ACC">
        <w:trPr>
          <w:trHeight w:val="408"/>
        </w:trPr>
        <w:tc>
          <w:tcPr>
            <w:tcW w:w="1772" w:type="pct"/>
          </w:tcPr>
          <w:p w14:paraId="0E87E2AF" w14:textId="495D4052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ประมาณการหนี้สินอื่น</w:t>
            </w:r>
          </w:p>
        </w:tc>
        <w:tc>
          <w:tcPr>
            <w:tcW w:w="533" w:type="pct"/>
            <w:shd w:val="clear" w:color="auto" w:fill="auto"/>
          </w:tcPr>
          <w:p w14:paraId="0E10016F" w14:textId="7777777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1713B919" w14:textId="197977B6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229</w:t>
            </w:r>
          </w:p>
        </w:tc>
        <w:tc>
          <w:tcPr>
            <w:tcW w:w="674" w:type="pct"/>
            <w:vAlign w:val="bottom"/>
          </w:tcPr>
          <w:p w14:paraId="6AB0A947" w14:textId="60877DFB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  <w:tc>
          <w:tcPr>
            <w:tcW w:w="674" w:type="pct"/>
            <w:vAlign w:val="bottom"/>
          </w:tcPr>
          <w:p w14:paraId="165B07A6" w14:textId="48F8EC16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673" w:type="pct"/>
            <w:vAlign w:val="bottom"/>
          </w:tcPr>
          <w:p w14:paraId="3D4132A3" w14:textId="7B6377FA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</w:tr>
      <w:tr w:rsidR="00A45FB3" w:rsidRPr="00F867BF" w14:paraId="5B5C93D3" w14:textId="77777777" w:rsidTr="00A41ACC">
        <w:trPr>
          <w:trHeight w:val="408"/>
        </w:trPr>
        <w:tc>
          <w:tcPr>
            <w:tcW w:w="1772" w:type="pct"/>
          </w:tcPr>
          <w:p w14:paraId="6425DFB7" w14:textId="148D1015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33" w:type="pct"/>
            <w:shd w:val="clear" w:color="auto" w:fill="auto"/>
          </w:tcPr>
          <w:p w14:paraId="1C0467BE" w14:textId="7777777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700CABF4" w14:textId="62BEF5BF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867BF">
              <w:t>1,</w:t>
            </w:r>
            <w:r w:rsidR="008B5F8B" w:rsidRPr="00F867BF">
              <w:t>736</w:t>
            </w:r>
          </w:p>
        </w:tc>
        <w:tc>
          <w:tcPr>
            <w:tcW w:w="674" w:type="pct"/>
            <w:vAlign w:val="bottom"/>
          </w:tcPr>
          <w:p w14:paraId="312D97DE" w14:textId="54A478B9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1,339</w:t>
            </w:r>
          </w:p>
        </w:tc>
        <w:tc>
          <w:tcPr>
            <w:tcW w:w="674" w:type="pct"/>
            <w:vAlign w:val="bottom"/>
          </w:tcPr>
          <w:p w14:paraId="3D27EC9A" w14:textId="44B82C03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775</w:t>
            </w:r>
          </w:p>
        </w:tc>
        <w:tc>
          <w:tcPr>
            <w:tcW w:w="673" w:type="pct"/>
            <w:vAlign w:val="bottom"/>
          </w:tcPr>
          <w:p w14:paraId="3FAC9854" w14:textId="27F3B4B0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867BF">
              <w:t>254</w:t>
            </w:r>
          </w:p>
        </w:tc>
      </w:tr>
      <w:tr w:rsidR="00A45FB3" w:rsidRPr="00F867BF" w14:paraId="5DA9753C" w14:textId="77777777" w:rsidTr="00A41ACC">
        <w:trPr>
          <w:trHeight w:val="423"/>
        </w:trPr>
        <w:tc>
          <w:tcPr>
            <w:tcW w:w="1772" w:type="pct"/>
          </w:tcPr>
          <w:p w14:paraId="099FE02B" w14:textId="5F9B7E4B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shd w:val="clear" w:color="auto" w:fill="auto"/>
          </w:tcPr>
          <w:p w14:paraId="55679548" w14:textId="7777777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1D6C5D3" w14:textId="62E2BD76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14,</w:t>
            </w:r>
            <w:r w:rsidR="008B5F8B" w:rsidRPr="00F867BF">
              <w:rPr>
                <w:b/>
                <w:bCs/>
              </w:rPr>
              <w:t>586</w:t>
            </w:r>
          </w:p>
        </w:tc>
        <w:tc>
          <w:tcPr>
            <w:tcW w:w="674" w:type="pct"/>
            <w:vAlign w:val="bottom"/>
          </w:tcPr>
          <w:p w14:paraId="276FDAE3" w14:textId="2C9673DE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17,823</w:t>
            </w:r>
          </w:p>
        </w:tc>
        <w:tc>
          <w:tcPr>
            <w:tcW w:w="674" w:type="pct"/>
            <w:vAlign w:val="bottom"/>
          </w:tcPr>
          <w:p w14:paraId="092D08E4" w14:textId="22E7E484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3,268</w:t>
            </w:r>
          </w:p>
        </w:tc>
        <w:tc>
          <w:tcPr>
            <w:tcW w:w="673" w:type="pct"/>
            <w:vAlign w:val="bottom"/>
          </w:tcPr>
          <w:p w14:paraId="1FBAD5D1" w14:textId="0204A472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3,703</w:t>
            </w:r>
          </w:p>
        </w:tc>
      </w:tr>
    </w:tbl>
    <w:p w14:paraId="3D7727EB" w14:textId="77777777" w:rsidR="00DB6DCD" w:rsidRPr="00F867BF" w:rsidRDefault="00DB6DCD" w:rsidP="00DB6DCD"/>
    <w:p w14:paraId="4903757C" w14:textId="3FB9296E" w:rsidR="000E6E6F" w:rsidRPr="00F867BF" w:rsidRDefault="002C7564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867BF">
        <w:rPr>
          <w:rFonts w:ascii="Angsana New" w:hAnsi="Angsana New" w:hint="cs"/>
          <w:b/>
          <w:bCs/>
          <w:sz w:val="30"/>
          <w:szCs w:val="30"/>
          <w:cs/>
          <w:lang w:bidi="th-TH"/>
        </w:rPr>
        <w:t>ประมาณการหนี้สินสำหรับ</w:t>
      </w:r>
      <w:r w:rsidRPr="00F867BF">
        <w:rPr>
          <w:rFonts w:ascii="Angsana New" w:hAnsi="Angsana New"/>
          <w:b/>
          <w:bCs/>
          <w:sz w:val="30"/>
          <w:szCs w:val="30"/>
          <w:cs/>
          <w:lang w:bidi="th-TH"/>
        </w:rPr>
        <w:t>ผลประโยชน์พนักงาน</w:t>
      </w:r>
    </w:p>
    <w:p w14:paraId="030252DB" w14:textId="77777777" w:rsidR="00FD19D4" w:rsidRPr="00F867BF" w:rsidRDefault="00FD19D4" w:rsidP="00026EA9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="00784329" w:rsidRPr="00F867BF" w14:paraId="6E2156E2" w14:textId="77777777" w:rsidTr="00A41ACC">
        <w:trPr>
          <w:tblHeader/>
        </w:trPr>
        <w:tc>
          <w:tcPr>
            <w:tcW w:w="3600" w:type="dxa"/>
          </w:tcPr>
          <w:p w14:paraId="4A67BBC2" w14:textId="77777777" w:rsidR="00784329" w:rsidRPr="00F867BF" w:rsidRDefault="00784329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89AECDA" w14:textId="77777777" w:rsidR="00784329" w:rsidRPr="00F867BF" w:rsidRDefault="0078432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A7D25D6" w14:textId="77777777" w:rsidR="00784329" w:rsidRPr="00F867BF" w:rsidRDefault="00784329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9A341A" w:rsidRPr="00F867BF" w14:paraId="60CFC5CB" w14:textId="77777777" w:rsidTr="00A41ACC">
        <w:trPr>
          <w:tblHeader/>
        </w:trPr>
        <w:tc>
          <w:tcPr>
            <w:tcW w:w="3600" w:type="dxa"/>
          </w:tcPr>
          <w:p w14:paraId="100F1BA2" w14:textId="77777777" w:rsidR="009A341A" w:rsidRPr="00F867BF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2EA3CF53" w14:textId="505AC757" w:rsidR="009A341A" w:rsidRPr="00F867BF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95F84" w:rsidRPr="00F867BF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395" w:type="dxa"/>
          </w:tcPr>
          <w:p w14:paraId="5D5562D7" w14:textId="6126548C" w:rsidR="009A341A" w:rsidRPr="00F867BF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95F84" w:rsidRPr="00F867B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395" w:type="dxa"/>
          </w:tcPr>
          <w:p w14:paraId="2FBDBB15" w14:textId="402FE136" w:rsidR="009A341A" w:rsidRPr="00F867BF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95F84" w:rsidRPr="00F867BF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395" w:type="dxa"/>
          </w:tcPr>
          <w:p w14:paraId="1CBEDA77" w14:textId="28C1EC5F" w:rsidR="009A341A" w:rsidRPr="00F867BF" w:rsidRDefault="009A341A" w:rsidP="009A3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95F84" w:rsidRPr="00F867B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EB65AD" w:rsidRPr="00F867BF" w14:paraId="4B66A725" w14:textId="77777777" w:rsidTr="00A41ACC">
        <w:trPr>
          <w:tblHeader/>
        </w:trPr>
        <w:tc>
          <w:tcPr>
            <w:tcW w:w="3600" w:type="dxa"/>
          </w:tcPr>
          <w:p w14:paraId="1DE3F04A" w14:textId="77777777" w:rsidR="00EB65AD" w:rsidRPr="00F867BF" w:rsidRDefault="00EB65AD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4C85FDCE" w14:textId="77777777" w:rsidR="00EB65AD" w:rsidRPr="00F867BF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F867BF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EB65AD" w:rsidRPr="00F867BF" w14:paraId="60012D6A" w14:textId="77777777" w:rsidTr="00A41ACC">
        <w:tc>
          <w:tcPr>
            <w:tcW w:w="3600" w:type="dxa"/>
          </w:tcPr>
          <w:p w14:paraId="3C271214" w14:textId="77777777" w:rsidR="00EB65AD" w:rsidRPr="00F867BF" w:rsidRDefault="00EB65AD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395" w:type="dxa"/>
            <w:vAlign w:val="bottom"/>
          </w:tcPr>
          <w:p w14:paraId="41ED68B9" w14:textId="77777777" w:rsidR="00EB65AD" w:rsidRPr="00F867BF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4BD76AC8" w14:textId="77777777" w:rsidR="00EB65AD" w:rsidRPr="00F867BF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22851E0" w14:textId="77777777" w:rsidR="00EB65AD" w:rsidRPr="00F867BF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7FD9C255" w14:textId="77777777" w:rsidR="00EB65AD" w:rsidRPr="00F867BF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EB65AD" w:rsidRPr="00F867BF" w14:paraId="6DF32B2F" w14:textId="77777777" w:rsidTr="00A41ACC">
        <w:trPr>
          <w:trHeight w:val="64"/>
        </w:trPr>
        <w:tc>
          <w:tcPr>
            <w:tcW w:w="3600" w:type="dxa"/>
          </w:tcPr>
          <w:p w14:paraId="28382323" w14:textId="00CFF0FB" w:rsidR="00EB65AD" w:rsidRPr="00F867BF" w:rsidRDefault="00EB65AD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</w:t>
            </w:r>
            <w:r w:rsidR="00F16A05"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95" w:type="dxa"/>
            <w:vAlign w:val="bottom"/>
          </w:tcPr>
          <w:p w14:paraId="0CA8B136" w14:textId="77777777" w:rsidR="00EB65AD" w:rsidRPr="00F867BF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3EA320A3" w14:textId="77777777" w:rsidR="00EB65AD" w:rsidRPr="00F867BF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1327D3A7" w14:textId="77777777" w:rsidR="00EB65AD" w:rsidRPr="00F867BF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79EF5740" w14:textId="77777777" w:rsidR="00EB65AD" w:rsidRPr="00F867BF" w:rsidRDefault="00EB65AD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A45FB3" w:rsidRPr="00F867BF" w14:paraId="1C65C3C7" w14:textId="77777777" w:rsidTr="00A41ACC">
        <w:tc>
          <w:tcPr>
            <w:tcW w:w="3600" w:type="dxa"/>
          </w:tcPr>
          <w:p w14:paraId="24CC8A82" w14:textId="7777777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  <w:vAlign w:val="bottom"/>
          </w:tcPr>
          <w:p w14:paraId="55EA6E5F" w14:textId="6B7B6901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4,297</w:t>
            </w:r>
          </w:p>
        </w:tc>
        <w:tc>
          <w:tcPr>
            <w:tcW w:w="1395" w:type="dxa"/>
            <w:vAlign w:val="bottom"/>
          </w:tcPr>
          <w:p w14:paraId="1D9927DA" w14:textId="352F4284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5,838</w:t>
            </w:r>
          </w:p>
        </w:tc>
        <w:tc>
          <w:tcPr>
            <w:tcW w:w="1395" w:type="dxa"/>
            <w:vAlign w:val="bottom"/>
          </w:tcPr>
          <w:p w14:paraId="179A9AE8" w14:textId="7117993E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2,229</w:t>
            </w:r>
          </w:p>
        </w:tc>
        <w:tc>
          <w:tcPr>
            <w:tcW w:w="1395" w:type="dxa"/>
            <w:vAlign w:val="bottom"/>
          </w:tcPr>
          <w:p w14:paraId="21357F6A" w14:textId="1D7DADFB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2,000</w:t>
            </w:r>
          </w:p>
        </w:tc>
      </w:tr>
      <w:tr w:rsidR="00A45FB3" w:rsidRPr="00F867BF" w14:paraId="3EA9CEF8" w14:textId="77777777" w:rsidTr="00A41ACC">
        <w:tc>
          <w:tcPr>
            <w:tcW w:w="3600" w:type="dxa"/>
          </w:tcPr>
          <w:p w14:paraId="07145A99" w14:textId="7777777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95" w:type="dxa"/>
            <w:vAlign w:val="bottom"/>
          </w:tcPr>
          <w:p w14:paraId="32E466FD" w14:textId="798837AB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1,694</w:t>
            </w:r>
          </w:p>
        </w:tc>
        <w:tc>
          <w:tcPr>
            <w:tcW w:w="1395" w:type="dxa"/>
            <w:vAlign w:val="bottom"/>
          </w:tcPr>
          <w:p w14:paraId="7F4FD5B8" w14:textId="38056132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96</w:t>
            </w:r>
          </w:p>
        </w:tc>
        <w:tc>
          <w:tcPr>
            <w:tcW w:w="1395" w:type="dxa"/>
            <w:vAlign w:val="bottom"/>
          </w:tcPr>
          <w:p w14:paraId="34C6DD92" w14:textId="416E89C4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751</w:t>
            </w:r>
          </w:p>
        </w:tc>
        <w:tc>
          <w:tcPr>
            <w:tcW w:w="1395" w:type="dxa"/>
            <w:vAlign w:val="bottom"/>
          </w:tcPr>
          <w:p w14:paraId="4C2EE8E7" w14:textId="6D263C0F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867BF">
              <w:t>92</w:t>
            </w:r>
          </w:p>
        </w:tc>
      </w:tr>
      <w:tr w:rsidR="00A45FB3" w:rsidRPr="00F867BF" w14:paraId="0778814A" w14:textId="77777777" w:rsidTr="00A41ACC">
        <w:tc>
          <w:tcPr>
            <w:tcW w:w="3600" w:type="dxa"/>
          </w:tcPr>
          <w:p w14:paraId="1375CCE6" w14:textId="7777777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29424E00" w14:textId="6EDAEE34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5,991</w:t>
            </w:r>
          </w:p>
        </w:tc>
        <w:tc>
          <w:tcPr>
            <w:tcW w:w="1395" w:type="dxa"/>
            <w:vAlign w:val="bottom"/>
          </w:tcPr>
          <w:p w14:paraId="6FB7238C" w14:textId="41F12EC8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5,934</w:t>
            </w:r>
          </w:p>
        </w:tc>
        <w:tc>
          <w:tcPr>
            <w:tcW w:w="1395" w:type="dxa"/>
            <w:vAlign w:val="bottom"/>
          </w:tcPr>
          <w:p w14:paraId="5FDBB1FC" w14:textId="5C9C81D3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2,980</w:t>
            </w:r>
          </w:p>
        </w:tc>
        <w:tc>
          <w:tcPr>
            <w:tcW w:w="1395" w:type="dxa"/>
            <w:vAlign w:val="bottom"/>
          </w:tcPr>
          <w:p w14:paraId="0A4801C4" w14:textId="18C7AB53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2,092</w:t>
            </w:r>
          </w:p>
        </w:tc>
      </w:tr>
      <w:tr w:rsidR="00B95F84" w:rsidRPr="00F867BF" w14:paraId="6AC5B488" w14:textId="77777777" w:rsidTr="00A41ACC">
        <w:tc>
          <w:tcPr>
            <w:tcW w:w="3600" w:type="dxa"/>
          </w:tcPr>
          <w:p w14:paraId="3504B97E" w14:textId="56C22DF6" w:rsidR="00B95F84" w:rsidRPr="00F867BF" w:rsidRDefault="00B95F84" w:rsidP="00B95F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114CE6CD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4E3EF9A6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60FC3177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46028C1B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A45FB3" w:rsidRPr="00F867BF" w14:paraId="643C209A" w14:textId="77777777" w:rsidTr="00A41ACC">
        <w:tc>
          <w:tcPr>
            <w:tcW w:w="3600" w:type="dxa"/>
          </w:tcPr>
          <w:p w14:paraId="3501212F" w14:textId="77777777" w:rsidR="00A45FB3" w:rsidRPr="00F867BF" w:rsidRDefault="00A45FB3" w:rsidP="00B95F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0762C5E5" w14:textId="77777777" w:rsidR="00A45FB3" w:rsidRPr="00F867BF" w:rsidRDefault="00A45FB3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734E900B" w14:textId="77777777" w:rsidR="00A45FB3" w:rsidRPr="00F867BF" w:rsidRDefault="00A45FB3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7F8FC7F" w14:textId="77777777" w:rsidR="00A45FB3" w:rsidRPr="00F867BF" w:rsidRDefault="00A45FB3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15FB496A" w14:textId="77777777" w:rsidR="00A45FB3" w:rsidRPr="00F867BF" w:rsidRDefault="00A45FB3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A45FB3" w:rsidRPr="00F867BF" w14:paraId="555DC769" w14:textId="77777777" w:rsidTr="00AF7396">
        <w:tc>
          <w:tcPr>
            <w:tcW w:w="3600" w:type="dxa"/>
          </w:tcPr>
          <w:p w14:paraId="6610B981" w14:textId="3F30DA5B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ส่วนที่หมุนเวียน</w:t>
            </w:r>
          </w:p>
        </w:tc>
        <w:tc>
          <w:tcPr>
            <w:tcW w:w="1395" w:type="dxa"/>
            <w:vAlign w:val="bottom"/>
          </w:tcPr>
          <w:p w14:paraId="2AA966B3" w14:textId="3AB7732C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394</w:t>
            </w:r>
          </w:p>
        </w:tc>
        <w:tc>
          <w:tcPr>
            <w:tcW w:w="1395" w:type="dxa"/>
            <w:vAlign w:val="bottom"/>
          </w:tcPr>
          <w:p w14:paraId="3FD5BCE4" w14:textId="2C6B5762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822</w:t>
            </w:r>
          </w:p>
        </w:tc>
        <w:tc>
          <w:tcPr>
            <w:tcW w:w="1395" w:type="dxa"/>
            <w:vAlign w:val="bottom"/>
          </w:tcPr>
          <w:p w14:paraId="05BC44D5" w14:textId="2D042138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395" w:type="dxa"/>
            <w:vAlign w:val="bottom"/>
          </w:tcPr>
          <w:p w14:paraId="22A9563B" w14:textId="1C77CD4D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-</w:t>
            </w:r>
          </w:p>
        </w:tc>
      </w:tr>
      <w:tr w:rsidR="00A45FB3" w:rsidRPr="00F867BF" w14:paraId="24A6F410" w14:textId="77777777" w:rsidTr="00AF7396">
        <w:tc>
          <w:tcPr>
            <w:tcW w:w="3600" w:type="dxa"/>
          </w:tcPr>
          <w:p w14:paraId="09B7E6E8" w14:textId="7EBED344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395" w:type="dxa"/>
            <w:vAlign w:val="bottom"/>
          </w:tcPr>
          <w:p w14:paraId="6F220B00" w14:textId="3B0BC117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5,597</w:t>
            </w:r>
          </w:p>
        </w:tc>
        <w:tc>
          <w:tcPr>
            <w:tcW w:w="1395" w:type="dxa"/>
            <w:vAlign w:val="bottom"/>
          </w:tcPr>
          <w:p w14:paraId="080CEC19" w14:textId="619570A4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5,112</w:t>
            </w:r>
          </w:p>
        </w:tc>
        <w:tc>
          <w:tcPr>
            <w:tcW w:w="1395" w:type="dxa"/>
            <w:vAlign w:val="bottom"/>
          </w:tcPr>
          <w:p w14:paraId="72CA408A" w14:textId="3D0F20A4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2,980</w:t>
            </w:r>
          </w:p>
        </w:tc>
        <w:tc>
          <w:tcPr>
            <w:tcW w:w="1395" w:type="dxa"/>
            <w:vAlign w:val="bottom"/>
          </w:tcPr>
          <w:p w14:paraId="541AD695" w14:textId="7F136E2E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2,092</w:t>
            </w:r>
          </w:p>
        </w:tc>
      </w:tr>
      <w:tr w:rsidR="00A45FB3" w:rsidRPr="00F867BF" w14:paraId="04758405" w14:textId="77777777" w:rsidTr="00AF7396">
        <w:tc>
          <w:tcPr>
            <w:tcW w:w="3600" w:type="dxa"/>
          </w:tcPr>
          <w:p w14:paraId="33EDCCCD" w14:textId="7777777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4D696C9" w14:textId="2776DF69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5,991</w:t>
            </w:r>
          </w:p>
        </w:tc>
        <w:tc>
          <w:tcPr>
            <w:tcW w:w="1395" w:type="dxa"/>
            <w:vAlign w:val="bottom"/>
          </w:tcPr>
          <w:p w14:paraId="77636D57" w14:textId="50DEE1E9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5,934</w:t>
            </w:r>
          </w:p>
        </w:tc>
        <w:tc>
          <w:tcPr>
            <w:tcW w:w="1395" w:type="dxa"/>
            <w:vAlign w:val="bottom"/>
          </w:tcPr>
          <w:p w14:paraId="3C669805" w14:textId="118D883B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2,980</w:t>
            </w:r>
          </w:p>
        </w:tc>
        <w:tc>
          <w:tcPr>
            <w:tcW w:w="1395" w:type="dxa"/>
            <w:vAlign w:val="bottom"/>
          </w:tcPr>
          <w:p w14:paraId="46E2C392" w14:textId="62CCFD64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2,092</w:t>
            </w:r>
          </w:p>
        </w:tc>
      </w:tr>
      <w:tr w:rsidR="00B95F84" w:rsidRPr="00F867BF" w14:paraId="3E61CF88" w14:textId="77777777" w:rsidTr="00A41ACC">
        <w:tc>
          <w:tcPr>
            <w:tcW w:w="3600" w:type="dxa"/>
          </w:tcPr>
          <w:p w14:paraId="3159BAC1" w14:textId="77777777" w:rsidR="00B95F84" w:rsidRPr="00F867BF" w:rsidRDefault="00B95F84" w:rsidP="00B95F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5A5E5AF3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1395" w:type="dxa"/>
            <w:vAlign w:val="bottom"/>
          </w:tcPr>
          <w:p w14:paraId="70D3F823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395" w:type="dxa"/>
            <w:vAlign w:val="bottom"/>
          </w:tcPr>
          <w:p w14:paraId="0EE34B15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395" w:type="dxa"/>
            <w:vAlign w:val="bottom"/>
          </w:tcPr>
          <w:p w14:paraId="40C41B8D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B95F84" w:rsidRPr="00F867BF" w14:paraId="109BC618" w14:textId="77777777" w:rsidTr="00A41ACC">
        <w:tc>
          <w:tcPr>
            <w:tcW w:w="3600" w:type="dxa"/>
          </w:tcPr>
          <w:p w14:paraId="3DABC59C" w14:textId="786B0B4F" w:rsidR="00B95F84" w:rsidRPr="00F867BF" w:rsidRDefault="00B95F84" w:rsidP="00B95F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95" w:type="dxa"/>
            <w:vAlign w:val="bottom"/>
          </w:tcPr>
          <w:p w14:paraId="01C8C36C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0DFDC03B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5AC4618A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3ADECE43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B95F84" w:rsidRPr="00F867BF" w14:paraId="261CAF0A" w14:textId="77777777" w:rsidTr="00A41ACC">
        <w:tc>
          <w:tcPr>
            <w:tcW w:w="3600" w:type="dxa"/>
          </w:tcPr>
          <w:p w14:paraId="430B53D2" w14:textId="77777777" w:rsidR="00B95F84" w:rsidRPr="00F867BF" w:rsidRDefault="00B95F84" w:rsidP="00B95F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95" w:type="dxa"/>
            <w:vAlign w:val="bottom"/>
          </w:tcPr>
          <w:p w14:paraId="249B759C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7AFB9EBC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20593ED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4B08A7DD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B95F84" w:rsidRPr="00F867BF" w14:paraId="5AB20EAB" w14:textId="77777777" w:rsidTr="00A41ACC">
        <w:tc>
          <w:tcPr>
            <w:tcW w:w="3600" w:type="dxa"/>
          </w:tcPr>
          <w:p w14:paraId="3573DFBC" w14:textId="77777777" w:rsidR="00B95F84" w:rsidRPr="00F867BF" w:rsidRDefault="00B95F84" w:rsidP="00B95F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95" w:type="dxa"/>
            <w:vAlign w:val="bottom"/>
          </w:tcPr>
          <w:p w14:paraId="395B059D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73F33B76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553D1F7E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4EE07E8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A45FB3" w:rsidRPr="00F867BF" w14:paraId="222045C0" w14:textId="77777777" w:rsidTr="00A41ACC">
        <w:tc>
          <w:tcPr>
            <w:tcW w:w="3600" w:type="dxa"/>
          </w:tcPr>
          <w:p w14:paraId="7BE9A995" w14:textId="7777777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  <w:vAlign w:val="bottom"/>
          </w:tcPr>
          <w:p w14:paraId="4E1BB5CF" w14:textId="54350F26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3</w:t>
            </w:r>
            <w:r w:rsidR="00845006" w:rsidRPr="00F867BF">
              <w:t>70</w:t>
            </w:r>
          </w:p>
        </w:tc>
        <w:tc>
          <w:tcPr>
            <w:tcW w:w="1395" w:type="dxa"/>
            <w:vAlign w:val="bottom"/>
          </w:tcPr>
          <w:p w14:paraId="181AA9A2" w14:textId="00F97555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242</w:t>
            </w:r>
          </w:p>
        </w:tc>
        <w:tc>
          <w:tcPr>
            <w:tcW w:w="1395" w:type="dxa"/>
            <w:vAlign w:val="bottom"/>
          </w:tcPr>
          <w:p w14:paraId="51EA60C0" w14:textId="7D16FD6A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211</w:t>
            </w:r>
          </w:p>
        </w:tc>
        <w:tc>
          <w:tcPr>
            <w:tcW w:w="1395" w:type="dxa"/>
            <w:vAlign w:val="bottom"/>
          </w:tcPr>
          <w:p w14:paraId="278E88BB" w14:textId="3135E056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147</w:t>
            </w:r>
          </w:p>
        </w:tc>
      </w:tr>
      <w:tr w:rsidR="00A45FB3" w:rsidRPr="00F867BF" w14:paraId="51F8A669" w14:textId="77777777" w:rsidTr="00A41ACC">
        <w:tc>
          <w:tcPr>
            <w:tcW w:w="3600" w:type="dxa"/>
          </w:tcPr>
          <w:p w14:paraId="4B20AC18" w14:textId="7777777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95" w:type="dxa"/>
            <w:vAlign w:val="bottom"/>
          </w:tcPr>
          <w:p w14:paraId="3F76EA4A" w14:textId="6DBA2E5D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1</w:t>
            </w:r>
            <w:r w:rsidR="00B259E1" w:rsidRPr="00F867BF">
              <w:t>33</w:t>
            </w:r>
          </w:p>
        </w:tc>
        <w:tc>
          <w:tcPr>
            <w:tcW w:w="1395" w:type="dxa"/>
            <w:vAlign w:val="bottom"/>
          </w:tcPr>
          <w:p w14:paraId="5006DCFE" w14:textId="217D4782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7</w:t>
            </w:r>
          </w:p>
        </w:tc>
        <w:tc>
          <w:tcPr>
            <w:tcW w:w="1395" w:type="dxa"/>
            <w:vAlign w:val="bottom"/>
          </w:tcPr>
          <w:p w14:paraId="3258DA62" w14:textId="1ED497E5" w:rsidR="00A45FB3" w:rsidRPr="00F867BF" w:rsidRDefault="00B259E1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2</w:t>
            </w:r>
          </w:p>
        </w:tc>
        <w:tc>
          <w:tcPr>
            <w:tcW w:w="1395" w:type="dxa"/>
            <w:vAlign w:val="bottom"/>
          </w:tcPr>
          <w:p w14:paraId="15BEC0D7" w14:textId="032376F5" w:rsidR="00A45FB3" w:rsidRPr="00F867BF" w:rsidRDefault="00A45FB3" w:rsidP="00A4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5</w:t>
            </w:r>
          </w:p>
        </w:tc>
      </w:tr>
      <w:tr w:rsidR="00A45FB3" w:rsidRPr="00F867BF" w14:paraId="5A9C7907" w14:textId="77777777" w:rsidTr="00A41ACC">
        <w:tc>
          <w:tcPr>
            <w:tcW w:w="3600" w:type="dxa"/>
          </w:tcPr>
          <w:p w14:paraId="4B14EDB9" w14:textId="7777777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7CF0BB67" w14:textId="4E24ED1E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5</w:t>
            </w:r>
            <w:r w:rsidR="00B259E1" w:rsidRPr="00F867BF">
              <w:rPr>
                <w:b/>
                <w:bCs/>
              </w:rPr>
              <w:t>03</w:t>
            </w:r>
          </w:p>
        </w:tc>
        <w:tc>
          <w:tcPr>
            <w:tcW w:w="1395" w:type="dxa"/>
            <w:vAlign w:val="bottom"/>
          </w:tcPr>
          <w:p w14:paraId="3A525F85" w14:textId="25222861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249</w:t>
            </w:r>
          </w:p>
        </w:tc>
        <w:tc>
          <w:tcPr>
            <w:tcW w:w="1395" w:type="dxa"/>
            <w:vAlign w:val="bottom"/>
          </w:tcPr>
          <w:p w14:paraId="052749F6" w14:textId="4888C5A9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21</w:t>
            </w:r>
            <w:r w:rsidR="00B259E1" w:rsidRPr="00F867BF">
              <w:rPr>
                <w:b/>
                <w:bCs/>
              </w:rPr>
              <w:t>3</w:t>
            </w:r>
          </w:p>
        </w:tc>
        <w:tc>
          <w:tcPr>
            <w:tcW w:w="1395" w:type="dxa"/>
            <w:vAlign w:val="bottom"/>
          </w:tcPr>
          <w:p w14:paraId="4F4D1146" w14:textId="254E9DD2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152</w:t>
            </w:r>
          </w:p>
        </w:tc>
      </w:tr>
      <w:tr w:rsidR="00A45FB3" w:rsidRPr="00F867BF" w14:paraId="51FCE08A" w14:textId="77777777" w:rsidTr="00A41ACC">
        <w:tc>
          <w:tcPr>
            <w:tcW w:w="3600" w:type="dxa"/>
          </w:tcPr>
          <w:p w14:paraId="6A2E8A04" w14:textId="7777777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1671A062" w14:textId="777777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0229CC8" w14:textId="777777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6AE55B94" w14:textId="777777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7BF71C12" w14:textId="777777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A45FB3" w:rsidRPr="00F867BF" w14:paraId="106FB6FF" w14:textId="77777777" w:rsidTr="00A41ACC">
        <w:tc>
          <w:tcPr>
            <w:tcW w:w="3600" w:type="dxa"/>
          </w:tcPr>
          <w:p w14:paraId="5081A001" w14:textId="7777777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17E434E3" w14:textId="777777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8CD98DF" w14:textId="777777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726E6386" w14:textId="777777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0FECF495" w14:textId="77777777" w:rsidR="00A45FB3" w:rsidRPr="00F867BF" w:rsidRDefault="00A45FB3" w:rsidP="00A4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A45FB3" w:rsidRPr="00F867BF" w14:paraId="4201D1DC" w14:textId="77777777" w:rsidTr="00A41ACC">
        <w:tc>
          <w:tcPr>
            <w:tcW w:w="3600" w:type="dxa"/>
          </w:tcPr>
          <w:p w14:paraId="28CC1753" w14:textId="6F710ACE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(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F867B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ขาดทุนจากการประมาณตามหลัก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คณิตศาสตร์ประกันภัยที่รับรู้ในระหว่างปี</w:t>
            </w:r>
          </w:p>
        </w:tc>
        <w:tc>
          <w:tcPr>
            <w:tcW w:w="1395" w:type="dxa"/>
            <w:vAlign w:val="bottom"/>
          </w:tcPr>
          <w:p w14:paraId="38A797F4" w14:textId="242F0FA3" w:rsidR="00A45FB3" w:rsidRPr="00F867BF" w:rsidRDefault="0019358D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(16</w:t>
            </w:r>
            <w:r w:rsidR="00FC1ACA" w:rsidRPr="00F867BF">
              <w:t>6</w:t>
            </w:r>
            <w:r w:rsidRPr="00F867BF">
              <w:t>)</w:t>
            </w:r>
          </w:p>
        </w:tc>
        <w:tc>
          <w:tcPr>
            <w:tcW w:w="1395" w:type="dxa"/>
            <w:vAlign w:val="bottom"/>
          </w:tcPr>
          <w:p w14:paraId="107D4C74" w14:textId="16D66B85" w:rsidR="00A45FB3" w:rsidRPr="00F867BF" w:rsidRDefault="004D2E92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rPr>
                <w:rFonts w:hint="cs"/>
                <w:cs/>
              </w:rPr>
              <w:t>28</w:t>
            </w:r>
          </w:p>
        </w:tc>
        <w:tc>
          <w:tcPr>
            <w:tcW w:w="1395" w:type="dxa"/>
            <w:vAlign w:val="bottom"/>
          </w:tcPr>
          <w:p w14:paraId="31EAA554" w14:textId="136575B4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867BF">
              <w:t>2</w:t>
            </w:r>
            <w:r w:rsidR="00CB782A" w:rsidRPr="00F867BF">
              <w:t>6</w:t>
            </w:r>
          </w:p>
        </w:tc>
        <w:tc>
          <w:tcPr>
            <w:tcW w:w="1395" w:type="dxa"/>
            <w:vAlign w:val="bottom"/>
          </w:tcPr>
          <w:p w14:paraId="11D56148" w14:textId="419984D2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-</w:t>
            </w:r>
          </w:p>
        </w:tc>
      </w:tr>
      <w:tr w:rsidR="00A45FB3" w:rsidRPr="00F867BF" w14:paraId="1EEC91F3" w14:textId="77777777" w:rsidTr="00A41ACC">
        <w:tc>
          <w:tcPr>
            <w:tcW w:w="3600" w:type="dxa"/>
          </w:tcPr>
          <w:p w14:paraId="5ADCC26E" w14:textId="77777777" w:rsidR="00A45FB3" w:rsidRPr="00F867BF" w:rsidRDefault="00A45FB3" w:rsidP="00A45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ขาดทุนสะสมจากการประมาณตามหลัก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คณิตศาสตร์ประกันภัยที่รับรู้</w:t>
            </w:r>
          </w:p>
        </w:tc>
        <w:tc>
          <w:tcPr>
            <w:tcW w:w="1395" w:type="dxa"/>
            <w:vAlign w:val="bottom"/>
          </w:tcPr>
          <w:p w14:paraId="621BEA2C" w14:textId="52A61C42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4</w:t>
            </w:r>
            <w:r w:rsidR="00B259E1" w:rsidRPr="00F867BF">
              <w:t>2</w:t>
            </w:r>
            <w:r w:rsidR="00FC1ACA" w:rsidRPr="00F867BF">
              <w:t>1</w:t>
            </w:r>
          </w:p>
        </w:tc>
        <w:tc>
          <w:tcPr>
            <w:tcW w:w="1395" w:type="dxa"/>
            <w:vAlign w:val="bottom"/>
          </w:tcPr>
          <w:p w14:paraId="63F38F9F" w14:textId="2C63863E" w:rsidR="00A45FB3" w:rsidRPr="00F867BF" w:rsidRDefault="00BE1957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867BF">
              <w:t>587</w:t>
            </w:r>
          </w:p>
        </w:tc>
        <w:tc>
          <w:tcPr>
            <w:tcW w:w="1395" w:type="dxa"/>
            <w:vAlign w:val="bottom"/>
          </w:tcPr>
          <w:p w14:paraId="11D9A759" w14:textId="4C0C2E15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31</w:t>
            </w:r>
            <w:r w:rsidR="00CB782A" w:rsidRPr="00F867BF">
              <w:t>8</w:t>
            </w:r>
          </w:p>
        </w:tc>
        <w:tc>
          <w:tcPr>
            <w:tcW w:w="1395" w:type="dxa"/>
            <w:vAlign w:val="bottom"/>
          </w:tcPr>
          <w:p w14:paraId="65F5B9FA" w14:textId="45F6634F" w:rsidR="00A45FB3" w:rsidRPr="00F867BF" w:rsidRDefault="00A45FB3" w:rsidP="00A45F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29</w:t>
            </w:r>
            <w:r w:rsidRPr="00F867BF">
              <w:rPr>
                <w:rFonts w:hint="cs"/>
                <w:cs/>
              </w:rPr>
              <w:t>2</w:t>
            </w:r>
          </w:p>
        </w:tc>
      </w:tr>
    </w:tbl>
    <w:p w14:paraId="2B4B7570" w14:textId="77777777" w:rsidR="00FD19D4" w:rsidRPr="00F867BF" w:rsidRDefault="00FD1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  <w:lang w:val="en-GB"/>
        </w:rPr>
      </w:pPr>
      <w:r w:rsidRPr="00F867BF">
        <w:rPr>
          <w:b/>
          <w:bCs/>
          <w:i/>
          <w:iCs/>
          <w:cs/>
          <w:lang w:val="en-GB"/>
        </w:rPr>
        <w:br w:type="page"/>
      </w:r>
    </w:p>
    <w:p w14:paraId="676A19A2" w14:textId="6D92942D" w:rsidR="00A254F7" w:rsidRPr="00F867BF" w:rsidRDefault="00A254F7" w:rsidP="0083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b/>
          <w:bCs/>
          <w:i/>
          <w:iCs/>
          <w:cs/>
          <w:lang w:val="en-GB"/>
        </w:rPr>
      </w:pPr>
      <w:r w:rsidRPr="00F867BF">
        <w:rPr>
          <w:rFonts w:hint="cs"/>
          <w:b/>
          <w:bCs/>
          <w:i/>
          <w:iCs/>
          <w:cs/>
          <w:lang w:val="en-GB"/>
        </w:rPr>
        <w:lastRenderedPageBreak/>
        <w:t xml:space="preserve">โครงการผลประโยชน์ที่กำหนดไว้  </w:t>
      </w:r>
    </w:p>
    <w:p w14:paraId="6C66413A" w14:textId="77777777" w:rsidR="00A254F7" w:rsidRPr="00F867BF" w:rsidRDefault="00A254F7" w:rsidP="0083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16"/>
          <w:szCs w:val="16"/>
          <w:lang w:val="en-GB"/>
        </w:rPr>
      </w:pPr>
    </w:p>
    <w:p w14:paraId="56E9CF48" w14:textId="73A627CC" w:rsidR="00A254F7" w:rsidRPr="00F867BF" w:rsidRDefault="00A254F7" w:rsidP="0083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lang w:val="en-GB"/>
        </w:rPr>
      </w:pPr>
      <w:r w:rsidRPr="00F867BF">
        <w:rPr>
          <w:rFonts w:hint="cs"/>
          <w:cs/>
          <w:lang w:val="en-GB"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F70136" w:rsidRPr="00F867BF">
        <w:t>2541</w:t>
      </w:r>
      <w:r w:rsidRPr="00F867BF">
        <w:rPr>
          <w:rFonts w:hint="cs"/>
          <w:cs/>
          <w:lang w:val="en-GB"/>
        </w:rPr>
        <w:t xml:space="preserve"> ในการให้ผลประโยชน์เมื่อเกษียณแก่พนักงานตามสิทธิและอายุงาน</w:t>
      </w:r>
      <w:r w:rsidR="005767E5" w:rsidRPr="00F867BF">
        <w:rPr>
          <w:rFonts w:hint="cs"/>
          <w:cs/>
          <w:lang w:val="en-GB"/>
        </w:rPr>
        <w:t xml:space="preserve"> </w:t>
      </w:r>
      <w:r w:rsidRPr="00F867BF">
        <w:rPr>
          <w:rFonts w:hint="cs"/>
          <w:cs/>
          <w:lang w:val="en-GB"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  <w:r w:rsidR="00B80441" w:rsidRPr="00F867BF">
        <w:rPr>
          <w:rFonts w:hint="cs"/>
          <w:lang w:val="en-GB"/>
        </w:rPr>
        <w:tab/>
      </w:r>
    </w:p>
    <w:p w14:paraId="72FFC7EF" w14:textId="77777777" w:rsidR="00102F63" w:rsidRPr="00F867BF" w:rsidRDefault="00102F63" w:rsidP="0083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16"/>
          <w:szCs w:val="16"/>
          <w:lang w:val="en-GB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15"/>
        <w:gridCol w:w="1395"/>
        <w:gridCol w:w="1395"/>
        <w:gridCol w:w="1395"/>
      </w:tblGrid>
      <w:tr w:rsidR="0083549F" w:rsidRPr="00F867BF" w14:paraId="5481DE61" w14:textId="77777777" w:rsidTr="00FD19D4">
        <w:trPr>
          <w:tblHeader/>
        </w:trPr>
        <w:tc>
          <w:tcPr>
            <w:tcW w:w="3780" w:type="dxa"/>
          </w:tcPr>
          <w:p w14:paraId="21D23A16" w14:textId="3491CAC6" w:rsidR="0083549F" w:rsidRPr="00F867BF" w:rsidRDefault="00AE12C1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610" w:type="dxa"/>
            <w:gridSpan w:val="2"/>
            <w:vAlign w:val="bottom"/>
          </w:tcPr>
          <w:p w14:paraId="190B1D9C" w14:textId="77777777" w:rsidR="0083549F" w:rsidRPr="00F867BF" w:rsidRDefault="0083549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F867BF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5A7BA550" w14:textId="77777777" w:rsidR="0083549F" w:rsidRPr="00F867BF" w:rsidRDefault="0083549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77A4E" w:rsidRPr="00F867BF" w14:paraId="0A3F6C25" w14:textId="77777777" w:rsidTr="00FD19D4">
        <w:trPr>
          <w:tblHeader/>
        </w:trPr>
        <w:tc>
          <w:tcPr>
            <w:tcW w:w="3780" w:type="dxa"/>
          </w:tcPr>
          <w:p w14:paraId="153D13CC" w14:textId="1FC5479C" w:rsidR="00477A4E" w:rsidRPr="00F867BF" w:rsidRDefault="00477A4E" w:rsidP="0047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215" w:type="dxa"/>
          </w:tcPr>
          <w:p w14:paraId="632D2371" w14:textId="77878DB8" w:rsidR="00477A4E" w:rsidRPr="00F867BF" w:rsidRDefault="00477A4E" w:rsidP="0047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867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95" w:type="dxa"/>
          </w:tcPr>
          <w:p w14:paraId="55B597F1" w14:textId="1D1F25CD" w:rsidR="00477A4E" w:rsidRPr="00F867BF" w:rsidRDefault="00477A4E" w:rsidP="0047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95" w:type="dxa"/>
          </w:tcPr>
          <w:p w14:paraId="3292D5FD" w14:textId="67021561" w:rsidR="00477A4E" w:rsidRPr="00F867BF" w:rsidRDefault="00477A4E" w:rsidP="0047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867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95" w:type="dxa"/>
          </w:tcPr>
          <w:p w14:paraId="462811CB" w14:textId="1F83E3A1" w:rsidR="00477A4E" w:rsidRPr="00F867BF" w:rsidRDefault="00477A4E" w:rsidP="0047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3549F" w:rsidRPr="00F867BF" w14:paraId="78EEB717" w14:textId="77777777" w:rsidTr="00FD19D4">
        <w:trPr>
          <w:tblHeader/>
        </w:trPr>
        <w:tc>
          <w:tcPr>
            <w:tcW w:w="3780" w:type="dxa"/>
          </w:tcPr>
          <w:p w14:paraId="3E248149" w14:textId="77777777" w:rsidR="0083549F" w:rsidRPr="00F867BF" w:rsidRDefault="0083549F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980B00E" w14:textId="77777777" w:rsidR="0083549F" w:rsidRPr="00F867BF" w:rsidRDefault="0083549F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F867BF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B95F84" w:rsidRPr="00F867BF" w14:paraId="1C2ACE9B" w14:textId="77777777" w:rsidTr="00FD19D4">
        <w:tc>
          <w:tcPr>
            <w:tcW w:w="3780" w:type="dxa"/>
          </w:tcPr>
          <w:p w14:paraId="78F2DB6C" w14:textId="5DAF0CEF" w:rsidR="00B95F84" w:rsidRPr="00F867BF" w:rsidRDefault="00B95F84" w:rsidP="00B95F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867B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15" w:type="dxa"/>
            <w:vAlign w:val="bottom"/>
          </w:tcPr>
          <w:p w14:paraId="17D8B7FF" w14:textId="6901DC90" w:rsidR="00B95F84" w:rsidRPr="00F867BF" w:rsidRDefault="00F70136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5,934</w:t>
            </w:r>
          </w:p>
        </w:tc>
        <w:tc>
          <w:tcPr>
            <w:tcW w:w="1395" w:type="dxa"/>
            <w:vAlign w:val="bottom"/>
          </w:tcPr>
          <w:p w14:paraId="70176B8E" w14:textId="56100410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2,348</w:t>
            </w:r>
          </w:p>
        </w:tc>
        <w:tc>
          <w:tcPr>
            <w:tcW w:w="1395" w:type="dxa"/>
            <w:vAlign w:val="bottom"/>
          </w:tcPr>
          <w:p w14:paraId="4D861016" w14:textId="30588939" w:rsidR="00B95F84" w:rsidRPr="00F867BF" w:rsidRDefault="00F70136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2,092</w:t>
            </w:r>
          </w:p>
        </w:tc>
        <w:tc>
          <w:tcPr>
            <w:tcW w:w="1395" w:type="dxa"/>
            <w:vAlign w:val="bottom"/>
          </w:tcPr>
          <w:p w14:paraId="2B23EC3E" w14:textId="6B025F4D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2,071</w:t>
            </w:r>
          </w:p>
        </w:tc>
      </w:tr>
      <w:tr w:rsidR="00DB56E1" w:rsidRPr="00F867BF" w14:paraId="0C85C5C3" w14:textId="77777777" w:rsidTr="00FD19D4">
        <w:tc>
          <w:tcPr>
            <w:tcW w:w="3780" w:type="dxa"/>
          </w:tcPr>
          <w:p w14:paraId="016D0785" w14:textId="5C1892B0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215" w:type="dxa"/>
            <w:vAlign w:val="bottom"/>
          </w:tcPr>
          <w:p w14:paraId="4EC61F9B" w14:textId="36564E21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  <w:tc>
          <w:tcPr>
            <w:tcW w:w="1395" w:type="dxa"/>
            <w:vAlign w:val="bottom"/>
          </w:tcPr>
          <w:p w14:paraId="21B7502F" w14:textId="2749DD42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3,503</w:t>
            </w:r>
          </w:p>
        </w:tc>
        <w:tc>
          <w:tcPr>
            <w:tcW w:w="1395" w:type="dxa"/>
            <w:vAlign w:val="bottom"/>
          </w:tcPr>
          <w:p w14:paraId="108BD5F9" w14:textId="57BA046B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395" w:type="dxa"/>
            <w:vAlign w:val="bottom"/>
          </w:tcPr>
          <w:p w14:paraId="5F9C5C17" w14:textId="700DF778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-</w:t>
            </w:r>
          </w:p>
        </w:tc>
      </w:tr>
      <w:tr w:rsidR="00DB56E1" w:rsidRPr="00F867BF" w14:paraId="1A3B7033" w14:textId="77777777" w:rsidTr="00FD19D4">
        <w:tc>
          <w:tcPr>
            <w:tcW w:w="3780" w:type="dxa"/>
          </w:tcPr>
          <w:p w14:paraId="5839C12E" w14:textId="62DB9F31" w:rsidR="00DB56E1" w:rsidRPr="00F867BF" w:rsidRDefault="00DB56E1" w:rsidP="002B0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5" w:right="-45" w:hanging="1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ลดลงจากการจำหน่ายเงินลงทุน</w:t>
            </w:r>
            <w:r w:rsidRPr="00F867BF">
              <w:rPr>
                <w:rFonts w:ascii="Angsana New" w:hAnsi="Angsana New"/>
                <w:sz w:val="30"/>
                <w:szCs w:val="30"/>
              </w:rPr>
              <w:br/>
            </w:r>
            <w:r w:rsidRPr="00F867B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F867BF">
              <w:rPr>
                <w:rFonts w:ascii="Angsana New" w:hAnsi="Angsana New"/>
                <w:i/>
                <w:iCs/>
                <w:sz w:val="30"/>
                <w:szCs w:val="30"/>
              </w:rPr>
              <w:t>11)</w:t>
            </w:r>
          </w:p>
        </w:tc>
        <w:tc>
          <w:tcPr>
            <w:tcW w:w="1215" w:type="dxa"/>
            <w:vAlign w:val="bottom"/>
          </w:tcPr>
          <w:p w14:paraId="3AB4D6C1" w14:textId="1E770A85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867BF">
              <w:t>(7)</w:t>
            </w:r>
          </w:p>
        </w:tc>
        <w:tc>
          <w:tcPr>
            <w:tcW w:w="1395" w:type="dxa"/>
            <w:vAlign w:val="bottom"/>
          </w:tcPr>
          <w:p w14:paraId="469F8A2C" w14:textId="57DB637C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395" w:type="dxa"/>
            <w:vAlign w:val="bottom"/>
          </w:tcPr>
          <w:p w14:paraId="71848E93" w14:textId="16847DB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395" w:type="dxa"/>
            <w:vAlign w:val="bottom"/>
          </w:tcPr>
          <w:p w14:paraId="055EA062" w14:textId="73D79E02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-</w:t>
            </w:r>
          </w:p>
        </w:tc>
      </w:tr>
      <w:tr w:rsidR="00DB56E1" w:rsidRPr="00F867BF" w14:paraId="184B5098" w14:textId="77777777" w:rsidTr="00FD19D4">
        <w:tc>
          <w:tcPr>
            <w:tcW w:w="3780" w:type="dxa"/>
          </w:tcPr>
          <w:p w14:paraId="3B7E6F39" w14:textId="6179F67F" w:rsidR="00DB56E1" w:rsidRPr="00F867BF" w:rsidRDefault="00845006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</w:rPr>
              <w:t>รับโอนพนักงาน</w:t>
            </w:r>
          </w:p>
        </w:tc>
        <w:tc>
          <w:tcPr>
            <w:tcW w:w="1215" w:type="dxa"/>
            <w:vAlign w:val="bottom"/>
          </w:tcPr>
          <w:p w14:paraId="7C7DC481" w14:textId="36DC2119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  <w:tc>
          <w:tcPr>
            <w:tcW w:w="1395" w:type="dxa"/>
            <w:vAlign w:val="bottom"/>
          </w:tcPr>
          <w:p w14:paraId="7FE89127" w14:textId="35EE9ADE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395" w:type="dxa"/>
            <w:vAlign w:val="bottom"/>
          </w:tcPr>
          <w:p w14:paraId="181594F5" w14:textId="1DB807E0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705</w:t>
            </w:r>
          </w:p>
        </w:tc>
        <w:tc>
          <w:tcPr>
            <w:tcW w:w="1395" w:type="dxa"/>
            <w:vAlign w:val="bottom"/>
          </w:tcPr>
          <w:p w14:paraId="0F00445D" w14:textId="3812CBF5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-</w:t>
            </w:r>
          </w:p>
        </w:tc>
      </w:tr>
      <w:tr w:rsidR="00B95F84" w:rsidRPr="00F867BF" w14:paraId="50348C41" w14:textId="77777777" w:rsidTr="00FD19D4">
        <w:tc>
          <w:tcPr>
            <w:tcW w:w="3780" w:type="dxa"/>
          </w:tcPr>
          <w:p w14:paraId="4AC9B310" w14:textId="77777777" w:rsidR="00B95F84" w:rsidRPr="00F867BF" w:rsidRDefault="00B95F84" w:rsidP="00B95F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15" w:type="dxa"/>
            <w:vAlign w:val="bottom"/>
          </w:tcPr>
          <w:p w14:paraId="36E7551D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14:paraId="63B90D61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395" w:type="dxa"/>
            <w:vAlign w:val="bottom"/>
          </w:tcPr>
          <w:p w14:paraId="4D4325E4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395" w:type="dxa"/>
            <w:vAlign w:val="bottom"/>
          </w:tcPr>
          <w:p w14:paraId="24118BFF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</w:tr>
      <w:tr w:rsidR="00B95F84" w:rsidRPr="00F867BF" w14:paraId="3751C789" w14:textId="77777777" w:rsidTr="00FD19D4">
        <w:tc>
          <w:tcPr>
            <w:tcW w:w="3780" w:type="dxa"/>
          </w:tcPr>
          <w:p w14:paraId="4266F8B7" w14:textId="1A868F4C" w:rsidR="00B95F84" w:rsidRPr="00F867BF" w:rsidRDefault="00B95F84" w:rsidP="00B95F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15" w:type="dxa"/>
            <w:vAlign w:val="bottom"/>
          </w:tcPr>
          <w:p w14:paraId="03605E19" w14:textId="468A6722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306A1DA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507BE795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3C703298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DB56E1" w:rsidRPr="00F867BF" w14:paraId="1DBA49A5" w14:textId="77777777" w:rsidTr="00FD19D4">
        <w:tc>
          <w:tcPr>
            <w:tcW w:w="3780" w:type="dxa"/>
          </w:tcPr>
          <w:p w14:paraId="6F2E6C0C" w14:textId="77777777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ต้นทุนบริการปัจจุบันและดอกเบี้ยจาก</w:t>
            </w:r>
          </w:p>
          <w:p w14:paraId="6D0CD6AF" w14:textId="2D068BD0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215" w:type="dxa"/>
            <w:vAlign w:val="bottom"/>
          </w:tcPr>
          <w:p w14:paraId="2094E4BF" w14:textId="37556A23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5</w:t>
            </w:r>
            <w:r w:rsidR="00B259E1" w:rsidRPr="00F867BF">
              <w:t>03</w:t>
            </w:r>
          </w:p>
        </w:tc>
        <w:tc>
          <w:tcPr>
            <w:tcW w:w="1395" w:type="dxa"/>
            <w:vAlign w:val="bottom"/>
          </w:tcPr>
          <w:p w14:paraId="0B183FE4" w14:textId="165E6140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2</w:t>
            </w:r>
            <w:r w:rsidRPr="00F867BF">
              <w:rPr>
                <w:rFonts w:hint="cs"/>
                <w:cs/>
              </w:rPr>
              <w:t>49</w:t>
            </w:r>
          </w:p>
        </w:tc>
        <w:tc>
          <w:tcPr>
            <w:tcW w:w="1395" w:type="dxa"/>
            <w:vAlign w:val="bottom"/>
          </w:tcPr>
          <w:p w14:paraId="3C57D2C3" w14:textId="7254424E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2</w:t>
            </w:r>
            <w:r w:rsidR="00B259E1" w:rsidRPr="00F867BF">
              <w:t>13</w:t>
            </w:r>
          </w:p>
        </w:tc>
        <w:tc>
          <w:tcPr>
            <w:tcW w:w="1395" w:type="dxa"/>
            <w:vAlign w:val="bottom"/>
          </w:tcPr>
          <w:p w14:paraId="103D60E1" w14:textId="18DF577E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152</w:t>
            </w:r>
          </w:p>
        </w:tc>
      </w:tr>
      <w:tr w:rsidR="00DB56E1" w:rsidRPr="00F867BF" w14:paraId="6B0104CB" w14:textId="77777777" w:rsidTr="00FD19D4">
        <w:tc>
          <w:tcPr>
            <w:tcW w:w="3780" w:type="dxa"/>
          </w:tcPr>
          <w:p w14:paraId="506780E8" w14:textId="77777777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2DC92B32" w14:textId="2B69B215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5</w:t>
            </w:r>
            <w:r w:rsidR="00B259E1" w:rsidRPr="00F867BF">
              <w:rPr>
                <w:b/>
                <w:bCs/>
              </w:rPr>
              <w:t>03</w:t>
            </w:r>
          </w:p>
        </w:tc>
        <w:tc>
          <w:tcPr>
            <w:tcW w:w="1395" w:type="dxa"/>
            <w:vAlign w:val="bottom"/>
          </w:tcPr>
          <w:p w14:paraId="198AF655" w14:textId="2AF3DFF9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2</w:t>
            </w:r>
            <w:r w:rsidRPr="00F867BF">
              <w:rPr>
                <w:rFonts w:hint="cs"/>
                <w:b/>
                <w:bCs/>
                <w:cs/>
              </w:rPr>
              <w:t>49</w:t>
            </w:r>
          </w:p>
        </w:tc>
        <w:tc>
          <w:tcPr>
            <w:tcW w:w="1395" w:type="dxa"/>
            <w:vAlign w:val="bottom"/>
          </w:tcPr>
          <w:p w14:paraId="0318D434" w14:textId="53326C6E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21</w:t>
            </w:r>
            <w:r w:rsidR="00B259E1" w:rsidRPr="00F867BF">
              <w:rPr>
                <w:b/>
                <w:bCs/>
              </w:rPr>
              <w:t>3</w:t>
            </w:r>
          </w:p>
        </w:tc>
        <w:tc>
          <w:tcPr>
            <w:tcW w:w="1395" w:type="dxa"/>
            <w:vAlign w:val="bottom"/>
          </w:tcPr>
          <w:p w14:paraId="6A9180A4" w14:textId="3B38B29A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152</w:t>
            </w:r>
          </w:p>
        </w:tc>
      </w:tr>
      <w:tr w:rsidR="00B95F84" w:rsidRPr="00F867BF" w14:paraId="03B28930" w14:textId="77777777" w:rsidTr="00FD19D4">
        <w:tc>
          <w:tcPr>
            <w:tcW w:w="3780" w:type="dxa"/>
          </w:tcPr>
          <w:p w14:paraId="679BE719" w14:textId="77777777" w:rsidR="00B95F84" w:rsidRPr="00F867BF" w:rsidRDefault="00B95F84" w:rsidP="00B95F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15" w:type="dxa"/>
            <w:vAlign w:val="bottom"/>
          </w:tcPr>
          <w:p w14:paraId="62FD8E09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395" w:type="dxa"/>
            <w:vAlign w:val="bottom"/>
          </w:tcPr>
          <w:p w14:paraId="343ED4F3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1395" w:type="dxa"/>
            <w:vAlign w:val="bottom"/>
          </w:tcPr>
          <w:p w14:paraId="697C3468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14:paraId="5CF37A95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</w:tr>
      <w:tr w:rsidR="00B95F84" w:rsidRPr="00F867BF" w14:paraId="5F621757" w14:textId="77777777" w:rsidTr="00FD19D4">
        <w:tc>
          <w:tcPr>
            <w:tcW w:w="3780" w:type="dxa"/>
          </w:tcPr>
          <w:p w14:paraId="54BCA037" w14:textId="51263C6C" w:rsidR="00B95F84" w:rsidRPr="00F867BF" w:rsidRDefault="00B95F84" w:rsidP="00B95F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635B5171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415058BB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4268E15D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4C9A880C" w14:textId="77777777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</w:tr>
      <w:tr w:rsidR="00B95F84" w:rsidRPr="00F867BF" w14:paraId="56C7DE7E" w14:textId="77777777" w:rsidTr="00FD19D4">
        <w:tc>
          <w:tcPr>
            <w:tcW w:w="3780" w:type="dxa"/>
          </w:tcPr>
          <w:p w14:paraId="4E4AEF92" w14:textId="77777777" w:rsidR="00B95F84" w:rsidRPr="00F867BF" w:rsidRDefault="00B95F84" w:rsidP="00B95F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(กำไร) ขาดทุนจากการประมาณตามหลัก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2BD58018" w14:textId="73E610BD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389FDA35" w14:textId="0B37F246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6782F3A6" w14:textId="3CA81B9D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95" w:type="dxa"/>
            <w:vAlign w:val="bottom"/>
          </w:tcPr>
          <w:p w14:paraId="25CA23B0" w14:textId="17515BDD" w:rsidR="00B95F84" w:rsidRPr="00F867BF" w:rsidRDefault="00B95F84" w:rsidP="00B9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DB56E1" w:rsidRPr="00F867BF" w14:paraId="7B9A5DA0" w14:textId="77777777" w:rsidTr="00FD19D4">
        <w:tc>
          <w:tcPr>
            <w:tcW w:w="3780" w:type="dxa"/>
          </w:tcPr>
          <w:p w14:paraId="2AD07C81" w14:textId="4FD9AFDF" w:rsidR="00DB56E1" w:rsidRPr="00F867BF" w:rsidRDefault="00DB56E1" w:rsidP="00DB56E1">
            <w:pPr>
              <w:pStyle w:val="BodyText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215" w:type="dxa"/>
            <w:vAlign w:val="bottom"/>
          </w:tcPr>
          <w:p w14:paraId="1B4529D9" w14:textId="63374A9F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867BF">
              <w:t>29</w:t>
            </w:r>
          </w:p>
        </w:tc>
        <w:tc>
          <w:tcPr>
            <w:tcW w:w="1395" w:type="dxa"/>
            <w:vAlign w:val="bottom"/>
          </w:tcPr>
          <w:p w14:paraId="47631A29" w14:textId="5B23AB18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867BF">
              <w:t>6</w:t>
            </w:r>
          </w:p>
        </w:tc>
        <w:tc>
          <w:tcPr>
            <w:tcW w:w="1395" w:type="dxa"/>
            <w:vAlign w:val="bottom"/>
          </w:tcPr>
          <w:p w14:paraId="3FEF76CE" w14:textId="0267984E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25</w:t>
            </w:r>
          </w:p>
        </w:tc>
        <w:tc>
          <w:tcPr>
            <w:tcW w:w="1395" w:type="dxa"/>
            <w:vAlign w:val="bottom"/>
          </w:tcPr>
          <w:p w14:paraId="60AD837E" w14:textId="590EA350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</w:tr>
      <w:tr w:rsidR="00DB56E1" w:rsidRPr="00F867BF" w14:paraId="0FC2786A" w14:textId="77777777" w:rsidTr="00FD19D4">
        <w:tc>
          <w:tcPr>
            <w:tcW w:w="3780" w:type="dxa"/>
          </w:tcPr>
          <w:p w14:paraId="2A409FC6" w14:textId="06C2BA33" w:rsidR="00DB56E1" w:rsidRPr="00F867BF" w:rsidRDefault="00DB56E1" w:rsidP="00DB56E1">
            <w:pPr>
              <w:pStyle w:val="BodyText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15" w:type="dxa"/>
            <w:vAlign w:val="bottom"/>
          </w:tcPr>
          <w:p w14:paraId="0C3E4720" w14:textId="219C14A6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48</w:t>
            </w:r>
          </w:p>
        </w:tc>
        <w:tc>
          <w:tcPr>
            <w:tcW w:w="1395" w:type="dxa"/>
            <w:vAlign w:val="bottom"/>
          </w:tcPr>
          <w:p w14:paraId="4C3B4215" w14:textId="16B93C68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867BF">
              <w:t>19</w:t>
            </w:r>
          </w:p>
        </w:tc>
        <w:tc>
          <w:tcPr>
            <w:tcW w:w="1395" w:type="dxa"/>
            <w:vAlign w:val="bottom"/>
          </w:tcPr>
          <w:p w14:paraId="186306F5" w14:textId="5B4F2B6F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6</w:t>
            </w:r>
          </w:p>
        </w:tc>
        <w:tc>
          <w:tcPr>
            <w:tcW w:w="1395" w:type="dxa"/>
            <w:vAlign w:val="bottom"/>
          </w:tcPr>
          <w:p w14:paraId="2A0EAAFD" w14:textId="11466755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</w:tr>
      <w:tr w:rsidR="00DB56E1" w:rsidRPr="00F867BF" w14:paraId="6276C887" w14:textId="77777777" w:rsidTr="00FD19D4">
        <w:tc>
          <w:tcPr>
            <w:tcW w:w="3780" w:type="dxa"/>
          </w:tcPr>
          <w:p w14:paraId="00D74D40" w14:textId="181E754C" w:rsidR="00DB56E1" w:rsidRPr="00F867BF" w:rsidRDefault="00DB56E1" w:rsidP="00DB56E1">
            <w:pPr>
              <w:pStyle w:val="BodyText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15" w:type="dxa"/>
            <w:vAlign w:val="bottom"/>
          </w:tcPr>
          <w:p w14:paraId="5EBB394F" w14:textId="54F6F1E8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(243)</w:t>
            </w:r>
          </w:p>
        </w:tc>
        <w:tc>
          <w:tcPr>
            <w:tcW w:w="1395" w:type="dxa"/>
            <w:vAlign w:val="bottom"/>
          </w:tcPr>
          <w:p w14:paraId="4F927A38" w14:textId="64487769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867BF">
              <w:t>3</w:t>
            </w:r>
          </w:p>
        </w:tc>
        <w:tc>
          <w:tcPr>
            <w:tcW w:w="1395" w:type="dxa"/>
            <w:vAlign w:val="bottom"/>
          </w:tcPr>
          <w:p w14:paraId="41679893" w14:textId="3560CBFB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(</w:t>
            </w:r>
            <w:r w:rsidR="00222D21" w:rsidRPr="00F867BF">
              <w:t>5</w:t>
            </w:r>
            <w:r w:rsidRPr="00F867BF">
              <w:t>)</w:t>
            </w:r>
          </w:p>
        </w:tc>
        <w:tc>
          <w:tcPr>
            <w:tcW w:w="1395" w:type="dxa"/>
            <w:vAlign w:val="bottom"/>
          </w:tcPr>
          <w:p w14:paraId="3E551E43" w14:textId="2212871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</w:tr>
      <w:tr w:rsidR="00DB56E1" w:rsidRPr="00F867BF" w14:paraId="78098E49" w14:textId="77777777" w:rsidTr="00FD19D4">
        <w:tc>
          <w:tcPr>
            <w:tcW w:w="3780" w:type="dxa"/>
          </w:tcPr>
          <w:p w14:paraId="4CAF7385" w14:textId="0657DD82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45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15" w:type="dxa"/>
            <w:vAlign w:val="bottom"/>
          </w:tcPr>
          <w:p w14:paraId="01EF96CD" w14:textId="3BD552A0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(24)</w:t>
            </w:r>
          </w:p>
        </w:tc>
        <w:tc>
          <w:tcPr>
            <w:tcW w:w="1395" w:type="dxa"/>
            <w:vAlign w:val="bottom"/>
          </w:tcPr>
          <w:p w14:paraId="5F78F603" w14:textId="133CB1CE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(</w:t>
            </w:r>
            <w:r w:rsidRPr="00F867BF">
              <w:rPr>
                <w:rFonts w:hint="cs"/>
                <w:cs/>
              </w:rPr>
              <w:t>4</w:t>
            </w:r>
            <w:r w:rsidRPr="00F867BF">
              <w:t>)</w:t>
            </w:r>
          </w:p>
        </w:tc>
        <w:tc>
          <w:tcPr>
            <w:tcW w:w="1395" w:type="dxa"/>
            <w:vAlign w:val="bottom"/>
          </w:tcPr>
          <w:p w14:paraId="3E82AC21" w14:textId="1A7DE337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395" w:type="dxa"/>
            <w:vAlign w:val="bottom"/>
          </w:tcPr>
          <w:p w14:paraId="36125311" w14:textId="26F6ED4D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-</w:t>
            </w:r>
          </w:p>
        </w:tc>
      </w:tr>
      <w:tr w:rsidR="00DB56E1" w:rsidRPr="00F867BF" w14:paraId="1B6869E9" w14:textId="77777777" w:rsidTr="00FD19D4">
        <w:tc>
          <w:tcPr>
            <w:tcW w:w="3780" w:type="dxa"/>
          </w:tcPr>
          <w:p w14:paraId="20CB1912" w14:textId="77777777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2A8D8834" w14:textId="69FA5F23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(190)</w:t>
            </w:r>
          </w:p>
        </w:tc>
        <w:tc>
          <w:tcPr>
            <w:tcW w:w="1395" w:type="dxa"/>
            <w:vAlign w:val="bottom"/>
          </w:tcPr>
          <w:p w14:paraId="12AF035E" w14:textId="13EA4F7D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2</w:t>
            </w:r>
            <w:r w:rsidRPr="00F867BF">
              <w:rPr>
                <w:rFonts w:hint="cs"/>
                <w:b/>
                <w:bCs/>
                <w:cs/>
              </w:rPr>
              <w:t>4</w:t>
            </w:r>
          </w:p>
        </w:tc>
        <w:tc>
          <w:tcPr>
            <w:tcW w:w="1395" w:type="dxa"/>
            <w:vAlign w:val="bottom"/>
          </w:tcPr>
          <w:p w14:paraId="5F20E3C5" w14:textId="4C86E5E3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2</w:t>
            </w:r>
            <w:r w:rsidR="00222D21" w:rsidRPr="00F867BF">
              <w:rPr>
                <w:b/>
                <w:bCs/>
              </w:rPr>
              <w:t>6</w:t>
            </w:r>
          </w:p>
        </w:tc>
        <w:tc>
          <w:tcPr>
            <w:tcW w:w="1395" w:type="dxa"/>
            <w:vAlign w:val="bottom"/>
          </w:tcPr>
          <w:p w14:paraId="0BCEE65E" w14:textId="151AC29F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-</w:t>
            </w:r>
          </w:p>
        </w:tc>
      </w:tr>
      <w:tr w:rsidR="00DB56E1" w:rsidRPr="00F867BF" w14:paraId="2C99136A" w14:textId="77777777" w:rsidTr="00FD19D4">
        <w:tc>
          <w:tcPr>
            <w:tcW w:w="3780" w:type="dxa"/>
          </w:tcPr>
          <w:p w14:paraId="5B80B262" w14:textId="77777777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215" w:type="dxa"/>
            <w:vAlign w:val="bottom"/>
          </w:tcPr>
          <w:p w14:paraId="734846D8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36D2C63A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4F0B7F5A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395" w:type="dxa"/>
            <w:vAlign w:val="bottom"/>
          </w:tcPr>
          <w:p w14:paraId="07218933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</w:tr>
      <w:tr w:rsidR="00DB56E1" w:rsidRPr="00F867BF" w14:paraId="4068540D" w14:textId="77777777" w:rsidTr="00FD19D4">
        <w:tc>
          <w:tcPr>
            <w:tcW w:w="3780" w:type="dxa"/>
          </w:tcPr>
          <w:p w14:paraId="535DE423" w14:textId="5516DE99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15" w:type="dxa"/>
            <w:vAlign w:val="bottom"/>
          </w:tcPr>
          <w:p w14:paraId="5405F3BF" w14:textId="03F3D9B2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(24</w:t>
            </w:r>
            <w:r w:rsidR="00B259E1" w:rsidRPr="00F867BF">
              <w:t>9</w:t>
            </w:r>
            <w:r w:rsidRPr="00F867BF">
              <w:t>)</w:t>
            </w:r>
          </w:p>
        </w:tc>
        <w:tc>
          <w:tcPr>
            <w:tcW w:w="1395" w:type="dxa"/>
            <w:vAlign w:val="bottom"/>
          </w:tcPr>
          <w:p w14:paraId="0364C8D9" w14:textId="527F4B4C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(190)</w:t>
            </w:r>
          </w:p>
        </w:tc>
        <w:tc>
          <w:tcPr>
            <w:tcW w:w="1395" w:type="dxa"/>
            <w:vAlign w:val="bottom"/>
          </w:tcPr>
          <w:p w14:paraId="4C79D3DF" w14:textId="1AC63A05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867BF">
              <w:t>(5</w:t>
            </w:r>
            <w:r w:rsidR="00CB782A" w:rsidRPr="00F867BF">
              <w:t>6</w:t>
            </w:r>
            <w:r w:rsidRPr="00F867BF">
              <w:t>)</w:t>
            </w:r>
          </w:p>
        </w:tc>
        <w:tc>
          <w:tcPr>
            <w:tcW w:w="1395" w:type="dxa"/>
            <w:vAlign w:val="bottom"/>
          </w:tcPr>
          <w:p w14:paraId="78C1DDD6" w14:textId="304EEDD1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(131)</w:t>
            </w:r>
          </w:p>
        </w:tc>
      </w:tr>
      <w:tr w:rsidR="00DB56E1" w:rsidRPr="00F867BF" w14:paraId="7FA2B000" w14:textId="77777777" w:rsidTr="00FD19D4">
        <w:tc>
          <w:tcPr>
            <w:tcW w:w="3780" w:type="dxa"/>
          </w:tcPr>
          <w:p w14:paraId="6B1E7976" w14:textId="1211C11B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15" w:type="dxa"/>
            <w:vAlign w:val="bottom"/>
          </w:tcPr>
          <w:p w14:paraId="0B26A127" w14:textId="5F063B19" w:rsidR="00DB56E1" w:rsidRPr="00F867BF" w:rsidRDefault="00DB56E1" w:rsidP="00DB56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5,991</w:t>
            </w:r>
          </w:p>
        </w:tc>
        <w:tc>
          <w:tcPr>
            <w:tcW w:w="1395" w:type="dxa"/>
            <w:vAlign w:val="bottom"/>
          </w:tcPr>
          <w:p w14:paraId="6400FD41" w14:textId="2345E2DF" w:rsidR="00DB56E1" w:rsidRPr="00F867BF" w:rsidRDefault="00DB56E1" w:rsidP="00DB56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5,934</w:t>
            </w:r>
          </w:p>
        </w:tc>
        <w:tc>
          <w:tcPr>
            <w:tcW w:w="1395" w:type="dxa"/>
            <w:vAlign w:val="bottom"/>
          </w:tcPr>
          <w:p w14:paraId="15008746" w14:textId="4B1D4945" w:rsidR="00DB56E1" w:rsidRPr="00F867BF" w:rsidRDefault="00DB56E1" w:rsidP="00DB56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2,980</w:t>
            </w:r>
          </w:p>
        </w:tc>
        <w:tc>
          <w:tcPr>
            <w:tcW w:w="1395" w:type="dxa"/>
            <w:vAlign w:val="bottom"/>
          </w:tcPr>
          <w:p w14:paraId="5052480B" w14:textId="7659D786" w:rsidR="00DB56E1" w:rsidRPr="00F867BF" w:rsidRDefault="00DB56E1" w:rsidP="00DB56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2,092</w:t>
            </w:r>
          </w:p>
        </w:tc>
      </w:tr>
    </w:tbl>
    <w:p w14:paraId="22E59631" w14:textId="77777777" w:rsidR="00322E08" w:rsidRPr="00F867BF" w:rsidRDefault="00322E08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440"/>
        <w:gridCol w:w="1350"/>
        <w:gridCol w:w="1350"/>
        <w:gridCol w:w="1440"/>
      </w:tblGrid>
      <w:tr w:rsidR="00AB76E0" w:rsidRPr="00F867BF" w14:paraId="434EBBDD" w14:textId="77777777" w:rsidTr="00AB0D64">
        <w:trPr>
          <w:tblHeader/>
        </w:trPr>
        <w:tc>
          <w:tcPr>
            <w:tcW w:w="3600" w:type="dxa"/>
          </w:tcPr>
          <w:p w14:paraId="2AFFEB87" w14:textId="7237F2B4" w:rsidR="00AB76E0" w:rsidRPr="00F867BF" w:rsidRDefault="006D29DB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</w:p>
        </w:tc>
        <w:tc>
          <w:tcPr>
            <w:tcW w:w="2790" w:type="dxa"/>
            <w:gridSpan w:val="2"/>
            <w:vAlign w:val="bottom"/>
          </w:tcPr>
          <w:p w14:paraId="36FB529D" w14:textId="77777777" w:rsidR="00AB76E0" w:rsidRPr="00F867BF" w:rsidRDefault="00AB76E0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F867BF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629D3031" w14:textId="77777777" w:rsidR="00AB76E0" w:rsidRPr="00F867BF" w:rsidRDefault="00AB76E0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77A4E" w:rsidRPr="00F867BF" w14:paraId="1268D2D3" w14:textId="77777777" w:rsidTr="00AB0D64">
        <w:trPr>
          <w:tblHeader/>
        </w:trPr>
        <w:tc>
          <w:tcPr>
            <w:tcW w:w="3600" w:type="dxa"/>
          </w:tcPr>
          <w:p w14:paraId="3E89F4FC" w14:textId="4DC92F99" w:rsidR="00477A4E" w:rsidRPr="00F867BF" w:rsidRDefault="00477A4E" w:rsidP="0047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440" w:type="dxa"/>
          </w:tcPr>
          <w:p w14:paraId="4D88505F" w14:textId="3AF18A62" w:rsidR="00477A4E" w:rsidRPr="00F867BF" w:rsidRDefault="00477A4E" w:rsidP="0047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867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01802AC7" w14:textId="190A9619" w:rsidR="00477A4E" w:rsidRPr="00F867BF" w:rsidRDefault="00477A4E" w:rsidP="0047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2CF5B4BD" w14:textId="485FA9BA" w:rsidR="00477A4E" w:rsidRPr="00F867BF" w:rsidRDefault="00477A4E" w:rsidP="0047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867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69238316" w14:textId="113271CF" w:rsidR="00477A4E" w:rsidRPr="00F867BF" w:rsidRDefault="00477A4E" w:rsidP="0047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B76E0" w:rsidRPr="00F867BF" w14:paraId="646F7C37" w14:textId="77777777" w:rsidTr="00AB0D64">
        <w:trPr>
          <w:tblHeader/>
        </w:trPr>
        <w:tc>
          <w:tcPr>
            <w:tcW w:w="3600" w:type="dxa"/>
          </w:tcPr>
          <w:p w14:paraId="5A6CB321" w14:textId="77777777" w:rsidR="00AB76E0" w:rsidRPr="00F867BF" w:rsidRDefault="00AB76E0" w:rsidP="00FD1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720E7F6" w14:textId="77777777" w:rsidR="00AB76E0" w:rsidRPr="00F867BF" w:rsidRDefault="00AB76E0" w:rsidP="00FD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F867BF">
              <w:rPr>
                <w:rFonts w:hint="cs"/>
                <w:i/>
                <w:iCs/>
                <w:cs/>
              </w:rPr>
              <w:t>(ร้อยละ)</w:t>
            </w:r>
          </w:p>
        </w:tc>
      </w:tr>
      <w:tr w:rsidR="00DB56E1" w:rsidRPr="00F867BF" w14:paraId="6DF5611C" w14:textId="77777777" w:rsidTr="00AB0D64">
        <w:tc>
          <w:tcPr>
            <w:tcW w:w="3600" w:type="dxa"/>
          </w:tcPr>
          <w:p w14:paraId="23FD3E7F" w14:textId="77777777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440" w:type="dxa"/>
            <w:vAlign w:val="bottom"/>
          </w:tcPr>
          <w:p w14:paraId="455352EC" w14:textId="011B119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F867BF">
              <w:t>1.67 - 3.90</w:t>
            </w:r>
          </w:p>
        </w:tc>
        <w:tc>
          <w:tcPr>
            <w:tcW w:w="1350" w:type="dxa"/>
            <w:vAlign w:val="bottom"/>
          </w:tcPr>
          <w:p w14:paraId="28A0F7D6" w14:textId="3D2357D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867BF">
              <w:rPr>
                <w:rFonts w:hint="cs"/>
              </w:rPr>
              <w:t>0.1</w:t>
            </w:r>
            <w:r w:rsidRPr="00F867BF">
              <w:rPr>
                <w:rFonts w:hint="cs"/>
                <w:cs/>
              </w:rPr>
              <w:t>0</w:t>
            </w:r>
            <w:r w:rsidRPr="00F867BF">
              <w:rPr>
                <w:rFonts w:hint="cs"/>
              </w:rPr>
              <w:t xml:space="preserve"> - 3.</w:t>
            </w:r>
            <w:r w:rsidRPr="00F867BF">
              <w:t>80</w:t>
            </w:r>
          </w:p>
        </w:tc>
        <w:tc>
          <w:tcPr>
            <w:tcW w:w="1350" w:type="dxa"/>
            <w:vAlign w:val="bottom"/>
          </w:tcPr>
          <w:p w14:paraId="425086E3" w14:textId="27C61B56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867BF">
              <w:t xml:space="preserve">2.02 </w:t>
            </w:r>
            <w:r w:rsidR="00845006" w:rsidRPr="00F867BF">
              <w:t>-</w:t>
            </w:r>
            <w:r w:rsidRPr="00F867BF">
              <w:t xml:space="preserve"> 3.</w:t>
            </w:r>
            <w:r w:rsidR="002A162E" w:rsidRPr="00F867BF">
              <w:t>15</w:t>
            </w:r>
          </w:p>
        </w:tc>
        <w:tc>
          <w:tcPr>
            <w:tcW w:w="1440" w:type="dxa"/>
            <w:vAlign w:val="bottom"/>
          </w:tcPr>
          <w:p w14:paraId="26538A82" w14:textId="436A2999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867BF">
              <w:rPr>
                <w:rFonts w:hint="cs"/>
                <w:cs/>
              </w:rPr>
              <w:t>2.52</w:t>
            </w:r>
            <w:r w:rsidRPr="00F867BF">
              <w:rPr>
                <w:rFonts w:hint="cs"/>
              </w:rPr>
              <w:t xml:space="preserve"> - </w:t>
            </w:r>
            <w:r w:rsidRPr="00F867BF">
              <w:rPr>
                <w:rFonts w:hint="cs"/>
                <w:cs/>
              </w:rPr>
              <w:t>3.45</w:t>
            </w:r>
          </w:p>
        </w:tc>
      </w:tr>
      <w:tr w:rsidR="00DB56E1" w:rsidRPr="00F867BF" w14:paraId="6C8BB338" w14:textId="77777777" w:rsidTr="00AB0D64">
        <w:tc>
          <w:tcPr>
            <w:tcW w:w="3600" w:type="dxa"/>
          </w:tcPr>
          <w:p w14:paraId="799B5EBD" w14:textId="77777777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440" w:type="dxa"/>
            <w:vAlign w:val="bottom"/>
          </w:tcPr>
          <w:p w14:paraId="588E6455" w14:textId="5ACA9BC9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867BF">
              <w:t>3 - 6</w:t>
            </w:r>
          </w:p>
        </w:tc>
        <w:tc>
          <w:tcPr>
            <w:tcW w:w="1350" w:type="dxa"/>
            <w:vAlign w:val="bottom"/>
          </w:tcPr>
          <w:p w14:paraId="69ABEB77" w14:textId="5FC5D5F1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867BF">
              <w:rPr>
                <w:rFonts w:hint="cs"/>
              </w:rPr>
              <w:t xml:space="preserve">2 </w:t>
            </w:r>
            <w:r w:rsidRPr="00F867BF">
              <w:rPr>
                <w:rFonts w:hint="cs"/>
                <w:cs/>
              </w:rPr>
              <w:t>-</w:t>
            </w:r>
            <w:r w:rsidRPr="00F867BF">
              <w:rPr>
                <w:rFonts w:hint="cs"/>
              </w:rPr>
              <w:t xml:space="preserve"> 6</w:t>
            </w:r>
          </w:p>
        </w:tc>
        <w:tc>
          <w:tcPr>
            <w:tcW w:w="1350" w:type="dxa"/>
            <w:vAlign w:val="bottom"/>
          </w:tcPr>
          <w:p w14:paraId="0375253A" w14:textId="43AD6CB2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F867BF">
              <w:t>6</w:t>
            </w:r>
          </w:p>
        </w:tc>
        <w:tc>
          <w:tcPr>
            <w:tcW w:w="1440" w:type="dxa"/>
            <w:vAlign w:val="bottom"/>
          </w:tcPr>
          <w:p w14:paraId="4021D240" w14:textId="1656DFC3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F867BF">
              <w:rPr>
                <w:rFonts w:hint="cs"/>
                <w:cs/>
              </w:rPr>
              <w:t>6</w:t>
            </w:r>
          </w:p>
        </w:tc>
      </w:tr>
      <w:tr w:rsidR="00DB56E1" w:rsidRPr="00F867BF" w14:paraId="5F8C04A4" w14:textId="77777777" w:rsidTr="00AB0D64">
        <w:trPr>
          <w:trHeight w:val="92"/>
        </w:trPr>
        <w:tc>
          <w:tcPr>
            <w:tcW w:w="3600" w:type="dxa"/>
          </w:tcPr>
          <w:p w14:paraId="4667609B" w14:textId="7DD859AB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vAlign w:val="bottom"/>
          </w:tcPr>
          <w:p w14:paraId="06F1FE7E" w14:textId="1DD2FC81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867BF">
              <w:rPr>
                <w:rFonts w:hint="cs"/>
              </w:rPr>
              <w:t>0 - 5</w:t>
            </w:r>
            <w:r w:rsidRPr="00F867BF">
              <w:t>2</w:t>
            </w:r>
          </w:p>
        </w:tc>
        <w:tc>
          <w:tcPr>
            <w:tcW w:w="1350" w:type="dxa"/>
            <w:vAlign w:val="bottom"/>
          </w:tcPr>
          <w:p w14:paraId="0CBCD5A2" w14:textId="6DF90D3A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867BF">
              <w:rPr>
                <w:rFonts w:hint="cs"/>
              </w:rPr>
              <w:t>0 - 5</w:t>
            </w:r>
            <w:r w:rsidRPr="00F867BF">
              <w:t>2</w:t>
            </w:r>
          </w:p>
        </w:tc>
        <w:tc>
          <w:tcPr>
            <w:tcW w:w="1350" w:type="dxa"/>
            <w:vAlign w:val="bottom"/>
          </w:tcPr>
          <w:p w14:paraId="435C619F" w14:textId="18E78B84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867BF">
              <w:t xml:space="preserve">1.43 </w:t>
            </w:r>
            <w:r w:rsidR="00845006" w:rsidRPr="00F867BF">
              <w:t>-</w:t>
            </w:r>
            <w:r w:rsidRPr="00F867BF">
              <w:t xml:space="preserve"> 11.46</w:t>
            </w:r>
          </w:p>
        </w:tc>
        <w:tc>
          <w:tcPr>
            <w:tcW w:w="1440" w:type="dxa"/>
            <w:vAlign w:val="bottom"/>
          </w:tcPr>
          <w:p w14:paraId="4A19EC53" w14:textId="61BEFE86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867BF">
              <w:rPr>
                <w:rFonts w:hint="cs"/>
                <w:cs/>
              </w:rPr>
              <w:t>1.9</w:t>
            </w:r>
            <w:r w:rsidRPr="00F867BF">
              <w:t xml:space="preserve">1 - </w:t>
            </w:r>
            <w:r w:rsidRPr="00F867BF">
              <w:rPr>
                <w:rFonts w:hint="cs"/>
                <w:cs/>
              </w:rPr>
              <w:t xml:space="preserve"> 8.6</w:t>
            </w:r>
          </w:p>
        </w:tc>
      </w:tr>
    </w:tbl>
    <w:p w14:paraId="199AF547" w14:textId="4730F205" w:rsidR="00032745" w:rsidRPr="00F867BF" w:rsidRDefault="00032745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0"/>
          <w:szCs w:val="20"/>
        </w:rPr>
      </w:pPr>
    </w:p>
    <w:p w14:paraId="68C05545" w14:textId="77777777" w:rsidR="00D77F4A" w:rsidRPr="00F867BF" w:rsidRDefault="00D77F4A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F867BF">
        <w:rPr>
          <w:rFonts w:hint="cs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59425EA" w14:textId="77777777" w:rsidR="00D77F4A" w:rsidRPr="00F867BF" w:rsidRDefault="00D77F4A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318E4BFF" w14:textId="5354F8A2" w:rsidR="00766FA1" w:rsidRPr="00F867BF" w:rsidRDefault="00032745" w:rsidP="00341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F867BF">
        <w:rPr>
          <w:rFonts w:hint="cs"/>
          <w:cs/>
        </w:rPr>
        <w:t xml:space="preserve">ณ วันที่ </w:t>
      </w:r>
      <w:r w:rsidR="00F70136" w:rsidRPr="00F867BF">
        <w:t>31</w:t>
      </w:r>
      <w:r w:rsidR="00E566A2" w:rsidRPr="00F867BF">
        <w:rPr>
          <w:rFonts w:hint="cs"/>
        </w:rPr>
        <w:t xml:space="preserve"> </w:t>
      </w:r>
      <w:r w:rsidR="00E566A2" w:rsidRPr="00F867BF">
        <w:rPr>
          <w:rFonts w:hint="cs"/>
          <w:cs/>
        </w:rPr>
        <w:t xml:space="preserve">ธันวาคม </w:t>
      </w:r>
      <w:r w:rsidR="00F70136" w:rsidRPr="00F867BF">
        <w:t>2567</w:t>
      </w:r>
      <w:r w:rsidRPr="00F867BF">
        <w:rPr>
          <w:rFonts w:hint="cs"/>
          <w:cs/>
        </w:rPr>
        <w:t xml:space="preserve"> ระยะเวลาถัวเฉลี่ยถ่วงน้ำหนักของภาระ</w:t>
      </w:r>
      <w:r w:rsidR="00F60F9A" w:rsidRPr="00F867BF">
        <w:rPr>
          <w:rFonts w:hint="cs"/>
          <w:cs/>
        </w:rPr>
        <w:t xml:space="preserve">ผูกพันผลประโยชน์ที่กำหนดไว้เป็น </w:t>
      </w:r>
      <w:r w:rsidR="002A162E" w:rsidRPr="00F867BF">
        <w:t>2</w:t>
      </w:r>
      <w:r w:rsidR="00DB56E1" w:rsidRPr="00F867BF">
        <w:t xml:space="preserve"> - 24</w:t>
      </w:r>
      <w:r w:rsidR="0011391F" w:rsidRPr="00F867BF">
        <w:rPr>
          <w:rFonts w:hint="cs"/>
          <w:cs/>
        </w:rPr>
        <w:t xml:space="preserve"> </w:t>
      </w:r>
      <w:r w:rsidR="00AF77EF" w:rsidRPr="00F867BF">
        <w:rPr>
          <w:rFonts w:hint="cs"/>
          <w:cs/>
        </w:rPr>
        <w:t xml:space="preserve">ปี </w:t>
      </w:r>
      <w:r w:rsidR="003410C8" w:rsidRPr="00F867BF">
        <w:t xml:space="preserve">            </w:t>
      </w:r>
      <w:r w:rsidR="006C6B5F" w:rsidRPr="00F867BF">
        <w:rPr>
          <w:rFonts w:hint="cs"/>
          <w:i/>
          <w:iCs/>
          <w:cs/>
        </w:rPr>
        <w:t>(</w:t>
      </w:r>
      <w:r w:rsidR="00B95F84" w:rsidRPr="00F867BF">
        <w:rPr>
          <w:i/>
          <w:iCs/>
        </w:rPr>
        <w:t>2566</w:t>
      </w:r>
      <w:r w:rsidR="00AF77EF" w:rsidRPr="00F867BF">
        <w:rPr>
          <w:rFonts w:hint="cs"/>
          <w:i/>
          <w:iCs/>
          <w:cs/>
        </w:rPr>
        <w:t xml:space="preserve">: </w:t>
      </w:r>
      <w:r w:rsidR="00B95F84" w:rsidRPr="00F867BF">
        <w:rPr>
          <w:i/>
          <w:iCs/>
        </w:rPr>
        <w:t>5</w:t>
      </w:r>
      <w:r w:rsidR="003E4845" w:rsidRPr="00F867BF">
        <w:rPr>
          <w:rFonts w:hint="cs"/>
          <w:i/>
          <w:iCs/>
          <w:cs/>
        </w:rPr>
        <w:t xml:space="preserve"> </w:t>
      </w:r>
      <w:r w:rsidR="002B1A99" w:rsidRPr="00F867BF">
        <w:rPr>
          <w:i/>
          <w:iCs/>
        </w:rPr>
        <w:t>-</w:t>
      </w:r>
      <w:r w:rsidR="003E4845" w:rsidRPr="00F867BF">
        <w:rPr>
          <w:rFonts w:hint="cs"/>
          <w:i/>
          <w:iCs/>
          <w:cs/>
        </w:rPr>
        <w:t xml:space="preserve"> </w:t>
      </w:r>
      <w:r w:rsidR="003E4845" w:rsidRPr="00F867BF">
        <w:rPr>
          <w:rFonts w:hint="cs"/>
          <w:i/>
          <w:iCs/>
        </w:rPr>
        <w:t>2</w:t>
      </w:r>
      <w:r w:rsidR="00B95F84" w:rsidRPr="00F867BF">
        <w:rPr>
          <w:i/>
          <w:iCs/>
        </w:rPr>
        <w:t>7</w:t>
      </w:r>
      <w:r w:rsidR="003E4845" w:rsidRPr="00F867BF">
        <w:rPr>
          <w:rFonts w:hint="cs"/>
          <w:i/>
          <w:iCs/>
          <w:cs/>
        </w:rPr>
        <w:t xml:space="preserve"> </w:t>
      </w:r>
      <w:r w:rsidR="00AF77EF" w:rsidRPr="00F867BF">
        <w:rPr>
          <w:rFonts w:hint="cs"/>
          <w:i/>
          <w:iCs/>
          <w:cs/>
        </w:rPr>
        <w:t>ปี)</w:t>
      </w:r>
    </w:p>
    <w:p w14:paraId="207022BF" w14:textId="77777777" w:rsidR="00FD19D4" w:rsidRPr="00F867BF" w:rsidRDefault="00FD19D4" w:rsidP="00341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22DE7B46" w14:textId="2FB799A6" w:rsidR="00032745" w:rsidRPr="00F867BF" w:rsidRDefault="00032745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F867BF">
        <w:rPr>
          <w:rFonts w:eastAsia="Calibri" w:hint="cs"/>
          <w:b/>
          <w:bCs/>
          <w:i/>
          <w:iCs/>
          <w:cs/>
        </w:rPr>
        <w:t xml:space="preserve">การวิเคราะห์ความอ่อนไหว </w:t>
      </w:r>
    </w:p>
    <w:p w14:paraId="4C2BE4A0" w14:textId="77777777" w:rsidR="00BC6F45" w:rsidRPr="00F867BF" w:rsidRDefault="00BC6F45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4AEEB0CE" w14:textId="4E30E41A" w:rsidR="00532A20" w:rsidRPr="00F867BF" w:rsidRDefault="00453067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F867BF">
        <w:rPr>
          <w:rFonts w:hint="cs"/>
          <w:cs/>
        </w:rPr>
        <w:t>การเปลี่ยนแปลงในแต่ละข้อสมมติ</w:t>
      </w:r>
      <w:r w:rsidR="00032745" w:rsidRPr="00F867BF">
        <w:rPr>
          <w:rFonts w:hint="cs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F867BF">
        <w:rPr>
          <w:rFonts w:hint="cs"/>
          <w:cs/>
        </w:rPr>
        <w:t>ันที่รายงาน โดยถือว่าข้อสมมติ</w:t>
      </w:r>
      <w:r w:rsidR="00032745" w:rsidRPr="00F867BF">
        <w:rPr>
          <w:rFonts w:hint="cs"/>
          <w:cs/>
        </w:rPr>
        <w:t>อื่น</w:t>
      </w:r>
      <w:r w:rsidR="00BC6F45" w:rsidRPr="00F867BF">
        <w:rPr>
          <w:rFonts w:hint="cs"/>
          <w:cs/>
        </w:rPr>
        <w:t xml:space="preserve"> </w:t>
      </w:r>
      <w:r w:rsidR="00032745" w:rsidRPr="00F867BF">
        <w:rPr>
          <w:rFonts w:hint="cs"/>
          <w:cs/>
        </w:rPr>
        <w:t>ๆ คงที่</w:t>
      </w:r>
    </w:p>
    <w:p w14:paraId="4AC3762F" w14:textId="35081AFB" w:rsidR="006D29DB" w:rsidRPr="00F867BF" w:rsidRDefault="006D29DB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4266"/>
        <w:gridCol w:w="1224"/>
        <w:gridCol w:w="1224"/>
        <w:gridCol w:w="1224"/>
        <w:gridCol w:w="1251"/>
      </w:tblGrid>
      <w:tr w:rsidR="00116994" w:rsidRPr="00F867BF" w14:paraId="029EC47E" w14:textId="77777777" w:rsidTr="00384517">
        <w:trPr>
          <w:trHeight w:val="20"/>
          <w:tblHeader/>
        </w:trPr>
        <w:tc>
          <w:tcPr>
            <w:tcW w:w="4266" w:type="dxa"/>
          </w:tcPr>
          <w:p w14:paraId="37F4C4EC" w14:textId="77777777" w:rsidR="00116994" w:rsidRPr="00F867BF" w:rsidRDefault="00116994" w:rsidP="006353D9">
            <w:pPr>
              <w:spacing w:line="360" w:lineRule="atLeast"/>
              <w:ind w:left="234" w:hanging="35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4923" w:type="dxa"/>
            <w:gridSpan w:val="4"/>
          </w:tcPr>
          <w:p w14:paraId="44336461" w14:textId="56675CC2" w:rsidR="00116994" w:rsidRPr="00F867BF" w:rsidRDefault="00116994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867BF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16994" w:rsidRPr="00F867BF" w14:paraId="3A47E735" w14:textId="77777777" w:rsidTr="00384517">
        <w:trPr>
          <w:trHeight w:val="20"/>
          <w:tblHeader/>
        </w:trPr>
        <w:tc>
          <w:tcPr>
            <w:tcW w:w="4266" w:type="dxa"/>
          </w:tcPr>
          <w:p w14:paraId="1FE4D4CA" w14:textId="617CAEB4" w:rsidR="00116994" w:rsidRPr="00F867BF" w:rsidRDefault="00116994" w:rsidP="006353D9">
            <w:pPr>
              <w:spacing w:line="360" w:lineRule="atLeast"/>
              <w:rPr>
                <w:b/>
                <w:bCs/>
                <w:i/>
                <w:iCs/>
                <w:cs/>
              </w:rPr>
            </w:pPr>
            <w:r w:rsidRPr="00F867BF">
              <w:rPr>
                <w:rFonts w:hint="cs"/>
                <w:b/>
                <w:bCs/>
                <w:i/>
                <w:iCs/>
                <w:cs/>
              </w:rPr>
              <w:t>ผลกระทบต่อภาระผูกพันของโครงการ</w:t>
            </w:r>
          </w:p>
        </w:tc>
        <w:tc>
          <w:tcPr>
            <w:tcW w:w="2448" w:type="dxa"/>
            <w:gridSpan w:val="2"/>
          </w:tcPr>
          <w:p w14:paraId="28C41A02" w14:textId="2CFDDB7F" w:rsidR="00116994" w:rsidRPr="00F867BF" w:rsidRDefault="00116994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D52C0E" w:rsidRPr="00F867BF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75" w:type="dxa"/>
            <w:gridSpan w:val="2"/>
          </w:tcPr>
          <w:p w14:paraId="11F9E160" w14:textId="527AEC05" w:rsidR="00116994" w:rsidRPr="00F867BF" w:rsidRDefault="00116994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ลดลง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D52C0E" w:rsidRPr="00F867BF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384517" w:rsidRPr="00F867BF" w14:paraId="104A20DC" w14:textId="77777777" w:rsidTr="00384517">
        <w:trPr>
          <w:trHeight w:val="20"/>
          <w:tblHeader/>
        </w:trPr>
        <w:tc>
          <w:tcPr>
            <w:tcW w:w="4266" w:type="dxa"/>
          </w:tcPr>
          <w:p w14:paraId="737DB318" w14:textId="4CB55D09" w:rsidR="00384517" w:rsidRPr="00F867BF" w:rsidRDefault="00384517" w:rsidP="00384517">
            <w:pPr>
              <w:spacing w:line="360" w:lineRule="atLeast"/>
              <w:ind w:left="166"/>
              <w:rPr>
                <w:b/>
                <w:bCs/>
                <w:cs/>
              </w:rPr>
            </w:pPr>
            <w:r w:rsidRPr="00F867BF">
              <w:rPr>
                <w:rFonts w:hint="cs"/>
                <w:b/>
                <w:bCs/>
                <w:i/>
                <w:iCs/>
                <w:cs/>
              </w:rPr>
              <w:t xml:space="preserve">ผลประโยชน์ ณ วันที่ </w:t>
            </w:r>
            <w:r w:rsidRPr="00F867BF">
              <w:rPr>
                <w:rFonts w:hint="cs"/>
                <w:b/>
                <w:bCs/>
                <w:i/>
                <w:iCs/>
              </w:rPr>
              <w:t>31</w:t>
            </w:r>
            <w:r w:rsidRPr="00F867BF">
              <w:rPr>
                <w:rFonts w:hint="cs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224" w:type="dxa"/>
          </w:tcPr>
          <w:p w14:paraId="384C8D90" w14:textId="200DA433" w:rsidR="00384517" w:rsidRPr="00F867BF" w:rsidRDefault="00384517" w:rsidP="00384517">
            <w:pPr>
              <w:pStyle w:val="acctfourfigures"/>
              <w:tabs>
                <w:tab w:val="clear" w:pos="765"/>
              </w:tabs>
              <w:spacing w:line="36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="00477A4E"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24" w:type="dxa"/>
          </w:tcPr>
          <w:p w14:paraId="7FC5C1B2" w14:textId="0FB50F41" w:rsidR="00384517" w:rsidRPr="00F867BF" w:rsidRDefault="00384517" w:rsidP="00384517">
            <w:pPr>
              <w:pStyle w:val="acctfourfigures"/>
              <w:tabs>
                <w:tab w:val="clear" w:pos="765"/>
              </w:tabs>
              <w:spacing w:line="36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="00477A4E"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24" w:type="dxa"/>
          </w:tcPr>
          <w:p w14:paraId="2D6B1530" w14:textId="794D371E" w:rsidR="00384517" w:rsidRPr="00F867BF" w:rsidRDefault="00384517" w:rsidP="00384517">
            <w:pPr>
              <w:pStyle w:val="acctfourfigures"/>
              <w:tabs>
                <w:tab w:val="clear" w:pos="765"/>
              </w:tabs>
              <w:spacing w:line="36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="00477A4E"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51" w:type="dxa"/>
          </w:tcPr>
          <w:p w14:paraId="4DAA108F" w14:textId="52DCD978" w:rsidR="00384517" w:rsidRPr="00F867BF" w:rsidRDefault="00384517" w:rsidP="00384517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="00477A4E"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116994" w:rsidRPr="00F867BF" w14:paraId="12D4B32F" w14:textId="77777777" w:rsidTr="00384517">
        <w:trPr>
          <w:trHeight w:val="20"/>
          <w:tblHeader/>
        </w:trPr>
        <w:tc>
          <w:tcPr>
            <w:tcW w:w="4266" w:type="dxa"/>
          </w:tcPr>
          <w:p w14:paraId="06DB500C" w14:textId="77777777" w:rsidR="00116994" w:rsidRPr="00F867BF" w:rsidRDefault="00116994" w:rsidP="006353D9">
            <w:pPr>
              <w:spacing w:line="360" w:lineRule="atLeast"/>
              <w:ind w:left="234" w:hanging="35"/>
              <w:rPr>
                <w:cs/>
              </w:rPr>
            </w:pPr>
          </w:p>
        </w:tc>
        <w:tc>
          <w:tcPr>
            <w:tcW w:w="4923" w:type="dxa"/>
            <w:gridSpan w:val="4"/>
            <w:vAlign w:val="center"/>
          </w:tcPr>
          <w:p w14:paraId="269A91B6" w14:textId="26D9FEDC" w:rsidR="00116994" w:rsidRPr="00F867BF" w:rsidRDefault="00116994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B56E1" w:rsidRPr="00F867BF" w14:paraId="2444F422" w14:textId="77777777" w:rsidTr="00384517">
        <w:trPr>
          <w:trHeight w:val="20"/>
        </w:trPr>
        <w:tc>
          <w:tcPr>
            <w:tcW w:w="4266" w:type="dxa"/>
          </w:tcPr>
          <w:p w14:paraId="04EAD12B" w14:textId="77777777" w:rsidR="00DB56E1" w:rsidRPr="00F867BF" w:rsidRDefault="00DB56E1" w:rsidP="00DB56E1">
            <w:pPr>
              <w:spacing w:line="360" w:lineRule="atLeast"/>
              <w:ind w:left="234" w:hanging="234"/>
            </w:pPr>
            <w:r w:rsidRPr="00F867BF">
              <w:rPr>
                <w:rFonts w:hint="cs"/>
                <w:cs/>
              </w:rPr>
              <w:t xml:space="preserve">อัตราคิดลด  </w:t>
            </w:r>
          </w:p>
        </w:tc>
        <w:tc>
          <w:tcPr>
            <w:tcW w:w="1224" w:type="dxa"/>
            <w:vAlign w:val="center"/>
          </w:tcPr>
          <w:p w14:paraId="3F670FD9" w14:textId="33DF2BC4" w:rsidR="00DB56E1" w:rsidRPr="00F867BF" w:rsidRDefault="00DB56E1" w:rsidP="00DB56E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(3</w:t>
            </w:r>
            <w:r w:rsidR="001F6B5C"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58</w:t>
            </w: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24" w:type="dxa"/>
            <w:vAlign w:val="center"/>
          </w:tcPr>
          <w:p w14:paraId="4784CEC8" w14:textId="7D7416DC" w:rsidR="00DB56E1" w:rsidRPr="00F867BF" w:rsidRDefault="00DB56E1" w:rsidP="00DB56E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(339)</w:t>
            </w:r>
          </w:p>
        </w:tc>
        <w:tc>
          <w:tcPr>
            <w:tcW w:w="1224" w:type="dxa"/>
            <w:vAlign w:val="center"/>
          </w:tcPr>
          <w:p w14:paraId="3C8BC6E9" w14:textId="717C44F2" w:rsidR="00DB56E1" w:rsidRPr="00F867BF" w:rsidRDefault="00DB56E1" w:rsidP="00DB56E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="001F6B5C"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251" w:type="dxa"/>
            <w:vAlign w:val="center"/>
          </w:tcPr>
          <w:p w14:paraId="0572E843" w14:textId="64C6F517" w:rsidR="00DB56E1" w:rsidRPr="00F867BF" w:rsidRDefault="00DB56E1" w:rsidP="00DB56E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378</w:t>
            </w:r>
          </w:p>
        </w:tc>
      </w:tr>
      <w:tr w:rsidR="00DB56E1" w:rsidRPr="00F867BF" w14:paraId="7660C387" w14:textId="77777777" w:rsidTr="00384517">
        <w:trPr>
          <w:trHeight w:val="20"/>
        </w:trPr>
        <w:tc>
          <w:tcPr>
            <w:tcW w:w="4266" w:type="dxa"/>
          </w:tcPr>
          <w:p w14:paraId="0456931F" w14:textId="77777777" w:rsidR="00DB56E1" w:rsidRPr="00F867BF" w:rsidRDefault="00DB56E1" w:rsidP="00DB56E1">
            <w:pPr>
              <w:spacing w:line="360" w:lineRule="atLeast"/>
              <w:ind w:left="234" w:hanging="234"/>
              <w:rPr>
                <w:cs/>
              </w:rPr>
            </w:pPr>
            <w:r w:rsidRPr="00F867BF">
              <w:rPr>
                <w:rFonts w:hint="cs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224" w:type="dxa"/>
          </w:tcPr>
          <w:p w14:paraId="0856CCC7" w14:textId="3C8168FF" w:rsidR="00DB56E1" w:rsidRPr="00F867BF" w:rsidRDefault="00DB56E1" w:rsidP="00DB56E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1F6B5C"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54</w:t>
            </w:r>
          </w:p>
        </w:tc>
        <w:tc>
          <w:tcPr>
            <w:tcW w:w="1224" w:type="dxa"/>
          </w:tcPr>
          <w:p w14:paraId="205E9A3F" w14:textId="0DA5BCEE" w:rsidR="00DB56E1" w:rsidRPr="00F867BF" w:rsidRDefault="00DB56E1" w:rsidP="00DB56E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1224" w:type="dxa"/>
          </w:tcPr>
          <w:p w14:paraId="65BE4534" w14:textId="67209D0B" w:rsidR="00DB56E1" w:rsidRPr="00F867BF" w:rsidRDefault="00DB56E1" w:rsidP="00DB56E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(3</w:t>
            </w:r>
            <w:r w:rsidR="001F6B5C"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23</w:t>
            </w: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51" w:type="dxa"/>
          </w:tcPr>
          <w:p w14:paraId="5960EC94" w14:textId="5112062E" w:rsidR="00DB56E1" w:rsidRPr="00F867BF" w:rsidRDefault="00DB56E1" w:rsidP="00DB56E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(379)</w:t>
            </w:r>
          </w:p>
        </w:tc>
      </w:tr>
      <w:tr w:rsidR="00DB56E1" w:rsidRPr="00F867BF" w14:paraId="26500DD2" w14:textId="77777777" w:rsidTr="00384517">
        <w:trPr>
          <w:trHeight w:val="20"/>
        </w:trPr>
        <w:tc>
          <w:tcPr>
            <w:tcW w:w="4266" w:type="dxa"/>
          </w:tcPr>
          <w:p w14:paraId="609DDB6C" w14:textId="77777777" w:rsidR="00DB56E1" w:rsidRPr="00F867BF" w:rsidRDefault="00DB56E1" w:rsidP="00DB56E1">
            <w:pPr>
              <w:spacing w:line="360" w:lineRule="atLeast"/>
              <w:ind w:left="234" w:right="198" w:hanging="234"/>
              <w:rPr>
                <w:cs/>
              </w:rPr>
            </w:pPr>
            <w:r w:rsidRPr="00F867BF">
              <w:rPr>
                <w:rFonts w:hint="cs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224" w:type="dxa"/>
            <w:vAlign w:val="bottom"/>
          </w:tcPr>
          <w:p w14:paraId="22F7ADA8" w14:textId="521E334F" w:rsidR="00DB56E1" w:rsidRPr="00F867BF" w:rsidRDefault="00DB56E1" w:rsidP="00DB56E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F6B5C"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62</w:t>
            </w: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79E51B4D" w14:textId="1C197722" w:rsidR="00DB56E1" w:rsidRPr="00F867BF" w:rsidRDefault="00DB56E1" w:rsidP="00DB56E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(52)</w:t>
            </w:r>
          </w:p>
        </w:tc>
        <w:tc>
          <w:tcPr>
            <w:tcW w:w="1224" w:type="dxa"/>
            <w:vAlign w:val="bottom"/>
          </w:tcPr>
          <w:p w14:paraId="1379657C" w14:textId="5C76CC7B" w:rsidR="00DB56E1" w:rsidRPr="00F867BF" w:rsidRDefault="001F6B5C" w:rsidP="00DB56E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66</w:t>
            </w:r>
          </w:p>
        </w:tc>
        <w:tc>
          <w:tcPr>
            <w:tcW w:w="1251" w:type="dxa"/>
            <w:vAlign w:val="bottom"/>
          </w:tcPr>
          <w:p w14:paraId="5EC77E95" w14:textId="6651F453" w:rsidR="00DB56E1" w:rsidRPr="00F867BF" w:rsidRDefault="00DB56E1" w:rsidP="00DB56E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</w:p>
        </w:tc>
      </w:tr>
    </w:tbl>
    <w:p w14:paraId="6A6D74D3" w14:textId="77777777" w:rsidR="003D16D1" w:rsidRPr="00F867BF" w:rsidRDefault="003D16D1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4266"/>
        <w:gridCol w:w="1224"/>
        <w:gridCol w:w="1224"/>
        <w:gridCol w:w="1224"/>
        <w:gridCol w:w="1251"/>
      </w:tblGrid>
      <w:tr w:rsidR="00116994" w:rsidRPr="00F867BF" w14:paraId="7A342F88" w14:textId="77777777" w:rsidTr="00384517">
        <w:trPr>
          <w:trHeight w:val="20"/>
          <w:tblHeader/>
        </w:trPr>
        <w:tc>
          <w:tcPr>
            <w:tcW w:w="4266" w:type="dxa"/>
          </w:tcPr>
          <w:p w14:paraId="39437130" w14:textId="77777777" w:rsidR="00116994" w:rsidRPr="00F867BF" w:rsidRDefault="00116994" w:rsidP="00EE593E">
            <w:pPr>
              <w:ind w:left="234" w:hanging="35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4923" w:type="dxa"/>
            <w:gridSpan w:val="4"/>
          </w:tcPr>
          <w:p w14:paraId="6B5A1713" w14:textId="4BCF45D3" w:rsidR="00116994" w:rsidRPr="00F867BF" w:rsidRDefault="00116994" w:rsidP="00EE5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867BF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16994" w:rsidRPr="00F867BF" w14:paraId="6B83D363" w14:textId="77777777" w:rsidTr="00384517">
        <w:trPr>
          <w:trHeight w:val="20"/>
          <w:tblHeader/>
        </w:trPr>
        <w:tc>
          <w:tcPr>
            <w:tcW w:w="4266" w:type="dxa"/>
          </w:tcPr>
          <w:p w14:paraId="3F106985" w14:textId="61B32BA3" w:rsidR="00116994" w:rsidRPr="00F867BF" w:rsidRDefault="00116994" w:rsidP="00EE593E">
            <w:pPr>
              <w:rPr>
                <w:b/>
                <w:bCs/>
                <w:i/>
                <w:iCs/>
                <w:cs/>
              </w:rPr>
            </w:pPr>
            <w:r w:rsidRPr="00F867BF">
              <w:rPr>
                <w:rFonts w:hint="cs"/>
                <w:b/>
                <w:bCs/>
                <w:i/>
                <w:iCs/>
                <w:cs/>
              </w:rPr>
              <w:t>ผลกระทบต่อภาระผูกพันของโครงการ</w:t>
            </w:r>
          </w:p>
        </w:tc>
        <w:tc>
          <w:tcPr>
            <w:tcW w:w="2448" w:type="dxa"/>
            <w:gridSpan w:val="2"/>
          </w:tcPr>
          <w:p w14:paraId="73ACE98E" w14:textId="7B0EF646" w:rsidR="00116994" w:rsidRPr="00F867BF" w:rsidRDefault="00116994" w:rsidP="00EE59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D52C0E" w:rsidRPr="00F867BF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75" w:type="dxa"/>
            <w:gridSpan w:val="2"/>
          </w:tcPr>
          <w:p w14:paraId="5F556EAD" w14:textId="205CCCD9" w:rsidR="00116994" w:rsidRPr="00F867BF" w:rsidRDefault="00116994" w:rsidP="00EE5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ลดลง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D52C0E" w:rsidRPr="00F867BF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477A4E" w:rsidRPr="00F867BF" w14:paraId="7140A7A8" w14:textId="77777777" w:rsidTr="00384517">
        <w:trPr>
          <w:trHeight w:val="20"/>
          <w:tblHeader/>
        </w:trPr>
        <w:tc>
          <w:tcPr>
            <w:tcW w:w="4266" w:type="dxa"/>
          </w:tcPr>
          <w:p w14:paraId="3B51766D" w14:textId="139AA139" w:rsidR="00477A4E" w:rsidRPr="00F867BF" w:rsidRDefault="00477A4E" w:rsidP="00477A4E">
            <w:pPr>
              <w:ind w:left="166"/>
              <w:rPr>
                <w:b/>
                <w:bCs/>
                <w:cs/>
              </w:rPr>
            </w:pPr>
            <w:r w:rsidRPr="00F867BF">
              <w:rPr>
                <w:rFonts w:hint="cs"/>
                <w:b/>
                <w:bCs/>
                <w:i/>
                <w:iCs/>
                <w:cs/>
              </w:rPr>
              <w:t xml:space="preserve">ผลประโยชน์ ณ วันที่ </w:t>
            </w:r>
            <w:r w:rsidRPr="00F867BF">
              <w:rPr>
                <w:rFonts w:hint="cs"/>
                <w:b/>
                <w:bCs/>
                <w:i/>
                <w:iCs/>
              </w:rPr>
              <w:t>31</w:t>
            </w:r>
            <w:r w:rsidRPr="00F867BF">
              <w:rPr>
                <w:rFonts w:hint="cs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224" w:type="dxa"/>
          </w:tcPr>
          <w:p w14:paraId="3F38F802" w14:textId="00A6D6C3" w:rsidR="00477A4E" w:rsidRPr="00F867BF" w:rsidRDefault="00477A4E" w:rsidP="00477A4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24" w:type="dxa"/>
          </w:tcPr>
          <w:p w14:paraId="1C717D16" w14:textId="0A3B23E8" w:rsidR="00477A4E" w:rsidRPr="00F867BF" w:rsidRDefault="00477A4E" w:rsidP="00477A4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24" w:type="dxa"/>
          </w:tcPr>
          <w:p w14:paraId="309FBB9B" w14:textId="54E60F41" w:rsidR="00477A4E" w:rsidRPr="00F867BF" w:rsidRDefault="00477A4E" w:rsidP="00477A4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51" w:type="dxa"/>
          </w:tcPr>
          <w:p w14:paraId="6D51AC02" w14:textId="03A65559" w:rsidR="00477A4E" w:rsidRPr="00F867BF" w:rsidRDefault="00477A4E" w:rsidP="00477A4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116994" w:rsidRPr="00F867BF" w14:paraId="238347FC" w14:textId="77777777" w:rsidTr="00384517">
        <w:trPr>
          <w:trHeight w:val="20"/>
          <w:tblHeader/>
        </w:trPr>
        <w:tc>
          <w:tcPr>
            <w:tcW w:w="4266" w:type="dxa"/>
          </w:tcPr>
          <w:p w14:paraId="586CDDA1" w14:textId="77777777" w:rsidR="00116994" w:rsidRPr="00F867BF" w:rsidRDefault="00116994" w:rsidP="00EE593E">
            <w:pPr>
              <w:ind w:left="234" w:hanging="35"/>
              <w:rPr>
                <w:cs/>
              </w:rPr>
            </w:pPr>
          </w:p>
        </w:tc>
        <w:tc>
          <w:tcPr>
            <w:tcW w:w="4923" w:type="dxa"/>
            <w:gridSpan w:val="4"/>
            <w:vAlign w:val="center"/>
          </w:tcPr>
          <w:p w14:paraId="637F3E3B" w14:textId="28C712DF" w:rsidR="00116994" w:rsidRPr="00F867BF" w:rsidRDefault="00116994" w:rsidP="00EE5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B56E1" w:rsidRPr="00F867BF" w14:paraId="186D783F" w14:textId="77777777" w:rsidTr="00384517">
        <w:trPr>
          <w:trHeight w:val="20"/>
        </w:trPr>
        <w:tc>
          <w:tcPr>
            <w:tcW w:w="4266" w:type="dxa"/>
          </w:tcPr>
          <w:p w14:paraId="7E6D4D42" w14:textId="77777777" w:rsidR="00DB56E1" w:rsidRPr="00F867BF" w:rsidRDefault="00DB56E1" w:rsidP="00DB56E1">
            <w:pPr>
              <w:ind w:left="234" w:hanging="234"/>
            </w:pPr>
            <w:r w:rsidRPr="00F867BF">
              <w:rPr>
                <w:rFonts w:hint="cs"/>
                <w:cs/>
              </w:rPr>
              <w:t xml:space="preserve">อัตราคิดลด  </w:t>
            </w:r>
          </w:p>
        </w:tc>
        <w:tc>
          <w:tcPr>
            <w:tcW w:w="1224" w:type="dxa"/>
            <w:vAlign w:val="center"/>
          </w:tcPr>
          <w:p w14:paraId="4239DE74" w14:textId="711CF761" w:rsidR="00DB56E1" w:rsidRPr="00F867BF" w:rsidRDefault="00DB56E1" w:rsidP="00DB56E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(21</w:t>
            </w:r>
            <w:r w:rsidR="001F6B5C"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</w:t>
            </w: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24" w:type="dxa"/>
            <w:vAlign w:val="center"/>
          </w:tcPr>
          <w:p w14:paraId="4B8D3422" w14:textId="5A24697C" w:rsidR="00DB56E1" w:rsidRPr="00F867BF" w:rsidRDefault="00DB56E1" w:rsidP="00DB56E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(163)</w:t>
            </w:r>
          </w:p>
        </w:tc>
        <w:tc>
          <w:tcPr>
            <w:tcW w:w="1224" w:type="dxa"/>
            <w:vAlign w:val="center"/>
          </w:tcPr>
          <w:p w14:paraId="76FDB086" w14:textId="1C2A1931" w:rsidR="00DB56E1" w:rsidRPr="00F867BF" w:rsidRDefault="00DB56E1" w:rsidP="00DB56E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1F6B5C"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251" w:type="dxa"/>
            <w:vAlign w:val="center"/>
          </w:tcPr>
          <w:p w14:paraId="6475DB5D" w14:textId="576D0EFA" w:rsidR="00DB56E1" w:rsidRPr="00F867BF" w:rsidRDefault="00DB56E1" w:rsidP="00DB56E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184</w:t>
            </w:r>
          </w:p>
        </w:tc>
      </w:tr>
      <w:tr w:rsidR="00DB56E1" w:rsidRPr="00F867BF" w14:paraId="799B1550" w14:textId="77777777" w:rsidTr="00384517">
        <w:trPr>
          <w:trHeight w:val="20"/>
        </w:trPr>
        <w:tc>
          <w:tcPr>
            <w:tcW w:w="4266" w:type="dxa"/>
          </w:tcPr>
          <w:p w14:paraId="3AAACD39" w14:textId="77777777" w:rsidR="00DB56E1" w:rsidRPr="00F867BF" w:rsidRDefault="00DB56E1" w:rsidP="00DB56E1">
            <w:pPr>
              <w:ind w:left="234" w:hanging="234"/>
              <w:rPr>
                <w:cs/>
              </w:rPr>
            </w:pPr>
            <w:r w:rsidRPr="00F867BF">
              <w:rPr>
                <w:rFonts w:hint="cs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224" w:type="dxa"/>
          </w:tcPr>
          <w:p w14:paraId="458FD05C" w14:textId="768265DA" w:rsidR="00DB56E1" w:rsidRPr="00F867BF" w:rsidRDefault="00DB56E1" w:rsidP="00DB56E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F6B5C"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24</w:t>
            </w:r>
          </w:p>
        </w:tc>
        <w:tc>
          <w:tcPr>
            <w:tcW w:w="1224" w:type="dxa"/>
          </w:tcPr>
          <w:p w14:paraId="61650F0A" w14:textId="4AA67CD2" w:rsidR="00DB56E1" w:rsidRPr="00F867BF" w:rsidRDefault="00DB56E1" w:rsidP="00DB56E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1224" w:type="dxa"/>
          </w:tcPr>
          <w:p w14:paraId="55D7710D" w14:textId="3BBE4B8E" w:rsidR="00DB56E1" w:rsidRPr="00F867BF" w:rsidRDefault="00DB56E1" w:rsidP="00DB56E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F6B5C"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202</w:t>
            </w: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51" w:type="dxa"/>
          </w:tcPr>
          <w:p w14:paraId="665C2F9A" w14:textId="5E96BE10" w:rsidR="00DB56E1" w:rsidRPr="00F867BF" w:rsidRDefault="00DB56E1" w:rsidP="00DB56E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</w:t>
            </w: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  <w:r w:rsidRPr="00F867BF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DB56E1" w:rsidRPr="00F867BF" w14:paraId="3EEFDFC2" w14:textId="77777777" w:rsidTr="00384517">
        <w:trPr>
          <w:trHeight w:val="20"/>
        </w:trPr>
        <w:tc>
          <w:tcPr>
            <w:tcW w:w="4266" w:type="dxa"/>
          </w:tcPr>
          <w:p w14:paraId="288ABCAF" w14:textId="77777777" w:rsidR="00DB56E1" w:rsidRPr="00F867BF" w:rsidRDefault="00DB56E1" w:rsidP="00DB56E1">
            <w:pPr>
              <w:ind w:left="234" w:right="198" w:hanging="234"/>
              <w:rPr>
                <w:cs/>
              </w:rPr>
            </w:pPr>
            <w:r w:rsidRPr="00F867BF">
              <w:rPr>
                <w:rFonts w:hint="cs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224" w:type="dxa"/>
            <w:vAlign w:val="bottom"/>
          </w:tcPr>
          <w:p w14:paraId="6D754F14" w14:textId="3569B8B9" w:rsidR="00DB56E1" w:rsidRPr="00F867BF" w:rsidRDefault="00DB56E1" w:rsidP="00DB56E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F6B5C"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41</w:t>
            </w: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488D8CF0" w14:textId="409C7FCD" w:rsidR="00DB56E1" w:rsidRPr="00F867BF" w:rsidRDefault="00DB56E1" w:rsidP="00DB56E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(44)</w:t>
            </w:r>
          </w:p>
        </w:tc>
        <w:tc>
          <w:tcPr>
            <w:tcW w:w="1224" w:type="dxa"/>
            <w:vAlign w:val="bottom"/>
          </w:tcPr>
          <w:p w14:paraId="23D373CC" w14:textId="56D6B4B7" w:rsidR="00DB56E1" w:rsidRPr="00F867BF" w:rsidRDefault="001F6B5C" w:rsidP="00DB56E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43</w:t>
            </w:r>
          </w:p>
        </w:tc>
        <w:tc>
          <w:tcPr>
            <w:tcW w:w="1251" w:type="dxa"/>
            <w:vAlign w:val="bottom"/>
          </w:tcPr>
          <w:p w14:paraId="7438B7CB" w14:textId="1DEA229F" w:rsidR="00DB56E1" w:rsidRPr="00F867BF" w:rsidRDefault="00DB56E1" w:rsidP="00DB56E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 w:right="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</w:tr>
    </w:tbl>
    <w:p w14:paraId="6F0BF1B2" w14:textId="355BD436" w:rsidR="00840637" w:rsidRPr="00F867BF" w:rsidRDefault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3A1E1FDF" w14:textId="0A37D6E0" w:rsidR="00ED24CB" w:rsidRPr="00F867BF" w:rsidRDefault="00ED24CB" w:rsidP="00F11A9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867BF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สำรองตามกฎหมาย</w:t>
      </w:r>
    </w:p>
    <w:p w14:paraId="280744E1" w14:textId="77777777" w:rsidR="00ED24CB" w:rsidRPr="00F867BF" w:rsidRDefault="00ED24CB" w:rsidP="00ED2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21C41230" w14:textId="36E757BE" w:rsidR="00ED24CB" w:rsidRPr="00F867BF" w:rsidRDefault="00ED24CB" w:rsidP="00ED2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F867BF">
        <w:rPr>
          <w:cs/>
        </w:rPr>
        <w:t>ตามบทบัญญัติแห่งพระราชบัญญัติบริษัทมหาชนจำกัด พ.ศ.</w:t>
      </w:r>
      <w:r w:rsidR="002A162E" w:rsidRPr="00F867BF">
        <w:t xml:space="preserve"> 2535</w:t>
      </w:r>
      <w:r w:rsidRPr="00F867BF">
        <w:rPr>
          <w:cs/>
        </w:rPr>
        <w:t xml:space="preserve"> มาตรา</w:t>
      </w:r>
      <w:r w:rsidR="002A162E" w:rsidRPr="00F867BF">
        <w:t xml:space="preserve"> 116</w:t>
      </w:r>
      <w:r w:rsidRPr="00F867BF">
        <w:rPr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2A162E" w:rsidRPr="00F867BF">
        <w:t>5</w:t>
      </w:r>
      <w:r w:rsidRPr="00F867BF">
        <w:rPr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2A162E" w:rsidRPr="00F867BF">
        <w:t>10</w:t>
      </w:r>
      <w:r w:rsidRPr="00F867BF">
        <w:rPr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059F5047" w14:textId="77777777" w:rsidR="00ED24CB" w:rsidRPr="00F867BF" w:rsidRDefault="00ED24CB" w:rsidP="00ED2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286D26C8" w14:textId="391D74FF" w:rsidR="00C448E6" w:rsidRPr="00F867BF" w:rsidRDefault="00C448E6" w:rsidP="00F11A9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867BF">
        <w:rPr>
          <w:rFonts w:ascii="Angsana New" w:hAnsi="Angsana New" w:hint="cs"/>
          <w:b/>
          <w:bCs/>
          <w:sz w:val="30"/>
          <w:szCs w:val="30"/>
          <w:cs/>
          <w:lang w:bidi="th-TH"/>
        </w:rPr>
        <w:t>หุ้นกู้</w:t>
      </w:r>
      <w:r w:rsidR="00372833" w:rsidRPr="00F867BF">
        <w:rPr>
          <w:rFonts w:ascii="Angsana New" w:hAnsi="Angsana New" w:hint="cs"/>
          <w:b/>
          <w:bCs/>
          <w:sz w:val="30"/>
          <w:szCs w:val="30"/>
          <w:cs/>
          <w:lang w:bidi="th-TH"/>
        </w:rPr>
        <w:t>ด้อยสิทธิ</w:t>
      </w:r>
      <w:r w:rsidRPr="00F867BF">
        <w:rPr>
          <w:rFonts w:ascii="Angsana New" w:hAnsi="Angsana New" w:hint="cs"/>
          <w:b/>
          <w:bCs/>
          <w:sz w:val="30"/>
          <w:szCs w:val="30"/>
          <w:cs/>
          <w:lang w:bidi="th-TH"/>
        </w:rPr>
        <w:t>ที่มีลักษณะคล้ายทุน</w:t>
      </w:r>
    </w:p>
    <w:p w14:paraId="33224B6B" w14:textId="20CED926" w:rsidR="00C448E6" w:rsidRPr="00F867BF" w:rsidRDefault="00C448E6" w:rsidP="00C44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34E06785" w14:textId="5C0724CA" w:rsidR="00845006" w:rsidRPr="00F867BF" w:rsidRDefault="005F5C69" w:rsidP="00845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cs/>
        </w:rPr>
      </w:pPr>
      <w:r w:rsidRPr="00F867BF">
        <w:rPr>
          <w:rFonts w:hint="cs"/>
          <w:cs/>
        </w:rPr>
        <w:t xml:space="preserve">เมื่อวันที่ </w:t>
      </w:r>
      <w:r w:rsidR="00D52C0E" w:rsidRPr="00F867BF">
        <w:rPr>
          <w:rFonts w:hint="cs"/>
        </w:rPr>
        <w:t>1</w:t>
      </w:r>
      <w:r w:rsidR="00DE3F43" w:rsidRPr="00F867BF">
        <w:rPr>
          <w:rFonts w:hint="cs"/>
        </w:rPr>
        <w:t>8</w:t>
      </w:r>
      <w:r w:rsidRPr="00F867BF">
        <w:rPr>
          <w:rFonts w:hint="cs"/>
          <w:cs/>
        </w:rPr>
        <w:t xml:space="preserve"> ตุลาคม </w:t>
      </w:r>
      <w:r w:rsidR="00DE3F43" w:rsidRPr="00F867BF">
        <w:rPr>
          <w:rFonts w:hint="cs"/>
        </w:rPr>
        <w:t>2562</w:t>
      </w:r>
      <w:r w:rsidRPr="00F867BF">
        <w:rPr>
          <w:rFonts w:hint="cs"/>
          <w:cs/>
        </w:rPr>
        <w:t xml:space="preserve"> บริษัทได้ออกหุ้นกู้ด้อยสิทธิที่มีลักษณะคล้ายทุน จำนวน </w:t>
      </w:r>
      <w:r w:rsidR="00D52C0E" w:rsidRPr="00F867BF">
        <w:rPr>
          <w:rFonts w:hint="cs"/>
        </w:rPr>
        <w:t>1</w:t>
      </w:r>
      <w:r w:rsidR="00DE3F43" w:rsidRPr="00F867BF">
        <w:rPr>
          <w:rFonts w:hint="cs"/>
        </w:rPr>
        <w:t>0</w:t>
      </w:r>
      <w:r w:rsidR="001F30C8" w:rsidRPr="00F867BF">
        <w:rPr>
          <w:rFonts w:hint="cs"/>
        </w:rPr>
        <w:t>,</w:t>
      </w:r>
      <w:r w:rsidR="00DE3F43" w:rsidRPr="00F867BF">
        <w:rPr>
          <w:rFonts w:hint="cs"/>
        </w:rPr>
        <w:t>000</w:t>
      </w:r>
      <w:r w:rsidRPr="00F867BF">
        <w:rPr>
          <w:rFonts w:hint="cs"/>
          <w:cs/>
        </w:rPr>
        <w:t xml:space="preserve"> ล้านบาท เป็นหุ้นกู้ชนิดระบุชื่อผู้ถือ ไม่มีหลักประกัน ไม่สามารถแปลงสภาพได้ มีผู้แทนผู้ถือหุ้นกู้ และไม่มีกำหนดชำระคืนเงินต้น โดยจะมีการจ่ายชำระคืนเงินต้นเพียงครั้งเดียวเมื่อเลิกบริษัท หรือเมื่อผู้ออกหุ้นกู้ใช้สิทธิไถ่ถอนหุ้นกู้ก่อนกำหนดตามเงื่อนไขที่ระบุไว้ อัตราดอกเบี้ยในปีที่หนึ่งถึงปีที่ห้า เป็นอัตราดอกเบี้ยคงที่ร้อยละ </w:t>
      </w:r>
      <w:r w:rsidR="00DE3F43" w:rsidRPr="00F867BF">
        <w:rPr>
          <w:rFonts w:hint="cs"/>
        </w:rPr>
        <w:t>5</w:t>
      </w:r>
      <w:r w:rsidR="001F30C8" w:rsidRPr="00F867BF">
        <w:rPr>
          <w:rFonts w:hint="cs"/>
          <w:cs/>
        </w:rPr>
        <w:t>.</w:t>
      </w:r>
      <w:r w:rsidR="00DE3F43" w:rsidRPr="00F867BF">
        <w:rPr>
          <w:rFonts w:hint="cs"/>
        </w:rPr>
        <w:t>00</w:t>
      </w:r>
      <w:r w:rsidRPr="00F867BF">
        <w:rPr>
          <w:rFonts w:hint="cs"/>
          <w:cs/>
        </w:rPr>
        <w:t xml:space="preserve"> ต่อปี ทั้งนี้ผู้ออกหุ้นกู้จะทำการปรับอัตราดอกเบี้ยหุ้นกู้ทุก ๆ ห้าปี ดอกเบี้ยมีกำหนดชำระทุก ๆ หกเดือนตลอดอายุของหุ้นกู้ โดยมีสิทธิที่จะเลื่อนการชำระดอกเบี้ยพร้อมสะสมดอกเบี้ยจ่ายไปชำระในวันใด ๆ</w:t>
      </w:r>
      <w:r w:rsidR="00203A7B" w:rsidRPr="00F867BF">
        <w:rPr>
          <w:rFonts w:hint="cs"/>
          <w:cs/>
        </w:rPr>
        <w:t xml:space="preserve"> </w:t>
      </w:r>
      <w:r w:rsidRPr="00F867BF">
        <w:rPr>
          <w:rFonts w:hint="cs"/>
          <w:cs/>
        </w:rPr>
        <w:t>ก็ได้โดยไม่จำกัดระยะเวลาและจำนวนครั้ง</w:t>
      </w:r>
      <w:r w:rsidR="0096461E" w:rsidRPr="00F867BF">
        <w:rPr>
          <w:rFonts w:hint="cs"/>
          <w:cs/>
        </w:rPr>
        <w:t xml:space="preserve"> </w:t>
      </w:r>
      <w:r w:rsidRPr="00F867BF">
        <w:rPr>
          <w:rFonts w:hint="cs"/>
          <w:cs/>
        </w:rPr>
        <w:t xml:space="preserve">ตามดุลพินิจของผู้ออกหุ้นกู้แต่เพียงผู้เดียว โดยในระหว่างที่เลื่อนการชำระดอกเบี้ยบริษัทจะไม่สามารถประกาศหรือจ่ายเงินปันผลได้ </w:t>
      </w:r>
      <w:r w:rsidR="00DE0BCC" w:rsidRPr="00F867BF">
        <w:rPr>
          <w:rFonts w:hint="cs"/>
          <w:cs/>
        </w:rPr>
        <w:t>จากการ</w:t>
      </w:r>
      <w:r w:rsidR="00203A7B" w:rsidRPr="00F867BF">
        <w:rPr>
          <w:rFonts w:hint="cs"/>
          <w:cs/>
        </w:rPr>
        <w:t>พิจารณาข้อกำหนด</w:t>
      </w:r>
      <w:r w:rsidR="00DE0BCC" w:rsidRPr="00F867BF">
        <w:rPr>
          <w:rFonts w:hint="cs"/>
          <w:cs/>
        </w:rPr>
        <w:t xml:space="preserve">ทั้งหมดของหุ้นกู้ </w:t>
      </w:r>
      <w:r w:rsidR="00641074" w:rsidRPr="00F867BF">
        <w:rPr>
          <w:rFonts w:hint="cs"/>
          <w:cs/>
        </w:rPr>
        <w:t>บริษัท</w:t>
      </w:r>
      <w:r w:rsidR="000A01DB" w:rsidRPr="00F867BF">
        <w:rPr>
          <w:rFonts w:hint="cs"/>
          <w:cs/>
        </w:rPr>
        <w:t xml:space="preserve">จึงจัดประเภทหุ้นกู้ด้อยสิทธิที่มีลักษณะคล้ายทุนดังกล่าวเป็นทุน </w:t>
      </w:r>
      <w:r w:rsidRPr="00F867BF">
        <w:rPr>
          <w:rFonts w:hint="cs"/>
          <w:cs/>
        </w:rPr>
        <w:t xml:space="preserve">ทั้งนี้ค่าใช้จ่ายในการออกหุ้นกู้จำนวน </w:t>
      </w:r>
      <w:r w:rsidR="00DE3F43" w:rsidRPr="00F867BF">
        <w:rPr>
          <w:rFonts w:hint="cs"/>
        </w:rPr>
        <w:t>59</w:t>
      </w:r>
      <w:r w:rsidRPr="00F867BF">
        <w:rPr>
          <w:rFonts w:hint="cs"/>
          <w:cs/>
        </w:rPr>
        <w:t xml:space="preserve"> ล้านบาท </w:t>
      </w:r>
      <w:r w:rsidR="00845006" w:rsidRPr="00F867BF">
        <w:rPr>
          <w:rFonts w:hint="cs"/>
          <w:cs/>
        </w:rPr>
        <w:t xml:space="preserve">ได้รับรู้เป็นส่วนหนึ่งของส่วนของผู้ถือหุ้น </w:t>
      </w:r>
      <w:r w:rsidR="00845006" w:rsidRPr="00F867BF">
        <w:rPr>
          <w:cs/>
        </w:rPr>
        <w:t xml:space="preserve">เมื่อวันที่ </w:t>
      </w:r>
      <w:r w:rsidR="00845006" w:rsidRPr="00F867BF">
        <w:t>18</w:t>
      </w:r>
      <w:r w:rsidR="00845006" w:rsidRPr="00F867BF">
        <w:rPr>
          <w:cs/>
        </w:rPr>
        <w:t xml:space="preserve"> กันยายน </w:t>
      </w:r>
      <w:r w:rsidR="00845006" w:rsidRPr="00F867BF">
        <w:t>2567</w:t>
      </w:r>
      <w:r w:rsidR="00845006" w:rsidRPr="00F867BF">
        <w:rPr>
          <w:cs/>
        </w:rPr>
        <w:t xml:space="preserve"> บริษัทได้แจ้งไถ่ถอนหุ้นกู้ด้อยสิทธิที่มีลักษณะคล้ายทุนแก่ผู้ถือหุ้นกู้</w:t>
      </w:r>
      <w:r w:rsidR="00845006" w:rsidRPr="00F867BF">
        <w:rPr>
          <w:rFonts w:hint="cs"/>
          <w:cs/>
        </w:rPr>
        <w:t xml:space="preserve"> และ</w:t>
      </w:r>
      <w:r w:rsidR="00845006" w:rsidRPr="00F867BF">
        <w:rPr>
          <w:cs/>
        </w:rPr>
        <w:t>ได้ไถ่ถอนหุ้นกู้</w:t>
      </w:r>
      <w:r w:rsidR="00C445FC" w:rsidRPr="00F867BF">
        <w:rPr>
          <w:rFonts w:hint="cs"/>
          <w:cs/>
        </w:rPr>
        <w:t>ดังกล่าว</w:t>
      </w:r>
      <w:r w:rsidR="00845006" w:rsidRPr="00F867BF">
        <w:rPr>
          <w:rFonts w:hint="cs"/>
          <w:cs/>
        </w:rPr>
        <w:t>พร้อมทั้ง</w:t>
      </w:r>
      <w:r w:rsidR="00845006" w:rsidRPr="00F867BF">
        <w:rPr>
          <w:cs/>
        </w:rPr>
        <w:t>ชำระดอกเบี้ยเรียบร้อยแล้ว</w:t>
      </w:r>
      <w:r w:rsidR="00845006" w:rsidRPr="00F867BF">
        <w:rPr>
          <w:rFonts w:hint="cs"/>
          <w:cs/>
        </w:rPr>
        <w:t xml:space="preserve">เมื่อวันที่ </w:t>
      </w:r>
      <w:r w:rsidR="00845006" w:rsidRPr="00F867BF">
        <w:t>18</w:t>
      </w:r>
      <w:r w:rsidR="00845006" w:rsidRPr="00F867BF">
        <w:rPr>
          <w:cs/>
        </w:rPr>
        <w:t xml:space="preserve"> ตุลาคม </w:t>
      </w:r>
      <w:r w:rsidR="00845006" w:rsidRPr="00F867BF">
        <w:t xml:space="preserve">2567 </w:t>
      </w:r>
      <w:r w:rsidR="00845006" w:rsidRPr="00F867BF">
        <w:rPr>
          <w:rFonts w:hint="cs"/>
          <w:cs/>
        </w:rPr>
        <w:t xml:space="preserve">ในระหว่างปี </w:t>
      </w:r>
      <w:r w:rsidR="00845006" w:rsidRPr="00F867BF">
        <w:rPr>
          <w:rFonts w:hint="cs"/>
        </w:rPr>
        <w:t>256</w:t>
      </w:r>
      <w:r w:rsidR="00845006" w:rsidRPr="00F867BF">
        <w:rPr>
          <w:rFonts w:hint="cs"/>
          <w:cs/>
        </w:rPr>
        <w:t>7</w:t>
      </w:r>
      <w:r w:rsidR="00845006" w:rsidRPr="00F867BF">
        <w:rPr>
          <w:rFonts w:hint="cs"/>
        </w:rPr>
        <w:t xml:space="preserve"> </w:t>
      </w:r>
      <w:r w:rsidR="00845006" w:rsidRPr="00F867BF">
        <w:rPr>
          <w:rFonts w:hint="cs"/>
          <w:cs/>
        </w:rPr>
        <w:t>บริษัทได้จ่ายดอกเบี้ย</w:t>
      </w:r>
      <w:r w:rsidR="00845006" w:rsidRPr="00F867BF">
        <w:rPr>
          <w:rFonts w:hint="cs"/>
          <w:spacing w:val="-6"/>
          <w:cs/>
        </w:rPr>
        <w:t xml:space="preserve">ให้แก่ผู้ถือหุ้นกู้จำนวน </w:t>
      </w:r>
      <w:r w:rsidR="00011320" w:rsidRPr="00F867BF">
        <w:rPr>
          <w:spacing w:val="-6"/>
        </w:rPr>
        <w:t>501</w:t>
      </w:r>
      <w:r w:rsidR="00845006" w:rsidRPr="00F867BF">
        <w:rPr>
          <w:spacing w:val="-6"/>
        </w:rPr>
        <w:t xml:space="preserve"> </w:t>
      </w:r>
      <w:r w:rsidR="00845006" w:rsidRPr="00F867BF">
        <w:rPr>
          <w:rFonts w:hint="cs"/>
          <w:spacing w:val="-6"/>
          <w:cs/>
        </w:rPr>
        <w:t xml:space="preserve">ล้านบาท </w:t>
      </w:r>
      <w:r w:rsidR="00845006" w:rsidRPr="00F867BF">
        <w:rPr>
          <w:rFonts w:hint="cs"/>
          <w:i/>
          <w:iCs/>
          <w:spacing w:val="-6"/>
        </w:rPr>
        <w:t>(256</w:t>
      </w:r>
      <w:r w:rsidR="00845006" w:rsidRPr="00F867BF">
        <w:rPr>
          <w:rFonts w:hint="cs"/>
          <w:i/>
          <w:iCs/>
          <w:spacing w:val="-6"/>
          <w:cs/>
        </w:rPr>
        <w:t>6</w:t>
      </w:r>
      <w:r w:rsidR="00845006" w:rsidRPr="00F867BF">
        <w:rPr>
          <w:rFonts w:hint="cs"/>
          <w:i/>
          <w:iCs/>
          <w:spacing w:val="-6"/>
        </w:rPr>
        <w:t xml:space="preserve">: 500 </w:t>
      </w:r>
      <w:r w:rsidR="00845006" w:rsidRPr="00F867BF">
        <w:rPr>
          <w:rFonts w:hint="cs"/>
          <w:i/>
          <w:iCs/>
          <w:spacing w:val="-6"/>
          <w:cs/>
        </w:rPr>
        <w:t>ล้านบาท)</w:t>
      </w:r>
    </w:p>
    <w:p w14:paraId="30193F8A" w14:textId="77777777" w:rsidR="00845006" w:rsidRPr="00F867BF" w:rsidRDefault="00845006" w:rsidP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28"/>
          <w:szCs w:val="28"/>
          <w:lang w:val="en-GB"/>
        </w:rPr>
      </w:pPr>
    </w:p>
    <w:p w14:paraId="795244A8" w14:textId="77777777" w:rsidR="00563B49" w:rsidRPr="00F867BF" w:rsidRDefault="00563B49" w:rsidP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28"/>
          <w:szCs w:val="28"/>
          <w:lang w:val="en-GB"/>
        </w:rPr>
      </w:pPr>
    </w:p>
    <w:p w14:paraId="50C992FE" w14:textId="77777777" w:rsidR="00E1645D" w:rsidRPr="00F867BF" w:rsidRDefault="00E1645D" w:rsidP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28"/>
          <w:szCs w:val="28"/>
          <w:lang w:val="en-GB"/>
        </w:rPr>
      </w:pPr>
    </w:p>
    <w:p w14:paraId="5C92EAC9" w14:textId="77777777" w:rsidR="00563B49" w:rsidRPr="00F867BF" w:rsidRDefault="00563B49" w:rsidP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28"/>
          <w:szCs w:val="28"/>
          <w:lang w:val="en-GB"/>
        </w:rPr>
      </w:pPr>
    </w:p>
    <w:p w14:paraId="1A1C9469" w14:textId="77777777" w:rsidR="00563B49" w:rsidRPr="00F867BF" w:rsidRDefault="00563B49" w:rsidP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28"/>
          <w:szCs w:val="28"/>
          <w:cs/>
          <w:lang w:val="en-GB"/>
        </w:rPr>
      </w:pPr>
    </w:p>
    <w:p w14:paraId="352DEF56" w14:textId="77777777" w:rsidR="00563B49" w:rsidRPr="00F867BF" w:rsidRDefault="00563B49" w:rsidP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28"/>
          <w:szCs w:val="28"/>
          <w:lang w:val="en-GB"/>
        </w:rPr>
      </w:pPr>
    </w:p>
    <w:p w14:paraId="3FEFF354" w14:textId="77777777" w:rsidR="00563B49" w:rsidRPr="00F867BF" w:rsidRDefault="00563B49" w:rsidP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28"/>
          <w:szCs w:val="28"/>
          <w:lang w:val="en-GB"/>
        </w:rPr>
      </w:pPr>
    </w:p>
    <w:p w14:paraId="60A55127" w14:textId="77777777" w:rsidR="00563B49" w:rsidRPr="00F867BF" w:rsidRDefault="00563B49" w:rsidP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28"/>
          <w:szCs w:val="28"/>
          <w:lang w:val="en-GB"/>
        </w:rPr>
      </w:pPr>
    </w:p>
    <w:p w14:paraId="15DA5605" w14:textId="77777777" w:rsidR="00563B49" w:rsidRPr="00F867BF" w:rsidRDefault="00563B49" w:rsidP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28"/>
          <w:szCs w:val="28"/>
          <w:lang w:val="en-GB"/>
        </w:rPr>
      </w:pPr>
    </w:p>
    <w:p w14:paraId="750BF87B" w14:textId="77777777" w:rsidR="00563B49" w:rsidRPr="00F867BF" w:rsidRDefault="00563B49" w:rsidP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28"/>
          <w:szCs w:val="28"/>
          <w:lang w:val="en-GB"/>
        </w:rPr>
      </w:pPr>
    </w:p>
    <w:p w14:paraId="61DC21B2" w14:textId="77777777" w:rsidR="00563B49" w:rsidRPr="00F867BF" w:rsidRDefault="00563B49" w:rsidP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28"/>
          <w:szCs w:val="28"/>
          <w:lang w:val="en-GB"/>
        </w:rPr>
      </w:pPr>
    </w:p>
    <w:p w14:paraId="536131B1" w14:textId="77777777" w:rsidR="00563B49" w:rsidRPr="00F867BF" w:rsidRDefault="00563B49" w:rsidP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28"/>
          <w:szCs w:val="28"/>
          <w:lang w:val="en-GB"/>
        </w:rPr>
      </w:pPr>
    </w:p>
    <w:p w14:paraId="1B66C9DC" w14:textId="77777777" w:rsidR="00563B49" w:rsidRPr="00F867BF" w:rsidRDefault="00563B49" w:rsidP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28"/>
          <w:szCs w:val="28"/>
          <w:lang w:val="en-GB"/>
        </w:rPr>
      </w:pPr>
    </w:p>
    <w:p w14:paraId="222208B7" w14:textId="77777777" w:rsidR="00563B49" w:rsidRPr="00F867BF" w:rsidRDefault="00563B49" w:rsidP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28"/>
          <w:szCs w:val="28"/>
          <w:lang w:val="en-GB"/>
        </w:rPr>
      </w:pPr>
    </w:p>
    <w:p w14:paraId="2CFD317A" w14:textId="463B2DDD" w:rsidR="00870CCC" w:rsidRPr="00F867BF" w:rsidRDefault="004762B0" w:rsidP="007731F7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867BF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ส่วนงานดำเนินงาน</w:t>
      </w:r>
    </w:p>
    <w:p w14:paraId="085FE93E" w14:textId="77777777" w:rsidR="00ED7567" w:rsidRPr="00F867BF" w:rsidRDefault="00ED7567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6179010F" w14:textId="431ADC7C" w:rsidR="009566F2" w:rsidRPr="00F867BF" w:rsidRDefault="00845006" w:rsidP="00611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F867BF">
        <w:rPr>
          <w:rFonts w:hint="cs"/>
          <w:cs/>
        </w:rPr>
        <w:t xml:space="preserve">ผู้บริหารพิจารณาว่ากลุ่มบริษัทมี </w:t>
      </w:r>
      <w:r w:rsidRPr="00F867BF">
        <w:t>6</w:t>
      </w:r>
      <w:r w:rsidRPr="00F867BF">
        <w:rPr>
          <w:rFonts w:hint="cs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ที่มีสินค้าและให้บริการที่แตกต่างกัน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โดยใน</w:t>
      </w:r>
      <w:r w:rsidR="00F70136" w:rsidRPr="00F867BF">
        <w:rPr>
          <w:rFonts w:hint="cs"/>
          <w:cs/>
        </w:rPr>
        <w:t xml:space="preserve">ระหว่างปี </w:t>
      </w:r>
      <w:r w:rsidR="00F70136" w:rsidRPr="00F867BF">
        <w:t xml:space="preserve">2567 </w:t>
      </w:r>
      <w:r w:rsidR="00A8764E" w:rsidRPr="00F867BF">
        <w:rPr>
          <w:cs/>
        </w:rPr>
        <w:t>ผู้มีอำนาจตัดสินใจสูงสุดด้านการดำเนินงานได้พิจารณารวมส่วนงานของบริษัท บางจาก ศรีราชา จำกัด (มหาชน) (“</w:t>
      </w:r>
      <w:r w:rsidR="00A8764E" w:rsidRPr="00F867BF">
        <w:t xml:space="preserve">BSRC”) </w:t>
      </w:r>
      <w:r w:rsidR="00A8764E" w:rsidRPr="00F867BF">
        <w:rPr>
          <w:cs/>
        </w:rPr>
        <w:t>รวมกับส่วนงานโรงกลั่นและการค้าน้ำมัน ส่วนงานการตลาด และส่วนงานอื่น ๆ เนื่องจากลักษณะธุรกิจและการจัดสรรทรัพยากร รวมถึงการประเมินผลการปฏิบัติงานแบ่งเป็นส่วนงานโรงกลั่นและการค้าน้ำมัน ส่วนงานการตลาดและส่วนงานอื่น ๆ</w:t>
      </w:r>
    </w:p>
    <w:p w14:paraId="621716A9" w14:textId="77777777" w:rsidR="00A8764E" w:rsidRPr="00F867BF" w:rsidRDefault="00A8764E" w:rsidP="00611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pacing w:val="4"/>
        </w:rPr>
      </w:pPr>
    </w:p>
    <w:p w14:paraId="4A33121D" w14:textId="2BA5B639" w:rsidR="00DE02DA" w:rsidRPr="00F867BF" w:rsidRDefault="004762B0" w:rsidP="00956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F867BF">
        <w:rPr>
          <w:rFonts w:hint="cs"/>
          <w:spacing w:val="4"/>
          <w:cs/>
        </w:rPr>
        <w:t>การดำเนินงานของแต่</w:t>
      </w:r>
      <w:r w:rsidRPr="00F867BF">
        <w:rPr>
          <w:rFonts w:hint="cs"/>
          <w:cs/>
        </w:rPr>
        <w:t>ละส่วนงานที่รายงานของกลุ่มบริษัท โดยสรุปมีดังนี้</w:t>
      </w:r>
    </w:p>
    <w:p w14:paraId="79232F61" w14:textId="19BEDD0E" w:rsidR="00FD6919" w:rsidRPr="00F867BF" w:rsidRDefault="004762B0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F867BF">
        <w:rPr>
          <w:rFonts w:hint="cs"/>
          <w:i/>
          <w:iCs/>
          <w:cs/>
        </w:rPr>
        <w:t xml:space="preserve">ส่วนงาน </w:t>
      </w:r>
      <w:r w:rsidR="00D52C0E" w:rsidRPr="00F867BF">
        <w:rPr>
          <w:rFonts w:hint="cs"/>
          <w:i/>
          <w:iCs/>
        </w:rPr>
        <w:t>1</w:t>
      </w:r>
      <w:r w:rsidRPr="00F867BF">
        <w:rPr>
          <w:rFonts w:hint="cs"/>
          <w:i/>
          <w:iCs/>
          <w:cs/>
        </w:rPr>
        <w:t xml:space="preserve"> </w:t>
      </w:r>
      <w:r w:rsidRPr="00F867BF">
        <w:rPr>
          <w:rFonts w:hint="cs"/>
          <w:i/>
          <w:iCs/>
          <w:cs/>
        </w:rPr>
        <w:tab/>
        <w:t>โรงกลั่น</w:t>
      </w:r>
      <w:r w:rsidR="00555229" w:rsidRPr="00F867BF">
        <w:rPr>
          <w:rFonts w:hint="cs"/>
          <w:i/>
          <w:iCs/>
          <w:cs/>
        </w:rPr>
        <w:t>และการค้าน้ำมัน</w:t>
      </w:r>
    </w:p>
    <w:p w14:paraId="55DD9818" w14:textId="3A29598F" w:rsidR="00FD6919" w:rsidRPr="00F867BF" w:rsidRDefault="004762B0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F867BF">
        <w:rPr>
          <w:rFonts w:hint="cs"/>
          <w:i/>
          <w:iCs/>
          <w:cs/>
        </w:rPr>
        <w:t xml:space="preserve">ส่วนงาน </w:t>
      </w:r>
      <w:r w:rsidR="00DE3F43" w:rsidRPr="00F867BF">
        <w:rPr>
          <w:rFonts w:hint="cs"/>
          <w:i/>
          <w:iCs/>
        </w:rPr>
        <w:t>2</w:t>
      </w:r>
      <w:r w:rsidRPr="00F867BF">
        <w:rPr>
          <w:rFonts w:hint="cs"/>
          <w:i/>
          <w:iCs/>
          <w:cs/>
        </w:rPr>
        <w:t xml:space="preserve"> </w:t>
      </w:r>
      <w:r w:rsidRPr="00F867BF">
        <w:rPr>
          <w:rFonts w:hint="cs"/>
          <w:i/>
          <w:iCs/>
          <w:cs/>
        </w:rPr>
        <w:tab/>
        <w:t>การตลาด</w:t>
      </w:r>
    </w:p>
    <w:p w14:paraId="3120B44D" w14:textId="2FBEF5C5" w:rsidR="00FD6919" w:rsidRPr="00F867BF" w:rsidRDefault="00555229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F867BF">
        <w:rPr>
          <w:rFonts w:hint="cs"/>
          <w:i/>
          <w:iCs/>
          <w:cs/>
        </w:rPr>
        <w:t xml:space="preserve">ส่วนงาน </w:t>
      </w:r>
      <w:r w:rsidR="00DE3F43" w:rsidRPr="00F867BF">
        <w:rPr>
          <w:rFonts w:hint="cs"/>
          <w:i/>
          <w:iCs/>
        </w:rPr>
        <w:t>3</w:t>
      </w:r>
      <w:r w:rsidRPr="00F867BF">
        <w:rPr>
          <w:rFonts w:hint="cs"/>
          <w:i/>
          <w:iCs/>
          <w:cs/>
        </w:rPr>
        <w:t xml:space="preserve"> พลังงาน</w:t>
      </w:r>
      <w:r w:rsidR="004762B0" w:rsidRPr="00F867BF">
        <w:rPr>
          <w:rFonts w:hint="cs"/>
          <w:i/>
          <w:iCs/>
          <w:cs/>
        </w:rPr>
        <w:t>ไฟฟ้า</w:t>
      </w:r>
    </w:p>
    <w:p w14:paraId="4EB1B0CF" w14:textId="4E3A993C" w:rsidR="00FD6919" w:rsidRPr="00F867BF" w:rsidRDefault="00555229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F867BF">
        <w:rPr>
          <w:rFonts w:hint="cs"/>
          <w:i/>
          <w:iCs/>
          <w:cs/>
        </w:rPr>
        <w:t xml:space="preserve">ส่วนงาน </w:t>
      </w:r>
      <w:r w:rsidR="00DE3F43" w:rsidRPr="00F867BF">
        <w:rPr>
          <w:rFonts w:hint="cs"/>
          <w:i/>
          <w:iCs/>
        </w:rPr>
        <w:t>4</w:t>
      </w:r>
      <w:r w:rsidRPr="00F867BF">
        <w:rPr>
          <w:rFonts w:hint="cs"/>
          <w:i/>
          <w:iCs/>
          <w:cs/>
        </w:rPr>
        <w:t xml:space="preserve"> ผลิตภัณฑ์ชีวภาพ</w:t>
      </w:r>
    </w:p>
    <w:p w14:paraId="11D8CFF1" w14:textId="75ACD15C" w:rsidR="00FD6919" w:rsidRPr="00F867BF" w:rsidRDefault="004762B0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F867BF">
        <w:rPr>
          <w:rFonts w:hint="cs"/>
          <w:i/>
          <w:iCs/>
          <w:cs/>
        </w:rPr>
        <w:t xml:space="preserve">ส่วนงาน </w:t>
      </w:r>
      <w:r w:rsidR="00DE3F43" w:rsidRPr="00F867BF">
        <w:rPr>
          <w:rFonts w:hint="cs"/>
          <w:i/>
          <w:iCs/>
        </w:rPr>
        <w:t>5</w:t>
      </w:r>
      <w:r w:rsidRPr="00F867BF">
        <w:rPr>
          <w:rFonts w:hint="cs"/>
          <w:i/>
          <w:iCs/>
          <w:cs/>
        </w:rPr>
        <w:t xml:space="preserve"> </w:t>
      </w:r>
      <w:r w:rsidR="000039E0" w:rsidRPr="00F867BF">
        <w:rPr>
          <w:rFonts w:hint="cs"/>
          <w:i/>
          <w:iCs/>
          <w:cs/>
        </w:rPr>
        <w:t>ทรัพยากรธรรมชาติ</w:t>
      </w:r>
    </w:p>
    <w:p w14:paraId="45AE02C1" w14:textId="193A977C" w:rsidR="00891BBA" w:rsidRPr="00F867BF" w:rsidRDefault="0013197D" w:rsidP="00F7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F867BF">
        <w:rPr>
          <w:rFonts w:hint="cs"/>
          <w:i/>
          <w:iCs/>
          <w:cs/>
        </w:rPr>
        <w:t xml:space="preserve">ส่วนงาน </w:t>
      </w:r>
      <w:r w:rsidRPr="00F867BF">
        <w:rPr>
          <w:i/>
          <w:iCs/>
        </w:rPr>
        <w:t>6</w:t>
      </w:r>
      <w:r w:rsidRPr="00F867BF">
        <w:rPr>
          <w:rFonts w:hint="cs"/>
          <w:i/>
          <w:iCs/>
          <w:cs/>
        </w:rPr>
        <w:t xml:space="preserve"> </w:t>
      </w:r>
      <w:r w:rsidR="00891BBA" w:rsidRPr="00F867BF">
        <w:rPr>
          <w:rFonts w:hint="cs"/>
          <w:i/>
          <w:iCs/>
          <w:cs/>
        </w:rPr>
        <w:t>อื่น</w:t>
      </w:r>
      <w:r w:rsidR="00B96AE7" w:rsidRPr="00F867BF">
        <w:rPr>
          <w:rFonts w:hint="cs"/>
          <w:i/>
          <w:iCs/>
          <w:cs/>
        </w:rPr>
        <w:t xml:space="preserve"> </w:t>
      </w:r>
      <w:r w:rsidR="00891BBA" w:rsidRPr="00F867BF">
        <w:rPr>
          <w:rFonts w:hint="cs"/>
          <w:i/>
          <w:iCs/>
          <w:cs/>
        </w:rPr>
        <w:t>ๆ</w:t>
      </w:r>
    </w:p>
    <w:p w14:paraId="064828E0" w14:textId="3449F58D" w:rsidR="000A1B62" w:rsidRPr="00F867BF" w:rsidRDefault="000A1B62" w:rsidP="0084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cs/>
        </w:rPr>
      </w:pPr>
    </w:p>
    <w:p w14:paraId="187ECADF" w14:textId="6571304C" w:rsidR="007C47DC" w:rsidRPr="00F867BF" w:rsidRDefault="000263E6" w:rsidP="00ED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F867BF">
        <w:rPr>
          <w:rFonts w:hint="cs"/>
          <w:cs/>
        </w:rPr>
        <w:t>ผลการดำเนินงานของแต่ละส่วนงานวัดโดยใช้ กำไรก่อนภาษี ต้นทุนทางการเงิน ค่าเสื่อมราคาและค่าตัดจำหน่าย กำไร</w:t>
      </w:r>
      <w:r w:rsidR="00FA33D0" w:rsidRPr="00F867BF">
        <w:rPr>
          <w:rFonts w:hint="cs"/>
          <w:cs/>
        </w:rPr>
        <w:t xml:space="preserve"> </w:t>
      </w:r>
      <w:r w:rsidR="00FA33D0" w:rsidRPr="00F867BF">
        <w:t>(</w:t>
      </w:r>
      <w:r w:rsidR="00FA33D0" w:rsidRPr="00F867BF">
        <w:rPr>
          <w:rFonts w:hint="cs"/>
          <w:cs/>
        </w:rPr>
        <w:t>ขาดทุน</w:t>
      </w:r>
      <w:r w:rsidR="00FA33D0" w:rsidRPr="00F867BF">
        <w:t xml:space="preserve">) </w:t>
      </w:r>
      <w:r w:rsidRPr="00F867BF">
        <w:rPr>
          <w:rFonts w:hint="cs"/>
          <w:cs/>
        </w:rPr>
        <w:t>จากอัตราแลกเปลี่ยน กำไร (ขาดทุน) จากตราสารอนุพันธ์ของสัญญาซื้</w:t>
      </w:r>
      <w:r w:rsidRPr="00F867BF">
        <w:rPr>
          <w:rFonts w:hint="cs"/>
          <w:cs/>
        </w:rPr>
        <w:tab/>
        <w:t>อขายเงินตราต่างประเทศล่วงหน้า และ</w:t>
      </w:r>
      <w:r w:rsidR="00FA33D0" w:rsidRPr="00F867BF">
        <w:rPr>
          <w:rFonts w:hint="cs"/>
          <w:cs/>
        </w:rPr>
        <w:t>กลับรายการ</w:t>
      </w:r>
      <w:r w:rsidR="000C038D" w:rsidRPr="00F867BF">
        <w:rPr>
          <w:rFonts w:hint="cs"/>
          <w:cs/>
        </w:rPr>
        <w:t xml:space="preserve"> (ขาดทุน) </w:t>
      </w:r>
      <w:r w:rsidRPr="00F867BF">
        <w:rPr>
          <w:rFonts w:hint="cs"/>
          <w:cs/>
        </w:rPr>
        <w:t>จากการด้อยค่า (“กำไร (ขาดทุน) จากการดำเนินงานตามส่วนงาน”)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จากการดำเนินงานตามส่วนงาน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136C744B" w14:textId="355EFF8E" w:rsidR="00ED7346" w:rsidRPr="00F867BF" w:rsidRDefault="00ED7346" w:rsidP="00ED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  <w:cs/>
        </w:rPr>
        <w:sectPr w:rsidR="00ED7346" w:rsidRPr="00F867BF" w:rsidSect="00FB5E1D">
          <w:headerReference w:type="default" r:id="rId23"/>
          <w:footerReference w:type="default" r:id="rId24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W w:w="14742" w:type="dxa"/>
        <w:tblLayout w:type="fixed"/>
        <w:tblLook w:val="01E0" w:firstRow="1" w:lastRow="1" w:firstColumn="1" w:lastColumn="1" w:noHBand="0" w:noVBand="0"/>
      </w:tblPr>
      <w:tblGrid>
        <w:gridCol w:w="3686"/>
        <w:gridCol w:w="1382"/>
        <w:gridCol w:w="1382"/>
        <w:gridCol w:w="1382"/>
        <w:gridCol w:w="1382"/>
        <w:gridCol w:w="1382"/>
        <w:gridCol w:w="1382"/>
        <w:gridCol w:w="1382"/>
        <w:gridCol w:w="1382"/>
      </w:tblGrid>
      <w:tr w:rsidR="00A8764E" w:rsidRPr="00F867BF" w14:paraId="7D3D93C6" w14:textId="77777777">
        <w:tc>
          <w:tcPr>
            <w:tcW w:w="3686" w:type="dxa"/>
          </w:tcPr>
          <w:p w14:paraId="2A5B1D9C" w14:textId="77777777" w:rsidR="00A8764E" w:rsidRPr="00F867BF" w:rsidRDefault="00A8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bookmarkStart w:id="26" w:name="_Hlk28005564"/>
          </w:p>
        </w:tc>
        <w:tc>
          <w:tcPr>
            <w:tcW w:w="11056" w:type="dxa"/>
            <w:gridSpan w:val="8"/>
          </w:tcPr>
          <w:p w14:paraId="048BAB76" w14:textId="77777777" w:rsidR="00A8764E" w:rsidRPr="00F867BF" w:rsidRDefault="00A8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867BF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8764E" w:rsidRPr="00F867BF" w14:paraId="2F88E6F8" w14:textId="77777777" w:rsidTr="006D690C">
        <w:trPr>
          <w:trHeight w:val="449"/>
        </w:trPr>
        <w:tc>
          <w:tcPr>
            <w:tcW w:w="3686" w:type="dxa"/>
          </w:tcPr>
          <w:p w14:paraId="3E5AFED4" w14:textId="77777777" w:rsidR="00A8764E" w:rsidRPr="00F867BF" w:rsidRDefault="00A8764E">
            <w:pPr>
              <w:spacing w:line="340" w:lineRule="exact"/>
              <w:jc w:val="both"/>
              <w:rPr>
                <w:b/>
                <w:bCs/>
                <w:sz w:val="28"/>
                <w:szCs w:val="28"/>
              </w:rPr>
            </w:pPr>
          </w:p>
          <w:p w14:paraId="43EED412" w14:textId="1E4B8D4C" w:rsidR="00A8764E" w:rsidRPr="00F867BF" w:rsidRDefault="00A8764E">
            <w:pPr>
              <w:spacing w:line="340" w:lineRule="exact"/>
              <w:jc w:val="both"/>
              <w:rPr>
                <w:b/>
                <w:bCs/>
                <w:sz w:val="28"/>
                <w:szCs w:val="28"/>
                <w:cs/>
              </w:rPr>
            </w:pPr>
            <w:r w:rsidRPr="00F867B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867BF">
              <w:rPr>
                <w:rFonts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867B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F867BF">
              <w:rPr>
                <w:rFonts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F867B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7</w:t>
            </w:r>
          </w:p>
        </w:tc>
        <w:tc>
          <w:tcPr>
            <w:tcW w:w="1382" w:type="dxa"/>
            <w:vAlign w:val="bottom"/>
          </w:tcPr>
          <w:p w14:paraId="3C4A9433" w14:textId="77777777" w:rsidR="00A8764E" w:rsidRPr="00F867BF" w:rsidRDefault="00A8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โรงกลั่นและการค้าน้ำมัน</w:t>
            </w:r>
          </w:p>
        </w:tc>
        <w:tc>
          <w:tcPr>
            <w:tcW w:w="1382" w:type="dxa"/>
            <w:vAlign w:val="bottom"/>
          </w:tcPr>
          <w:p w14:paraId="14244451" w14:textId="77777777" w:rsidR="00A8764E" w:rsidRPr="00F867BF" w:rsidRDefault="00A8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การตลาด</w:t>
            </w:r>
          </w:p>
        </w:tc>
        <w:tc>
          <w:tcPr>
            <w:tcW w:w="1382" w:type="dxa"/>
            <w:vAlign w:val="bottom"/>
          </w:tcPr>
          <w:p w14:paraId="4E5D9E75" w14:textId="77777777" w:rsidR="00A8764E" w:rsidRPr="00F867BF" w:rsidRDefault="00A8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พลังงานไฟฟ้า</w:t>
            </w:r>
          </w:p>
        </w:tc>
        <w:tc>
          <w:tcPr>
            <w:tcW w:w="1382" w:type="dxa"/>
            <w:vAlign w:val="bottom"/>
          </w:tcPr>
          <w:p w14:paraId="7894CFD5" w14:textId="77777777" w:rsidR="00A8764E" w:rsidRPr="00F867BF" w:rsidRDefault="00A8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ผลิตภัณฑ์ชีวภาพ</w:t>
            </w:r>
          </w:p>
        </w:tc>
        <w:tc>
          <w:tcPr>
            <w:tcW w:w="1382" w:type="dxa"/>
            <w:vAlign w:val="bottom"/>
          </w:tcPr>
          <w:p w14:paraId="7FF61CB4" w14:textId="77777777" w:rsidR="00A8764E" w:rsidRPr="00F867BF" w:rsidRDefault="00A8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19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ทรัพยากร</w:t>
            </w:r>
            <w:r w:rsidRPr="00F867BF">
              <w:rPr>
                <w:rFonts w:hint="cs"/>
                <w:sz w:val="28"/>
                <w:szCs w:val="28"/>
                <w:cs/>
              </w:rPr>
              <w:br/>
              <w:t>ธรรมชาติ</w:t>
            </w:r>
          </w:p>
        </w:tc>
        <w:tc>
          <w:tcPr>
            <w:tcW w:w="1382" w:type="dxa"/>
            <w:vAlign w:val="bottom"/>
          </w:tcPr>
          <w:p w14:paraId="1FB82F30" w14:textId="77777777" w:rsidR="00A8764E" w:rsidRPr="00F867BF" w:rsidRDefault="00A8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82" w:type="dxa"/>
            <w:vAlign w:val="bottom"/>
          </w:tcPr>
          <w:p w14:paraId="77F6F969" w14:textId="77777777" w:rsidR="00A8764E" w:rsidRPr="00F867BF" w:rsidRDefault="00A8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3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รายการตัดบัญชี</w:t>
            </w:r>
          </w:p>
          <w:p w14:paraId="58CB1B18" w14:textId="77777777" w:rsidR="00A8764E" w:rsidRPr="00F867BF" w:rsidRDefault="00A8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3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382" w:type="dxa"/>
            <w:vAlign w:val="bottom"/>
          </w:tcPr>
          <w:p w14:paraId="02DB3B91" w14:textId="77777777" w:rsidR="00A8764E" w:rsidRPr="00F867BF" w:rsidRDefault="00A8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A8764E" w:rsidRPr="00F867BF" w14:paraId="7F448838" w14:textId="77777777">
        <w:trPr>
          <w:trHeight w:val="236"/>
        </w:trPr>
        <w:tc>
          <w:tcPr>
            <w:tcW w:w="3686" w:type="dxa"/>
          </w:tcPr>
          <w:p w14:paraId="321181E7" w14:textId="77777777" w:rsidR="00A8764E" w:rsidRPr="00F867BF" w:rsidRDefault="00A87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56" w:type="dxa"/>
            <w:gridSpan w:val="8"/>
            <w:vAlign w:val="bottom"/>
          </w:tcPr>
          <w:p w14:paraId="64B1422C" w14:textId="77777777" w:rsidR="00A8764E" w:rsidRPr="00F867BF" w:rsidRDefault="00A8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F867BF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B56E1" w:rsidRPr="00F867BF" w14:paraId="171B8E61" w14:textId="77777777">
        <w:tc>
          <w:tcPr>
            <w:tcW w:w="3686" w:type="dxa"/>
            <w:vAlign w:val="bottom"/>
          </w:tcPr>
          <w:p w14:paraId="032ABE50" w14:textId="77777777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82" w:type="dxa"/>
            <w:vAlign w:val="bottom"/>
          </w:tcPr>
          <w:p w14:paraId="19D3C12E" w14:textId="4C2F7FD3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156,054</w:t>
            </w:r>
          </w:p>
        </w:tc>
        <w:tc>
          <w:tcPr>
            <w:tcW w:w="1382" w:type="dxa"/>
            <w:vAlign w:val="bottom"/>
          </w:tcPr>
          <w:p w14:paraId="6BA6CB71" w14:textId="55478F6D" w:rsidR="00DB56E1" w:rsidRPr="00F867BF" w:rsidRDefault="00DB56E1" w:rsidP="00DA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391,690</w:t>
            </w:r>
          </w:p>
        </w:tc>
        <w:tc>
          <w:tcPr>
            <w:tcW w:w="1382" w:type="dxa"/>
            <w:vAlign w:val="bottom"/>
          </w:tcPr>
          <w:p w14:paraId="78D794B3" w14:textId="35563745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3,781</w:t>
            </w:r>
          </w:p>
        </w:tc>
        <w:tc>
          <w:tcPr>
            <w:tcW w:w="1382" w:type="dxa"/>
            <w:vAlign w:val="bottom"/>
          </w:tcPr>
          <w:p w14:paraId="0170918A" w14:textId="47931068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1,072</w:t>
            </w:r>
          </w:p>
        </w:tc>
        <w:tc>
          <w:tcPr>
            <w:tcW w:w="1382" w:type="dxa"/>
            <w:vAlign w:val="bottom"/>
          </w:tcPr>
          <w:p w14:paraId="568C0E02" w14:textId="6FE9446A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36,229</w:t>
            </w:r>
          </w:p>
        </w:tc>
        <w:tc>
          <w:tcPr>
            <w:tcW w:w="1382" w:type="dxa"/>
            <w:vAlign w:val="bottom"/>
          </w:tcPr>
          <w:p w14:paraId="56024961" w14:textId="62F28028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1,051</w:t>
            </w:r>
          </w:p>
        </w:tc>
        <w:tc>
          <w:tcPr>
            <w:tcW w:w="1382" w:type="dxa"/>
            <w:vAlign w:val="bottom"/>
          </w:tcPr>
          <w:p w14:paraId="30C5EDB3" w14:textId="59D7EF4E" w:rsidR="00DB56E1" w:rsidRPr="00F867BF" w:rsidRDefault="00C31684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343CAF3D" w14:textId="0C2B5CDF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589,877</w:t>
            </w:r>
          </w:p>
        </w:tc>
      </w:tr>
      <w:tr w:rsidR="00DB56E1" w:rsidRPr="00F867BF" w14:paraId="38A4643E" w14:textId="77777777">
        <w:tc>
          <w:tcPr>
            <w:tcW w:w="3686" w:type="dxa"/>
          </w:tcPr>
          <w:p w14:paraId="1731E333" w14:textId="77777777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82" w:type="dxa"/>
            <w:vAlign w:val="bottom"/>
          </w:tcPr>
          <w:p w14:paraId="6FE5EBB3" w14:textId="76967E6C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336,939</w:t>
            </w:r>
          </w:p>
        </w:tc>
        <w:tc>
          <w:tcPr>
            <w:tcW w:w="1382" w:type="dxa"/>
            <w:vAlign w:val="bottom"/>
          </w:tcPr>
          <w:p w14:paraId="62901980" w14:textId="067CE3E8" w:rsidR="00DB56E1" w:rsidRPr="00F867BF" w:rsidRDefault="00DB56E1" w:rsidP="00DA0E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1,998</w:t>
            </w:r>
          </w:p>
        </w:tc>
        <w:tc>
          <w:tcPr>
            <w:tcW w:w="1382" w:type="dxa"/>
            <w:vAlign w:val="bottom"/>
          </w:tcPr>
          <w:p w14:paraId="4D2F3DDB" w14:textId="003FF9B3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541</w:t>
            </w:r>
          </w:p>
        </w:tc>
        <w:tc>
          <w:tcPr>
            <w:tcW w:w="1382" w:type="dxa"/>
            <w:vAlign w:val="bottom"/>
          </w:tcPr>
          <w:p w14:paraId="2864EC27" w14:textId="315B0745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21,120</w:t>
            </w:r>
          </w:p>
        </w:tc>
        <w:tc>
          <w:tcPr>
            <w:tcW w:w="1382" w:type="dxa"/>
            <w:vAlign w:val="bottom"/>
          </w:tcPr>
          <w:p w14:paraId="42C455BB" w14:textId="5E4C3AF5" w:rsidR="00DB56E1" w:rsidRPr="00F867BF" w:rsidRDefault="00C31684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0119BE4E" w14:textId="0C32A13C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57</w:t>
            </w:r>
          </w:p>
        </w:tc>
        <w:tc>
          <w:tcPr>
            <w:tcW w:w="1382" w:type="dxa"/>
            <w:vAlign w:val="bottom"/>
          </w:tcPr>
          <w:p w14:paraId="53A661DE" w14:textId="0D604162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(360,655)</w:t>
            </w:r>
          </w:p>
        </w:tc>
        <w:tc>
          <w:tcPr>
            <w:tcW w:w="1382" w:type="dxa"/>
            <w:vAlign w:val="bottom"/>
          </w:tcPr>
          <w:p w14:paraId="31056FF2" w14:textId="45E0BDA3" w:rsidR="00DB56E1" w:rsidRPr="00F867BF" w:rsidRDefault="00C31684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</w:tr>
      <w:tr w:rsidR="00DB56E1" w:rsidRPr="00F867BF" w14:paraId="0CCE4D74" w14:textId="77777777">
        <w:tc>
          <w:tcPr>
            <w:tcW w:w="3686" w:type="dxa"/>
          </w:tcPr>
          <w:p w14:paraId="15A66363" w14:textId="77777777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382" w:type="dxa"/>
            <w:vAlign w:val="bottom"/>
          </w:tcPr>
          <w:p w14:paraId="2B3F7DAB" w14:textId="40B90420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492,993</w:t>
            </w:r>
          </w:p>
        </w:tc>
        <w:tc>
          <w:tcPr>
            <w:tcW w:w="1382" w:type="dxa"/>
            <w:vAlign w:val="bottom"/>
          </w:tcPr>
          <w:p w14:paraId="3DC4E582" w14:textId="14E009F5" w:rsidR="00DB56E1" w:rsidRPr="00F867BF" w:rsidRDefault="00DB56E1" w:rsidP="00DA0E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393,688</w:t>
            </w:r>
          </w:p>
        </w:tc>
        <w:tc>
          <w:tcPr>
            <w:tcW w:w="1382" w:type="dxa"/>
            <w:vAlign w:val="bottom"/>
          </w:tcPr>
          <w:p w14:paraId="45A584A4" w14:textId="71EAB6AC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4,322</w:t>
            </w:r>
          </w:p>
        </w:tc>
        <w:tc>
          <w:tcPr>
            <w:tcW w:w="1382" w:type="dxa"/>
            <w:vAlign w:val="bottom"/>
          </w:tcPr>
          <w:p w14:paraId="79DE6E4D" w14:textId="546EC6F0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22,192</w:t>
            </w:r>
          </w:p>
        </w:tc>
        <w:tc>
          <w:tcPr>
            <w:tcW w:w="1382" w:type="dxa"/>
            <w:vAlign w:val="bottom"/>
          </w:tcPr>
          <w:p w14:paraId="653A814C" w14:textId="38D2D91A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36,229</w:t>
            </w:r>
          </w:p>
        </w:tc>
        <w:tc>
          <w:tcPr>
            <w:tcW w:w="1382" w:type="dxa"/>
            <w:vAlign w:val="bottom"/>
          </w:tcPr>
          <w:p w14:paraId="107F2E3C" w14:textId="0BDF9437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1,108</w:t>
            </w:r>
          </w:p>
        </w:tc>
        <w:tc>
          <w:tcPr>
            <w:tcW w:w="1382" w:type="dxa"/>
            <w:vAlign w:val="bottom"/>
          </w:tcPr>
          <w:p w14:paraId="7A1D5D4E" w14:textId="1B45A653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(360,655)</w:t>
            </w:r>
          </w:p>
        </w:tc>
        <w:tc>
          <w:tcPr>
            <w:tcW w:w="1382" w:type="dxa"/>
            <w:vAlign w:val="bottom"/>
          </w:tcPr>
          <w:p w14:paraId="53916B4D" w14:textId="5A0A754C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589,877</w:t>
            </w:r>
          </w:p>
        </w:tc>
      </w:tr>
      <w:tr w:rsidR="00DB56E1" w:rsidRPr="00F867BF" w14:paraId="03C26348" w14:textId="77777777">
        <w:trPr>
          <w:trHeight w:val="77"/>
        </w:trPr>
        <w:tc>
          <w:tcPr>
            <w:tcW w:w="3686" w:type="dxa"/>
          </w:tcPr>
          <w:p w14:paraId="617E24DE" w14:textId="77777777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382" w:type="dxa"/>
            <w:vAlign w:val="bottom"/>
          </w:tcPr>
          <w:p w14:paraId="3F594EA9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18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602B8674" w14:textId="77777777" w:rsidR="00DB56E1" w:rsidRPr="00F867BF" w:rsidRDefault="00DB56E1" w:rsidP="00DA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924"/>
              </w:tabs>
              <w:spacing w:line="18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00D200E9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18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379AC49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18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DD3247E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18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82BCF0C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18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73B2FCA3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18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3492EE07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180" w:lineRule="exact"/>
              <w:rPr>
                <w:sz w:val="28"/>
                <w:szCs w:val="28"/>
                <w:cs/>
              </w:rPr>
            </w:pPr>
          </w:p>
        </w:tc>
      </w:tr>
      <w:tr w:rsidR="00DB56E1" w:rsidRPr="00F867BF" w14:paraId="63B03F40" w14:textId="77777777">
        <w:tc>
          <w:tcPr>
            <w:tcW w:w="3686" w:type="dxa"/>
          </w:tcPr>
          <w:p w14:paraId="53676160" w14:textId="41EC4E36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67B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382" w:type="dxa"/>
            <w:vAlign w:val="bottom"/>
          </w:tcPr>
          <w:p w14:paraId="400F7DC3" w14:textId="4E737402" w:rsidR="00DB56E1" w:rsidRPr="00F867BF" w:rsidRDefault="00F5562D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5,006</w:t>
            </w:r>
          </w:p>
        </w:tc>
        <w:tc>
          <w:tcPr>
            <w:tcW w:w="1382" w:type="dxa"/>
            <w:vAlign w:val="bottom"/>
          </w:tcPr>
          <w:p w14:paraId="2D586C2C" w14:textId="7E1E8BA1" w:rsidR="00DB56E1" w:rsidRPr="00F867BF" w:rsidRDefault="00AD4AD4" w:rsidP="00DA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5</w:t>
            </w:r>
            <w:r w:rsidR="00DB56E1" w:rsidRPr="00F867BF">
              <w:rPr>
                <w:sz w:val="28"/>
                <w:szCs w:val="28"/>
              </w:rPr>
              <w:t>,</w:t>
            </w:r>
            <w:r w:rsidR="00F5562D" w:rsidRPr="00F867BF">
              <w:rPr>
                <w:sz w:val="28"/>
                <w:szCs w:val="28"/>
              </w:rPr>
              <w:t>577</w:t>
            </w:r>
          </w:p>
        </w:tc>
        <w:tc>
          <w:tcPr>
            <w:tcW w:w="1382" w:type="dxa"/>
            <w:vAlign w:val="bottom"/>
          </w:tcPr>
          <w:p w14:paraId="343A8EA7" w14:textId="167595AF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4,817</w:t>
            </w:r>
          </w:p>
        </w:tc>
        <w:tc>
          <w:tcPr>
            <w:tcW w:w="1382" w:type="dxa"/>
            <w:vAlign w:val="bottom"/>
          </w:tcPr>
          <w:p w14:paraId="457F7F20" w14:textId="37FC1339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972</w:t>
            </w:r>
          </w:p>
        </w:tc>
        <w:tc>
          <w:tcPr>
            <w:tcW w:w="1382" w:type="dxa"/>
            <w:vAlign w:val="bottom"/>
          </w:tcPr>
          <w:p w14:paraId="473CBC07" w14:textId="124C606A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24,</w:t>
            </w:r>
            <w:r w:rsidR="00AD4AD4" w:rsidRPr="00F867BF">
              <w:rPr>
                <w:sz w:val="28"/>
                <w:szCs w:val="28"/>
              </w:rPr>
              <w:t>8</w:t>
            </w:r>
            <w:r w:rsidR="00F5562D" w:rsidRPr="00F867BF">
              <w:rPr>
                <w:sz w:val="28"/>
                <w:szCs w:val="28"/>
              </w:rPr>
              <w:t>1</w:t>
            </w:r>
            <w:r w:rsidR="003F4671" w:rsidRPr="00F867BF">
              <w:rPr>
                <w:sz w:val="28"/>
                <w:szCs w:val="28"/>
              </w:rPr>
              <w:t>6</w:t>
            </w:r>
          </w:p>
        </w:tc>
        <w:tc>
          <w:tcPr>
            <w:tcW w:w="1382" w:type="dxa"/>
            <w:vAlign w:val="bottom"/>
          </w:tcPr>
          <w:p w14:paraId="00062460" w14:textId="56C8B889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(453)</w:t>
            </w:r>
          </w:p>
        </w:tc>
        <w:tc>
          <w:tcPr>
            <w:tcW w:w="1382" w:type="dxa"/>
            <w:vAlign w:val="bottom"/>
          </w:tcPr>
          <w:p w14:paraId="06AE2376" w14:textId="6D5C47D8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(326)</w:t>
            </w:r>
          </w:p>
        </w:tc>
        <w:tc>
          <w:tcPr>
            <w:tcW w:w="1382" w:type="dxa"/>
            <w:vAlign w:val="bottom"/>
          </w:tcPr>
          <w:p w14:paraId="61931C44" w14:textId="11AEC51F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4</w:t>
            </w:r>
            <w:r w:rsidR="00AD4AD4" w:rsidRPr="00F867BF">
              <w:rPr>
                <w:sz w:val="28"/>
                <w:szCs w:val="28"/>
              </w:rPr>
              <w:t>0</w:t>
            </w:r>
            <w:r w:rsidRPr="00F867BF">
              <w:rPr>
                <w:sz w:val="28"/>
                <w:szCs w:val="28"/>
              </w:rPr>
              <w:t>,</w:t>
            </w:r>
            <w:r w:rsidR="00AD4AD4" w:rsidRPr="00F867BF">
              <w:rPr>
                <w:sz w:val="28"/>
                <w:szCs w:val="28"/>
              </w:rPr>
              <w:t>40</w:t>
            </w:r>
            <w:r w:rsidR="003F4671" w:rsidRPr="00F867BF">
              <w:rPr>
                <w:sz w:val="28"/>
                <w:szCs w:val="28"/>
              </w:rPr>
              <w:t>9</w:t>
            </w:r>
          </w:p>
        </w:tc>
      </w:tr>
      <w:tr w:rsidR="00DB56E1" w:rsidRPr="00F867BF" w14:paraId="781E5894" w14:textId="77777777">
        <w:tc>
          <w:tcPr>
            <w:tcW w:w="3686" w:type="dxa"/>
          </w:tcPr>
          <w:p w14:paraId="7B776D1D" w14:textId="793A32AE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82" w:type="dxa"/>
            <w:vAlign w:val="bottom"/>
          </w:tcPr>
          <w:p w14:paraId="2FA1DCD5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FA1B569" w14:textId="77777777" w:rsidR="00DB56E1" w:rsidRPr="00F867BF" w:rsidRDefault="00DB56E1" w:rsidP="00DA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924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9B97BC6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BCE33DF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0A8BCCA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45F75DD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D396903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E7E8E1B" w14:textId="5AB09EB6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(20,0</w:t>
            </w:r>
            <w:r w:rsidR="00712E0D" w:rsidRPr="00F867BF">
              <w:rPr>
                <w:sz w:val="28"/>
                <w:szCs w:val="28"/>
              </w:rPr>
              <w:t>56</w:t>
            </w:r>
            <w:r w:rsidRPr="00F867BF">
              <w:rPr>
                <w:sz w:val="28"/>
                <w:szCs w:val="28"/>
              </w:rPr>
              <w:t>)</w:t>
            </w:r>
          </w:p>
        </w:tc>
      </w:tr>
      <w:tr w:rsidR="00DB56E1" w:rsidRPr="00F867BF" w14:paraId="2BEDA8A5" w14:textId="77777777">
        <w:tc>
          <w:tcPr>
            <w:tcW w:w="3686" w:type="dxa"/>
          </w:tcPr>
          <w:p w14:paraId="3F391D80" w14:textId="3696D5E2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ขาดทุนจากตราสารอนุพันธ์</w:t>
            </w:r>
          </w:p>
        </w:tc>
        <w:tc>
          <w:tcPr>
            <w:tcW w:w="1382" w:type="dxa"/>
            <w:vAlign w:val="bottom"/>
          </w:tcPr>
          <w:p w14:paraId="0D2D9B88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9B476B1" w14:textId="77777777" w:rsidR="00DB56E1" w:rsidRPr="00F867BF" w:rsidRDefault="00DB56E1" w:rsidP="00DA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924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0B3A2651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50DCA5E0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BD461E9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5DBCF1D2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3495FEC0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795AD015" w14:textId="4433C22C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(106)</w:t>
            </w:r>
          </w:p>
        </w:tc>
      </w:tr>
      <w:tr w:rsidR="00DB56E1" w:rsidRPr="00F867BF" w14:paraId="5D09137C" w14:textId="77777777">
        <w:tc>
          <w:tcPr>
            <w:tcW w:w="3686" w:type="dxa"/>
          </w:tcPr>
          <w:p w14:paraId="576B94E3" w14:textId="0A2A67F2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382" w:type="dxa"/>
            <w:vAlign w:val="bottom"/>
          </w:tcPr>
          <w:p w14:paraId="553BA53A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C3E76F6" w14:textId="77777777" w:rsidR="00DB56E1" w:rsidRPr="00F867BF" w:rsidRDefault="00DB56E1" w:rsidP="00DA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924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3366B3DA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060E8F09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79201C4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75AB091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2D3487F7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5350C7AD" w14:textId="10ACF32B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(114)</w:t>
            </w:r>
          </w:p>
        </w:tc>
      </w:tr>
      <w:tr w:rsidR="00DB56E1" w:rsidRPr="00F867BF" w14:paraId="1E75F42C" w14:textId="77777777">
        <w:tc>
          <w:tcPr>
            <w:tcW w:w="3686" w:type="dxa"/>
          </w:tcPr>
          <w:p w14:paraId="403D5B81" w14:textId="63D9BD01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1382" w:type="dxa"/>
            <w:vAlign w:val="bottom"/>
          </w:tcPr>
          <w:p w14:paraId="0CEC4D71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06398E7" w14:textId="77777777" w:rsidR="00DB56E1" w:rsidRPr="00F867BF" w:rsidRDefault="00DB56E1" w:rsidP="00DA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924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67EDC03D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26F4DAB3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A76C625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599C26FF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5690EF42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1137A307" w14:textId="2B0B256C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4,</w:t>
            </w:r>
            <w:r w:rsidR="00B27536" w:rsidRPr="00F867BF">
              <w:rPr>
                <w:sz w:val="28"/>
                <w:szCs w:val="28"/>
              </w:rPr>
              <w:t>696</w:t>
            </w:r>
          </w:p>
        </w:tc>
      </w:tr>
      <w:tr w:rsidR="00DB56E1" w:rsidRPr="00F867BF" w14:paraId="093E67A4" w14:textId="77777777">
        <w:tc>
          <w:tcPr>
            <w:tcW w:w="3686" w:type="dxa"/>
          </w:tcPr>
          <w:p w14:paraId="2E251167" w14:textId="0B39E8CB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กำไรจากการจำหน่ายเงินลงทุน</w:t>
            </w:r>
          </w:p>
        </w:tc>
        <w:tc>
          <w:tcPr>
            <w:tcW w:w="1382" w:type="dxa"/>
            <w:vAlign w:val="bottom"/>
          </w:tcPr>
          <w:p w14:paraId="5F1978F4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F420EFD" w14:textId="77777777" w:rsidR="00DB56E1" w:rsidRPr="00F867BF" w:rsidRDefault="00DB56E1" w:rsidP="00DA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924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544604C2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1D316244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A9391BD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5A4ABAA1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7FE68A73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4A5A676C" w14:textId="601605D3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2,159</w:t>
            </w:r>
          </w:p>
        </w:tc>
      </w:tr>
      <w:tr w:rsidR="00DB56E1" w:rsidRPr="00F867BF" w14:paraId="79CE15C8" w14:textId="77777777">
        <w:tc>
          <w:tcPr>
            <w:tcW w:w="3686" w:type="dxa"/>
          </w:tcPr>
          <w:p w14:paraId="50DEF00C" w14:textId="109749B3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="00AD4AD4" w:rsidRPr="00F867BF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382" w:type="dxa"/>
            <w:vAlign w:val="bottom"/>
          </w:tcPr>
          <w:p w14:paraId="13ABDA2C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2DD8D58" w14:textId="77777777" w:rsidR="00DB56E1" w:rsidRPr="00F867BF" w:rsidRDefault="00DB56E1" w:rsidP="00DA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924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48844E1F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16B5DD58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59F949E4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4B949043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1D6F2B6A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4CE14983" w14:textId="45705B3E" w:rsidR="00DB56E1" w:rsidRPr="00F867BF" w:rsidRDefault="00AD4AD4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871</w:t>
            </w:r>
          </w:p>
        </w:tc>
      </w:tr>
      <w:tr w:rsidR="00DB56E1" w:rsidRPr="00F867BF" w14:paraId="60F80C64" w14:textId="77777777">
        <w:tc>
          <w:tcPr>
            <w:tcW w:w="3686" w:type="dxa"/>
          </w:tcPr>
          <w:p w14:paraId="3A1AA40B" w14:textId="4E138612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82" w:type="dxa"/>
            <w:vAlign w:val="bottom"/>
          </w:tcPr>
          <w:p w14:paraId="2B140CF1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B415650" w14:textId="77777777" w:rsidR="00DB56E1" w:rsidRPr="00F867BF" w:rsidRDefault="00DB56E1" w:rsidP="00DA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924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54990FF5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F05FC21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3A63475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A376EBB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B9FCA15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C1872C7" w14:textId="05D52D20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(7,001)</w:t>
            </w:r>
          </w:p>
        </w:tc>
      </w:tr>
      <w:tr w:rsidR="00DB56E1" w:rsidRPr="00F867BF" w14:paraId="298371FC" w14:textId="77777777">
        <w:tc>
          <w:tcPr>
            <w:tcW w:w="3686" w:type="dxa"/>
          </w:tcPr>
          <w:p w14:paraId="270038D6" w14:textId="735AA3E9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82" w:type="dxa"/>
            <w:vAlign w:val="bottom"/>
          </w:tcPr>
          <w:p w14:paraId="4E9141C8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5957FE8" w14:textId="77777777" w:rsidR="00DB56E1" w:rsidRPr="00F867BF" w:rsidRDefault="00DB56E1" w:rsidP="00DA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924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4358B07C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C7770A5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D293D7C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228AC31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D62AE17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DBD7D79" w14:textId="35533BE0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(16,8</w:t>
            </w:r>
            <w:r w:rsidR="00F14DB4" w:rsidRPr="00F867BF">
              <w:rPr>
                <w:sz w:val="28"/>
                <w:szCs w:val="28"/>
              </w:rPr>
              <w:t>18</w:t>
            </w:r>
            <w:r w:rsidRPr="00F867BF">
              <w:rPr>
                <w:sz w:val="28"/>
                <w:szCs w:val="28"/>
              </w:rPr>
              <w:t>)</w:t>
            </w:r>
          </w:p>
        </w:tc>
      </w:tr>
      <w:tr w:rsidR="00DB56E1" w:rsidRPr="00F867BF" w14:paraId="3CA55776" w14:textId="77777777">
        <w:trPr>
          <w:trHeight w:val="177"/>
        </w:trPr>
        <w:tc>
          <w:tcPr>
            <w:tcW w:w="3686" w:type="dxa"/>
          </w:tcPr>
          <w:p w14:paraId="32B8A105" w14:textId="317377EC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382" w:type="dxa"/>
            <w:vAlign w:val="bottom"/>
          </w:tcPr>
          <w:p w14:paraId="700619CD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518B746" w14:textId="77777777" w:rsidR="00DB56E1" w:rsidRPr="00F867BF" w:rsidRDefault="00DB56E1" w:rsidP="00DA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924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03BBE31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5EFC1565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7CDBB5B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7A99489A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5834523" w14:textId="777777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8004007" w14:textId="5282DD3C" w:rsidR="00DB56E1" w:rsidRPr="00F867BF" w:rsidRDefault="00DB56E1" w:rsidP="00DB56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4,</w:t>
            </w:r>
            <w:r w:rsidR="000343CB" w:rsidRPr="00F867BF">
              <w:rPr>
                <w:b/>
                <w:bCs/>
                <w:sz w:val="28"/>
                <w:szCs w:val="28"/>
              </w:rPr>
              <w:t>040</w:t>
            </w:r>
          </w:p>
        </w:tc>
      </w:tr>
      <w:tr w:rsidR="00DB56E1" w:rsidRPr="00F867BF" w14:paraId="6C176301" w14:textId="77777777" w:rsidTr="006D690C">
        <w:trPr>
          <w:trHeight w:val="73"/>
        </w:trPr>
        <w:tc>
          <w:tcPr>
            <w:tcW w:w="3686" w:type="dxa"/>
          </w:tcPr>
          <w:p w14:paraId="2E191AB7" w14:textId="77777777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82" w:type="dxa"/>
            <w:vAlign w:val="bottom"/>
          </w:tcPr>
          <w:p w14:paraId="1422B7F3" w14:textId="77777777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82" w:type="dxa"/>
            <w:vAlign w:val="bottom"/>
          </w:tcPr>
          <w:p w14:paraId="12F7941C" w14:textId="77777777" w:rsidR="00DB56E1" w:rsidRPr="00F867BF" w:rsidRDefault="00DB56E1" w:rsidP="00DA0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 w:line="180" w:lineRule="exact"/>
              <w:ind w:right="-120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82" w:type="dxa"/>
            <w:vAlign w:val="bottom"/>
          </w:tcPr>
          <w:p w14:paraId="3EF9BDCE" w14:textId="77777777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82" w:type="dxa"/>
            <w:vAlign w:val="bottom"/>
          </w:tcPr>
          <w:p w14:paraId="0DF35431" w14:textId="77777777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82" w:type="dxa"/>
            <w:vAlign w:val="bottom"/>
          </w:tcPr>
          <w:p w14:paraId="4AF192CC" w14:textId="77777777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30998263" w14:textId="77777777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82" w:type="dxa"/>
            <w:vAlign w:val="bottom"/>
          </w:tcPr>
          <w:p w14:paraId="0C2BE77C" w14:textId="77777777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82" w:type="dxa"/>
            <w:vAlign w:val="bottom"/>
          </w:tcPr>
          <w:p w14:paraId="0B5C3985" w14:textId="77777777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B56E1" w:rsidRPr="00F867BF" w14:paraId="0D2F26E7" w14:textId="77777777">
        <w:tc>
          <w:tcPr>
            <w:tcW w:w="3686" w:type="dxa"/>
          </w:tcPr>
          <w:p w14:paraId="583E0656" w14:textId="77777777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82" w:type="dxa"/>
            <w:vAlign w:val="bottom"/>
          </w:tcPr>
          <w:p w14:paraId="5E85FD83" w14:textId="0565D52F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190</w:t>
            </w:r>
          </w:p>
        </w:tc>
        <w:tc>
          <w:tcPr>
            <w:tcW w:w="1382" w:type="dxa"/>
            <w:vAlign w:val="bottom"/>
          </w:tcPr>
          <w:p w14:paraId="555B767C" w14:textId="2EB01450" w:rsidR="00DB56E1" w:rsidRPr="00F867BF" w:rsidRDefault="00DB56E1" w:rsidP="00DA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63</w:t>
            </w:r>
          </w:p>
        </w:tc>
        <w:tc>
          <w:tcPr>
            <w:tcW w:w="1382" w:type="dxa"/>
            <w:vAlign w:val="bottom"/>
          </w:tcPr>
          <w:p w14:paraId="30DD6277" w14:textId="3408094B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297</w:t>
            </w:r>
          </w:p>
        </w:tc>
        <w:tc>
          <w:tcPr>
            <w:tcW w:w="1382" w:type="dxa"/>
            <w:vAlign w:val="bottom"/>
          </w:tcPr>
          <w:p w14:paraId="38174CE4" w14:textId="33595FFC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15</w:t>
            </w:r>
          </w:p>
        </w:tc>
        <w:tc>
          <w:tcPr>
            <w:tcW w:w="1382" w:type="dxa"/>
            <w:vAlign w:val="bottom"/>
          </w:tcPr>
          <w:p w14:paraId="70EDA29D" w14:textId="06C402F1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343</w:t>
            </w: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67844E6E" w14:textId="28B19A77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140</w:t>
            </w:r>
          </w:p>
        </w:tc>
        <w:tc>
          <w:tcPr>
            <w:tcW w:w="1382" w:type="dxa"/>
            <w:vAlign w:val="bottom"/>
          </w:tcPr>
          <w:p w14:paraId="59C1B34B" w14:textId="407F8293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(157)</w:t>
            </w:r>
          </w:p>
        </w:tc>
        <w:tc>
          <w:tcPr>
            <w:tcW w:w="1382" w:type="dxa"/>
            <w:vAlign w:val="bottom"/>
          </w:tcPr>
          <w:p w14:paraId="77081C35" w14:textId="76C115D8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891</w:t>
            </w:r>
          </w:p>
        </w:tc>
      </w:tr>
      <w:tr w:rsidR="00DB56E1" w:rsidRPr="00F867BF" w14:paraId="5422F3B4" w14:textId="77777777">
        <w:tc>
          <w:tcPr>
            <w:tcW w:w="3686" w:type="dxa"/>
          </w:tcPr>
          <w:p w14:paraId="64F412F4" w14:textId="77777777" w:rsidR="00DB56E1" w:rsidRPr="00F867BF" w:rsidRDefault="00DB56E1" w:rsidP="003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82" w:type="dxa"/>
            <w:vAlign w:val="bottom"/>
          </w:tcPr>
          <w:p w14:paraId="02880CD6" w14:textId="686FF481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(2,912)</w:t>
            </w:r>
          </w:p>
        </w:tc>
        <w:tc>
          <w:tcPr>
            <w:tcW w:w="1382" w:type="dxa"/>
            <w:vAlign w:val="bottom"/>
          </w:tcPr>
          <w:p w14:paraId="38611A53" w14:textId="2A03EE94" w:rsidR="00DB56E1" w:rsidRPr="00F867BF" w:rsidRDefault="00DB56E1" w:rsidP="00DA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(751)</w:t>
            </w:r>
          </w:p>
        </w:tc>
        <w:tc>
          <w:tcPr>
            <w:tcW w:w="1382" w:type="dxa"/>
            <w:vAlign w:val="bottom"/>
          </w:tcPr>
          <w:p w14:paraId="003BBEEC" w14:textId="73E464F3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(1,574)</w:t>
            </w:r>
          </w:p>
        </w:tc>
        <w:tc>
          <w:tcPr>
            <w:tcW w:w="1382" w:type="dxa"/>
            <w:vAlign w:val="bottom"/>
          </w:tcPr>
          <w:p w14:paraId="0F1802E8" w14:textId="1C01BF88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(82)</w:t>
            </w:r>
          </w:p>
        </w:tc>
        <w:tc>
          <w:tcPr>
            <w:tcW w:w="1382" w:type="dxa"/>
            <w:vAlign w:val="bottom"/>
          </w:tcPr>
          <w:p w14:paraId="27344757" w14:textId="0A1D84A0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(1,835)</w:t>
            </w: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1BA19A46" w14:textId="297594CA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(99)</w:t>
            </w:r>
          </w:p>
        </w:tc>
        <w:tc>
          <w:tcPr>
            <w:tcW w:w="1382" w:type="dxa"/>
            <w:vAlign w:val="bottom"/>
          </w:tcPr>
          <w:p w14:paraId="21A827EE" w14:textId="1ED9D8BC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252</w:t>
            </w:r>
          </w:p>
        </w:tc>
        <w:tc>
          <w:tcPr>
            <w:tcW w:w="1382" w:type="dxa"/>
            <w:vAlign w:val="bottom"/>
          </w:tcPr>
          <w:p w14:paraId="4B10874A" w14:textId="265C657D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(7,001)</w:t>
            </w:r>
          </w:p>
        </w:tc>
      </w:tr>
      <w:tr w:rsidR="00DB56E1" w:rsidRPr="00F867BF" w14:paraId="664EF10E" w14:textId="77777777">
        <w:tc>
          <w:tcPr>
            <w:tcW w:w="3686" w:type="dxa"/>
          </w:tcPr>
          <w:p w14:paraId="5BEC27B7" w14:textId="77777777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82" w:type="dxa"/>
            <w:vAlign w:val="bottom"/>
          </w:tcPr>
          <w:p w14:paraId="0DBC83D5" w14:textId="5F095988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(6,01</w:t>
            </w:r>
            <w:r w:rsidR="00E06BA0" w:rsidRPr="00F867BF">
              <w:rPr>
                <w:sz w:val="28"/>
                <w:szCs w:val="28"/>
              </w:rPr>
              <w:t>2</w:t>
            </w:r>
            <w:r w:rsidRPr="00F867BF">
              <w:rPr>
                <w:sz w:val="28"/>
                <w:szCs w:val="28"/>
              </w:rPr>
              <w:t>)</w:t>
            </w:r>
          </w:p>
        </w:tc>
        <w:tc>
          <w:tcPr>
            <w:tcW w:w="1382" w:type="dxa"/>
            <w:vAlign w:val="bottom"/>
          </w:tcPr>
          <w:p w14:paraId="141A2885" w14:textId="5A843B5E" w:rsidR="00DB56E1" w:rsidRPr="00F867BF" w:rsidRDefault="00DB56E1" w:rsidP="00DA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(2,8</w:t>
            </w:r>
            <w:r w:rsidR="00793C0A" w:rsidRPr="00F867BF">
              <w:rPr>
                <w:sz w:val="28"/>
                <w:szCs w:val="28"/>
              </w:rPr>
              <w:t>75</w:t>
            </w:r>
            <w:r w:rsidRPr="00F867BF">
              <w:rPr>
                <w:sz w:val="28"/>
                <w:szCs w:val="28"/>
              </w:rPr>
              <w:t>)</w:t>
            </w:r>
          </w:p>
        </w:tc>
        <w:tc>
          <w:tcPr>
            <w:tcW w:w="1382" w:type="dxa"/>
            <w:vAlign w:val="bottom"/>
          </w:tcPr>
          <w:p w14:paraId="4A913B40" w14:textId="364CF793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(1,762)</w:t>
            </w:r>
          </w:p>
        </w:tc>
        <w:tc>
          <w:tcPr>
            <w:tcW w:w="1382" w:type="dxa"/>
            <w:vAlign w:val="bottom"/>
          </w:tcPr>
          <w:p w14:paraId="409AE449" w14:textId="41C295DF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(481)</w:t>
            </w:r>
          </w:p>
        </w:tc>
        <w:tc>
          <w:tcPr>
            <w:tcW w:w="1382" w:type="dxa"/>
            <w:vAlign w:val="bottom"/>
          </w:tcPr>
          <w:p w14:paraId="11349CCA" w14:textId="60FC7330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(9,061)</w:t>
            </w: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2A6FA3D0" w14:textId="4FDBD6D9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(202)</w:t>
            </w:r>
          </w:p>
        </w:tc>
        <w:tc>
          <w:tcPr>
            <w:tcW w:w="1382" w:type="dxa"/>
            <w:vAlign w:val="bottom"/>
          </w:tcPr>
          <w:p w14:paraId="17EC1F68" w14:textId="3FCE1794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337</w:t>
            </w:r>
          </w:p>
        </w:tc>
        <w:tc>
          <w:tcPr>
            <w:tcW w:w="1382" w:type="dxa"/>
            <w:vAlign w:val="bottom"/>
          </w:tcPr>
          <w:p w14:paraId="587D9F23" w14:textId="075AE133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(20,0</w:t>
            </w:r>
            <w:r w:rsidR="00ED282F" w:rsidRPr="00F867BF">
              <w:rPr>
                <w:sz w:val="28"/>
                <w:szCs w:val="28"/>
              </w:rPr>
              <w:t>56</w:t>
            </w:r>
            <w:r w:rsidRPr="00F867BF">
              <w:rPr>
                <w:sz w:val="28"/>
                <w:szCs w:val="28"/>
              </w:rPr>
              <w:t>)</w:t>
            </w:r>
          </w:p>
        </w:tc>
      </w:tr>
      <w:tr w:rsidR="00A8764E" w:rsidRPr="00F867BF" w14:paraId="6C8A54BB" w14:textId="77777777">
        <w:tc>
          <w:tcPr>
            <w:tcW w:w="3686" w:type="dxa"/>
          </w:tcPr>
          <w:p w14:paraId="7D82A323" w14:textId="77777777" w:rsidR="00A8764E" w:rsidRPr="00F867BF" w:rsidRDefault="00A8764E" w:rsidP="006D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17B97BFD" w14:textId="77777777" w:rsidR="00A8764E" w:rsidRPr="00F867BF" w:rsidRDefault="00A8764E" w:rsidP="006D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41D65F91" w14:textId="77777777" w:rsidR="00A8764E" w:rsidRPr="00F867BF" w:rsidRDefault="00A8764E" w:rsidP="006D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581D2287" w14:textId="77777777" w:rsidR="00A8764E" w:rsidRPr="00F867BF" w:rsidRDefault="00A8764E" w:rsidP="006D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0C2819D" w14:textId="77777777" w:rsidR="00A8764E" w:rsidRPr="00F867BF" w:rsidRDefault="00A8764E" w:rsidP="006D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0F34570" w14:textId="77777777" w:rsidR="00A8764E" w:rsidRPr="00F867BF" w:rsidRDefault="00A8764E" w:rsidP="006D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3FBBDEFC" w14:textId="77777777" w:rsidR="00A8764E" w:rsidRPr="00F867BF" w:rsidRDefault="00A8764E" w:rsidP="006D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256648C8" w14:textId="77777777" w:rsidR="00A8764E" w:rsidRPr="00F867BF" w:rsidRDefault="00A8764E" w:rsidP="006D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6002F553" w14:textId="77777777" w:rsidR="00A8764E" w:rsidRPr="00F867BF" w:rsidRDefault="00A8764E" w:rsidP="006D6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120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8764E" w:rsidRPr="00F867BF" w14:paraId="29262608" w14:textId="77777777">
        <w:tc>
          <w:tcPr>
            <w:tcW w:w="3686" w:type="dxa"/>
          </w:tcPr>
          <w:p w14:paraId="11E17323" w14:textId="77777777" w:rsidR="00A8764E" w:rsidRPr="00F867BF" w:rsidRDefault="00A87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1382" w:type="dxa"/>
            <w:vAlign w:val="bottom"/>
          </w:tcPr>
          <w:p w14:paraId="110ABA18" w14:textId="1E5950B6" w:rsidR="00A8764E" w:rsidRPr="00F867BF" w:rsidRDefault="00205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157,</w:t>
            </w:r>
            <w:r w:rsidR="008951D5" w:rsidRPr="00F867BF">
              <w:rPr>
                <w:rFonts w:hint="cs"/>
                <w:sz w:val="28"/>
                <w:szCs w:val="28"/>
                <w:cs/>
              </w:rPr>
              <w:t>5</w:t>
            </w:r>
            <w:r w:rsidR="00CA3948" w:rsidRPr="00F867BF">
              <w:rPr>
                <w:sz w:val="28"/>
                <w:szCs w:val="28"/>
              </w:rPr>
              <w:t>41</w:t>
            </w:r>
          </w:p>
        </w:tc>
        <w:tc>
          <w:tcPr>
            <w:tcW w:w="1382" w:type="dxa"/>
            <w:vAlign w:val="bottom"/>
          </w:tcPr>
          <w:p w14:paraId="6391DCEB" w14:textId="625D5DE4" w:rsidR="00A8764E" w:rsidRPr="00F867BF" w:rsidRDefault="00205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49,</w:t>
            </w:r>
            <w:r w:rsidR="00CA3948" w:rsidRPr="00F867BF">
              <w:rPr>
                <w:sz w:val="28"/>
                <w:szCs w:val="28"/>
              </w:rPr>
              <w:t>6</w:t>
            </w:r>
            <w:r w:rsidRPr="00F867BF">
              <w:rPr>
                <w:sz w:val="28"/>
                <w:szCs w:val="28"/>
              </w:rPr>
              <w:t>1</w:t>
            </w:r>
            <w:r w:rsidR="00CA3948" w:rsidRPr="00F867BF">
              <w:rPr>
                <w:sz w:val="28"/>
                <w:szCs w:val="28"/>
              </w:rPr>
              <w:t>7</w:t>
            </w:r>
          </w:p>
        </w:tc>
        <w:tc>
          <w:tcPr>
            <w:tcW w:w="1382" w:type="dxa"/>
            <w:vAlign w:val="bottom"/>
          </w:tcPr>
          <w:p w14:paraId="6DD51808" w14:textId="08858CEA" w:rsidR="00A8764E" w:rsidRPr="00F867BF" w:rsidRDefault="00205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62,</w:t>
            </w:r>
            <w:r w:rsidR="00CA3948" w:rsidRPr="00F867BF">
              <w:rPr>
                <w:sz w:val="28"/>
                <w:szCs w:val="28"/>
              </w:rPr>
              <w:t>042</w:t>
            </w:r>
          </w:p>
        </w:tc>
        <w:tc>
          <w:tcPr>
            <w:tcW w:w="1382" w:type="dxa"/>
            <w:vAlign w:val="bottom"/>
          </w:tcPr>
          <w:p w14:paraId="2307E3FE" w14:textId="42AD5A63" w:rsidR="00A8764E" w:rsidRPr="00F867BF" w:rsidRDefault="00205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10,518</w:t>
            </w:r>
          </w:p>
        </w:tc>
        <w:tc>
          <w:tcPr>
            <w:tcW w:w="1382" w:type="dxa"/>
            <w:vAlign w:val="bottom"/>
          </w:tcPr>
          <w:p w14:paraId="00C24F22" w14:textId="7834745E" w:rsidR="00A8764E" w:rsidRPr="00F867BF" w:rsidRDefault="00205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62,030</w:t>
            </w: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3962863F" w14:textId="10A59F86" w:rsidR="00A8764E" w:rsidRPr="00F867BF" w:rsidRDefault="00205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3,179</w:t>
            </w:r>
          </w:p>
        </w:tc>
        <w:tc>
          <w:tcPr>
            <w:tcW w:w="1382" w:type="dxa"/>
            <w:vAlign w:val="bottom"/>
          </w:tcPr>
          <w:p w14:paraId="13C4EFE3" w14:textId="5B63BF28" w:rsidR="00A8764E" w:rsidRPr="00F867BF" w:rsidRDefault="00205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(2</w:t>
            </w:r>
            <w:r w:rsidR="00192A8B" w:rsidRPr="00F867BF">
              <w:rPr>
                <w:sz w:val="28"/>
                <w:szCs w:val="28"/>
              </w:rPr>
              <w:t>8</w:t>
            </w:r>
            <w:r w:rsidRPr="00F867BF">
              <w:rPr>
                <w:sz w:val="28"/>
                <w:szCs w:val="28"/>
              </w:rPr>
              <w:t>,</w:t>
            </w:r>
            <w:r w:rsidR="00192A8B" w:rsidRPr="00F867BF">
              <w:rPr>
                <w:sz w:val="28"/>
                <w:szCs w:val="28"/>
              </w:rPr>
              <w:t>38</w:t>
            </w:r>
            <w:r w:rsidRPr="00F867BF">
              <w:rPr>
                <w:sz w:val="28"/>
                <w:szCs w:val="28"/>
              </w:rPr>
              <w:t>5)</w:t>
            </w:r>
          </w:p>
        </w:tc>
        <w:tc>
          <w:tcPr>
            <w:tcW w:w="1382" w:type="dxa"/>
            <w:vAlign w:val="bottom"/>
          </w:tcPr>
          <w:p w14:paraId="0533A3F8" w14:textId="647970CA" w:rsidR="00A8764E" w:rsidRPr="00F867BF" w:rsidRDefault="00205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31</w:t>
            </w:r>
            <w:r w:rsidR="00192A8B" w:rsidRPr="00F867BF">
              <w:rPr>
                <w:sz w:val="28"/>
                <w:szCs w:val="28"/>
              </w:rPr>
              <w:t>6</w:t>
            </w:r>
            <w:r w:rsidRPr="00F867BF">
              <w:rPr>
                <w:sz w:val="28"/>
                <w:szCs w:val="28"/>
              </w:rPr>
              <w:t>,</w:t>
            </w:r>
            <w:r w:rsidR="007051D9" w:rsidRPr="00F867BF">
              <w:rPr>
                <w:sz w:val="28"/>
                <w:szCs w:val="28"/>
              </w:rPr>
              <w:t>542</w:t>
            </w:r>
          </w:p>
        </w:tc>
      </w:tr>
      <w:tr w:rsidR="00A8764E" w:rsidRPr="00F867BF" w14:paraId="2534533A" w14:textId="77777777">
        <w:tc>
          <w:tcPr>
            <w:tcW w:w="3686" w:type="dxa"/>
          </w:tcPr>
          <w:p w14:paraId="378DB894" w14:textId="77777777" w:rsidR="00A8764E" w:rsidRPr="00F867BF" w:rsidRDefault="00A87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382" w:type="dxa"/>
            <w:vAlign w:val="bottom"/>
          </w:tcPr>
          <w:p w14:paraId="52EEDE08" w14:textId="0D41252F" w:rsidR="00A8764E" w:rsidRPr="00F867BF" w:rsidRDefault="00D8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6,2</w:t>
            </w:r>
            <w:r w:rsidR="0020538B" w:rsidRPr="00F867BF">
              <w:rPr>
                <w:sz w:val="28"/>
                <w:szCs w:val="28"/>
              </w:rPr>
              <w:t>58</w:t>
            </w:r>
          </w:p>
        </w:tc>
        <w:tc>
          <w:tcPr>
            <w:tcW w:w="1382" w:type="dxa"/>
            <w:vAlign w:val="bottom"/>
          </w:tcPr>
          <w:p w14:paraId="30C8B1B3" w14:textId="30AE5CE6" w:rsidR="00A8764E" w:rsidRPr="00F867BF" w:rsidRDefault="00205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1E55DCDF" w14:textId="412C6746" w:rsidR="00A8764E" w:rsidRPr="00F867BF" w:rsidRDefault="00205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21,722</w:t>
            </w:r>
          </w:p>
        </w:tc>
        <w:tc>
          <w:tcPr>
            <w:tcW w:w="1382" w:type="dxa"/>
            <w:vAlign w:val="bottom"/>
          </w:tcPr>
          <w:p w14:paraId="5F071D5E" w14:textId="0D93988F" w:rsidR="00A8764E" w:rsidRPr="00F867BF" w:rsidRDefault="00205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22</w:t>
            </w:r>
          </w:p>
        </w:tc>
        <w:tc>
          <w:tcPr>
            <w:tcW w:w="1382" w:type="dxa"/>
            <w:vAlign w:val="bottom"/>
          </w:tcPr>
          <w:p w14:paraId="2EFE8E7E" w14:textId="163073DE" w:rsidR="00A8764E" w:rsidRPr="00F867BF" w:rsidRDefault="00205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76AD4E76" w14:textId="22CEC15F" w:rsidR="00A8764E" w:rsidRPr="00F867BF" w:rsidRDefault="00205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3,566</w:t>
            </w:r>
          </w:p>
        </w:tc>
        <w:tc>
          <w:tcPr>
            <w:tcW w:w="1382" w:type="dxa"/>
            <w:vAlign w:val="bottom"/>
          </w:tcPr>
          <w:p w14:paraId="71A80B23" w14:textId="5BD9D933" w:rsidR="00A8764E" w:rsidRPr="00F867BF" w:rsidRDefault="00205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56C02ABC" w14:textId="1C40CF3B" w:rsidR="00A8764E" w:rsidRPr="00F867BF" w:rsidRDefault="00205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31,</w:t>
            </w:r>
            <w:r w:rsidR="00D85353" w:rsidRPr="00F867BF">
              <w:rPr>
                <w:sz w:val="28"/>
                <w:szCs w:val="28"/>
              </w:rPr>
              <w:t>5</w:t>
            </w:r>
            <w:r w:rsidRPr="00F867BF">
              <w:rPr>
                <w:sz w:val="28"/>
                <w:szCs w:val="28"/>
              </w:rPr>
              <w:t>68</w:t>
            </w:r>
          </w:p>
        </w:tc>
      </w:tr>
      <w:tr w:rsidR="00A8764E" w:rsidRPr="00F867BF" w14:paraId="4651DF4E" w14:textId="77777777">
        <w:trPr>
          <w:trHeight w:val="397"/>
        </w:trPr>
        <w:tc>
          <w:tcPr>
            <w:tcW w:w="3686" w:type="dxa"/>
            <w:vAlign w:val="center"/>
          </w:tcPr>
          <w:p w14:paraId="6369A53F" w14:textId="77777777" w:rsidR="00A8764E" w:rsidRPr="00F867BF" w:rsidRDefault="00A87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1382" w:type="dxa"/>
            <w:vAlign w:val="center"/>
          </w:tcPr>
          <w:p w14:paraId="66F53F2C" w14:textId="29FC8C35" w:rsidR="00A8764E" w:rsidRPr="00F867BF" w:rsidRDefault="00205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8,513</w:t>
            </w:r>
          </w:p>
        </w:tc>
        <w:tc>
          <w:tcPr>
            <w:tcW w:w="1382" w:type="dxa"/>
            <w:vAlign w:val="center"/>
          </w:tcPr>
          <w:p w14:paraId="69855A4A" w14:textId="560C8C51" w:rsidR="00A8764E" w:rsidRPr="00F867BF" w:rsidRDefault="00205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1,541</w:t>
            </w:r>
          </w:p>
        </w:tc>
        <w:tc>
          <w:tcPr>
            <w:tcW w:w="1382" w:type="dxa"/>
            <w:vAlign w:val="center"/>
          </w:tcPr>
          <w:p w14:paraId="3BE5CAE2" w14:textId="5829CDC9" w:rsidR="00A8764E" w:rsidRPr="00F867BF" w:rsidRDefault="00D8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1,043</w:t>
            </w:r>
          </w:p>
        </w:tc>
        <w:tc>
          <w:tcPr>
            <w:tcW w:w="1382" w:type="dxa"/>
            <w:vAlign w:val="center"/>
          </w:tcPr>
          <w:p w14:paraId="79A51F8F" w14:textId="7CC753CD" w:rsidR="00A8764E" w:rsidRPr="00F867BF" w:rsidRDefault="00205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327</w:t>
            </w:r>
          </w:p>
        </w:tc>
        <w:tc>
          <w:tcPr>
            <w:tcW w:w="1382" w:type="dxa"/>
            <w:vAlign w:val="center"/>
          </w:tcPr>
          <w:p w14:paraId="4EB89A86" w14:textId="0E16B886" w:rsidR="00A8764E" w:rsidRPr="00F867BF" w:rsidRDefault="00205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10,646</w:t>
            </w:r>
          </w:p>
        </w:tc>
        <w:tc>
          <w:tcPr>
            <w:tcW w:w="1382" w:type="dxa"/>
            <w:tcBorders>
              <w:left w:val="nil"/>
            </w:tcBorders>
            <w:vAlign w:val="center"/>
          </w:tcPr>
          <w:p w14:paraId="1B0CDDF9" w14:textId="7455D1CF" w:rsidR="00A8764E" w:rsidRPr="00F867BF" w:rsidRDefault="00205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183</w:t>
            </w:r>
          </w:p>
        </w:tc>
        <w:tc>
          <w:tcPr>
            <w:tcW w:w="1382" w:type="dxa"/>
            <w:vAlign w:val="center"/>
          </w:tcPr>
          <w:p w14:paraId="57AC6462" w14:textId="29A83965" w:rsidR="00A8764E" w:rsidRPr="00F867BF" w:rsidRDefault="00A71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156</w:t>
            </w:r>
          </w:p>
        </w:tc>
        <w:tc>
          <w:tcPr>
            <w:tcW w:w="1382" w:type="dxa"/>
            <w:vAlign w:val="center"/>
          </w:tcPr>
          <w:p w14:paraId="0B93F605" w14:textId="0DB28726" w:rsidR="00A8764E" w:rsidRPr="00F867BF" w:rsidRDefault="00D8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2</w:t>
            </w:r>
            <w:r w:rsidR="00A71430" w:rsidRPr="00F867BF">
              <w:rPr>
                <w:sz w:val="28"/>
                <w:szCs w:val="28"/>
              </w:rPr>
              <w:t>2</w:t>
            </w:r>
            <w:r w:rsidRPr="00F867BF">
              <w:rPr>
                <w:sz w:val="28"/>
                <w:szCs w:val="28"/>
              </w:rPr>
              <w:t>,</w:t>
            </w:r>
            <w:r w:rsidR="00A71430" w:rsidRPr="00F867BF">
              <w:rPr>
                <w:sz w:val="28"/>
                <w:szCs w:val="28"/>
              </w:rPr>
              <w:t>409</w:t>
            </w:r>
          </w:p>
        </w:tc>
      </w:tr>
      <w:bookmarkEnd w:id="26"/>
      <w:tr w:rsidR="00724E86" w:rsidRPr="00F867BF" w14:paraId="7ABAC45F" w14:textId="77777777" w:rsidTr="00B130B7">
        <w:tc>
          <w:tcPr>
            <w:tcW w:w="3686" w:type="dxa"/>
          </w:tcPr>
          <w:p w14:paraId="3CCF856D" w14:textId="77777777" w:rsidR="00724E86" w:rsidRPr="00F867BF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056" w:type="dxa"/>
            <w:gridSpan w:val="8"/>
          </w:tcPr>
          <w:p w14:paraId="003E8D2E" w14:textId="77777777" w:rsidR="00724E86" w:rsidRPr="00F867BF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867BF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24E86" w:rsidRPr="00F867BF" w14:paraId="27EF9573" w14:textId="77777777" w:rsidTr="00B130B7">
        <w:tc>
          <w:tcPr>
            <w:tcW w:w="3686" w:type="dxa"/>
          </w:tcPr>
          <w:p w14:paraId="6A0C6639" w14:textId="77777777" w:rsidR="00724E86" w:rsidRPr="00F867BF" w:rsidRDefault="00724E86" w:rsidP="007D7385">
            <w:pPr>
              <w:spacing w:line="340" w:lineRule="exact"/>
              <w:jc w:val="both"/>
              <w:rPr>
                <w:b/>
                <w:bCs/>
                <w:sz w:val="28"/>
                <w:szCs w:val="28"/>
              </w:rPr>
            </w:pPr>
          </w:p>
          <w:p w14:paraId="78BA8EB7" w14:textId="3C6747D3" w:rsidR="00724E86" w:rsidRPr="00F867BF" w:rsidRDefault="00724E86" w:rsidP="007D7385">
            <w:pPr>
              <w:spacing w:line="340" w:lineRule="exact"/>
              <w:jc w:val="both"/>
              <w:rPr>
                <w:b/>
                <w:bCs/>
                <w:sz w:val="28"/>
                <w:szCs w:val="28"/>
                <w:cs/>
              </w:rPr>
            </w:pPr>
            <w:r w:rsidRPr="00F867B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566A2" w:rsidRPr="00F867BF">
              <w:rPr>
                <w:rFonts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E566A2" w:rsidRPr="00F867B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E566A2" w:rsidRPr="00F867BF">
              <w:rPr>
                <w:rFonts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A8764E" w:rsidRPr="00F867B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6</w:t>
            </w:r>
          </w:p>
        </w:tc>
        <w:tc>
          <w:tcPr>
            <w:tcW w:w="1382" w:type="dxa"/>
            <w:vAlign w:val="bottom"/>
          </w:tcPr>
          <w:p w14:paraId="280205E8" w14:textId="77777777" w:rsidR="00724E86" w:rsidRPr="00F867BF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โรงกลั่นและการค้าน้ำมัน</w:t>
            </w:r>
          </w:p>
        </w:tc>
        <w:tc>
          <w:tcPr>
            <w:tcW w:w="1382" w:type="dxa"/>
            <w:vAlign w:val="bottom"/>
          </w:tcPr>
          <w:p w14:paraId="70A95FD5" w14:textId="77777777" w:rsidR="00724E86" w:rsidRPr="00F867BF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การตลาด</w:t>
            </w:r>
          </w:p>
        </w:tc>
        <w:tc>
          <w:tcPr>
            <w:tcW w:w="1382" w:type="dxa"/>
            <w:vAlign w:val="bottom"/>
          </w:tcPr>
          <w:p w14:paraId="2CCE6451" w14:textId="77777777" w:rsidR="00724E86" w:rsidRPr="00F867BF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พลังงานไฟฟ้า</w:t>
            </w:r>
          </w:p>
        </w:tc>
        <w:tc>
          <w:tcPr>
            <w:tcW w:w="1382" w:type="dxa"/>
            <w:vAlign w:val="bottom"/>
          </w:tcPr>
          <w:p w14:paraId="04EB4DAC" w14:textId="77777777" w:rsidR="00724E86" w:rsidRPr="00F867BF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ผลิตภัณฑ์ชีวภาพ</w:t>
            </w:r>
          </w:p>
        </w:tc>
        <w:tc>
          <w:tcPr>
            <w:tcW w:w="1382" w:type="dxa"/>
            <w:vAlign w:val="bottom"/>
          </w:tcPr>
          <w:p w14:paraId="520F7595" w14:textId="77777777" w:rsidR="00724E86" w:rsidRPr="00F867BF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19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ทรัพยากร</w:t>
            </w:r>
            <w:r w:rsidRPr="00F867BF">
              <w:rPr>
                <w:rFonts w:hint="cs"/>
                <w:sz w:val="28"/>
                <w:szCs w:val="28"/>
                <w:cs/>
              </w:rPr>
              <w:br/>
              <w:t>ธรรมชาติ</w:t>
            </w:r>
          </w:p>
        </w:tc>
        <w:tc>
          <w:tcPr>
            <w:tcW w:w="1382" w:type="dxa"/>
            <w:vAlign w:val="bottom"/>
          </w:tcPr>
          <w:p w14:paraId="361EB483" w14:textId="77777777" w:rsidR="00724E86" w:rsidRPr="00F867BF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82" w:type="dxa"/>
            <w:vAlign w:val="bottom"/>
          </w:tcPr>
          <w:p w14:paraId="04DDF86F" w14:textId="0F3A722D" w:rsidR="007D7385" w:rsidRPr="00F867BF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3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รายการตั</w:t>
            </w:r>
            <w:r w:rsidR="007D7385" w:rsidRPr="00F867BF">
              <w:rPr>
                <w:rFonts w:hint="cs"/>
                <w:sz w:val="28"/>
                <w:szCs w:val="28"/>
                <w:cs/>
              </w:rPr>
              <w:t>ด</w:t>
            </w:r>
            <w:r w:rsidRPr="00F867BF">
              <w:rPr>
                <w:rFonts w:hint="cs"/>
                <w:sz w:val="28"/>
                <w:szCs w:val="28"/>
                <w:cs/>
              </w:rPr>
              <w:t>บัญชี</w:t>
            </w:r>
          </w:p>
          <w:p w14:paraId="52FFE832" w14:textId="6BF082FC" w:rsidR="00724E86" w:rsidRPr="00F867BF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3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382" w:type="dxa"/>
            <w:vAlign w:val="bottom"/>
          </w:tcPr>
          <w:p w14:paraId="3E7BA181" w14:textId="77777777" w:rsidR="00724E86" w:rsidRPr="00F867BF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724E86" w:rsidRPr="00F867BF" w14:paraId="7DD329E4" w14:textId="77777777" w:rsidTr="00B130B7">
        <w:trPr>
          <w:trHeight w:val="236"/>
        </w:trPr>
        <w:tc>
          <w:tcPr>
            <w:tcW w:w="3686" w:type="dxa"/>
          </w:tcPr>
          <w:p w14:paraId="2D453079" w14:textId="77777777" w:rsidR="00724E86" w:rsidRPr="00F867BF" w:rsidRDefault="00724E86" w:rsidP="007D7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56" w:type="dxa"/>
            <w:gridSpan w:val="8"/>
            <w:vAlign w:val="bottom"/>
          </w:tcPr>
          <w:p w14:paraId="526167AD" w14:textId="77777777" w:rsidR="00724E86" w:rsidRPr="00F867BF" w:rsidRDefault="00724E86" w:rsidP="007D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F867BF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F6122" w:rsidRPr="00F867BF" w14:paraId="04CD3EDB" w14:textId="77777777" w:rsidTr="00B130B7">
        <w:tc>
          <w:tcPr>
            <w:tcW w:w="3686" w:type="dxa"/>
            <w:vAlign w:val="bottom"/>
          </w:tcPr>
          <w:p w14:paraId="28FB0C10" w14:textId="1885926C" w:rsidR="00AF6122" w:rsidRPr="00F867BF" w:rsidRDefault="00AF6122" w:rsidP="00AF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82" w:type="dxa"/>
            <w:vAlign w:val="bottom"/>
          </w:tcPr>
          <w:p w14:paraId="420A7B95" w14:textId="08D5B7FC" w:rsidR="00AF6122" w:rsidRPr="00F867BF" w:rsidRDefault="006F7B7B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9</w:t>
            </w:r>
            <w:r w:rsidR="00FB5B7D" w:rsidRPr="00F867BF">
              <w:rPr>
                <w:rFonts w:hint="cs"/>
                <w:sz w:val="28"/>
                <w:szCs w:val="28"/>
                <w:cs/>
              </w:rPr>
              <w:t>7</w:t>
            </w:r>
            <w:r w:rsidRPr="00F867BF">
              <w:rPr>
                <w:sz w:val="28"/>
                <w:szCs w:val="28"/>
              </w:rPr>
              <w:t>,</w:t>
            </w:r>
            <w:r w:rsidR="0034151A" w:rsidRPr="00F867BF">
              <w:rPr>
                <w:sz w:val="28"/>
                <w:szCs w:val="28"/>
              </w:rPr>
              <w:t>287</w:t>
            </w:r>
          </w:p>
        </w:tc>
        <w:tc>
          <w:tcPr>
            <w:tcW w:w="1382" w:type="dxa"/>
            <w:vAlign w:val="bottom"/>
          </w:tcPr>
          <w:p w14:paraId="2733DEB1" w14:textId="74F8D178" w:rsidR="00AF6122" w:rsidRPr="00F867BF" w:rsidRDefault="006F7B7B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252,0</w:t>
            </w:r>
            <w:r w:rsidR="00531C66" w:rsidRPr="00F867BF">
              <w:rPr>
                <w:sz w:val="28"/>
                <w:szCs w:val="28"/>
              </w:rPr>
              <w:t>36</w:t>
            </w:r>
          </w:p>
        </w:tc>
        <w:tc>
          <w:tcPr>
            <w:tcW w:w="1382" w:type="dxa"/>
            <w:vAlign w:val="bottom"/>
          </w:tcPr>
          <w:p w14:paraId="0BF304CB" w14:textId="6B09DB32" w:rsidR="00AF6122" w:rsidRPr="00F867BF" w:rsidRDefault="006F7B7B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4,765</w:t>
            </w:r>
          </w:p>
        </w:tc>
        <w:tc>
          <w:tcPr>
            <w:tcW w:w="1382" w:type="dxa"/>
            <w:vAlign w:val="bottom"/>
          </w:tcPr>
          <w:p w14:paraId="050BA715" w14:textId="069FA395" w:rsidR="00AF6122" w:rsidRPr="00F867BF" w:rsidRDefault="006F7B7B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2,</w:t>
            </w:r>
            <w:r w:rsidR="00FB5B7D" w:rsidRPr="00F867BF">
              <w:rPr>
                <w:rFonts w:hint="cs"/>
                <w:sz w:val="28"/>
                <w:szCs w:val="28"/>
                <w:cs/>
              </w:rPr>
              <w:t>598</w:t>
            </w:r>
          </w:p>
        </w:tc>
        <w:tc>
          <w:tcPr>
            <w:tcW w:w="1382" w:type="dxa"/>
            <w:vAlign w:val="bottom"/>
          </w:tcPr>
          <w:p w14:paraId="2B15811C" w14:textId="19F04877" w:rsidR="00AF6122" w:rsidRPr="00F867BF" w:rsidRDefault="006F7B7B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28,848</w:t>
            </w:r>
          </w:p>
        </w:tc>
        <w:tc>
          <w:tcPr>
            <w:tcW w:w="1382" w:type="dxa"/>
            <w:vAlign w:val="bottom"/>
          </w:tcPr>
          <w:p w14:paraId="7306D6A7" w14:textId="6E8C7C96" w:rsidR="00AF6122" w:rsidRPr="00F867BF" w:rsidRDefault="006F7B7B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3</w:t>
            </w:r>
            <w:r w:rsidR="00102DB4" w:rsidRPr="00F867BF">
              <w:rPr>
                <w:rFonts w:hint="cs"/>
                <w:sz w:val="28"/>
                <w:szCs w:val="28"/>
                <w:cs/>
              </w:rPr>
              <w:t>1</w:t>
            </w:r>
            <w:r w:rsidR="00531C66" w:rsidRPr="00F867BF">
              <w:rPr>
                <w:sz w:val="28"/>
                <w:szCs w:val="28"/>
              </w:rPr>
              <w:t>9</w:t>
            </w:r>
          </w:p>
        </w:tc>
        <w:tc>
          <w:tcPr>
            <w:tcW w:w="1382" w:type="dxa"/>
            <w:vAlign w:val="bottom"/>
          </w:tcPr>
          <w:p w14:paraId="6865A972" w14:textId="131AD84A" w:rsidR="00AF6122" w:rsidRPr="00F867BF" w:rsidRDefault="006F7B7B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1F226018" w14:textId="1B9963CA" w:rsidR="00AF6122" w:rsidRPr="00F867BF" w:rsidRDefault="00A8764E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38</w:t>
            </w:r>
            <w:r w:rsidR="0034151A" w:rsidRPr="00F867BF">
              <w:rPr>
                <w:sz w:val="28"/>
                <w:szCs w:val="28"/>
              </w:rPr>
              <w:t>5</w:t>
            </w:r>
            <w:r w:rsidRPr="00F867BF">
              <w:rPr>
                <w:sz w:val="28"/>
                <w:szCs w:val="28"/>
              </w:rPr>
              <w:t>,</w:t>
            </w:r>
            <w:r w:rsidR="0034151A" w:rsidRPr="00F867BF">
              <w:rPr>
                <w:sz w:val="28"/>
                <w:szCs w:val="28"/>
              </w:rPr>
              <w:t>853</w:t>
            </w:r>
          </w:p>
        </w:tc>
      </w:tr>
      <w:tr w:rsidR="00AF6122" w:rsidRPr="00F867BF" w14:paraId="325F73E0" w14:textId="77777777" w:rsidTr="00B130B7">
        <w:tc>
          <w:tcPr>
            <w:tcW w:w="3686" w:type="dxa"/>
          </w:tcPr>
          <w:p w14:paraId="50F10BA2" w14:textId="1D89E67B" w:rsidR="00AF6122" w:rsidRPr="00F867BF" w:rsidRDefault="00AF6122" w:rsidP="00AF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82" w:type="dxa"/>
            <w:vAlign w:val="bottom"/>
          </w:tcPr>
          <w:p w14:paraId="4A5828E8" w14:textId="0C6BB6D5" w:rsidR="00AF6122" w:rsidRPr="00F867BF" w:rsidRDefault="006F7B7B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227,36</w:t>
            </w:r>
            <w:r w:rsidR="00531C66" w:rsidRPr="00F867BF">
              <w:rPr>
                <w:sz w:val="28"/>
                <w:szCs w:val="28"/>
              </w:rPr>
              <w:t>4</w:t>
            </w:r>
          </w:p>
        </w:tc>
        <w:tc>
          <w:tcPr>
            <w:tcW w:w="1382" w:type="dxa"/>
            <w:vAlign w:val="bottom"/>
          </w:tcPr>
          <w:p w14:paraId="33262B11" w14:textId="6B8283EF" w:rsidR="00AF6122" w:rsidRPr="00F867BF" w:rsidRDefault="00531C66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701</w:t>
            </w:r>
          </w:p>
        </w:tc>
        <w:tc>
          <w:tcPr>
            <w:tcW w:w="1382" w:type="dxa"/>
            <w:vAlign w:val="bottom"/>
          </w:tcPr>
          <w:p w14:paraId="5A4EFC66" w14:textId="77323DE4" w:rsidR="00AF6122" w:rsidRPr="00F867BF" w:rsidRDefault="006F7B7B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266</w:t>
            </w:r>
          </w:p>
        </w:tc>
        <w:tc>
          <w:tcPr>
            <w:tcW w:w="1382" w:type="dxa"/>
            <w:vAlign w:val="bottom"/>
          </w:tcPr>
          <w:p w14:paraId="2335AB00" w14:textId="7ED240C3" w:rsidR="00AF6122" w:rsidRPr="00F867BF" w:rsidRDefault="006F7B7B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11,</w:t>
            </w:r>
            <w:r w:rsidR="00FB5B7D" w:rsidRPr="00F867BF">
              <w:rPr>
                <w:rFonts w:hint="cs"/>
                <w:sz w:val="28"/>
                <w:szCs w:val="28"/>
                <w:cs/>
              </w:rPr>
              <w:t>159</w:t>
            </w:r>
          </w:p>
        </w:tc>
        <w:tc>
          <w:tcPr>
            <w:tcW w:w="1382" w:type="dxa"/>
            <w:vAlign w:val="bottom"/>
          </w:tcPr>
          <w:p w14:paraId="5CEDDF96" w14:textId="7C9310DA" w:rsidR="00AF6122" w:rsidRPr="00F867BF" w:rsidRDefault="006F7B7B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2CA76D5D" w14:textId="30FA7302" w:rsidR="00AF6122" w:rsidRPr="00F867BF" w:rsidRDefault="006F7B7B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2E1B4388" w14:textId="4CA0E5ED" w:rsidR="00AF6122" w:rsidRPr="00F867BF" w:rsidRDefault="006F7B7B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(2</w:t>
            </w:r>
            <w:r w:rsidR="00FB5B7D" w:rsidRPr="00F867BF">
              <w:rPr>
                <w:sz w:val="28"/>
                <w:szCs w:val="28"/>
              </w:rPr>
              <w:t>39</w:t>
            </w:r>
            <w:r w:rsidRPr="00F867BF">
              <w:rPr>
                <w:sz w:val="28"/>
                <w:szCs w:val="28"/>
              </w:rPr>
              <w:t>,</w:t>
            </w:r>
            <w:r w:rsidR="00FB5B7D" w:rsidRPr="00F867BF">
              <w:rPr>
                <w:sz w:val="28"/>
                <w:szCs w:val="28"/>
              </w:rPr>
              <w:t>490</w:t>
            </w:r>
            <w:r w:rsidRPr="00F867BF">
              <w:rPr>
                <w:sz w:val="28"/>
                <w:szCs w:val="28"/>
              </w:rPr>
              <w:t>)</w:t>
            </w:r>
          </w:p>
        </w:tc>
        <w:tc>
          <w:tcPr>
            <w:tcW w:w="1382" w:type="dxa"/>
            <w:vAlign w:val="bottom"/>
          </w:tcPr>
          <w:p w14:paraId="66FA7B77" w14:textId="6D882973" w:rsidR="00AF6122" w:rsidRPr="00F867BF" w:rsidRDefault="00A8764E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</w:tr>
      <w:tr w:rsidR="00AF6122" w:rsidRPr="00F867BF" w14:paraId="64E6A8D1" w14:textId="77777777" w:rsidTr="00B130B7">
        <w:tc>
          <w:tcPr>
            <w:tcW w:w="3686" w:type="dxa"/>
          </w:tcPr>
          <w:p w14:paraId="12ED2495" w14:textId="4F6D13D4" w:rsidR="00AF6122" w:rsidRPr="00F867BF" w:rsidRDefault="00AF6122" w:rsidP="00AF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382" w:type="dxa"/>
            <w:vAlign w:val="bottom"/>
          </w:tcPr>
          <w:p w14:paraId="2EA11131" w14:textId="0CE7DED3" w:rsidR="00AF6122" w:rsidRPr="00F867BF" w:rsidRDefault="006F7B7B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32</w:t>
            </w:r>
            <w:r w:rsidR="0034151A" w:rsidRPr="00F867BF">
              <w:rPr>
                <w:b/>
                <w:bCs/>
                <w:sz w:val="28"/>
                <w:szCs w:val="28"/>
              </w:rPr>
              <w:t>4</w:t>
            </w:r>
            <w:r w:rsidRPr="00F867BF">
              <w:rPr>
                <w:b/>
                <w:bCs/>
                <w:sz w:val="28"/>
                <w:szCs w:val="28"/>
              </w:rPr>
              <w:t>,</w:t>
            </w:r>
            <w:r w:rsidR="0034151A" w:rsidRPr="00F867BF">
              <w:rPr>
                <w:b/>
                <w:bCs/>
                <w:sz w:val="28"/>
                <w:szCs w:val="28"/>
              </w:rPr>
              <w:t>651</w:t>
            </w:r>
          </w:p>
        </w:tc>
        <w:tc>
          <w:tcPr>
            <w:tcW w:w="1382" w:type="dxa"/>
            <w:vAlign w:val="bottom"/>
          </w:tcPr>
          <w:p w14:paraId="741D4CF4" w14:textId="62A8776A" w:rsidR="00AF6122" w:rsidRPr="00F867BF" w:rsidRDefault="006F7B7B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252,</w:t>
            </w:r>
            <w:r w:rsidR="00102DB4" w:rsidRPr="00F867BF">
              <w:rPr>
                <w:rFonts w:hint="cs"/>
                <w:b/>
                <w:bCs/>
                <w:sz w:val="28"/>
                <w:szCs w:val="28"/>
                <w:cs/>
              </w:rPr>
              <w:t>737</w:t>
            </w:r>
          </w:p>
        </w:tc>
        <w:tc>
          <w:tcPr>
            <w:tcW w:w="1382" w:type="dxa"/>
            <w:vAlign w:val="bottom"/>
          </w:tcPr>
          <w:p w14:paraId="231E29C6" w14:textId="6FA8CF4B" w:rsidR="00AF6122" w:rsidRPr="00F867BF" w:rsidRDefault="006F7B7B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5,031</w:t>
            </w:r>
          </w:p>
        </w:tc>
        <w:tc>
          <w:tcPr>
            <w:tcW w:w="1382" w:type="dxa"/>
            <w:vAlign w:val="bottom"/>
          </w:tcPr>
          <w:p w14:paraId="57355197" w14:textId="0075FA30" w:rsidR="00AF6122" w:rsidRPr="00F867BF" w:rsidRDefault="006F7B7B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13,757</w:t>
            </w:r>
          </w:p>
        </w:tc>
        <w:tc>
          <w:tcPr>
            <w:tcW w:w="1382" w:type="dxa"/>
            <w:vAlign w:val="bottom"/>
          </w:tcPr>
          <w:p w14:paraId="338804B1" w14:textId="366F1B10" w:rsidR="00AF6122" w:rsidRPr="00F867BF" w:rsidRDefault="006F7B7B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28,848</w:t>
            </w:r>
          </w:p>
        </w:tc>
        <w:tc>
          <w:tcPr>
            <w:tcW w:w="1382" w:type="dxa"/>
            <w:vAlign w:val="bottom"/>
          </w:tcPr>
          <w:p w14:paraId="0428D74A" w14:textId="407C4961" w:rsidR="00AF6122" w:rsidRPr="00F867BF" w:rsidRDefault="006F7B7B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3</w:t>
            </w:r>
            <w:r w:rsidR="00102DB4" w:rsidRPr="00F867BF">
              <w:rPr>
                <w:rFonts w:hint="cs"/>
                <w:b/>
                <w:bCs/>
                <w:sz w:val="28"/>
                <w:szCs w:val="28"/>
                <w:cs/>
              </w:rPr>
              <w:t>1</w:t>
            </w:r>
            <w:r w:rsidR="00531C66" w:rsidRPr="00F867BF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82" w:type="dxa"/>
            <w:vAlign w:val="bottom"/>
          </w:tcPr>
          <w:p w14:paraId="2DD7F552" w14:textId="4E8CD5B5" w:rsidR="00AF6122" w:rsidRPr="00F867BF" w:rsidRDefault="006F7B7B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(2</w:t>
            </w:r>
            <w:r w:rsidR="00FB5B7D" w:rsidRPr="00F867BF">
              <w:rPr>
                <w:b/>
                <w:bCs/>
                <w:sz w:val="28"/>
                <w:szCs w:val="28"/>
              </w:rPr>
              <w:t>39</w:t>
            </w:r>
            <w:r w:rsidRPr="00F867BF">
              <w:rPr>
                <w:b/>
                <w:bCs/>
                <w:sz w:val="28"/>
                <w:szCs w:val="28"/>
              </w:rPr>
              <w:t>,</w:t>
            </w:r>
            <w:r w:rsidR="00FB5B7D" w:rsidRPr="00F867BF">
              <w:rPr>
                <w:b/>
                <w:bCs/>
                <w:sz w:val="28"/>
                <w:szCs w:val="28"/>
              </w:rPr>
              <w:t>490</w:t>
            </w:r>
            <w:r w:rsidRPr="00F867BF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82" w:type="dxa"/>
            <w:vAlign w:val="bottom"/>
          </w:tcPr>
          <w:p w14:paraId="50EB108C" w14:textId="409AE675" w:rsidR="00AF6122" w:rsidRPr="00F867BF" w:rsidRDefault="00A8764E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38</w:t>
            </w:r>
            <w:r w:rsidR="0034151A" w:rsidRPr="00F867BF">
              <w:rPr>
                <w:b/>
                <w:bCs/>
                <w:sz w:val="28"/>
                <w:szCs w:val="28"/>
              </w:rPr>
              <w:t>5</w:t>
            </w:r>
            <w:r w:rsidRPr="00F867BF">
              <w:rPr>
                <w:b/>
                <w:bCs/>
                <w:sz w:val="28"/>
                <w:szCs w:val="28"/>
              </w:rPr>
              <w:t>,</w:t>
            </w:r>
            <w:r w:rsidR="0034151A" w:rsidRPr="00F867BF">
              <w:rPr>
                <w:b/>
                <w:bCs/>
                <w:sz w:val="28"/>
                <w:szCs w:val="28"/>
              </w:rPr>
              <w:t>853</w:t>
            </w:r>
          </w:p>
        </w:tc>
      </w:tr>
      <w:tr w:rsidR="00AF6122" w:rsidRPr="00F867BF" w14:paraId="5F8697D5" w14:textId="77777777" w:rsidTr="00B130B7">
        <w:trPr>
          <w:trHeight w:val="77"/>
        </w:trPr>
        <w:tc>
          <w:tcPr>
            <w:tcW w:w="3686" w:type="dxa"/>
          </w:tcPr>
          <w:p w14:paraId="7FE75195" w14:textId="237570C5" w:rsidR="00AF6122" w:rsidRPr="00F867BF" w:rsidRDefault="00AF6122" w:rsidP="00AF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382" w:type="dxa"/>
            <w:vAlign w:val="bottom"/>
          </w:tcPr>
          <w:p w14:paraId="6831C467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5848863F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71530F20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A784294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29ED64D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28FF3BA" w14:textId="3A53305B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178629C6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10FD4682" w14:textId="6F97B7B9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</w:p>
        </w:tc>
      </w:tr>
      <w:tr w:rsidR="00AF6122" w:rsidRPr="00F867BF" w14:paraId="02B53D29" w14:textId="77777777" w:rsidTr="00B130B7">
        <w:tc>
          <w:tcPr>
            <w:tcW w:w="3686" w:type="dxa"/>
          </w:tcPr>
          <w:p w14:paraId="497B9F78" w14:textId="5AEAE3B5" w:rsidR="00AF6122" w:rsidRPr="00F867BF" w:rsidRDefault="00AF6122" w:rsidP="00B13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67B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382" w:type="dxa"/>
            <w:vAlign w:val="bottom"/>
          </w:tcPr>
          <w:p w14:paraId="26A19750" w14:textId="61FC62C0" w:rsidR="00AF6122" w:rsidRPr="00F867BF" w:rsidRDefault="00102DB4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1</w:t>
            </w:r>
            <w:r w:rsidR="0001122B" w:rsidRPr="00F867BF">
              <w:rPr>
                <w:sz w:val="28"/>
                <w:szCs w:val="28"/>
              </w:rPr>
              <w:t>3</w:t>
            </w:r>
            <w:r w:rsidR="006F7B7B" w:rsidRPr="00F867BF">
              <w:rPr>
                <w:sz w:val="28"/>
                <w:szCs w:val="28"/>
              </w:rPr>
              <w:t>,</w:t>
            </w:r>
            <w:r w:rsidR="0084417E" w:rsidRPr="00F867BF">
              <w:rPr>
                <w:sz w:val="28"/>
                <w:szCs w:val="28"/>
              </w:rPr>
              <w:t>339</w:t>
            </w:r>
          </w:p>
        </w:tc>
        <w:tc>
          <w:tcPr>
            <w:tcW w:w="1382" w:type="dxa"/>
            <w:vAlign w:val="bottom"/>
          </w:tcPr>
          <w:p w14:paraId="20368DF0" w14:textId="77AD0497" w:rsidR="00AF6122" w:rsidRPr="00F867BF" w:rsidRDefault="00102DB4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4</w:t>
            </w:r>
            <w:r w:rsidR="006F7B7B" w:rsidRPr="00F867BF">
              <w:rPr>
                <w:sz w:val="28"/>
                <w:szCs w:val="28"/>
              </w:rPr>
              <w:t>,</w:t>
            </w:r>
            <w:r w:rsidR="0084417E" w:rsidRPr="00F867BF">
              <w:rPr>
                <w:sz w:val="28"/>
                <w:szCs w:val="28"/>
              </w:rPr>
              <w:t>578</w:t>
            </w:r>
          </w:p>
        </w:tc>
        <w:tc>
          <w:tcPr>
            <w:tcW w:w="1382" w:type="dxa"/>
            <w:vAlign w:val="bottom"/>
          </w:tcPr>
          <w:p w14:paraId="67EFFAAA" w14:textId="30C8B0FD" w:rsidR="00AF6122" w:rsidRPr="00F867BF" w:rsidRDefault="006F7B7B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4,219</w:t>
            </w:r>
          </w:p>
        </w:tc>
        <w:tc>
          <w:tcPr>
            <w:tcW w:w="1382" w:type="dxa"/>
            <w:vAlign w:val="bottom"/>
          </w:tcPr>
          <w:p w14:paraId="7C703AB9" w14:textId="7EC69BD0" w:rsidR="00AF6122" w:rsidRPr="00F867BF" w:rsidRDefault="006F7B7B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667</w:t>
            </w:r>
          </w:p>
        </w:tc>
        <w:tc>
          <w:tcPr>
            <w:tcW w:w="1382" w:type="dxa"/>
            <w:vAlign w:val="bottom"/>
          </w:tcPr>
          <w:p w14:paraId="7889CBC8" w14:textId="6DDFD553" w:rsidR="00AF6122" w:rsidRPr="00F867BF" w:rsidRDefault="006F7B7B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19,671</w:t>
            </w:r>
          </w:p>
        </w:tc>
        <w:tc>
          <w:tcPr>
            <w:tcW w:w="1382" w:type="dxa"/>
            <w:vAlign w:val="bottom"/>
          </w:tcPr>
          <w:p w14:paraId="595BAC2B" w14:textId="2F17A201" w:rsidR="00AF6122" w:rsidRPr="00F867BF" w:rsidRDefault="006F7B7B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</w:t>
            </w:r>
            <w:r w:rsidR="0001122B" w:rsidRPr="00F867BF">
              <w:rPr>
                <w:sz w:val="28"/>
                <w:szCs w:val="28"/>
              </w:rPr>
              <w:t>367</w:t>
            </w:r>
            <w:r w:rsidRPr="00F867BF">
              <w:rPr>
                <w:sz w:val="28"/>
                <w:szCs w:val="28"/>
              </w:rPr>
              <w:t>)</w:t>
            </w:r>
          </w:p>
        </w:tc>
        <w:tc>
          <w:tcPr>
            <w:tcW w:w="1382" w:type="dxa"/>
            <w:vAlign w:val="bottom"/>
          </w:tcPr>
          <w:p w14:paraId="2CE8D8D8" w14:textId="383A1DC0" w:rsidR="00AF6122" w:rsidRPr="00F867BF" w:rsidRDefault="006F7B7B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</w:t>
            </w:r>
            <w:r w:rsidR="00FB5B7D" w:rsidRPr="00F867BF">
              <w:rPr>
                <w:sz w:val="28"/>
                <w:szCs w:val="28"/>
              </w:rPr>
              <w:t>427</w:t>
            </w:r>
            <w:r w:rsidRPr="00F867BF">
              <w:rPr>
                <w:sz w:val="28"/>
                <w:szCs w:val="28"/>
              </w:rPr>
              <w:t>)</w:t>
            </w:r>
          </w:p>
        </w:tc>
        <w:tc>
          <w:tcPr>
            <w:tcW w:w="1382" w:type="dxa"/>
            <w:vAlign w:val="bottom"/>
          </w:tcPr>
          <w:p w14:paraId="7BD3AD88" w14:textId="57FF4D9E" w:rsidR="00AF6122" w:rsidRPr="00F867BF" w:rsidRDefault="006F7B7B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41,680</w:t>
            </w:r>
          </w:p>
        </w:tc>
      </w:tr>
      <w:tr w:rsidR="00AF6122" w:rsidRPr="00F867BF" w14:paraId="089099B6" w14:textId="77777777" w:rsidTr="00B130B7">
        <w:tc>
          <w:tcPr>
            <w:tcW w:w="3686" w:type="dxa"/>
          </w:tcPr>
          <w:p w14:paraId="7DF80005" w14:textId="4D5B3B34" w:rsidR="00AF6122" w:rsidRPr="00F867BF" w:rsidRDefault="00AF6122" w:rsidP="00AF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82" w:type="dxa"/>
            <w:vAlign w:val="bottom"/>
          </w:tcPr>
          <w:p w14:paraId="2E25AD84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67E6882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A7C2EF9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922E817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B2E87D6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31DC92E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8BB922B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EE37F1F" w14:textId="382C2F60" w:rsidR="00AF6122" w:rsidRPr="00F867BF" w:rsidRDefault="00A8764E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(14,370)</w:t>
            </w:r>
          </w:p>
        </w:tc>
      </w:tr>
      <w:tr w:rsidR="00AF6122" w:rsidRPr="00F867BF" w14:paraId="58CD84D0" w14:textId="77777777" w:rsidTr="00B130B7">
        <w:tc>
          <w:tcPr>
            <w:tcW w:w="3686" w:type="dxa"/>
          </w:tcPr>
          <w:p w14:paraId="2E659F9A" w14:textId="3C9B6D5E" w:rsidR="00AF6122" w:rsidRPr="00F867BF" w:rsidRDefault="00AF6122" w:rsidP="00AF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กำไรจากตราสารอนุพันธ์</w:t>
            </w:r>
          </w:p>
        </w:tc>
        <w:tc>
          <w:tcPr>
            <w:tcW w:w="1382" w:type="dxa"/>
            <w:vAlign w:val="bottom"/>
          </w:tcPr>
          <w:p w14:paraId="0BA8B18A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1AF9F65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2982E299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1D3BD98E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C15EB7D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FF7D828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322C1D6C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61717620" w14:textId="122245AD" w:rsidR="00AF6122" w:rsidRPr="00F867BF" w:rsidRDefault="00A8764E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1</w:t>
            </w:r>
          </w:p>
        </w:tc>
      </w:tr>
      <w:tr w:rsidR="00AF6122" w:rsidRPr="00F867BF" w14:paraId="3425EE11" w14:textId="77777777" w:rsidTr="00B130B7">
        <w:tc>
          <w:tcPr>
            <w:tcW w:w="3686" w:type="dxa"/>
          </w:tcPr>
          <w:p w14:paraId="5F6CFB93" w14:textId="521A81FB" w:rsidR="00AF6122" w:rsidRPr="00F867BF" w:rsidRDefault="00AF6122" w:rsidP="00AF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382" w:type="dxa"/>
            <w:vAlign w:val="bottom"/>
          </w:tcPr>
          <w:p w14:paraId="72FC1256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B586893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19B0A8A5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2942823B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78AE56D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6907831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0F5FB15E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65241426" w14:textId="0D02C702" w:rsidR="00AF6122" w:rsidRPr="00F867BF" w:rsidRDefault="00A8764E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401</w:t>
            </w:r>
          </w:p>
        </w:tc>
      </w:tr>
      <w:tr w:rsidR="00AF6122" w:rsidRPr="00F867BF" w14:paraId="6D766635" w14:textId="77777777" w:rsidTr="00B130B7">
        <w:tc>
          <w:tcPr>
            <w:tcW w:w="3686" w:type="dxa"/>
          </w:tcPr>
          <w:p w14:paraId="1574FE25" w14:textId="23CB5A05" w:rsidR="00AF6122" w:rsidRPr="00F867BF" w:rsidRDefault="00AF6122" w:rsidP="00AF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382" w:type="dxa"/>
            <w:vAlign w:val="bottom"/>
          </w:tcPr>
          <w:p w14:paraId="44469301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28264BA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3F5F2BD5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4121524F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65F88ED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0A14B8FA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5809103B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6EC09739" w14:textId="58A46B26" w:rsidR="00AF6122" w:rsidRPr="00F867BF" w:rsidRDefault="00A8764E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(9,447)</w:t>
            </w:r>
          </w:p>
        </w:tc>
      </w:tr>
      <w:tr w:rsidR="00A8764E" w:rsidRPr="00F867BF" w14:paraId="475BE445" w14:textId="77777777" w:rsidTr="00B130B7">
        <w:tc>
          <w:tcPr>
            <w:tcW w:w="3686" w:type="dxa"/>
          </w:tcPr>
          <w:p w14:paraId="139529B3" w14:textId="5C6A1EA5" w:rsidR="00A8764E" w:rsidRPr="00F867BF" w:rsidRDefault="00A8764E" w:rsidP="00AF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กำไรจากการต่อรองราคาซื้อ</w:t>
            </w:r>
          </w:p>
        </w:tc>
        <w:tc>
          <w:tcPr>
            <w:tcW w:w="1382" w:type="dxa"/>
            <w:vAlign w:val="bottom"/>
          </w:tcPr>
          <w:p w14:paraId="5C6D6B34" w14:textId="77777777" w:rsidR="00A8764E" w:rsidRPr="00F867BF" w:rsidRDefault="00A8764E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CB6860D" w14:textId="77777777" w:rsidR="00A8764E" w:rsidRPr="00F867BF" w:rsidRDefault="00A8764E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31418A99" w14:textId="77777777" w:rsidR="00A8764E" w:rsidRPr="00F867BF" w:rsidRDefault="00A8764E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3A6EDC62" w14:textId="77777777" w:rsidR="00A8764E" w:rsidRPr="00F867BF" w:rsidRDefault="00A8764E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A097C69" w14:textId="77777777" w:rsidR="00A8764E" w:rsidRPr="00F867BF" w:rsidRDefault="00A8764E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68F695B1" w14:textId="77777777" w:rsidR="00A8764E" w:rsidRPr="00F867BF" w:rsidRDefault="00A8764E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56D9A76D" w14:textId="77777777" w:rsidR="00A8764E" w:rsidRPr="00F867BF" w:rsidRDefault="00A8764E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76F8F1A9" w14:textId="7496AF72" w:rsidR="00A8764E" w:rsidRPr="00F867BF" w:rsidRDefault="00A8764E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7,389</w:t>
            </w:r>
          </w:p>
        </w:tc>
      </w:tr>
      <w:tr w:rsidR="00AF6122" w:rsidRPr="00F867BF" w14:paraId="47BD883F" w14:textId="77777777" w:rsidTr="00B130B7">
        <w:tc>
          <w:tcPr>
            <w:tcW w:w="3686" w:type="dxa"/>
          </w:tcPr>
          <w:p w14:paraId="2E2ACA1C" w14:textId="443CA6E9" w:rsidR="00AF6122" w:rsidRPr="00F867BF" w:rsidRDefault="00AF6122" w:rsidP="00AF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82" w:type="dxa"/>
            <w:vAlign w:val="bottom"/>
          </w:tcPr>
          <w:p w14:paraId="3A985609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1296426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2BF3C738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22E78C6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BDC2993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8339BE9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EF0F345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CB14554" w14:textId="70CFD23C" w:rsidR="00AF6122" w:rsidRPr="00F867BF" w:rsidRDefault="00A8764E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(4,980)</w:t>
            </w:r>
          </w:p>
        </w:tc>
      </w:tr>
      <w:tr w:rsidR="00AF6122" w:rsidRPr="00F867BF" w14:paraId="1FEF06EE" w14:textId="77777777" w:rsidTr="00B130B7">
        <w:tc>
          <w:tcPr>
            <w:tcW w:w="3686" w:type="dxa"/>
          </w:tcPr>
          <w:p w14:paraId="4D20C5D5" w14:textId="142C7CDB" w:rsidR="00AF6122" w:rsidRPr="00F867BF" w:rsidRDefault="00AF6122" w:rsidP="00AF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82" w:type="dxa"/>
            <w:vAlign w:val="bottom"/>
          </w:tcPr>
          <w:p w14:paraId="7D525A43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5B5DAD08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33C3ECF1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E6595A4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A2AA858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18903DE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0665BED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1E16BBC" w14:textId="238BB746" w:rsidR="00AF6122" w:rsidRPr="00F867BF" w:rsidRDefault="00A8764E" w:rsidP="00AF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(8,766)</w:t>
            </w:r>
          </w:p>
        </w:tc>
      </w:tr>
      <w:tr w:rsidR="00AF6122" w:rsidRPr="00F867BF" w14:paraId="60FE2454" w14:textId="77777777" w:rsidTr="00B130B7">
        <w:trPr>
          <w:trHeight w:val="177"/>
        </w:trPr>
        <w:tc>
          <w:tcPr>
            <w:tcW w:w="3686" w:type="dxa"/>
          </w:tcPr>
          <w:p w14:paraId="2FE9A710" w14:textId="6E7D71F4" w:rsidR="00AF6122" w:rsidRPr="00F867BF" w:rsidRDefault="00AF6122" w:rsidP="00AF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382" w:type="dxa"/>
            <w:vAlign w:val="bottom"/>
          </w:tcPr>
          <w:p w14:paraId="31BAD90B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82558BB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BC9E0B0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ABDA937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9115E66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1A5F4A78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54B8A825" w14:textId="77777777" w:rsidR="00AF6122" w:rsidRPr="00F867BF" w:rsidRDefault="00AF6122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B178961" w14:textId="1CAB93FE" w:rsidR="00AF6122" w:rsidRPr="00F867BF" w:rsidRDefault="00A8764E" w:rsidP="00AF61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11,908</w:t>
            </w:r>
          </w:p>
        </w:tc>
      </w:tr>
      <w:tr w:rsidR="00AF6122" w:rsidRPr="00F867BF" w14:paraId="5811A502" w14:textId="77777777" w:rsidTr="00B130B7">
        <w:tc>
          <w:tcPr>
            <w:tcW w:w="3686" w:type="dxa"/>
          </w:tcPr>
          <w:p w14:paraId="10C49F68" w14:textId="13C796D7" w:rsidR="00AF6122" w:rsidRPr="00F867BF" w:rsidRDefault="00AF6122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62241A0B" w14:textId="77777777" w:rsidR="00AF6122" w:rsidRPr="00F867BF" w:rsidRDefault="00AF6122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E07F9DB" w14:textId="77777777" w:rsidR="00AF6122" w:rsidRPr="00F867BF" w:rsidRDefault="00AF6122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3090294" w14:textId="77777777" w:rsidR="00AF6122" w:rsidRPr="00F867BF" w:rsidRDefault="00AF6122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7BB4AE32" w14:textId="77777777" w:rsidR="00AF6122" w:rsidRPr="00F867BF" w:rsidRDefault="00AF6122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5D8BAA79" w14:textId="77777777" w:rsidR="00AF6122" w:rsidRPr="00F867BF" w:rsidRDefault="00AF6122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5217DCF7" w14:textId="77777777" w:rsidR="00AF6122" w:rsidRPr="00F867BF" w:rsidRDefault="00AF6122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884D6FB" w14:textId="77777777" w:rsidR="00AF6122" w:rsidRPr="00F867BF" w:rsidRDefault="00AF6122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B384090" w14:textId="6AF27439" w:rsidR="00AF6122" w:rsidRPr="00F867BF" w:rsidRDefault="00AF6122" w:rsidP="00F1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6122" w:rsidRPr="00F867BF" w14:paraId="5DE25315" w14:textId="77777777" w:rsidTr="00B130B7">
        <w:tc>
          <w:tcPr>
            <w:tcW w:w="3686" w:type="dxa"/>
          </w:tcPr>
          <w:p w14:paraId="37F42F9E" w14:textId="23C8A8B6" w:rsidR="00AF6122" w:rsidRPr="00F867BF" w:rsidRDefault="00AF6122" w:rsidP="00AF6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82" w:type="dxa"/>
            <w:vAlign w:val="bottom"/>
          </w:tcPr>
          <w:p w14:paraId="2DD39DD6" w14:textId="6E8E472A" w:rsidR="00AF6122" w:rsidRPr="00F867BF" w:rsidRDefault="00A92561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225</w:t>
            </w:r>
          </w:p>
        </w:tc>
        <w:tc>
          <w:tcPr>
            <w:tcW w:w="1382" w:type="dxa"/>
            <w:vAlign w:val="bottom"/>
          </w:tcPr>
          <w:p w14:paraId="2A5AE1A0" w14:textId="1D4FB69E" w:rsidR="00AF6122" w:rsidRPr="00F867BF" w:rsidRDefault="00A92561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61</w:t>
            </w:r>
          </w:p>
        </w:tc>
        <w:tc>
          <w:tcPr>
            <w:tcW w:w="1382" w:type="dxa"/>
            <w:vAlign w:val="bottom"/>
          </w:tcPr>
          <w:p w14:paraId="7B8E8A84" w14:textId="0C6A1C2E" w:rsidR="00AF6122" w:rsidRPr="00F867BF" w:rsidRDefault="00A92561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212</w:t>
            </w:r>
          </w:p>
        </w:tc>
        <w:tc>
          <w:tcPr>
            <w:tcW w:w="1382" w:type="dxa"/>
            <w:vAlign w:val="bottom"/>
          </w:tcPr>
          <w:p w14:paraId="2664F087" w14:textId="52B5C302" w:rsidR="00AF6122" w:rsidRPr="00F867BF" w:rsidRDefault="00A92561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28</w:t>
            </w:r>
          </w:p>
        </w:tc>
        <w:tc>
          <w:tcPr>
            <w:tcW w:w="1382" w:type="dxa"/>
            <w:vAlign w:val="bottom"/>
          </w:tcPr>
          <w:p w14:paraId="096C2737" w14:textId="4C8D63F0" w:rsidR="00AF6122" w:rsidRPr="00F867BF" w:rsidRDefault="00A92561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321</w:t>
            </w: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152916FD" w14:textId="00F3BCA3" w:rsidR="00AF6122" w:rsidRPr="00F867BF" w:rsidRDefault="00A92561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120</w:t>
            </w:r>
          </w:p>
        </w:tc>
        <w:tc>
          <w:tcPr>
            <w:tcW w:w="1382" w:type="dxa"/>
            <w:vAlign w:val="bottom"/>
          </w:tcPr>
          <w:p w14:paraId="6463AF9D" w14:textId="553DBDF8" w:rsidR="00AF6122" w:rsidRPr="00F867BF" w:rsidRDefault="00A92561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(83)</w:t>
            </w:r>
          </w:p>
        </w:tc>
        <w:tc>
          <w:tcPr>
            <w:tcW w:w="1382" w:type="dxa"/>
            <w:vAlign w:val="bottom"/>
          </w:tcPr>
          <w:p w14:paraId="5F5513B8" w14:textId="4D26B728" w:rsidR="00AF6122" w:rsidRPr="00F867BF" w:rsidRDefault="00A8764E" w:rsidP="00AF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884</w:t>
            </w:r>
          </w:p>
        </w:tc>
      </w:tr>
      <w:tr w:rsidR="00A92561" w:rsidRPr="00F867BF" w14:paraId="4336D283" w14:textId="77777777" w:rsidTr="00B130B7">
        <w:tc>
          <w:tcPr>
            <w:tcW w:w="3686" w:type="dxa"/>
          </w:tcPr>
          <w:p w14:paraId="4E9A3348" w14:textId="0B49526A" w:rsidR="00A92561" w:rsidRPr="00F867BF" w:rsidRDefault="00A92561" w:rsidP="003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82" w:type="dxa"/>
            <w:vAlign w:val="bottom"/>
          </w:tcPr>
          <w:p w14:paraId="0CAE2528" w14:textId="54621D7A" w:rsidR="00A92561" w:rsidRPr="00F867BF" w:rsidRDefault="00A92561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(1,902)</w:t>
            </w:r>
          </w:p>
        </w:tc>
        <w:tc>
          <w:tcPr>
            <w:tcW w:w="1382" w:type="dxa"/>
            <w:vAlign w:val="bottom"/>
          </w:tcPr>
          <w:p w14:paraId="0FD41466" w14:textId="47FB3C65" w:rsidR="00A92561" w:rsidRPr="00F867BF" w:rsidRDefault="00A92561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(613)</w:t>
            </w:r>
          </w:p>
        </w:tc>
        <w:tc>
          <w:tcPr>
            <w:tcW w:w="1382" w:type="dxa"/>
            <w:vAlign w:val="bottom"/>
          </w:tcPr>
          <w:p w14:paraId="561F4E9E" w14:textId="0C48C7EF" w:rsidR="00A92561" w:rsidRPr="00F867BF" w:rsidRDefault="00A92561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(1,242)</w:t>
            </w:r>
          </w:p>
        </w:tc>
        <w:tc>
          <w:tcPr>
            <w:tcW w:w="1382" w:type="dxa"/>
            <w:vAlign w:val="bottom"/>
          </w:tcPr>
          <w:p w14:paraId="0A17DAC5" w14:textId="5F2ADC1C" w:rsidR="00A92561" w:rsidRPr="00F867BF" w:rsidRDefault="00A92561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(78)</w:t>
            </w:r>
          </w:p>
        </w:tc>
        <w:tc>
          <w:tcPr>
            <w:tcW w:w="1382" w:type="dxa"/>
            <w:vAlign w:val="bottom"/>
          </w:tcPr>
          <w:p w14:paraId="50306319" w14:textId="0A4B1889" w:rsidR="00A92561" w:rsidRPr="00F867BF" w:rsidRDefault="00A92561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(1,177)</w:t>
            </w: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6B56A460" w14:textId="7DF8E4A1" w:rsidR="00A92561" w:rsidRPr="00F867BF" w:rsidRDefault="00A92561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(113)</w:t>
            </w:r>
          </w:p>
        </w:tc>
        <w:tc>
          <w:tcPr>
            <w:tcW w:w="1382" w:type="dxa"/>
            <w:vAlign w:val="bottom"/>
          </w:tcPr>
          <w:p w14:paraId="75ECDF19" w14:textId="51BFD65E" w:rsidR="00A92561" w:rsidRPr="00F867BF" w:rsidRDefault="00A92561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145</w:t>
            </w:r>
          </w:p>
        </w:tc>
        <w:tc>
          <w:tcPr>
            <w:tcW w:w="1382" w:type="dxa"/>
            <w:vAlign w:val="bottom"/>
          </w:tcPr>
          <w:p w14:paraId="1B37B566" w14:textId="29D22902" w:rsidR="00A92561" w:rsidRPr="00F867BF" w:rsidRDefault="00A92561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(4,980)</w:t>
            </w:r>
          </w:p>
        </w:tc>
      </w:tr>
      <w:tr w:rsidR="00A92561" w:rsidRPr="00F867BF" w14:paraId="122A2814" w14:textId="77777777" w:rsidTr="00B130B7">
        <w:tc>
          <w:tcPr>
            <w:tcW w:w="3686" w:type="dxa"/>
          </w:tcPr>
          <w:p w14:paraId="2936B7DE" w14:textId="6C5C7D86" w:rsidR="00A92561" w:rsidRPr="00F867BF" w:rsidRDefault="00A92561" w:rsidP="00A92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82" w:type="dxa"/>
            <w:vAlign w:val="bottom"/>
          </w:tcPr>
          <w:p w14:paraId="3338960B" w14:textId="35CAD957" w:rsidR="00A92561" w:rsidRPr="00F867BF" w:rsidRDefault="00A92561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(4,576)</w:t>
            </w:r>
          </w:p>
        </w:tc>
        <w:tc>
          <w:tcPr>
            <w:tcW w:w="1382" w:type="dxa"/>
            <w:vAlign w:val="bottom"/>
          </w:tcPr>
          <w:p w14:paraId="1CE0E809" w14:textId="1A5A4446" w:rsidR="00A92561" w:rsidRPr="00F867BF" w:rsidRDefault="00A92561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(1,873)</w:t>
            </w:r>
          </w:p>
        </w:tc>
        <w:tc>
          <w:tcPr>
            <w:tcW w:w="1382" w:type="dxa"/>
            <w:vAlign w:val="bottom"/>
          </w:tcPr>
          <w:p w14:paraId="7B32520B" w14:textId="0B34ADBA" w:rsidR="00A92561" w:rsidRPr="00F867BF" w:rsidRDefault="00A92561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(1,808)</w:t>
            </w:r>
          </w:p>
        </w:tc>
        <w:tc>
          <w:tcPr>
            <w:tcW w:w="1382" w:type="dxa"/>
            <w:vAlign w:val="bottom"/>
          </w:tcPr>
          <w:p w14:paraId="548279B7" w14:textId="3E007195" w:rsidR="00A92561" w:rsidRPr="00F867BF" w:rsidRDefault="00A92561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(471)</w:t>
            </w:r>
          </w:p>
        </w:tc>
        <w:tc>
          <w:tcPr>
            <w:tcW w:w="1382" w:type="dxa"/>
            <w:vAlign w:val="bottom"/>
          </w:tcPr>
          <w:p w14:paraId="2C8435ED" w14:textId="27B497E7" w:rsidR="00A92561" w:rsidRPr="00F867BF" w:rsidRDefault="00A92561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(5,589)</w:t>
            </w: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671593C5" w14:textId="0B4D94FB" w:rsidR="00A92561" w:rsidRPr="00F867BF" w:rsidRDefault="00A92561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(121)</w:t>
            </w:r>
          </w:p>
        </w:tc>
        <w:tc>
          <w:tcPr>
            <w:tcW w:w="1382" w:type="dxa"/>
            <w:vAlign w:val="bottom"/>
          </w:tcPr>
          <w:p w14:paraId="41D2E221" w14:textId="023E146C" w:rsidR="00A92561" w:rsidRPr="00F867BF" w:rsidRDefault="00A92561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68</w:t>
            </w:r>
          </w:p>
        </w:tc>
        <w:tc>
          <w:tcPr>
            <w:tcW w:w="1382" w:type="dxa"/>
            <w:vAlign w:val="bottom"/>
          </w:tcPr>
          <w:p w14:paraId="5239E59A" w14:textId="535E3249" w:rsidR="00A92561" w:rsidRPr="00F867BF" w:rsidRDefault="00A92561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(14,370)</w:t>
            </w:r>
          </w:p>
        </w:tc>
      </w:tr>
      <w:tr w:rsidR="00A92561" w:rsidRPr="00F867BF" w14:paraId="05342973" w14:textId="77777777" w:rsidTr="00B130B7">
        <w:tc>
          <w:tcPr>
            <w:tcW w:w="3686" w:type="dxa"/>
          </w:tcPr>
          <w:p w14:paraId="765046A7" w14:textId="69CA93DB" w:rsidR="00A92561" w:rsidRPr="00F867BF" w:rsidRDefault="00A92561" w:rsidP="00A92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00B36823" w14:textId="5FA9D074" w:rsidR="00A92561" w:rsidRPr="00F867BF" w:rsidRDefault="00A92561" w:rsidP="00A92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7DAEB6BE" w14:textId="10AECBAF" w:rsidR="00A92561" w:rsidRPr="00F867BF" w:rsidRDefault="00A92561" w:rsidP="00A92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32A5816D" w14:textId="1CC8AE60" w:rsidR="00A92561" w:rsidRPr="00F867BF" w:rsidRDefault="00A92561" w:rsidP="00A92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262EEEB" w14:textId="59D65C62" w:rsidR="00A92561" w:rsidRPr="00F867BF" w:rsidRDefault="00A92561" w:rsidP="00A92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8746950" w14:textId="0FA30EB2" w:rsidR="00A92561" w:rsidRPr="00F867BF" w:rsidRDefault="00A92561" w:rsidP="00A92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24F907E4" w14:textId="7D777623" w:rsidR="00A92561" w:rsidRPr="00F867BF" w:rsidRDefault="00A92561" w:rsidP="00A92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00B089FA" w14:textId="6AFC14BF" w:rsidR="00A92561" w:rsidRPr="00F867BF" w:rsidRDefault="00A92561" w:rsidP="00A92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0FA9EEA0" w14:textId="63B4E34A" w:rsidR="00A92561" w:rsidRPr="00F867BF" w:rsidRDefault="00A92561" w:rsidP="00A92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92561" w:rsidRPr="00F867BF" w14:paraId="4DB922EB" w14:textId="77777777" w:rsidTr="00B130B7">
        <w:tc>
          <w:tcPr>
            <w:tcW w:w="3686" w:type="dxa"/>
          </w:tcPr>
          <w:p w14:paraId="3D26DE08" w14:textId="3273F1BE" w:rsidR="00A92561" w:rsidRPr="00F867BF" w:rsidRDefault="00A92561" w:rsidP="00A92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1382" w:type="dxa"/>
            <w:vAlign w:val="bottom"/>
          </w:tcPr>
          <w:p w14:paraId="1720B269" w14:textId="69E65161" w:rsidR="00A92561" w:rsidRPr="00F867BF" w:rsidRDefault="00B50D28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169,061</w:t>
            </w:r>
          </w:p>
        </w:tc>
        <w:tc>
          <w:tcPr>
            <w:tcW w:w="1382" w:type="dxa"/>
            <w:vAlign w:val="bottom"/>
          </w:tcPr>
          <w:p w14:paraId="5C692BAD" w14:textId="75F68294" w:rsidR="00A92561" w:rsidRPr="00F867BF" w:rsidRDefault="00B50D28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51,725</w:t>
            </w:r>
          </w:p>
        </w:tc>
        <w:tc>
          <w:tcPr>
            <w:tcW w:w="1382" w:type="dxa"/>
            <w:vAlign w:val="bottom"/>
          </w:tcPr>
          <w:p w14:paraId="49BD7B44" w14:textId="0747C7B6" w:rsidR="00A92561" w:rsidRPr="00F867BF" w:rsidRDefault="00B50D28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73,113</w:t>
            </w:r>
          </w:p>
        </w:tc>
        <w:tc>
          <w:tcPr>
            <w:tcW w:w="1382" w:type="dxa"/>
            <w:vAlign w:val="bottom"/>
          </w:tcPr>
          <w:p w14:paraId="052EBD5E" w14:textId="55D68CFA" w:rsidR="00A92561" w:rsidRPr="00F867BF" w:rsidRDefault="00B50D28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12,567</w:t>
            </w:r>
          </w:p>
        </w:tc>
        <w:tc>
          <w:tcPr>
            <w:tcW w:w="1382" w:type="dxa"/>
            <w:vAlign w:val="bottom"/>
          </w:tcPr>
          <w:p w14:paraId="6D237492" w14:textId="031B25AB" w:rsidR="00A92561" w:rsidRPr="00F867BF" w:rsidRDefault="00B50D28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57,129</w:t>
            </w: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043BF270" w14:textId="4B155A86" w:rsidR="00A92561" w:rsidRPr="00F867BF" w:rsidRDefault="00B50D28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6,</w:t>
            </w:r>
            <w:r w:rsidRPr="00F867BF">
              <w:rPr>
                <w:rFonts w:hint="cs"/>
                <w:sz w:val="28"/>
                <w:szCs w:val="28"/>
                <w:cs/>
              </w:rPr>
              <w:t>549</w:t>
            </w:r>
          </w:p>
        </w:tc>
        <w:tc>
          <w:tcPr>
            <w:tcW w:w="1382" w:type="dxa"/>
            <w:vAlign w:val="bottom"/>
          </w:tcPr>
          <w:p w14:paraId="0AD06DA9" w14:textId="7F96FA31" w:rsidR="00A92561" w:rsidRPr="00F867BF" w:rsidRDefault="00B50D28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(29,715)</w:t>
            </w:r>
          </w:p>
        </w:tc>
        <w:tc>
          <w:tcPr>
            <w:tcW w:w="1382" w:type="dxa"/>
            <w:vAlign w:val="bottom"/>
          </w:tcPr>
          <w:p w14:paraId="790B9DFE" w14:textId="0DD854C8" w:rsidR="00A92561" w:rsidRPr="00F867BF" w:rsidRDefault="00A92561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340,429</w:t>
            </w:r>
          </w:p>
        </w:tc>
      </w:tr>
      <w:tr w:rsidR="00A92561" w:rsidRPr="00F867BF" w14:paraId="24959104" w14:textId="77777777" w:rsidTr="00B130B7">
        <w:tc>
          <w:tcPr>
            <w:tcW w:w="3686" w:type="dxa"/>
          </w:tcPr>
          <w:p w14:paraId="527D5EC5" w14:textId="131FE824" w:rsidR="00A92561" w:rsidRPr="00F867BF" w:rsidRDefault="00A92561" w:rsidP="00A92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382" w:type="dxa"/>
            <w:vAlign w:val="bottom"/>
          </w:tcPr>
          <w:p w14:paraId="2EA99DC2" w14:textId="0656EE2E" w:rsidR="00A92561" w:rsidRPr="00F867BF" w:rsidRDefault="00B50D28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5,637</w:t>
            </w:r>
          </w:p>
        </w:tc>
        <w:tc>
          <w:tcPr>
            <w:tcW w:w="1382" w:type="dxa"/>
            <w:vAlign w:val="bottom"/>
          </w:tcPr>
          <w:p w14:paraId="3C15EE6C" w14:textId="75B56849" w:rsidR="00A92561" w:rsidRPr="00F867BF" w:rsidRDefault="007C7529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82" w:type="dxa"/>
            <w:vAlign w:val="bottom"/>
          </w:tcPr>
          <w:p w14:paraId="306881FF" w14:textId="783DA6C3" w:rsidR="00A92561" w:rsidRPr="00F867BF" w:rsidRDefault="00B50D28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22,268</w:t>
            </w:r>
          </w:p>
        </w:tc>
        <w:tc>
          <w:tcPr>
            <w:tcW w:w="1382" w:type="dxa"/>
            <w:vAlign w:val="bottom"/>
          </w:tcPr>
          <w:p w14:paraId="344FE888" w14:textId="4FD9C040" w:rsidR="00A92561" w:rsidRPr="00F867BF" w:rsidRDefault="00B50D28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103</w:t>
            </w:r>
          </w:p>
        </w:tc>
        <w:tc>
          <w:tcPr>
            <w:tcW w:w="1382" w:type="dxa"/>
            <w:vAlign w:val="bottom"/>
          </w:tcPr>
          <w:p w14:paraId="78987B86" w14:textId="4B6EA431" w:rsidR="00A92561" w:rsidRPr="00F867BF" w:rsidRDefault="007C7529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82" w:type="dxa"/>
            <w:tcBorders>
              <w:left w:val="nil"/>
            </w:tcBorders>
            <w:vAlign w:val="bottom"/>
          </w:tcPr>
          <w:p w14:paraId="0CC7C6E2" w14:textId="15FF5FC6" w:rsidR="00A92561" w:rsidRPr="00F867BF" w:rsidRDefault="00B50D28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341</w:t>
            </w:r>
          </w:p>
        </w:tc>
        <w:tc>
          <w:tcPr>
            <w:tcW w:w="1382" w:type="dxa"/>
            <w:vAlign w:val="bottom"/>
          </w:tcPr>
          <w:p w14:paraId="672581AC" w14:textId="6E9DC663" w:rsidR="00A92561" w:rsidRPr="00F867BF" w:rsidRDefault="007C7529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82" w:type="dxa"/>
            <w:vAlign w:val="bottom"/>
          </w:tcPr>
          <w:p w14:paraId="24EC9ED1" w14:textId="4F691ED6" w:rsidR="00A92561" w:rsidRPr="00F867BF" w:rsidRDefault="00A92561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28,349</w:t>
            </w:r>
          </w:p>
        </w:tc>
      </w:tr>
      <w:tr w:rsidR="00A92561" w:rsidRPr="00F867BF" w14:paraId="77B7A62A" w14:textId="77777777" w:rsidTr="00950EDC">
        <w:trPr>
          <w:trHeight w:val="397"/>
        </w:trPr>
        <w:tc>
          <w:tcPr>
            <w:tcW w:w="3686" w:type="dxa"/>
            <w:vAlign w:val="center"/>
          </w:tcPr>
          <w:p w14:paraId="18E91F2C" w14:textId="23E65E60" w:rsidR="00A92561" w:rsidRPr="00F867BF" w:rsidRDefault="00A92561" w:rsidP="00A92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203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1382" w:type="dxa"/>
            <w:vAlign w:val="center"/>
          </w:tcPr>
          <w:p w14:paraId="425D90DC" w14:textId="3D13ADEE" w:rsidR="00A92561" w:rsidRPr="00F867BF" w:rsidRDefault="00B50D28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3,733</w:t>
            </w:r>
          </w:p>
        </w:tc>
        <w:tc>
          <w:tcPr>
            <w:tcW w:w="1382" w:type="dxa"/>
            <w:vAlign w:val="center"/>
          </w:tcPr>
          <w:p w14:paraId="1A8B1267" w14:textId="7EB86924" w:rsidR="00A92561" w:rsidRPr="00F867BF" w:rsidRDefault="00B50D28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1,730</w:t>
            </w:r>
          </w:p>
        </w:tc>
        <w:tc>
          <w:tcPr>
            <w:tcW w:w="1382" w:type="dxa"/>
            <w:vAlign w:val="center"/>
          </w:tcPr>
          <w:p w14:paraId="644DC206" w14:textId="202A3CFB" w:rsidR="00A92561" w:rsidRPr="00F867BF" w:rsidRDefault="00B50D28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645</w:t>
            </w:r>
          </w:p>
        </w:tc>
        <w:tc>
          <w:tcPr>
            <w:tcW w:w="1382" w:type="dxa"/>
            <w:vAlign w:val="center"/>
          </w:tcPr>
          <w:p w14:paraId="16193A65" w14:textId="31861169" w:rsidR="00A92561" w:rsidRPr="00F867BF" w:rsidRDefault="00B50D28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218</w:t>
            </w:r>
          </w:p>
        </w:tc>
        <w:tc>
          <w:tcPr>
            <w:tcW w:w="1382" w:type="dxa"/>
            <w:vAlign w:val="center"/>
          </w:tcPr>
          <w:p w14:paraId="60E202D7" w14:textId="0953882A" w:rsidR="00A92561" w:rsidRPr="00F867BF" w:rsidRDefault="00B50D28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6,551</w:t>
            </w:r>
          </w:p>
        </w:tc>
        <w:tc>
          <w:tcPr>
            <w:tcW w:w="1382" w:type="dxa"/>
            <w:tcBorders>
              <w:left w:val="nil"/>
            </w:tcBorders>
            <w:vAlign w:val="center"/>
          </w:tcPr>
          <w:p w14:paraId="5993DD40" w14:textId="38E94A29" w:rsidR="00A92561" w:rsidRPr="00F867BF" w:rsidRDefault="00B50D28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88</w:t>
            </w:r>
          </w:p>
        </w:tc>
        <w:tc>
          <w:tcPr>
            <w:tcW w:w="1382" w:type="dxa"/>
            <w:vAlign w:val="center"/>
          </w:tcPr>
          <w:p w14:paraId="189BD6B7" w14:textId="68CECCF3" w:rsidR="00A92561" w:rsidRPr="00F867BF" w:rsidRDefault="00B50D28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center"/>
          </w:tcPr>
          <w:p w14:paraId="2D88E4A0" w14:textId="5F18C4DA" w:rsidR="00A92561" w:rsidRPr="00F867BF" w:rsidRDefault="00A92561" w:rsidP="00A9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12,965</w:t>
            </w:r>
          </w:p>
        </w:tc>
      </w:tr>
    </w:tbl>
    <w:p w14:paraId="2A2DEC4F" w14:textId="24093EF0" w:rsidR="00E005BD" w:rsidRPr="00F867BF" w:rsidRDefault="00E005BD">
      <w:pPr>
        <w:rPr>
          <w:cs/>
        </w:rPr>
        <w:sectPr w:rsidR="00E005BD" w:rsidRPr="00F867BF" w:rsidSect="00E005BD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1FB8B61E" w14:textId="77777777" w:rsidR="00174126" w:rsidRPr="00F867BF" w:rsidRDefault="00174126" w:rsidP="00174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F867BF">
        <w:rPr>
          <w:rFonts w:eastAsia="Calibri" w:hint="cs"/>
          <w:b/>
          <w:bCs/>
          <w:i/>
          <w:iCs/>
          <w:cs/>
        </w:rPr>
        <w:lastRenderedPageBreak/>
        <w:t>การจำแนกรายได้</w:t>
      </w:r>
    </w:p>
    <w:p w14:paraId="0C2F5E77" w14:textId="77777777" w:rsidR="00174126" w:rsidRPr="00F867BF" w:rsidRDefault="00174126" w:rsidP="00174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  <w:cs/>
        </w:rPr>
      </w:pPr>
    </w:p>
    <w:p w14:paraId="3A504D51" w14:textId="61824918" w:rsidR="00174126" w:rsidRPr="00F867BF" w:rsidRDefault="000263E6" w:rsidP="0098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F867BF">
        <w:rPr>
          <w:rFonts w:hint="cs"/>
          <w:cs/>
        </w:rPr>
        <w:t>รายได้ส่วนใหญ่ของกลุ่มบริษัทและบริษัท มีจังหวะเวลาในการรับรู้รายได้ ณ เวลาใดเวลาหนึ่ง ยกเว้นส่วนงานพลังงานไฟฟ้า มีจังหวะเวลาในการรับรู้รายได้ตลอดช่วงเวลาหนึ่ง</w:t>
      </w:r>
    </w:p>
    <w:p w14:paraId="5E3B1920" w14:textId="77777777" w:rsidR="000263E6" w:rsidRPr="00F867BF" w:rsidRDefault="000263E6" w:rsidP="0098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sz w:val="24"/>
          <w:szCs w:val="24"/>
        </w:rPr>
      </w:pPr>
    </w:p>
    <w:p w14:paraId="3ECF6040" w14:textId="4DA65681" w:rsidR="00F421FF" w:rsidRPr="00F867BF" w:rsidRDefault="004762B0" w:rsidP="0098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b/>
          <w:bCs/>
          <w:i/>
          <w:iCs/>
        </w:rPr>
      </w:pPr>
      <w:r w:rsidRPr="00F867BF">
        <w:rPr>
          <w:rFonts w:eastAsia="Calibri" w:hint="cs"/>
          <w:b/>
          <w:bCs/>
          <w:i/>
          <w:iCs/>
          <w:cs/>
        </w:rPr>
        <w:t>ส่วนงานภูมิศาสตร์</w:t>
      </w:r>
    </w:p>
    <w:p w14:paraId="34AC5104" w14:textId="77777777" w:rsidR="009E45D4" w:rsidRPr="00F867BF" w:rsidRDefault="009E45D4" w:rsidP="0098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14:paraId="51ACD128" w14:textId="77777777" w:rsidR="001A19D4" w:rsidRPr="00F867BF" w:rsidRDefault="004762B0" w:rsidP="001A1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F867BF">
        <w:rPr>
          <w:rFonts w:hint="cs"/>
          <w:cs/>
        </w:rPr>
        <w:t>ในการนำเสนอจำแนกส่วนงานภูมิศาสตร์รายได้จากการขายและบริการ</w:t>
      </w:r>
      <w:r w:rsidR="000B0482" w:rsidRPr="00F867BF">
        <w:rPr>
          <w:rFonts w:hint="cs"/>
          <w:cs/>
        </w:rPr>
        <w:t>แยกตามที่ตั้งทางภูมิศาสตร์ของลูกค้า</w:t>
      </w:r>
      <w:r w:rsidRPr="00F867BF">
        <w:rPr>
          <w:rFonts w:hint="cs"/>
          <w:cs/>
        </w:rPr>
        <w:t xml:space="preserve"> และสินทรัพย์ไม่หมุนเวียน (ไม่รวมตราสารอนุพันธ์และภาษีเงินได้รอการตัดบัญชี) แยกแสดงตามสถานที่ตั้งทางภูมิศาสตร์ของสินทรัพย์</w:t>
      </w:r>
    </w:p>
    <w:p w14:paraId="4561EC2E" w14:textId="77777777" w:rsidR="00BA088C" w:rsidRPr="00F867BF" w:rsidRDefault="00BA088C" w:rsidP="0098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710"/>
        <w:gridCol w:w="1620"/>
      </w:tblGrid>
      <w:tr w:rsidR="00562672" w:rsidRPr="00F867BF" w14:paraId="5B181D75" w14:textId="77777777" w:rsidTr="007B67BE">
        <w:trPr>
          <w:tblHeader/>
        </w:trPr>
        <w:tc>
          <w:tcPr>
            <w:tcW w:w="5850" w:type="dxa"/>
            <w:shd w:val="clear" w:color="auto" w:fill="auto"/>
          </w:tcPr>
          <w:p w14:paraId="58AE8843" w14:textId="77777777" w:rsidR="00562672" w:rsidRPr="00F867BF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45C38B73" w14:textId="77777777" w:rsidR="00562672" w:rsidRPr="00F867BF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562672" w:rsidRPr="00F867BF" w14:paraId="6FF09A5A" w14:textId="77777777" w:rsidTr="007B67BE">
        <w:trPr>
          <w:tblHeader/>
        </w:trPr>
        <w:tc>
          <w:tcPr>
            <w:tcW w:w="5850" w:type="dxa"/>
            <w:shd w:val="clear" w:color="auto" w:fill="auto"/>
          </w:tcPr>
          <w:p w14:paraId="41758410" w14:textId="66A99206" w:rsidR="00562672" w:rsidRPr="00F867BF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eastAsia="Calibri"/>
                <w:b/>
                <w:bCs/>
                <w:i/>
                <w:iCs/>
              </w:rPr>
            </w:pPr>
            <w:r w:rsidRPr="00F867BF">
              <w:rPr>
                <w:rFonts w:eastAsia="Calibri" w:hint="cs"/>
                <w:b/>
                <w:bCs/>
                <w:i/>
                <w:iCs/>
                <w:cs/>
              </w:rPr>
              <w:t>ข้อมูลเกี่ยวกับส่วนงานภูมิศาสตร์</w:t>
            </w:r>
          </w:p>
        </w:tc>
        <w:tc>
          <w:tcPr>
            <w:tcW w:w="3330" w:type="dxa"/>
            <w:gridSpan w:val="2"/>
            <w:shd w:val="clear" w:color="auto" w:fill="auto"/>
          </w:tcPr>
          <w:p w14:paraId="545834C6" w14:textId="32E5F3CE" w:rsidR="00562672" w:rsidRPr="00F867BF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  <w:r w:rsidRPr="00F867BF">
              <w:rPr>
                <w:rFonts w:hint="cs"/>
                <w:b/>
                <w:bCs/>
                <w:cs/>
              </w:rPr>
              <w:t>รายได้</w:t>
            </w:r>
          </w:p>
        </w:tc>
      </w:tr>
      <w:tr w:rsidR="00562672" w:rsidRPr="00F867BF" w14:paraId="49020EAC" w14:textId="77777777" w:rsidTr="007B67BE">
        <w:trPr>
          <w:tblHeader/>
        </w:trPr>
        <w:tc>
          <w:tcPr>
            <w:tcW w:w="5850" w:type="dxa"/>
            <w:shd w:val="clear" w:color="auto" w:fill="auto"/>
          </w:tcPr>
          <w:p w14:paraId="472F0B56" w14:textId="77777777" w:rsidR="00562672" w:rsidRPr="00F867BF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710" w:type="dxa"/>
            <w:shd w:val="clear" w:color="auto" w:fill="auto"/>
          </w:tcPr>
          <w:p w14:paraId="72D2C96A" w14:textId="704108FA" w:rsidR="00562672" w:rsidRPr="00F867BF" w:rsidRDefault="00562672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8764E" w:rsidRPr="00F867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1B85EC49" w14:textId="1430071B" w:rsidR="00562672" w:rsidRPr="00F867BF" w:rsidRDefault="00562672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8764E"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62672" w:rsidRPr="00F867BF" w14:paraId="6C42F2EB" w14:textId="77777777" w:rsidTr="007B67BE">
        <w:trPr>
          <w:tblHeader/>
        </w:trPr>
        <w:tc>
          <w:tcPr>
            <w:tcW w:w="5850" w:type="dxa"/>
            <w:shd w:val="clear" w:color="auto" w:fill="auto"/>
          </w:tcPr>
          <w:p w14:paraId="6EF9C588" w14:textId="7318DB69" w:rsidR="00562672" w:rsidRPr="00F867BF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color w:val="FF0000"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6029876B" w14:textId="77777777" w:rsidR="00562672" w:rsidRPr="00F867BF" w:rsidRDefault="00562672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27650" w:rsidRPr="00F867BF" w14:paraId="768D8A02" w14:textId="77777777" w:rsidTr="007B67BE">
        <w:tc>
          <w:tcPr>
            <w:tcW w:w="5850" w:type="dxa"/>
            <w:shd w:val="clear" w:color="auto" w:fill="auto"/>
          </w:tcPr>
          <w:p w14:paraId="5F6E1C54" w14:textId="4671E31D" w:rsidR="00A27650" w:rsidRPr="00F867BF" w:rsidRDefault="00A27650" w:rsidP="00A27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710" w:type="dxa"/>
            <w:shd w:val="clear" w:color="auto" w:fill="auto"/>
          </w:tcPr>
          <w:p w14:paraId="1E419F34" w14:textId="415ADBEE" w:rsidR="00A27650" w:rsidRPr="00F867BF" w:rsidRDefault="00A27650" w:rsidP="00A2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867BF">
              <w:t>412,117</w:t>
            </w:r>
          </w:p>
        </w:tc>
        <w:tc>
          <w:tcPr>
            <w:tcW w:w="1620" w:type="dxa"/>
            <w:shd w:val="clear" w:color="auto" w:fill="auto"/>
          </w:tcPr>
          <w:p w14:paraId="56855BD1" w14:textId="7A9148E8" w:rsidR="00A27650" w:rsidRPr="00F867BF" w:rsidRDefault="00A27650" w:rsidP="00A2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867BF">
              <w:t>275,015</w:t>
            </w:r>
          </w:p>
        </w:tc>
      </w:tr>
      <w:tr w:rsidR="00A27650" w:rsidRPr="00F867BF" w14:paraId="2EFD28E1" w14:textId="77777777" w:rsidTr="007B67BE">
        <w:tc>
          <w:tcPr>
            <w:tcW w:w="5850" w:type="dxa"/>
            <w:shd w:val="clear" w:color="auto" w:fill="auto"/>
          </w:tcPr>
          <w:p w14:paraId="73679FFF" w14:textId="468F1C74" w:rsidR="00A27650" w:rsidRPr="00F867BF" w:rsidRDefault="00A27650" w:rsidP="00A27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710" w:type="dxa"/>
            <w:shd w:val="clear" w:color="auto" w:fill="auto"/>
          </w:tcPr>
          <w:p w14:paraId="6971FD95" w14:textId="661261AB" w:rsidR="00A27650" w:rsidRPr="00F867BF" w:rsidRDefault="00A27650" w:rsidP="00A2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867BF">
              <w:t>88,272</w:t>
            </w:r>
          </w:p>
        </w:tc>
        <w:tc>
          <w:tcPr>
            <w:tcW w:w="1620" w:type="dxa"/>
            <w:shd w:val="clear" w:color="auto" w:fill="auto"/>
          </w:tcPr>
          <w:p w14:paraId="551A3863" w14:textId="485CD14A" w:rsidR="00A27650" w:rsidRPr="00F867BF" w:rsidRDefault="00A27650" w:rsidP="00A2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867BF">
              <w:t>49,504</w:t>
            </w:r>
          </w:p>
        </w:tc>
      </w:tr>
      <w:tr w:rsidR="00A27650" w:rsidRPr="00F867BF" w14:paraId="0DA5C4D7" w14:textId="77777777" w:rsidTr="007B67BE">
        <w:tc>
          <w:tcPr>
            <w:tcW w:w="5850" w:type="dxa"/>
            <w:shd w:val="clear" w:color="auto" w:fill="auto"/>
          </w:tcPr>
          <w:p w14:paraId="5795DEB2" w14:textId="48B8BC15" w:rsidR="00A27650" w:rsidRPr="00F867BF" w:rsidRDefault="00A27650" w:rsidP="00A27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นอร์เวย์</w:t>
            </w:r>
          </w:p>
        </w:tc>
        <w:tc>
          <w:tcPr>
            <w:tcW w:w="1710" w:type="dxa"/>
            <w:shd w:val="clear" w:color="auto" w:fill="auto"/>
          </w:tcPr>
          <w:p w14:paraId="2B8D3E56" w14:textId="10E7BD87" w:rsidR="00A27650" w:rsidRPr="00F867BF" w:rsidRDefault="00A27650" w:rsidP="00A2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867BF">
              <w:t>36,229</w:t>
            </w:r>
          </w:p>
        </w:tc>
        <w:tc>
          <w:tcPr>
            <w:tcW w:w="1620" w:type="dxa"/>
            <w:shd w:val="clear" w:color="auto" w:fill="auto"/>
          </w:tcPr>
          <w:p w14:paraId="649D43C1" w14:textId="376C2C0F" w:rsidR="00A27650" w:rsidRPr="00F867BF" w:rsidRDefault="00A27650" w:rsidP="00A2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867BF">
              <w:t>28,848</w:t>
            </w:r>
          </w:p>
        </w:tc>
      </w:tr>
      <w:tr w:rsidR="00A27650" w:rsidRPr="00F867BF" w14:paraId="682DB02E" w14:textId="77777777" w:rsidTr="007B67BE">
        <w:tc>
          <w:tcPr>
            <w:tcW w:w="5850" w:type="dxa"/>
            <w:shd w:val="clear" w:color="auto" w:fill="auto"/>
          </w:tcPr>
          <w:p w14:paraId="7FDA7E1E" w14:textId="62ABBE6E" w:rsidR="00A27650" w:rsidRPr="00F867BF" w:rsidRDefault="00A27650" w:rsidP="00A27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ลาว</w:t>
            </w:r>
          </w:p>
        </w:tc>
        <w:tc>
          <w:tcPr>
            <w:tcW w:w="1710" w:type="dxa"/>
            <w:shd w:val="clear" w:color="auto" w:fill="auto"/>
          </w:tcPr>
          <w:p w14:paraId="7C254625" w14:textId="59DF677B" w:rsidR="00A27650" w:rsidRPr="00F867BF" w:rsidRDefault="00A27650" w:rsidP="00A2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867BF">
              <w:t>13,693</w:t>
            </w:r>
          </w:p>
        </w:tc>
        <w:tc>
          <w:tcPr>
            <w:tcW w:w="1620" w:type="dxa"/>
            <w:shd w:val="clear" w:color="auto" w:fill="auto"/>
          </w:tcPr>
          <w:p w14:paraId="3D010662" w14:textId="76E53C34" w:rsidR="00A27650" w:rsidRPr="00F867BF" w:rsidRDefault="00A27650" w:rsidP="00A2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867BF">
              <w:t>6,312</w:t>
            </w:r>
          </w:p>
        </w:tc>
      </w:tr>
      <w:tr w:rsidR="00A27650" w:rsidRPr="00F867BF" w14:paraId="456FF74B" w14:textId="77777777" w:rsidTr="007B67BE">
        <w:tc>
          <w:tcPr>
            <w:tcW w:w="5850" w:type="dxa"/>
            <w:shd w:val="clear" w:color="auto" w:fill="auto"/>
          </w:tcPr>
          <w:p w14:paraId="61E6E09F" w14:textId="63FF7A57" w:rsidR="00A27650" w:rsidRPr="00F867BF" w:rsidRDefault="00A27650" w:rsidP="00A27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เกาหลี</w:t>
            </w:r>
          </w:p>
        </w:tc>
        <w:tc>
          <w:tcPr>
            <w:tcW w:w="1710" w:type="dxa"/>
            <w:shd w:val="clear" w:color="auto" w:fill="auto"/>
          </w:tcPr>
          <w:p w14:paraId="71441B03" w14:textId="773B4A65" w:rsidR="00A27650" w:rsidRPr="00F867BF" w:rsidRDefault="00A27650" w:rsidP="00A2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867BF">
              <w:t>11,871</w:t>
            </w:r>
          </w:p>
        </w:tc>
        <w:tc>
          <w:tcPr>
            <w:tcW w:w="1620" w:type="dxa"/>
            <w:shd w:val="clear" w:color="auto" w:fill="auto"/>
          </w:tcPr>
          <w:p w14:paraId="5CCD2777" w14:textId="392FC7B2" w:rsidR="00A27650" w:rsidRPr="00F867BF" w:rsidRDefault="00A27650" w:rsidP="00A2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867BF">
              <w:t>15,053</w:t>
            </w:r>
          </w:p>
        </w:tc>
      </w:tr>
      <w:tr w:rsidR="00A27650" w:rsidRPr="00F867BF" w14:paraId="7240F488" w14:textId="77777777" w:rsidTr="007B67BE">
        <w:trPr>
          <w:trHeight w:val="58"/>
        </w:trPr>
        <w:tc>
          <w:tcPr>
            <w:tcW w:w="5850" w:type="dxa"/>
            <w:shd w:val="clear" w:color="auto" w:fill="auto"/>
          </w:tcPr>
          <w:p w14:paraId="28551CF1" w14:textId="7D01A5B2" w:rsidR="00A27650" w:rsidRPr="00F867BF" w:rsidRDefault="00A27650" w:rsidP="00A27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10" w:type="dxa"/>
            <w:shd w:val="clear" w:color="auto" w:fill="auto"/>
          </w:tcPr>
          <w:p w14:paraId="644410BB" w14:textId="515580C3" w:rsidR="00A27650" w:rsidRPr="00F867BF" w:rsidRDefault="00A27650" w:rsidP="00A276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867BF">
              <w:t>27,695</w:t>
            </w:r>
          </w:p>
        </w:tc>
        <w:tc>
          <w:tcPr>
            <w:tcW w:w="1620" w:type="dxa"/>
            <w:shd w:val="clear" w:color="auto" w:fill="auto"/>
          </w:tcPr>
          <w:p w14:paraId="2242C534" w14:textId="33135684" w:rsidR="00A27650" w:rsidRPr="00F867BF" w:rsidRDefault="00A27650" w:rsidP="00A276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867BF">
              <w:t>11,121</w:t>
            </w:r>
          </w:p>
        </w:tc>
      </w:tr>
      <w:tr w:rsidR="00A27650" w:rsidRPr="00F867BF" w14:paraId="10F29738" w14:textId="77777777" w:rsidTr="007B67BE">
        <w:trPr>
          <w:trHeight w:val="58"/>
        </w:trPr>
        <w:tc>
          <w:tcPr>
            <w:tcW w:w="5850" w:type="dxa"/>
            <w:shd w:val="clear" w:color="auto" w:fill="auto"/>
          </w:tcPr>
          <w:p w14:paraId="40F1F4C0" w14:textId="54B88D09" w:rsidR="00A27650" w:rsidRPr="00F867BF" w:rsidRDefault="00A27650" w:rsidP="00A27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1D474098" w14:textId="03131C9D" w:rsidR="00A27650" w:rsidRPr="00F867BF" w:rsidRDefault="00A27650" w:rsidP="00A276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589,877</w:t>
            </w:r>
          </w:p>
        </w:tc>
        <w:tc>
          <w:tcPr>
            <w:tcW w:w="1620" w:type="dxa"/>
            <w:shd w:val="clear" w:color="auto" w:fill="auto"/>
          </w:tcPr>
          <w:p w14:paraId="5185CEB3" w14:textId="43500D38" w:rsidR="00A27650" w:rsidRPr="00F867BF" w:rsidRDefault="00A27650" w:rsidP="00A276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385,853</w:t>
            </w:r>
          </w:p>
        </w:tc>
      </w:tr>
    </w:tbl>
    <w:p w14:paraId="366E35BA" w14:textId="77777777" w:rsidR="00365687" w:rsidRPr="00F867BF" w:rsidRDefault="00365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b/>
          <w:bCs/>
          <w:sz w:val="24"/>
          <w:szCs w:val="24"/>
        </w:rPr>
      </w:pPr>
      <w:r w:rsidRPr="00F867BF">
        <w:rPr>
          <w:rFonts w:eastAsia="Calibri"/>
          <w:b/>
          <w:bCs/>
          <w:i/>
          <w:iCs/>
          <w:sz w:val="24"/>
          <w:szCs w:val="24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710"/>
        <w:gridCol w:w="1620"/>
      </w:tblGrid>
      <w:tr w:rsidR="00E158BD" w:rsidRPr="00F867BF" w14:paraId="3B458C2E" w14:textId="77777777" w:rsidTr="007B67BE">
        <w:trPr>
          <w:tblHeader/>
        </w:trPr>
        <w:tc>
          <w:tcPr>
            <w:tcW w:w="5850" w:type="dxa"/>
            <w:shd w:val="clear" w:color="auto" w:fill="auto"/>
          </w:tcPr>
          <w:p w14:paraId="47E8C705" w14:textId="77777777" w:rsidR="00562672" w:rsidRPr="00F867BF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4827D5E5" w14:textId="77777777" w:rsidR="00562672" w:rsidRPr="00F867BF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E158BD" w:rsidRPr="00F867BF" w14:paraId="251FD83D" w14:textId="77777777" w:rsidTr="007B67BE">
        <w:trPr>
          <w:tblHeader/>
        </w:trPr>
        <w:tc>
          <w:tcPr>
            <w:tcW w:w="5850" w:type="dxa"/>
            <w:shd w:val="clear" w:color="auto" w:fill="auto"/>
          </w:tcPr>
          <w:p w14:paraId="761FA051" w14:textId="77777777" w:rsidR="00562672" w:rsidRPr="00F867BF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ข้อมูลเกี่ยวกับส่วนงานภูมิศาสตร์</w:t>
            </w:r>
          </w:p>
        </w:tc>
        <w:tc>
          <w:tcPr>
            <w:tcW w:w="3330" w:type="dxa"/>
            <w:gridSpan w:val="2"/>
            <w:shd w:val="clear" w:color="auto" w:fill="auto"/>
          </w:tcPr>
          <w:p w14:paraId="36563AF0" w14:textId="2441986D" w:rsidR="00562672" w:rsidRPr="00F867BF" w:rsidRDefault="00E158BD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  <w:r w:rsidRPr="00F867BF">
              <w:rPr>
                <w:rFonts w:hint="cs"/>
                <w:b/>
                <w:bCs/>
                <w:cs/>
              </w:rPr>
              <w:t>สินทรัพย์ไม่หมุนเวียน</w:t>
            </w:r>
          </w:p>
        </w:tc>
      </w:tr>
      <w:tr w:rsidR="009555B2" w:rsidRPr="00F867BF" w14:paraId="159B5348" w14:textId="77777777" w:rsidTr="007B67BE">
        <w:trPr>
          <w:tblHeader/>
        </w:trPr>
        <w:tc>
          <w:tcPr>
            <w:tcW w:w="5850" w:type="dxa"/>
            <w:shd w:val="clear" w:color="auto" w:fill="auto"/>
          </w:tcPr>
          <w:p w14:paraId="51B767D6" w14:textId="77777777" w:rsidR="009555B2" w:rsidRPr="00F867BF" w:rsidRDefault="009555B2" w:rsidP="00955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710" w:type="dxa"/>
            <w:shd w:val="clear" w:color="auto" w:fill="auto"/>
          </w:tcPr>
          <w:p w14:paraId="0417681E" w14:textId="23A6B24F" w:rsidR="009555B2" w:rsidRPr="00F867BF" w:rsidRDefault="009555B2" w:rsidP="0095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8764E" w:rsidRPr="00F867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1102058B" w14:textId="2C0D1399" w:rsidR="009555B2" w:rsidRPr="00F867BF" w:rsidRDefault="009555B2" w:rsidP="00955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8764E"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62672" w:rsidRPr="00F867BF" w14:paraId="264BB10F" w14:textId="77777777" w:rsidTr="007B67BE">
        <w:trPr>
          <w:tblHeader/>
        </w:trPr>
        <w:tc>
          <w:tcPr>
            <w:tcW w:w="5850" w:type="dxa"/>
            <w:shd w:val="clear" w:color="auto" w:fill="auto"/>
          </w:tcPr>
          <w:p w14:paraId="02D6A3F6" w14:textId="77777777" w:rsidR="00562672" w:rsidRPr="00F867BF" w:rsidRDefault="00562672" w:rsidP="007B6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color w:val="FF0000"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7F5CCDAF" w14:textId="77777777" w:rsidR="00562672" w:rsidRPr="00F867BF" w:rsidRDefault="00562672" w:rsidP="007B6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B56E1" w:rsidRPr="00F867BF" w14:paraId="1CCC7921" w14:textId="77777777" w:rsidTr="007B67BE">
        <w:tc>
          <w:tcPr>
            <w:tcW w:w="5850" w:type="dxa"/>
            <w:shd w:val="clear" w:color="auto" w:fill="auto"/>
          </w:tcPr>
          <w:p w14:paraId="40D44804" w14:textId="77777777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710" w:type="dxa"/>
            <w:shd w:val="clear" w:color="auto" w:fill="auto"/>
          </w:tcPr>
          <w:p w14:paraId="2ADBAACE" w14:textId="460220E1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867BF">
              <w:t>129,3</w:t>
            </w:r>
            <w:r w:rsidR="001A0B04" w:rsidRPr="00F867BF">
              <w:t>61</w:t>
            </w:r>
          </w:p>
        </w:tc>
        <w:tc>
          <w:tcPr>
            <w:tcW w:w="1620" w:type="dxa"/>
            <w:shd w:val="clear" w:color="auto" w:fill="auto"/>
          </w:tcPr>
          <w:p w14:paraId="48346326" w14:textId="5DD9902A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867BF">
              <w:t>128,948</w:t>
            </w:r>
          </w:p>
        </w:tc>
      </w:tr>
      <w:tr w:rsidR="00DB56E1" w:rsidRPr="00F867BF" w14:paraId="4136425C" w14:textId="77777777" w:rsidTr="007B67BE">
        <w:tc>
          <w:tcPr>
            <w:tcW w:w="5850" w:type="dxa"/>
            <w:shd w:val="clear" w:color="auto" w:fill="auto"/>
          </w:tcPr>
          <w:p w14:paraId="6B4FB609" w14:textId="00E65DDD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</w:rPr>
              <w:t>นอร์เวย์</w:t>
            </w:r>
          </w:p>
        </w:tc>
        <w:tc>
          <w:tcPr>
            <w:tcW w:w="1710" w:type="dxa"/>
            <w:shd w:val="clear" w:color="auto" w:fill="auto"/>
          </w:tcPr>
          <w:p w14:paraId="6C07694F" w14:textId="24C08EEB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867BF">
              <w:t>39,858</w:t>
            </w:r>
          </w:p>
        </w:tc>
        <w:tc>
          <w:tcPr>
            <w:tcW w:w="1620" w:type="dxa"/>
            <w:shd w:val="clear" w:color="auto" w:fill="auto"/>
          </w:tcPr>
          <w:p w14:paraId="735FE738" w14:textId="0BAFE333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867BF">
              <w:t>41,393</w:t>
            </w:r>
          </w:p>
        </w:tc>
      </w:tr>
      <w:tr w:rsidR="00DB56E1" w:rsidRPr="00F867BF" w14:paraId="16459C00" w14:textId="77777777">
        <w:tc>
          <w:tcPr>
            <w:tcW w:w="5850" w:type="dxa"/>
            <w:shd w:val="clear" w:color="auto" w:fill="auto"/>
          </w:tcPr>
          <w:p w14:paraId="380FBF11" w14:textId="77777777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710" w:type="dxa"/>
            <w:shd w:val="clear" w:color="auto" w:fill="auto"/>
          </w:tcPr>
          <w:p w14:paraId="4F21C857" w14:textId="0A378EA3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867BF">
              <w:t>16,693</w:t>
            </w:r>
          </w:p>
        </w:tc>
        <w:tc>
          <w:tcPr>
            <w:tcW w:w="1620" w:type="dxa"/>
            <w:shd w:val="clear" w:color="auto" w:fill="auto"/>
          </w:tcPr>
          <w:p w14:paraId="5E0F914A" w14:textId="5D0895D3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867BF">
              <w:t>18,955</w:t>
            </w:r>
          </w:p>
        </w:tc>
      </w:tr>
      <w:tr w:rsidR="00DB56E1" w:rsidRPr="00F867BF" w14:paraId="78388B22" w14:textId="77777777" w:rsidTr="007B67BE">
        <w:tc>
          <w:tcPr>
            <w:tcW w:w="5850" w:type="dxa"/>
            <w:shd w:val="clear" w:color="auto" w:fill="auto"/>
          </w:tcPr>
          <w:p w14:paraId="57FEBEC2" w14:textId="045E0E8B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ลาว</w:t>
            </w:r>
          </w:p>
        </w:tc>
        <w:tc>
          <w:tcPr>
            <w:tcW w:w="1710" w:type="dxa"/>
            <w:shd w:val="clear" w:color="auto" w:fill="auto"/>
          </w:tcPr>
          <w:p w14:paraId="62E90040" w14:textId="1067BEB6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867BF">
              <w:t>13,788</w:t>
            </w:r>
          </w:p>
        </w:tc>
        <w:tc>
          <w:tcPr>
            <w:tcW w:w="1620" w:type="dxa"/>
            <w:shd w:val="clear" w:color="auto" w:fill="auto"/>
          </w:tcPr>
          <w:p w14:paraId="1FBB870C" w14:textId="22FD2F9E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867BF">
              <w:t>12,017</w:t>
            </w:r>
          </w:p>
        </w:tc>
      </w:tr>
      <w:tr w:rsidR="00DB56E1" w:rsidRPr="00F867BF" w14:paraId="03E4D342" w14:textId="77777777" w:rsidTr="007B67BE">
        <w:tc>
          <w:tcPr>
            <w:tcW w:w="5850" w:type="dxa"/>
            <w:shd w:val="clear" w:color="auto" w:fill="auto"/>
          </w:tcPr>
          <w:p w14:paraId="599C965E" w14:textId="3CC87A2E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710" w:type="dxa"/>
            <w:shd w:val="clear" w:color="auto" w:fill="auto"/>
          </w:tcPr>
          <w:p w14:paraId="674170E8" w14:textId="09BD8473" w:rsidR="00DB56E1" w:rsidRPr="00F867BF" w:rsidRDefault="0089402F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620" w:type="dxa"/>
            <w:shd w:val="clear" w:color="auto" w:fill="auto"/>
          </w:tcPr>
          <w:p w14:paraId="54956F8A" w14:textId="5538D1FE" w:rsidR="00DB56E1" w:rsidRPr="00F867BF" w:rsidRDefault="00DB56E1" w:rsidP="00DB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867BF">
              <w:t>7,754</w:t>
            </w:r>
          </w:p>
        </w:tc>
      </w:tr>
      <w:tr w:rsidR="00DB56E1" w:rsidRPr="00F867BF" w14:paraId="72FE0D8C" w14:textId="77777777" w:rsidTr="007B67BE">
        <w:trPr>
          <w:trHeight w:val="58"/>
        </w:trPr>
        <w:tc>
          <w:tcPr>
            <w:tcW w:w="5850" w:type="dxa"/>
            <w:shd w:val="clear" w:color="auto" w:fill="auto"/>
          </w:tcPr>
          <w:p w14:paraId="52AF71F1" w14:textId="77777777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10" w:type="dxa"/>
            <w:shd w:val="clear" w:color="auto" w:fill="auto"/>
          </w:tcPr>
          <w:p w14:paraId="2FB30B22" w14:textId="2C538F5D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867BF">
              <w:t>8,</w:t>
            </w:r>
            <w:r w:rsidR="001C78E2" w:rsidRPr="00F867BF">
              <w:t>01</w:t>
            </w:r>
            <w:r w:rsidR="0089402F" w:rsidRPr="00F867BF">
              <w:t>3</w:t>
            </w:r>
          </w:p>
        </w:tc>
        <w:tc>
          <w:tcPr>
            <w:tcW w:w="1620" w:type="dxa"/>
            <w:shd w:val="clear" w:color="auto" w:fill="auto"/>
          </w:tcPr>
          <w:p w14:paraId="02BEF65D" w14:textId="5640C4B0" w:rsidR="00DB56E1" w:rsidRPr="00F867BF" w:rsidRDefault="00DB56E1" w:rsidP="00DB5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</w:pPr>
            <w:r w:rsidRPr="00F867BF">
              <w:t>6,686</w:t>
            </w:r>
          </w:p>
        </w:tc>
      </w:tr>
      <w:tr w:rsidR="00DB56E1" w:rsidRPr="00F867BF" w14:paraId="31D6AA3D" w14:textId="77777777" w:rsidTr="007B67BE">
        <w:trPr>
          <w:trHeight w:val="58"/>
        </w:trPr>
        <w:tc>
          <w:tcPr>
            <w:tcW w:w="5850" w:type="dxa"/>
            <w:shd w:val="clear" w:color="auto" w:fill="auto"/>
          </w:tcPr>
          <w:p w14:paraId="175AA3CF" w14:textId="77777777" w:rsidR="00DB56E1" w:rsidRPr="00F867BF" w:rsidRDefault="00DB56E1" w:rsidP="00DB5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0B4AEEA1" w14:textId="31A470A0" w:rsidR="00DB56E1" w:rsidRPr="00F867BF" w:rsidRDefault="00DB56E1" w:rsidP="00DB56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20</w:t>
            </w:r>
            <w:r w:rsidR="0000410F" w:rsidRPr="00F867BF">
              <w:rPr>
                <w:b/>
                <w:bCs/>
              </w:rPr>
              <w:t>7</w:t>
            </w:r>
            <w:r w:rsidRPr="00F867BF">
              <w:rPr>
                <w:b/>
                <w:bCs/>
              </w:rPr>
              <w:t>,</w:t>
            </w:r>
            <w:r w:rsidR="000116BF" w:rsidRPr="00F867BF">
              <w:rPr>
                <w:b/>
                <w:bCs/>
              </w:rPr>
              <w:t>713</w:t>
            </w:r>
          </w:p>
        </w:tc>
        <w:tc>
          <w:tcPr>
            <w:tcW w:w="1620" w:type="dxa"/>
            <w:shd w:val="clear" w:color="auto" w:fill="auto"/>
          </w:tcPr>
          <w:p w14:paraId="54B15354" w14:textId="13AA17B9" w:rsidR="00DB56E1" w:rsidRPr="00F867BF" w:rsidRDefault="00DB56E1" w:rsidP="00DB56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215,753</w:t>
            </w:r>
          </w:p>
        </w:tc>
      </w:tr>
    </w:tbl>
    <w:p w14:paraId="038ECEF6" w14:textId="77777777" w:rsidR="00365687" w:rsidRPr="00F867BF" w:rsidRDefault="00365687" w:rsidP="00875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</w:p>
    <w:p w14:paraId="24E84BD1" w14:textId="3297C5DF" w:rsidR="009E45D4" w:rsidRPr="00F867BF" w:rsidRDefault="004762B0" w:rsidP="00875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F867BF">
        <w:rPr>
          <w:rFonts w:eastAsia="Calibri" w:hint="cs"/>
          <w:b/>
          <w:bCs/>
          <w:i/>
          <w:iCs/>
          <w:cs/>
        </w:rPr>
        <w:t xml:space="preserve">ลูกค้ารายใหญ่ </w:t>
      </w:r>
    </w:p>
    <w:p w14:paraId="7EB14CDD" w14:textId="77777777" w:rsidR="00924C29" w:rsidRPr="00F867BF" w:rsidRDefault="00924C29" w:rsidP="00875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72DEC679" w14:textId="175073DB" w:rsidR="00F421FF" w:rsidRPr="00F867BF" w:rsidRDefault="004762B0" w:rsidP="00875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F867BF">
        <w:rPr>
          <w:rFonts w:hint="cs"/>
          <w:cs/>
        </w:rPr>
        <w:t xml:space="preserve">รายได้จากลูกค้ารายหนึ่งจากส่วนงานที่ </w:t>
      </w:r>
      <w:r w:rsidR="00D52C0E" w:rsidRPr="00F867BF">
        <w:rPr>
          <w:rFonts w:hint="cs"/>
        </w:rPr>
        <w:t>1</w:t>
      </w:r>
      <w:r w:rsidRPr="00F867BF">
        <w:rPr>
          <w:rFonts w:hint="cs"/>
          <w:cs/>
        </w:rPr>
        <w:t xml:space="preserve"> และ </w:t>
      </w:r>
      <w:r w:rsidR="00DE3F43" w:rsidRPr="00F867BF">
        <w:rPr>
          <w:rFonts w:hint="cs"/>
        </w:rPr>
        <w:t>2</w:t>
      </w:r>
      <w:r w:rsidRPr="00F867BF">
        <w:rPr>
          <w:rFonts w:hint="cs"/>
          <w:cs/>
        </w:rPr>
        <w:t xml:space="preserve"> ของกลุ่มบริษัทเป็นเงินประมาณ </w:t>
      </w:r>
      <w:r w:rsidR="00DB56E1" w:rsidRPr="00F867BF">
        <w:t>30,840</w:t>
      </w:r>
      <w:r w:rsidR="005F034D" w:rsidRPr="00F867BF">
        <w:t xml:space="preserve"> </w:t>
      </w:r>
      <w:r w:rsidRPr="00F867BF">
        <w:rPr>
          <w:rFonts w:hint="cs"/>
          <w:cs/>
        </w:rPr>
        <w:t xml:space="preserve">ล้านบาท </w:t>
      </w:r>
      <w:r w:rsidR="006C6B5F" w:rsidRPr="00F867BF">
        <w:rPr>
          <w:rFonts w:hint="cs"/>
          <w:i/>
          <w:iCs/>
          <w:cs/>
        </w:rPr>
        <w:t>(</w:t>
      </w:r>
      <w:r w:rsidR="00831CE1" w:rsidRPr="00F867BF">
        <w:rPr>
          <w:i/>
          <w:iCs/>
        </w:rPr>
        <w:t>2566</w:t>
      </w:r>
      <w:r w:rsidRPr="00F867BF">
        <w:rPr>
          <w:rFonts w:hint="cs"/>
          <w:i/>
          <w:iCs/>
          <w:cs/>
        </w:rPr>
        <w:t>:</w:t>
      </w:r>
      <w:r w:rsidR="001E28C5" w:rsidRPr="00F867BF">
        <w:rPr>
          <w:i/>
          <w:iCs/>
        </w:rPr>
        <w:t xml:space="preserve"> </w:t>
      </w:r>
      <w:r w:rsidR="00831CE1" w:rsidRPr="00F867BF">
        <w:rPr>
          <w:i/>
          <w:iCs/>
        </w:rPr>
        <w:t>15,792</w:t>
      </w:r>
      <w:r w:rsidR="009555B2" w:rsidRPr="00F867BF">
        <w:t xml:space="preserve"> </w:t>
      </w:r>
      <w:r w:rsidRPr="00F867BF">
        <w:rPr>
          <w:rFonts w:hint="cs"/>
          <w:i/>
          <w:iCs/>
          <w:cs/>
        </w:rPr>
        <w:t>ล้านบาท)</w:t>
      </w:r>
      <w:r w:rsidRPr="00F867BF">
        <w:rPr>
          <w:rFonts w:hint="cs"/>
          <w:cs/>
        </w:rPr>
        <w:t xml:space="preserve"> จากรายได้รวมของกลุ่มบริษัท</w:t>
      </w:r>
    </w:p>
    <w:p w14:paraId="5C67B472" w14:textId="30DA7920" w:rsidR="00A6569E" w:rsidRPr="00F867BF" w:rsidRDefault="00A6569E" w:rsidP="00140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20DFB178" w14:textId="328E58B8" w:rsidR="000263E6" w:rsidRPr="00F867BF" w:rsidRDefault="000263E6" w:rsidP="00851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</w:rPr>
      </w:pPr>
      <w:r w:rsidRPr="00F867BF">
        <w:rPr>
          <w:rFonts w:eastAsia="Calibri" w:hint="cs"/>
          <w:b/>
          <w:bCs/>
          <w:i/>
          <w:iCs/>
        </w:rPr>
        <w:tab/>
      </w:r>
      <w:r w:rsidR="00A6569E" w:rsidRPr="00F867BF">
        <w:rPr>
          <w:rFonts w:eastAsia="Calibri" w:hint="cs"/>
          <w:b/>
          <w:bCs/>
          <w:i/>
          <w:iCs/>
        </w:rPr>
        <w:tab/>
      </w:r>
      <w:r w:rsidRPr="00F867BF">
        <w:rPr>
          <w:rFonts w:eastAsia="Calibri" w:hint="cs"/>
          <w:b/>
          <w:bCs/>
          <w:i/>
          <w:iCs/>
          <w:cs/>
        </w:rPr>
        <w:t>สิทธิประโยชน์จากการส่งเสริมการลงทุน</w:t>
      </w:r>
    </w:p>
    <w:p w14:paraId="40A80FED" w14:textId="77777777" w:rsidR="000263E6" w:rsidRPr="00F867BF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0A77CDF1" w14:textId="7731DFCA" w:rsidR="000263E6" w:rsidRPr="00F867BF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F867BF">
        <w:rPr>
          <w:rFonts w:hint="cs"/>
          <w:cs/>
        </w:rPr>
        <w:t xml:space="preserve"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="00DE3F43" w:rsidRPr="00F867BF">
        <w:rPr>
          <w:rFonts w:hint="cs"/>
        </w:rPr>
        <w:t>2520</w:t>
      </w:r>
      <w:r w:rsidRPr="00F867BF">
        <w:rPr>
          <w:rFonts w:hint="cs"/>
          <w:cs/>
        </w:rPr>
        <w:t xml:space="preserve"> เกี่ยวกับ การผลิตไบโอดีเซล เอทานอล ก๊าชชีวภาพและการผลิตไฟฟ้าจากพลังงานแสงอาทิตย์ ซึ่งพอสรุปสาระสำคัญได้ดังนี้</w:t>
      </w:r>
    </w:p>
    <w:p w14:paraId="31245E09" w14:textId="77777777" w:rsidR="000263E6" w:rsidRPr="00F867BF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5B383DAF" w14:textId="77777777" w:rsidR="000263E6" w:rsidRPr="00F867BF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  <w:cs/>
        </w:rPr>
      </w:pPr>
      <w:r w:rsidRPr="00F867BF">
        <w:rPr>
          <w:rFonts w:hint="cs"/>
          <w:i/>
          <w:iCs/>
          <w:cs/>
        </w:rPr>
        <w:t>การผลิตไบโอดีเซล การผลิตเอทานอล และการผลิตก๊าซชีวภาพ</w:t>
      </w:r>
    </w:p>
    <w:p w14:paraId="17A3482E" w14:textId="77777777" w:rsidR="000263E6" w:rsidRPr="00F867BF" w:rsidRDefault="000263E6" w:rsidP="000263E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34"/>
        <w:jc w:val="thaiDistribute"/>
      </w:pPr>
      <w:r w:rsidRPr="00F867BF">
        <w:rPr>
          <w:rFonts w:hint="cs"/>
        </w:rPr>
        <w:tab/>
      </w:r>
      <w:r w:rsidRPr="00F867BF">
        <w:rPr>
          <w:rFonts w:hint="cs"/>
          <w:cs/>
        </w:rPr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6E14CBDF" w14:textId="77777777" w:rsidR="000263E6" w:rsidRPr="00F867BF" w:rsidRDefault="000263E6" w:rsidP="000263E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</w:pPr>
      <w:r w:rsidRPr="00F867BF">
        <w:rPr>
          <w:rFonts w:hint="cs"/>
          <w:cs/>
        </w:rPr>
        <w:tab/>
      </w:r>
      <w:r w:rsidRPr="00F867BF">
        <w:rPr>
          <w:rFonts w:hint="cs"/>
        </w:rPr>
        <w:tab/>
      </w:r>
      <w:r w:rsidRPr="00F867BF">
        <w:rPr>
          <w:rFonts w:hint="cs"/>
          <w:cs/>
        </w:rPr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หกปีและแปดปี นับแต่วันที่เริ่มมีรายได้จากการประกอบกิจการนั้น</w:t>
      </w:r>
    </w:p>
    <w:p w14:paraId="2EDE2EF0" w14:textId="77777777" w:rsidR="000263E6" w:rsidRPr="00F867BF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3EA5AD14" w14:textId="77777777" w:rsidR="00DB56E1" w:rsidRPr="00F867BF" w:rsidRDefault="00DB56E1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5AFC6854" w14:textId="77777777" w:rsidR="00DB56E1" w:rsidRPr="00F867BF" w:rsidRDefault="00DB56E1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1C803AA1" w14:textId="77777777" w:rsidR="00DB56E1" w:rsidRPr="00F867BF" w:rsidRDefault="00DB56E1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401949C4" w14:textId="77777777" w:rsidR="00DB56E1" w:rsidRPr="00F867BF" w:rsidRDefault="00DB56E1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1CBB69A8" w14:textId="77777777" w:rsidR="000263E6" w:rsidRPr="00F867BF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</w:rPr>
      </w:pPr>
      <w:r w:rsidRPr="00F867BF">
        <w:rPr>
          <w:rFonts w:hint="cs"/>
          <w:i/>
          <w:iCs/>
          <w:cs/>
        </w:rPr>
        <w:lastRenderedPageBreak/>
        <w:t>การผลิตไฟฟ้าจากพลังงานแสงอาทิตย์</w:t>
      </w:r>
    </w:p>
    <w:p w14:paraId="5CD11BE9" w14:textId="77777777" w:rsidR="000263E6" w:rsidRPr="00F867BF" w:rsidRDefault="000263E6" w:rsidP="000263E6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</w:pPr>
      <w:r w:rsidRPr="00F867BF">
        <w:rPr>
          <w:rFonts w:hint="cs"/>
        </w:rPr>
        <w:tab/>
      </w:r>
      <w:r w:rsidRPr="00F867BF">
        <w:rPr>
          <w:rFonts w:hint="cs"/>
        </w:rPr>
        <w:tab/>
      </w:r>
      <w:r w:rsidRPr="00F867BF">
        <w:rPr>
          <w:rFonts w:hint="cs"/>
        </w:rPr>
        <w:tab/>
      </w:r>
      <w:r w:rsidRPr="00F867BF">
        <w:rPr>
          <w:rFonts w:hint="cs"/>
        </w:rPr>
        <w:tab/>
      </w:r>
      <w:r w:rsidRPr="00F867BF">
        <w:rPr>
          <w:rFonts w:hint="cs"/>
          <w:cs/>
        </w:rPr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5D28973A" w14:textId="77777777" w:rsidR="000263E6" w:rsidRPr="00F867BF" w:rsidRDefault="000263E6" w:rsidP="000263E6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</w:pPr>
      <w:r w:rsidRPr="00F867BF">
        <w:rPr>
          <w:rFonts w:hint="cs"/>
        </w:rPr>
        <w:tab/>
      </w:r>
      <w:r w:rsidRPr="00F867BF">
        <w:rPr>
          <w:rFonts w:hint="cs"/>
          <w:cs/>
        </w:rPr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793E8740" w14:textId="2B8EBABA" w:rsidR="000263E6" w:rsidRPr="00F867BF" w:rsidRDefault="000263E6" w:rsidP="000263E6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</w:pPr>
      <w:r w:rsidRPr="00F867BF">
        <w:rPr>
          <w:rFonts w:hint="cs"/>
        </w:rPr>
        <w:tab/>
      </w:r>
      <w:r w:rsidRPr="00F867BF">
        <w:rPr>
          <w:rFonts w:hint="cs"/>
          <w:cs/>
        </w:rPr>
        <w:t xml:space="preserve">ให้ได้รับลดหย่อนภาษีเงินได้นิติบุคคล ร้อยละ </w:t>
      </w:r>
      <w:r w:rsidR="00DE3F43" w:rsidRPr="00F867BF">
        <w:rPr>
          <w:rFonts w:hint="cs"/>
        </w:rPr>
        <w:t>50</w:t>
      </w:r>
      <w:r w:rsidRPr="00F867BF">
        <w:rPr>
          <w:rFonts w:hint="cs"/>
          <w:cs/>
        </w:rPr>
        <w:t xml:space="preserve"> สำหรับกำไรสุทธิที่ได้จากการประกอบกิจการที่ได้รับการส่งเสริมมีกำหนดเวลาห้าปี นับแต่วันที่สิ้นสุดสิทธิประโยชน์ตามข้อ (ข)</w:t>
      </w:r>
    </w:p>
    <w:p w14:paraId="6ED793C4" w14:textId="77777777" w:rsidR="000263E6" w:rsidRPr="00F867BF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14:paraId="46B583A7" w14:textId="58B17840" w:rsidR="0089115B" w:rsidRPr="00F867BF" w:rsidRDefault="000263E6" w:rsidP="00596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F867BF">
        <w:rPr>
          <w:rFonts w:hint="cs"/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77656F1A" w14:textId="77777777" w:rsidR="005968B6" w:rsidRPr="00F867BF" w:rsidRDefault="005968B6" w:rsidP="00596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14:paraId="34C5E9E3" w14:textId="0A0D990F" w:rsidR="000263E6" w:rsidRPr="00F867BF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Times New Roman" w:hAnsi="Times New Roman" w:cs="Times New Roman"/>
        </w:rPr>
      </w:pPr>
      <w:r w:rsidRPr="00F867BF">
        <w:rPr>
          <w:rFonts w:asciiTheme="majorBidi" w:hAnsiTheme="majorBidi" w:cstheme="majorBidi"/>
        </w:rPr>
        <w:tab/>
      </w:r>
      <w:r w:rsidRPr="00F867BF">
        <w:rPr>
          <w:rFonts w:hint="cs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6681FC00" w14:textId="77777777" w:rsidR="009F0863" w:rsidRPr="00F867BF" w:rsidRDefault="009F0863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9"/>
        <w:gridCol w:w="1184"/>
        <w:gridCol w:w="1184"/>
        <w:gridCol w:w="1184"/>
        <w:gridCol w:w="1184"/>
        <w:gridCol w:w="1184"/>
        <w:gridCol w:w="1181"/>
      </w:tblGrid>
      <w:tr w:rsidR="000263E6" w:rsidRPr="00F867BF" w14:paraId="163CEB0F" w14:textId="77777777" w:rsidTr="009F0863">
        <w:trPr>
          <w:trHeight w:val="60"/>
        </w:trPr>
        <w:tc>
          <w:tcPr>
            <w:tcW w:w="1132" w:type="pct"/>
          </w:tcPr>
          <w:p w14:paraId="50C4784E" w14:textId="77777777" w:rsidR="000263E6" w:rsidRPr="00F867BF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8" w:type="pct"/>
            <w:gridSpan w:val="6"/>
          </w:tcPr>
          <w:p w14:paraId="1C482194" w14:textId="77777777" w:rsidR="000263E6" w:rsidRPr="00F867BF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263E6" w:rsidRPr="00F867BF" w14:paraId="69A08D7C" w14:textId="77777777" w:rsidTr="009F0863">
        <w:trPr>
          <w:trHeight w:val="60"/>
        </w:trPr>
        <w:tc>
          <w:tcPr>
            <w:tcW w:w="1132" w:type="pct"/>
            <w:shd w:val="clear" w:color="auto" w:fill="auto"/>
          </w:tcPr>
          <w:p w14:paraId="3A124C15" w14:textId="77777777" w:rsidR="000263E6" w:rsidRPr="00F867BF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pct"/>
            <w:gridSpan w:val="3"/>
            <w:shd w:val="clear" w:color="auto" w:fill="auto"/>
          </w:tcPr>
          <w:p w14:paraId="6AFD8CDB" w14:textId="6298D4DA" w:rsidR="000263E6" w:rsidRPr="00F867BF" w:rsidRDefault="00DC6FF7" w:rsidP="009F08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cs/>
              </w:rPr>
            </w:pPr>
            <w:r w:rsidRPr="00F867BF">
              <w:rPr>
                <w:rFonts w:hint="cs"/>
              </w:rPr>
              <w:t>256</w:t>
            </w:r>
            <w:r w:rsidR="00831CE1" w:rsidRPr="00F867BF">
              <w:t>7</w:t>
            </w:r>
          </w:p>
        </w:tc>
        <w:tc>
          <w:tcPr>
            <w:tcW w:w="1933" w:type="pct"/>
            <w:gridSpan w:val="3"/>
            <w:shd w:val="clear" w:color="auto" w:fill="auto"/>
            <w:vAlign w:val="bottom"/>
          </w:tcPr>
          <w:p w14:paraId="1C11957D" w14:textId="28F457A1" w:rsidR="000263E6" w:rsidRPr="00F867BF" w:rsidRDefault="00DC6FF7" w:rsidP="009F08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cs/>
              </w:rPr>
            </w:pPr>
            <w:r w:rsidRPr="00F867BF">
              <w:rPr>
                <w:rFonts w:hint="cs"/>
              </w:rPr>
              <w:t>256</w:t>
            </w:r>
            <w:r w:rsidR="00831CE1" w:rsidRPr="00F867BF">
              <w:t>6</w:t>
            </w:r>
          </w:p>
        </w:tc>
      </w:tr>
      <w:tr w:rsidR="000263E6" w:rsidRPr="00F867BF" w14:paraId="4CBDF087" w14:textId="77777777" w:rsidTr="00BD57C1">
        <w:trPr>
          <w:trHeight w:val="408"/>
        </w:trPr>
        <w:tc>
          <w:tcPr>
            <w:tcW w:w="1132" w:type="pct"/>
            <w:shd w:val="clear" w:color="auto" w:fill="auto"/>
          </w:tcPr>
          <w:p w14:paraId="4F60CD46" w14:textId="77777777" w:rsidR="000263E6" w:rsidRPr="00F867BF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5" w:type="pct"/>
            <w:shd w:val="clear" w:color="auto" w:fill="auto"/>
          </w:tcPr>
          <w:p w14:paraId="4FAFE09A" w14:textId="77777777" w:rsidR="000263E6" w:rsidRPr="00F867BF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645" w:type="pct"/>
          </w:tcPr>
          <w:p w14:paraId="29485C8C" w14:textId="77777777" w:rsidR="000263E6" w:rsidRPr="00F867BF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hanging="6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58133037" w14:textId="77777777" w:rsidR="000263E6" w:rsidRPr="00F867BF" w:rsidRDefault="000263E6" w:rsidP="009F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cs/>
              </w:rPr>
            </w:pPr>
            <w:r w:rsidRPr="00F867BF">
              <w:rPr>
                <w:rFonts w:hint="cs"/>
                <w:cs/>
              </w:rPr>
              <w:t>รวม</w:t>
            </w:r>
          </w:p>
        </w:tc>
        <w:tc>
          <w:tcPr>
            <w:tcW w:w="645" w:type="pct"/>
            <w:shd w:val="clear" w:color="auto" w:fill="auto"/>
          </w:tcPr>
          <w:p w14:paraId="732D8126" w14:textId="77777777" w:rsidR="000263E6" w:rsidRPr="00F867BF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645" w:type="pct"/>
            <w:shd w:val="clear" w:color="auto" w:fill="auto"/>
          </w:tcPr>
          <w:p w14:paraId="33C08079" w14:textId="77777777" w:rsidR="000263E6" w:rsidRPr="00F867BF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7B0D6A8F" w14:textId="77777777" w:rsidR="000263E6" w:rsidRPr="00F867BF" w:rsidRDefault="000263E6" w:rsidP="009F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cs/>
              </w:rPr>
            </w:pPr>
            <w:r w:rsidRPr="00F867BF">
              <w:rPr>
                <w:rFonts w:hint="cs"/>
                <w:cs/>
              </w:rPr>
              <w:t>รวม</w:t>
            </w:r>
          </w:p>
        </w:tc>
      </w:tr>
      <w:tr w:rsidR="000263E6" w:rsidRPr="00F867BF" w14:paraId="0E23F561" w14:textId="77777777" w:rsidTr="009F0863">
        <w:trPr>
          <w:trHeight w:val="60"/>
        </w:trPr>
        <w:tc>
          <w:tcPr>
            <w:tcW w:w="1132" w:type="pct"/>
          </w:tcPr>
          <w:p w14:paraId="2DC13932" w14:textId="77777777" w:rsidR="000263E6" w:rsidRPr="00F867BF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8" w:type="pct"/>
            <w:gridSpan w:val="6"/>
          </w:tcPr>
          <w:p w14:paraId="68BBF7F2" w14:textId="77777777" w:rsidR="000263E6" w:rsidRPr="00F867BF" w:rsidRDefault="000263E6" w:rsidP="009F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i/>
                <w:iCs/>
                <w:cs/>
              </w:rPr>
            </w:pPr>
            <w:r w:rsidRPr="00F867BF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831CE1" w:rsidRPr="00F867BF" w14:paraId="33728350" w14:textId="77777777" w:rsidTr="009F0863">
        <w:trPr>
          <w:trHeight w:val="60"/>
        </w:trPr>
        <w:tc>
          <w:tcPr>
            <w:tcW w:w="1132" w:type="pct"/>
          </w:tcPr>
          <w:p w14:paraId="14894463" w14:textId="77777777" w:rsidR="00831CE1" w:rsidRPr="00F867BF" w:rsidRDefault="00831CE1" w:rsidP="0083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645" w:type="pct"/>
          </w:tcPr>
          <w:p w14:paraId="71113BA4" w14:textId="5385DD89" w:rsidR="00831CE1" w:rsidRPr="00F867BF" w:rsidRDefault="00F9072A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</w:pPr>
            <w:r w:rsidRPr="00F867BF">
              <w:t>186</w:t>
            </w:r>
          </w:p>
        </w:tc>
        <w:tc>
          <w:tcPr>
            <w:tcW w:w="645" w:type="pct"/>
            <w:shd w:val="clear" w:color="auto" w:fill="auto"/>
          </w:tcPr>
          <w:p w14:paraId="3D29ECD4" w14:textId="010CD136" w:rsidR="00831CE1" w:rsidRPr="00F867BF" w:rsidRDefault="00F9072A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rPr>
                <w:cs/>
              </w:rPr>
            </w:pPr>
            <w:r w:rsidRPr="00F867BF">
              <w:t>326,938</w:t>
            </w:r>
          </w:p>
        </w:tc>
        <w:tc>
          <w:tcPr>
            <w:tcW w:w="645" w:type="pct"/>
            <w:vAlign w:val="bottom"/>
          </w:tcPr>
          <w:p w14:paraId="0C6F4A60" w14:textId="5ECA646C" w:rsidR="00831CE1" w:rsidRPr="00F867BF" w:rsidRDefault="00F9072A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cs/>
              </w:rPr>
            </w:pPr>
            <w:r w:rsidRPr="00F867BF">
              <w:t>327,124</w:t>
            </w:r>
          </w:p>
        </w:tc>
        <w:tc>
          <w:tcPr>
            <w:tcW w:w="645" w:type="pct"/>
          </w:tcPr>
          <w:p w14:paraId="2484F1AF" w14:textId="43EC04C4" w:rsidR="00831CE1" w:rsidRPr="00F867BF" w:rsidRDefault="00831CE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F867BF">
              <w:rPr>
                <w:rFonts w:hint="cs"/>
                <w:cs/>
              </w:rPr>
              <w:t>143</w:t>
            </w:r>
          </w:p>
        </w:tc>
        <w:tc>
          <w:tcPr>
            <w:tcW w:w="645" w:type="pct"/>
          </w:tcPr>
          <w:p w14:paraId="1B3891E1" w14:textId="4EFB7B33" w:rsidR="00831CE1" w:rsidRPr="00F867BF" w:rsidRDefault="00831CE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rPr>
                <w:cs/>
              </w:rPr>
            </w:pPr>
            <w:r w:rsidRPr="00F867BF">
              <w:t>155,981</w:t>
            </w:r>
          </w:p>
        </w:tc>
        <w:tc>
          <w:tcPr>
            <w:tcW w:w="643" w:type="pct"/>
            <w:vAlign w:val="bottom"/>
          </w:tcPr>
          <w:p w14:paraId="64412D44" w14:textId="6F693679" w:rsidR="00831CE1" w:rsidRPr="00F867BF" w:rsidRDefault="00831CE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cs/>
              </w:rPr>
            </w:pPr>
            <w:r w:rsidRPr="00F867BF">
              <w:t>156,124</w:t>
            </w:r>
          </w:p>
        </w:tc>
      </w:tr>
      <w:tr w:rsidR="00831CE1" w:rsidRPr="00F867BF" w14:paraId="17284120" w14:textId="77777777" w:rsidTr="009F0863">
        <w:trPr>
          <w:trHeight w:val="60"/>
        </w:trPr>
        <w:tc>
          <w:tcPr>
            <w:tcW w:w="1132" w:type="pct"/>
          </w:tcPr>
          <w:p w14:paraId="4B246655" w14:textId="77777777" w:rsidR="00831CE1" w:rsidRPr="00F867BF" w:rsidRDefault="00831CE1" w:rsidP="0083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645" w:type="pct"/>
          </w:tcPr>
          <w:p w14:paraId="4E76B5A7" w14:textId="5E41D133" w:rsidR="00831CE1" w:rsidRPr="00F867BF" w:rsidRDefault="00F9072A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</w:pPr>
            <w:r w:rsidRPr="00F867BF">
              <w:t>11,99</w:t>
            </w:r>
            <w:r w:rsidR="00C57A0F" w:rsidRPr="00F867BF">
              <w:t>2</w:t>
            </w:r>
          </w:p>
        </w:tc>
        <w:tc>
          <w:tcPr>
            <w:tcW w:w="645" w:type="pct"/>
            <w:shd w:val="clear" w:color="auto" w:fill="auto"/>
          </w:tcPr>
          <w:p w14:paraId="3B239B4A" w14:textId="3D820108" w:rsidR="00831CE1" w:rsidRPr="00F867BF" w:rsidRDefault="00F9072A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rPr>
                <w:cs/>
              </w:rPr>
            </w:pPr>
            <w:r w:rsidRPr="00F867BF">
              <w:t>6</w:t>
            </w:r>
            <w:r w:rsidR="000F3184" w:rsidRPr="00F867BF">
              <w:t>42</w:t>
            </w:r>
            <w:r w:rsidRPr="00F867BF">
              <w:t>,</w:t>
            </w:r>
            <w:r w:rsidR="000F3184" w:rsidRPr="00F867BF">
              <w:t>016</w:t>
            </w:r>
          </w:p>
        </w:tc>
        <w:tc>
          <w:tcPr>
            <w:tcW w:w="645" w:type="pct"/>
            <w:vAlign w:val="bottom"/>
          </w:tcPr>
          <w:p w14:paraId="600934A1" w14:textId="2CC1CDA2" w:rsidR="00831CE1" w:rsidRPr="00F867BF" w:rsidRDefault="00F9072A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cs/>
              </w:rPr>
            </w:pPr>
            <w:r w:rsidRPr="00F867BF">
              <w:t>6</w:t>
            </w:r>
            <w:r w:rsidR="000F3184" w:rsidRPr="00F867BF">
              <w:t>54</w:t>
            </w:r>
            <w:r w:rsidRPr="00F867BF">
              <w:t>,</w:t>
            </w:r>
            <w:r w:rsidR="000F3184" w:rsidRPr="00F867BF">
              <w:t>0</w:t>
            </w:r>
            <w:r w:rsidR="005B425F" w:rsidRPr="00F867BF">
              <w:t>0</w:t>
            </w:r>
            <w:r w:rsidR="000F3184" w:rsidRPr="00F867BF">
              <w:t>8</w:t>
            </w:r>
          </w:p>
        </w:tc>
        <w:tc>
          <w:tcPr>
            <w:tcW w:w="645" w:type="pct"/>
          </w:tcPr>
          <w:p w14:paraId="5C350105" w14:textId="016C9EBD" w:rsidR="00831CE1" w:rsidRPr="00F867BF" w:rsidRDefault="00831CE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F867BF">
              <w:t>7,933</w:t>
            </w:r>
          </w:p>
        </w:tc>
        <w:tc>
          <w:tcPr>
            <w:tcW w:w="645" w:type="pct"/>
          </w:tcPr>
          <w:p w14:paraId="7874F24E" w14:textId="3DC04F70" w:rsidR="00831CE1" w:rsidRPr="00F867BF" w:rsidRDefault="00831CE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rPr>
                <w:cs/>
              </w:rPr>
            </w:pPr>
            <w:r w:rsidRPr="00F867BF">
              <w:t>393,369</w:t>
            </w:r>
          </w:p>
        </w:tc>
        <w:tc>
          <w:tcPr>
            <w:tcW w:w="643" w:type="pct"/>
            <w:vAlign w:val="bottom"/>
          </w:tcPr>
          <w:p w14:paraId="3980A434" w14:textId="3ECC958C" w:rsidR="00831CE1" w:rsidRPr="00F867BF" w:rsidRDefault="00831CE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cs/>
              </w:rPr>
            </w:pPr>
            <w:r w:rsidRPr="00F867BF">
              <w:t>401,302</w:t>
            </w:r>
          </w:p>
        </w:tc>
      </w:tr>
      <w:tr w:rsidR="00831CE1" w:rsidRPr="00F867BF" w14:paraId="43E5BD88" w14:textId="77777777" w:rsidTr="009F0863">
        <w:trPr>
          <w:trHeight w:val="60"/>
        </w:trPr>
        <w:tc>
          <w:tcPr>
            <w:tcW w:w="1132" w:type="pct"/>
          </w:tcPr>
          <w:p w14:paraId="7E57211E" w14:textId="77777777" w:rsidR="00831CE1" w:rsidRPr="00F867BF" w:rsidRDefault="00831CE1" w:rsidP="0083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645" w:type="pct"/>
          </w:tcPr>
          <w:p w14:paraId="6F9E7A73" w14:textId="5B89EB9C" w:rsidR="00831CE1" w:rsidRPr="00F867BF" w:rsidRDefault="00F9072A" w:rsidP="00831C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F867BF">
              <w:t>-</w:t>
            </w:r>
          </w:p>
        </w:tc>
        <w:tc>
          <w:tcPr>
            <w:tcW w:w="645" w:type="pct"/>
            <w:shd w:val="clear" w:color="auto" w:fill="auto"/>
          </w:tcPr>
          <w:p w14:paraId="2DCC860A" w14:textId="0161271F" w:rsidR="00831CE1" w:rsidRPr="00F867BF" w:rsidRDefault="00BD5C6B" w:rsidP="00831C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rPr>
                <w:cs/>
              </w:rPr>
            </w:pPr>
            <w:r w:rsidRPr="00F867BF">
              <w:t>-</w:t>
            </w:r>
          </w:p>
        </w:tc>
        <w:tc>
          <w:tcPr>
            <w:tcW w:w="645" w:type="pct"/>
            <w:vAlign w:val="bottom"/>
          </w:tcPr>
          <w:p w14:paraId="1A3EF5A4" w14:textId="60E54781" w:rsidR="00831CE1" w:rsidRPr="00F867BF" w:rsidRDefault="00F9072A" w:rsidP="00831C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cs/>
              </w:rPr>
            </w:pPr>
            <w:r w:rsidRPr="00F867BF">
              <w:t>(39</w:t>
            </w:r>
            <w:r w:rsidR="001136EF" w:rsidRPr="00F867BF">
              <w:t>1</w:t>
            </w:r>
            <w:r w:rsidRPr="00F867BF">
              <w:t>,</w:t>
            </w:r>
            <w:r w:rsidR="001136EF" w:rsidRPr="00F867BF">
              <w:t>255</w:t>
            </w:r>
            <w:r w:rsidRPr="00F867BF">
              <w:t>)</w:t>
            </w:r>
          </w:p>
        </w:tc>
        <w:tc>
          <w:tcPr>
            <w:tcW w:w="645" w:type="pct"/>
          </w:tcPr>
          <w:p w14:paraId="7C625D68" w14:textId="7FF8E0C8" w:rsidR="00831CE1" w:rsidRPr="00F867BF" w:rsidRDefault="00831CE1" w:rsidP="00831C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cs/>
              </w:rPr>
            </w:pPr>
            <w:r w:rsidRPr="00F867BF">
              <w:t>-</w:t>
            </w:r>
          </w:p>
        </w:tc>
        <w:tc>
          <w:tcPr>
            <w:tcW w:w="645" w:type="pct"/>
          </w:tcPr>
          <w:p w14:paraId="64A64DE6" w14:textId="31D7C7E1" w:rsidR="00831CE1" w:rsidRPr="00F867BF" w:rsidRDefault="00831CE1" w:rsidP="00831C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rPr>
                <w:cs/>
              </w:rPr>
            </w:pPr>
            <w:r w:rsidRPr="00F867BF">
              <w:t>-</w:t>
            </w:r>
          </w:p>
        </w:tc>
        <w:tc>
          <w:tcPr>
            <w:tcW w:w="643" w:type="pct"/>
            <w:vAlign w:val="bottom"/>
          </w:tcPr>
          <w:p w14:paraId="5B0758C7" w14:textId="4A0A380E" w:rsidR="00831CE1" w:rsidRPr="00F867BF" w:rsidRDefault="00831CE1" w:rsidP="00831C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cs/>
              </w:rPr>
            </w:pPr>
            <w:r w:rsidRPr="00F867BF">
              <w:t>(171,57</w:t>
            </w:r>
            <w:r w:rsidRPr="00F867BF">
              <w:rPr>
                <w:rFonts w:hint="cs"/>
                <w:cs/>
              </w:rPr>
              <w:t>3</w:t>
            </w:r>
            <w:r w:rsidRPr="00F867BF">
              <w:t>)</w:t>
            </w:r>
          </w:p>
        </w:tc>
      </w:tr>
      <w:tr w:rsidR="00831CE1" w:rsidRPr="00F867BF" w14:paraId="56DAE379" w14:textId="77777777" w:rsidTr="009F0863">
        <w:trPr>
          <w:trHeight w:val="60"/>
        </w:trPr>
        <w:tc>
          <w:tcPr>
            <w:tcW w:w="1132" w:type="pct"/>
          </w:tcPr>
          <w:p w14:paraId="5FA4F22E" w14:textId="77777777" w:rsidR="00831CE1" w:rsidRPr="00F867BF" w:rsidRDefault="00831CE1" w:rsidP="0083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45" w:type="pct"/>
          </w:tcPr>
          <w:p w14:paraId="55EBBE81" w14:textId="0562D981" w:rsidR="00831CE1" w:rsidRPr="00F867BF" w:rsidRDefault="00F9072A" w:rsidP="00831C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12,17</w:t>
            </w:r>
            <w:r w:rsidR="00C57A0F" w:rsidRPr="00F867BF">
              <w:rPr>
                <w:b/>
                <w:bCs/>
              </w:rPr>
              <w:t>8</w:t>
            </w:r>
          </w:p>
        </w:tc>
        <w:tc>
          <w:tcPr>
            <w:tcW w:w="645" w:type="pct"/>
            <w:shd w:val="clear" w:color="auto" w:fill="auto"/>
          </w:tcPr>
          <w:p w14:paraId="4FF83500" w14:textId="27B2B059" w:rsidR="00831CE1" w:rsidRPr="00F867BF" w:rsidRDefault="00F9072A" w:rsidP="00831C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rPr>
                <w:b/>
                <w:bCs/>
              </w:rPr>
            </w:pPr>
            <w:r w:rsidRPr="00F867BF">
              <w:rPr>
                <w:b/>
                <w:bCs/>
              </w:rPr>
              <w:t>9</w:t>
            </w:r>
            <w:r w:rsidR="000F3184" w:rsidRPr="00F867BF">
              <w:rPr>
                <w:b/>
                <w:bCs/>
              </w:rPr>
              <w:t>68</w:t>
            </w:r>
            <w:r w:rsidRPr="00F867BF">
              <w:rPr>
                <w:b/>
                <w:bCs/>
              </w:rPr>
              <w:t>,</w:t>
            </w:r>
            <w:r w:rsidR="000F3184" w:rsidRPr="00F867BF">
              <w:rPr>
                <w:b/>
                <w:bCs/>
              </w:rPr>
              <w:t>954</w:t>
            </w:r>
          </w:p>
        </w:tc>
        <w:tc>
          <w:tcPr>
            <w:tcW w:w="645" w:type="pct"/>
            <w:vAlign w:val="bottom"/>
          </w:tcPr>
          <w:p w14:paraId="00162E8D" w14:textId="1D07AA14" w:rsidR="00831CE1" w:rsidRPr="00F867BF" w:rsidRDefault="00F9072A" w:rsidP="00831C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b/>
                <w:bCs/>
              </w:rPr>
            </w:pPr>
            <w:r w:rsidRPr="00F867BF">
              <w:rPr>
                <w:b/>
                <w:bCs/>
              </w:rPr>
              <w:t>589,877</w:t>
            </w:r>
          </w:p>
        </w:tc>
        <w:tc>
          <w:tcPr>
            <w:tcW w:w="645" w:type="pct"/>
          </w:tcPr>
          <w:p w14:paraId="6E0479C3" w14:textId="1D30148A" w:rsidR="00831CE1" w:rsidRPr="00F867BF" w:rsidRDefault="00831CE1" w:rsidP="00831C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8,076</w:t>
            </w:r>
          </w:p>
        </w:tc>
        <w:tc>
          <w:tcPr>
            <w:tcW w:w="645" w:type="pct"/>
          </w:tcPr>
          <w:p w14:paraId="3CC023EE" w14:textId="41EBAF4C" w:rsidR="00831CE1" w:rsidRPr="00F867BF" w:rsidRDefault="00831CE1" w:rsidP="00831C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rPr>
                <w:b/>
                <w:bCs/>
                <w:cs/>
              </w:rPr>
            </w:pPr>
            <w:r w:rsidRPr="00F867BF">
              <w:rPr>
                <w:rFonts w:hint="cs"/>
                <w:b/>
                <w:bCs/>
                <w:cs/>
              </w:rPr>
              <w:t>5</w:t>
            </w:r>
            <w:r w:rsidRPr="00F867BF">
              <w:rPr>
                <w:b/>
                <w:bCs/>
              </w:rPr>
              <w:t>49,350</w:t>
            </w:r>
          </w:p>
        </w:tc>
        <w:tc>
          <w:tcPr>
            <w:tcW w:w="643" w:type="pct"/>
            <w:vAlign w:val="bottom"/>
          </w:tcPr>
          <w:p w14:paraId="322F2CEA" w14:textId="612AE713" w:rsidR="00831CE1" w:rsidRPr="00F867BF" w:rsidRDefault="00831CE1" w:rsidP="00831C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b/>
                <w:bCs/>
              </w:rPr>
            </w:pPr>
            <w:r w:rsidRPr="00F867BF">
              <w:rPr>
                <w:b/>
                <w:bCs/>
              </w:rPr>
              <w:t>385,853</w:t>
            </w:r>
          </w:p>
        </w:tc>
      </w:tr>
    </w:tbl>
    <w:p w14:paraId="68EE60B6" w14:textId="77777777" w:rsidR="009F0863" w:rsidRPr="00F867BF" w:rsidRDefault="009F0863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14:paraId="3AA8652C" w14:textId="4C3F3249" w:rsidR="000263E6" w:rsidRPr="00F867BF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F867BF">
        <w:rPr>
          <w:rFonts w:hint="cs"/>
          <w:cs/>
        </w:rPr>
        <w:t>บริษัทไม่มีรายได้ที่ได้รับการส่งเสริมการลงทุน</w:t>
      </w:r>
    </w:p>
    <w:p w14:paraId="2F78EAFE" w14:textId="77777777" w:rsidR="00227291" w:rsidRPr="00F867BF" w:rsidRDefault="00227291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14:paraId="10C92C6D" w14:textId="77777777" w:rsidR="00F9072A" w:rsidRPr="00F867BF" w:rsidRDefault="00F9072A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14:paraId="4E60F90B" w14:textId="77777777" w:rsidR="00F9072A" w:rsidRPr="00F867BF" w:rsidRDefault="00F9072A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14:paraId="0106D31D" w14:textId="77777777" w:rsidR="00F9072A" w:rsidRPr="00F867BF" w:rsidRDefault="00F9072A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14:paraId="3DE1437D" w14:textId="77777777" w:rsidR="00F9072A" w:rsidRPr="00F867BF" w:rsidRDefault="00F9072A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14:paraId="03A3CBB9" w14:textId="77777777" w:rsidR="00F9072A" w:rsidRPr="00F867BF" w:rsidRDefault="00F9072A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14:paraId="3793DC05" w14:textId="77777777" w:rsidR="00F9072A" w:rsidRPr="00F867BF" w:rsidRDefault="00F9072A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14:paraId="654D4452" w14:textId="77777777" w:rsidR="00F9072A" w:rsidRPr="00F867BF" w:rsidRDefault="00F9072A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14:paraId="026AA9BB" w14:textId="77777777" w:rsidR="00F9072A" w:rsidRPr="00F867BF" w:rsidRDefault="00F9072A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14:paraId="3D52114E" w14:textId="77777777" w:rsidR="00F9072A" w:rsidRPr="00F867BF" w:rsidRDefault="00F9072A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14:paraId="02EBE5B9" w14:textId="77777777" w:rsidR="00F9072A" w:rsidRPr="00F867BF" w:rsidRDefault="00F9072A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14:paraId="44C1CFCB" w14:textId="77777777" w:rsidR="00F9072A" w:rsidRPr="00F867BF" w:rsidRDefault="00F9072A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14:paraId="6BC9C520" w14:textId="77777777" w:rsidR="00F9072A" w:rsidRPr="00F867BF" w:rsidRDefault="00F9072A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14:paraId="2312F745" w14:textId="77777777" w:rsidR="00F9072A" w:rsidRPr="00F867BF" w:rsidRDefault="00F9072A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14:paraId="09BF24C8" w14:textId="3DA4837F" w:rsidR="000F5767" w:rsidRPr="00F867BF" w:rsidRDefault="004762B0" w:rsidP="00FB7C3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867BF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ค่าใช้จ่ายตาม</w:t>
      </w:r>
      <w:r w:rsidR="00845006" w:rsidRPr="00F867BF">
        <w:rPr>
          <w:rFonts w:ascii="Angsana New" w:hAnsi="Angsana New" w:hint="cs"/>
          <w:b/>
          <w:bCs/>
          <w:sz w:val="30"/>
          <w:szCs w:val="30"/>
          <w:cs/>
          <w:lang w:bidi="th-TH"/>
        </w:rPr>
        <w:t>ธรรมชาติ</w:t>
      </w:r>
    </w:p>
    <w:p w14:paraId="2373652E" w14:textId="77777777" w:rsidR="00AB0D64" w:rsidRPr="00F867BF" w:rsidRDefault="00AB0D64" w:rsidP="00140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47"/>
        <w:gridCol w:w="1148"/>
        <w:gridCol w:w="1147"/>
        <w:gridCol w:w="1148"/>
      </w:tblGrid>
      <w:tr w:rsidR="00DD7977" w:rsidRPr="00F867BF" w14:paraId="62AD8B3F" w14:textId="77777777" w:rsidTr="00AD3C24">
        <w:trPr>
          <w:tblHeader/>
        </w:trPr>
        <w:tc>
          <w:tcPr>
            <w:tcW w:w="4590" w:type="dxa"/>
            <w:shd w:val="clear" w:color="auto" w:fill="auto"/>
          </w:tcPr>
          <w:p w14:paraId="7F269BCD" w14:textId="77777777" w:rsidR="00DD7977" w:rsidRPr="00F867BF" w:rsidRDefault="00DD7977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295" w:type="dxa"/>
            <w:gridSpan w:val="2"/>
            <w:shd w:val="clear" w:color="auto" w:fill="auto"/>
          </w:tcPr>
          <w:p w14:paraId="07341218" w14:textId="77777777" w:rsidR="00DD7977" w:rsidRPr="00F867BF" w:rsidRDefault="00DD7977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  <w:r w:rsidRPr="00F867BF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shd w:val="clear" w:color="auto" w:fill="auto"/>
          </w:tcPr>
          <w:p w14:paraId="73A6D7B1" w14:textId="77777777" w:rsidR="00DD7977" w:rsidRPr="00F867BF" w:rsidRDefault="00DD7977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625BE" w:rsidRPr="00F867BF" w14:paraId="5BBF35C8" w14:textId="77777777" w:rsidTr="00AD3C24">
        <w:trPr>
          <w:tblHeader/>
        </w:trPr>
        <w:tc>
          <w:tcPr>
            <w:tcW w:w="4590" w:type="dxa"/>
          </w:tcPr>
          <w:p w14:paraId="36C3EA18" w14:textId="77777777" w:rsidR="002625BE" w:rsidRPr="00F867BF" w:rsidRDefault="002625BE" w:rsidP="00262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147" w:type="dxa"/>
          </w:tcPr>
          <w:p w14:paraId="14F87E60" w14:textId="1BAB5742" w:rsidR="002625BE" w:rsidRPr="00F867BF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31CE1" w:rsidRPr="00F867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48" w:type="dxa"/>
          </w:tcPr>
          <w:p w14:paraId="1C14F2AF" w14:textId="72EBEADB" w:rsidR="002625BE" w:rsidRPr="00F867BF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31CE1"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47" w:type="dxa"/>
          </w:tcPr>
          <w:p w14:paraId="6AAED3D3" w14:textId="1D7217FF" w:rsidR="002625BE" w:rsidRPr="00F867BF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31CE1" w:rsidRPr="00F867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48" w:type="dxa"/>
          </w:tcPr>
          <w:p w14:paraId="500144F4" w14:textId="0F484AC9" w:rsidR="002625BE" w:rsidRPr="00F867BF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31CE1"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D7F3F" w:rsidRPr="00F867BF" w14:paraId="55CF5B10" w14:textId="77777777" w:rsidTr="00AD3C24">
        <w:trPr>
          <w:tblHeader/>
        </w:trPr>
        <w:tc>
          <w:tcPr>
            <w:tcW w:w="4590" w:type="dxa"/>
          </w:tcPr>
          <w:p w14:paraId="517F1E22" w14:textId="77777777" w:rsidR="00ED7F3F" w:rsidRPr="00F867BF" w:rsidRDefault="00ED7F3F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4590" w:type="dxa"/>
            <w:gridSpan w:val="4"/>
          </w:tcPr>
          <w:p w14:paraId="14B3EE72" w14:textId="77777777" w:rsidR="00ED7F3F" w:rsidRPr="00F867BF" w:rsidRDefault="00ED7F3F" w:rsidP="00DE0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31CE1" w:rsidRPr="00F867BF" w14:paraId="6BEC44A1" w14:textId="77777777" w:rsidTr="00AD3C24">
        <w:tc>
          <w:tcPr>
            <w:tcW w:w="4590" w:type="dxa"/>
          </w:tcPr>
          <w:p w14:paraId="3813E2F2" w14:textId="77777777" w:rsidR="00831CE1" w:rsidRPr="00F867BF" w:rsidRDefault="00831CE1" w:rsidP="0083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47" w:type="dxa"/>
            <w:vAlign w:val="bottom"/>
          </w:tcPr>
          <w:p w14:paraId="6DF623BF" w14:textId="44FFF6F9" w:rsidR="00831CE1" w:rsidRPr="00F867BF" w:rsidRDefault="000C3B2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390,029</w:t>
            </w:r>
          </w:p>
        </w:tc>
        <w:tc>
          <w:tcPr>
            <w:tcW w:w="1148" w:type="dxa"/>
            <w:vAlign w:val="bottom"/>
          </w:tcPr>
          <w:p w14:paraId="16C63B51" w14:textId="6D898198" w:rsidR="00831CE1" w:rsidRPr="00F867BF" w:rsidRDefault="00831CE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239,296</w:t>
            </w:r>
          </w:p>
        </w:tc>
        <w:tc>
          <w:tcPr>
            <w:tcW w:w="1147" w:type="dxa"/>
            <w:vAlign w:val="bottom"/>
          </w:tcPr>
          <w:p w14:paraId="4DDE5FAD" w14:textId="1527B958" w:rsidR="00831CE1" w:rsidRPr="00F867BF" w:rsidRDefault="000C3B2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138,906</w:t>
            </w:r>
          </w:p>
        </w:tc>
        <w:tc>
          <w:tcPr>
            <w:tcW w:w="1148" w:type="dxa"/>
            <w:vAlign w:val="bottom"/>
          </w:tcPr>
          <w:p w14:paraId="6709541A" w14:textId="190E8939" w:rsidR="00831CE1" w:rsidRPr="00F867BF" w:rsidRDefault="00831CE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148,883</w:t>
            </w:r>
          </w:p>
        </w:tc>
      </w:tr>
      <w:tr w:rsidR="00831CE1" w:rsidRPr="00F867BF" w14:paraId="74F36D27" w14:textId="77777777" w:rsidTr="00AD3C24">
        <w:tc>
          <w:tcPr>
            <w:tcW w:w="4590" w:type="dxa"/>
          </w:tcPr>
          <w:p w14:paraId="6211D6DD" w14:textId="77777777" w:rsidR="00831CE1" w:rsidRPr="00F867BF" w:rsidRDefault="00831CE1" w:rsidP="0083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ค่าใช้จ่ายภาษีและกองทุนน้ำมัน</w:t>
            </w:r>
          </w:p>
        </w:tc>
        <w:tc>
          <w:tcPr>
            <w:tcW w:w="1147" w:type="dxa"/>
            <w:vAlign w:val="bottom"/>
          </w:tcPr>
          <w:p w14:paraId="616CB838" w14:textId="19AEE64C" w:rsidR="00831CE1" w:rsidRPr="00F867BF" w:rsidRDefault="000C3B2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34,264</w:t>
            </w:r>
          </w:p>
        </w:tc>
        <w:tc>
          <w:tcPr>
            <w:tcW w:w="1148" w:type="dxa"/>
            <w:vAlign w:val="bottom"/>
          </w:tcPr>
          <w:p w14:paraId="22E437AE" w14:textId="4F3D9E5A" w:rsidR="00831CE1" w:rsidRPr="00F867BF" w:rsidRDefault="00831CE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27,777</w:t>
            </w:r>
          </w:p>
        </w:tc>
        <w:tc>
          <w:tcPr>
            <w:tcW w:w="1147" w:type="dxa"/>
            <w:vAlign w:val="bottom"/>
          </w:tcPr>
          <w:p w14:paraId="2838C0F0" w14:textId="3081C02D" w:rsidR="00831CE1" w:rsidRPr="00F867BF" w:rsidRDefault="000C3B2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34,218</w:t>
            </w:r>
          </w:p>
        </w:tc>
        <w:tc>
          <w:tcPr>
            <w:tcW w:w="1148" w:type="dxa"/>
            <w:vAlign w:val="bottom"/>
          </w:tcPr>
          <w:p w14:paraId="244E8FE8" w14:textId="49AC0157" w:rsidR="00831CE1" w:rsidRPr="00F867BF" w:rsidRDefault="000C3B2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27,777</w:t>
            </w:r>
          </w:p>
        </w:tc>
      </w:tr>
      <w:tr w:rsidR="00831CE1" w:rsidRPr="00F867BF" w14:paraId="5CF9C8DF" w14:textId="77777777" w:rsidTr="00AD3C24">
        <w:tc>
          <w:tcPr>
            <w:tcW w:w="4590" w:type="dxa"/>
          </w:tcPr>
          <w:p w14:paraId="39AF6203" w14:textId="4820EECD" w:rsidR="00831CE1" w:rsidRPr="00F867BF" w:rsidRDefault="00831CE1" w:rsidP="0083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1147" w:type="dxa"/>
            <w:vAlign w:val="bottom"/>
          </w:tcPr>
          <w:p w14:paraId="184FD5D9" w14:textId="627CAC9F" w:rsidR="00831CE1" w:rsidRPr="00F867BF" w:rsidRDefault="00C45897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rPr>
                <w:rFonts w:hint="cs"/>
                <w:cs/>
              </w:rPr>
              <w:t>20</w:t>
            </w:r>
            <w:r w:rsidR="000C3B21" w:rsidRPr="00F867BF">
              <w:t>,</w:t>
            </w:r>
            <w:r w:rsidRPr="00F867BF">
              <w:rPr>
                <w:rFonts w:hint="cs"/>
                <w:cs/>
              </w:rPr>
              <w:t>0</w:t>
            </w:r>
            <w:r w:rsidR="007D39A4" w:rsidRPr="00F867BF">
              <w:t>56</w:t>
            </w:r>
          </w:p>
        </w:tc>
        <w:tc>
          <w:tcPr>
            <w:tcW w:w="1148" w:type="dxa"/>
            <w:vAlign w:val="bottom"/>
          </w:tcPr>
          <w:p w14:paraId="49CBA79E" w14:textId="09F0BF89" w:rsidR="00831CE1" w:rsidRPr="00F867BF" w:rsidRDefault="00831CE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14,370</w:t>
            </w:r>
          </w:p>
        </w:tc>
        <w:tc>
          <w:tcPr>
            <w:tcW w:w="1147" w:type="dxa"/>
            <w:vAlign w:val="bottom"/>
          </w:tcPr>
          <w:p w14:paraId="24EA44AC" w14:textId="486360DC" w:rsidR="00831CE1" w:rsidRPr="00F867BF" w:rsidRDefault="000C3B2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5,</w:t>
            </w:r>
            <w:r w:rsidR="006A6AAC" w:rsidRPr="00F867BF">
              <w:t>283</w:t>
            </w:r>
          </w:p>
        </w:tc>
        <w:tc>
          <w:tcPr>
            <w:tcW w:w="1148" w:type="dxa"/>
            <w:vAlign w:val="bottom"/>
          </w:tcPr>
          <w:p w14:paraId="4A594004" w14:textId="387F68E2" w:rsidR="00831CE1" w:rsidRPr="00F867BF" w:rsidRDefault="00831CE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5,353</w:t>
            </w:r>
          </w:p>
        </w:tc>
      </w:tr>
      <w:tr w:rsidR="000C3B21" w:rsidRPr="00F867BF" w14:paraId="54BABC47" w14:textId="77777777" w:rsidTr="00AD3C24">
        <w:tc>
          <w:tcPr>
            <w:tcW w:w="4590" w:type="dxa"/>
          </w:tcPr>
          <w:p w14:paraId="6EEDEC0E" w14:textId="5ED47A72" w:rsidR="000C3B21" w:rsidRPr="00F867BF" w:rsidRDefault="000C3B21" w:rsidP="0083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</w:rPr>
              <w:t>ซื้อสินค้าสำเร็จรูปเพื่อขาย</w:t>
            </w:r>
          </w:p>
        </w:tc>
        <w:tc>
          <w:tcPr>
            <w:tcW w:w="1147" w:type="dxa"/>
            <w:vAlign w:val="bottom"/>
          </w:tcPr>
          <w:p w14:paraId="3885C82D" w14:textId="3EFEBEDB" w:rsidR="000C3B21" w:rsidRPr="00F867BF" w:rsidRDefault="000C3B2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12,331</w:t>
            </w:r>
          </w:p>
        </w:tc>
        <w:tc>
          <w:tcPr>
            <w:tcW w:w="1148" w:type="dxa"/>
            <w:vAlign w:val="bottom"/>
          </w:tcPr>
          <w:p w14:paraId="7F5D402F" w14:textId="4DECBA2A" w:rsidR="000C3B21" w:rsidRPr="00F867BF" w:rsidRDefault="000C3B2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147" w:type="dxa"/>
            <w:vAlign w:val="bottom"/>
          </w:tcPr>
          <w:p w14:paraId="3774431C" w14:textId="5EE7C6C8" w:rsidR="000C3B21" w:rsidRPr="00F867BF" w:rsidRDefault="000C3B2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148" w:type="dxa"/>
            <w:vAlign w:val="bottom"/>
          </w:tcPr>
          <w:p w14:paraId="023F62B7" w14:textId="02EC892C" w:rsidR="000C3B21" w:rsidRPr="00F867BF" w:rsidRDefault="000C3B2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-</w:t>
            </w:r>
          </w:p>
        </w:tc>
      </w:tr>
      <w:tr w:rsidR="00831CE1" w:rsidRPr="00F867BF" w14:paraId="4F21ED9C" w14:textId="77777777" w:rsidTr="00AD3C24">
        <w:tc>
          <w:tcPr>
            <w:tcW w:w="4590" w:type="dxa"/>
          </w:tcPr>
          <w:p w14:paraId="420B7423" w14:textId="1C107FF3" w:rsidR="00831CE1" w:rsidRPr="00F867BF" w:rsidRDefault="00831CE1" w:rsidP="0083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47" w:type="dxa"/>
            <w:vAlign w:val="bottom"/>
          </w:tcPr>
          <w:p w14:paraId="4C73447F" w14:textId="02939301" w:rsidR="00831CE1" w:rsidRPr="00F867BF" w:rsidRDefault="000C3B2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10,529</w:t>
            </w:r>
          </w:p>
        </w:tc>
        <w:tc>
          <w:tcPr>
            <w:tcW w:w="1148" w:type="dxa"/>
            <w:vAlign w:val="bottom"/>
          </w:tcPr>
          <w:p w14:paraId="7D17978C" w14:textId="73F0A044" w:rsidR="00831CE1" w:rsidRPr="00F867BF" w:rsidRDefault="00831CE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8,465</w:t>
            </w:r>
          </w:p>
        </w:tc>
        <w:tc>
          <w:tcPr>
            <w:tcW w:w="1147" w:type="dxa"/>
            <w:vAlign w:val="bottom"/>
          </w:tcPr>
          <w:p w14:paraId="0D1DC6C8" w14:textId="3C54D000" w:rsidR="00831CE1" w:rsidRPr="00F867BF" w:rsidRDefault="000C3B2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2,946</w:t>
            </w:r>
          </w:p>
        </w:tc>
        <w:tc>
          <w:tcPr>
            <w:tcW w:w="1148" w:type="dxa"/>
            <w:vAlign w:val="bottom"/>
          </w:tcPr>
          <w:p w14:paraId="4A5F8FF1" w14:textId="0AE77E98" w:rsidR="00831CE1" w:rsidRPr="00F867BF" w:rsidRDefault="00831CE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2,5</w:t>
            </w:r>
            <w:r w:rsidRPr="00F867BF">
              <w:rPr>
                <w:rFonts w:hint="cs"/>
                <w:cs/>
              </w:rPr>
              <w:t>90</w:t>
            </w:r>
          </w:p>
        </w:tc>
      </w:tr>
      <w:tr w:rsidR="00831CE1" w:rsidRPr="00F867BF" w14:paraId="3AE2927E" w14:textId="77777777" w:rsidTr="00AD3C24">
        <w:tc>
          <w:tcPr>
            <w:tcW w:w="4590" w:type="dxa"/>
          </w:tcPr>
          <w:p w14:paraId="2044978E" w14:textId="01AECB66" w:rsidR="00831CE1" w:rsidRPr="00F867BF" w:rsidRDefault="00831CE1" w:rsidP="0083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47" w:type="dxa"/>
            <w:vAlign w:val="bottom"/>
          </w:tcPr>
          <w:p w14:paraId="0276E042" w14:textId="1EAC85FC" w:rsidR="00831CE1" w:rsidRPr="00F867BF" w:rsidRDefault="000C3B2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4,204</w:t>
            </w:r>
          </w:p>
        </w:tc>
        <w:tc>
          <w:tcPr>
            <w:tcW w:w="1148" w:type="dxa"/>
            <w:vAlign w:val="bottom"/>
          </w:tcPr>
          <w:p w14:paraId="2585FAE7" w14:textId="70037A75" w:rsidR="00831CE1" w:rsidRPr="00F867BF" w:rsidRDefault="00831CE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F867BF">
              <w:t>2,311</w:t>
            </w:r>
          </w:p>
        </w:tc>
        <w:tc>
          <w:tcPr>
            <w:tcW w:w="1147" w:type="dxa"/>
            <w:vAlign w:val="bottom"/>
          </w:tcPr>
          <w:p w14:paraId="1FF728DE" w14:textId="580A684B" w:rsidR="00831CE1" w:rsidRPr="00F867BF" w:rsidRDefault="000C3B2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2,556</w:t>
            </w:r>
          </w:p>
        </w:tc>
        <w:tc>
          <w:tcPr>
            <w:tcW w:w="1148" w:type="dxa"/>
            <w:vAlign w:val="bottom"/>
          </w:tcPr>
          <w:p w14:paraId="67E798EC" w14:textId="37E87C11" w:rsidR="00831CE1" w:rsidRPr="00F867BF" w:rsidRDefault="00831CE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1,879</w:t>
            </w:r>
          </w:p>
        </w:tc>
      </w:tr>
      <w:tr w:rsidR="00831CE1" w:rsidRPr="00F867BF" w14:paraId="4733753F" w14:textId="77777777" w:rsidTr="00AD3C24">
        <w:trPr>
          <w:trHeight w:val="58"/>
        </w:trPr>
        <w:tc>
          <w:tcPr>
            <w:tcW w:w="4590" w:type="dxa"/>
          </w:tcPr>
          <w:p w14:paraId="3DF00F7B" w14:textId="1B6DC7B0" w:rsidR="00831CE1" w:rsidRPr="00F867BF" w:rsidRDefault="00831CE1" w:rsidP="0083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ค่าธรรมเนียมวิชาชีพและที่ปรึกษา</w:t>
            </w:r>
          </w:p>
        </w:tc>
        <w:tc>
          <w:tcPr>
            <w:tcW w:w="1147" w:type="dxa"/>
            <w:vAlign w:val="bottom"/>
          </w:tcPr>
          <w:p w14:paraId="3D8EB36E" w14:textId="0569BC66" w:rsidR="00831CE1" w:rsidRPr="00F867BF" w:rsidRDefault="000C3B2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3,29</w:t>
            </w:r>
            <w:r w:rsidR="00172B08" w:rsidRPr="00F867BF">
              <w:t>4</w:t>
            </w:r>
          </w:p>
        </w:tc>
        <w:tc>
          <w:tcPr>
            <w:tcW w:w="1148" w:type="dxa"/>
            <w:vAlign w:val="bottom"/>
          </w:tcPr>
          <w:p w14:paraId="26866352" w14:textId="507DE040" w:rsidR="00831CE1" w:rsidRPr="00F867BF" w:rsidRDefault="00831CE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518</w:t>
            </w:r>
          </w:p>
        </w:tc>
        <w:tc>
          <w:tcPr>
            <w:tcW w:w="1147" w:type="dxa"/>
            <w:vAlign w:val="bottom"/>
          </w:tcPr>
          <w:p w14:paraId="0C9D0AE6" w14:textId="730F84D2" w:rsidR="00831CE1" w:rsidRPr="00F867BF" w:rsidRDefault="000C3B2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F867BF">
              <w:t>265</w:t>
            </w:r>
          </w:p>
        </w:tc>
        <w:tc>
          <w:tcPr>
            <w:tcW w:w="1148" w:type="dxa"/>
            <w:vAlign w:val="bottom"/>
          </w:tcPr>
          <w:p w14:paraId="7FB7BF51" w14:textId="6CEC5FBB" w:rsidR="00831CE1" w:rsidRPr="00F867BF" w:rsidRDefault="00831CE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211</w:t>
            </w:r>
          </w:p>
        </w:tc>
      </w:tr>
      <w:tr w:rsidR="000C3B21" w:rsidRPr="00F867BF" w14:paraId="16B4A331" w14:textId="77777777" w:rsidTr="00AD3C24">
        <w:trPr>
          <w:trHeight w:val="58"/>
        </w:trPr>
        <w:tc>
          <w:tcPr>
            <w:tcW w:w="4590" w:type="dxa"/>
          </w:tcPr>
          <w:p w14:paraId="336988CA" w14:textId="59D17E98" w:rsidR="000C3B21" w:rsidRPr="00F867BF" w:rsidRDefault="000C3B21" w:rsidP="000C3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ค่าใช้จ่ายการโฆษณาประชาสัมพันธ์</w:t>
            </w:r>
          </w:p>
        </w:tc>
        <w:tc>
          <w:tcPr>
            <w:tcW w:w="1147" w:type="dxa"/>
            <w:vAlign w:val="bottom"/>
          </w:tcPr>
          <w:p w14:paraId="72B181C0" w14:textId="54F28374" w:rsidR="000C3B21" w:rsidRPr="00F867BF" w:rsidRDefault="000C3B21" w:rsidP="000C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1,146</w:t>
            </w:r>
          </w:p>
        </w:tc>
        <w:tc>
          <w:tcPr>
            <w:tcW w:w="1148" w:type="dxa"/>
            <w:vAlign w:val="bottom"/>
          </w:tcPr>
          <w:p w14:paraId="1ECB90D2" w14:textId="76A9EB1B" w:rsidR="000C3B21" w:rsidRPr="00F867BF" w:rsidRDefault="000C3B21" w:rsidP="000C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892</w:t>
            </w:r>
          </w:p>
        </w:tc>
        <w:tc>
          <w:tcPr>
            <w:tcW w:w="1147" w:type="dxa"/>
            <w:vAlign w:val="bottom"/>
          </w:tcPr>
          <w:p w14:paraId="027F9BB0" w14:textId="6FAD4F36" w:rsidR="000C3B21" w:rsidRPr="00F867BF" w:rsidRDefault="000C3B21" w:rsidP="000C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827</w:t>
            </w:r>
          </w:p>
        </w:tc>
        <w:tc>
          <w:tcPr>
            <w:tcW w:w="1148" w:type="dxa"/>
            <w:vAlign w:val="bottom"/>
          </w:tcPr>
          <w:p w14:paraId="748468C7" w14:textId="66C4B3BD" w:rsidR="000C3B21" w:rsidRPr="00F867BF" w:rsidRDefault="000C3B21" w:rsidP="000C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791</w:t>
            </w:r>
          </w:p>
        </w:tc>
      </w:tr>
      <w:tr w:rsidR="000C3B21" w:rsidRPr="00F867BF" w14:paraId="46F11CFD" w14:textId="77777777" w:rsidTr="00AD3C24">
        <w:trPr>
          <w:trHeight w:val="58"/>
        </w:trPr>
        <w:tc>
          <w:tcPr>
            <w:tcW w:w="4590" w:type="dxa"/>
          </w:tcPr>
          <w:p w14:paraId="045E8A17" w14:textId="006E9755" w:rsidR="000C3B21" w:rsidRPr="00F867BF" w:rsidRDefault="000C3B21" w:rsidP="000C3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47" w:type="dxa"/>
            <w:vAlign w:val="bottom"/>
          </w:tcPr>
          <w:p w14:paraId="39E45279" w14:textId="6B8D95CA" w:rsidR="000C3B21" w:rsidRPr="00F867BF" w:rsidRDefault="000C3B21" w:rsidP="000C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8</w:t>
            </w:r>
            <w:r w:rsidR="00F50AE8" w:rsidRPr="00F867BF">
              <w:t>5</w:t>
            </w:r>
          </w:p>
        </w:tc>
        <w:tc>
          <w:tcPr>
            <w:tcW w:w="1148" w:type="dxa"/>
            <w:vAlign w:val="bottom"/>
          </w:tcPr>
          <w:p w14:paraId="073CB5B1" w14:textId="5C53B5BE" w:rsidR="000C3B21" w:rsidRPr="00F867BF" w:rsidRDefault="000C3B21" w:rsidP="000C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(2,930)</w:t>
            </w:r>
          </w:p>
        </w:tc>
        <w:tc>
          <w:tcPr>
            <w:tcW w:w="1147" w:type="dxa"/>
            <w:vAlign w:val="bottom"/>
          </w:tcPr>
          <w:p w14:paraId="3F12F096" w14:textId="12702895" w:rsidR="000C3B21" w:rsidRPr="00F867BF" w:rsidRDefault="000C3B21" w:rsidP="000C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148" w:type="dxa"/>
            <w:vAlign w:val="bottom"/>
          </w:tcPr>
          <w:p w14:paraId="54A4878D" w14:textId="73D1A328" w:rsidR="000C3B21" w:rsidRPr="00F867BF" w:rsidRDefault="000C3B21" w:rsidP="000C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(1,431)</w:t>
            </w:r>
          </w:p>
        </w:tc>
      </w:tr>
      <w:tr w:rsidR="000C3B21" w:rsidRPr="00F867BF" w14:paraId="420851B5" w14:textId="77777777" w:rsidTr="00AD3C24">
        <w:trPr>
          <w:trHeight w:val="58"/>
        </w:trPr>
        <w:tc>
          <w:tcPr>
            <w:tcW w:w="4590" w:type="dxa"/>
          </w:tcPr>
          <w:p w14:paraId="7E77A810" w14:textId="4ED4AA90" w:rsidR="000C3B21" w:rsidRPr="00F867BF" w:rsidRDefault="000C3B21" w:rsidP="000C3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(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F867B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147" w:type="dxa"/>
            <w:vAlign w:val="bottom"/>
          </w:tcPr>
          <w:p w14:paraId="4F7776DB" w14:textId="274421E1" w:rsidR="000C3B21" w:rsidRPr="00F867BF" w:rsidRDefault="0079420A" w:rsidP="000C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F867BF">
              <w:t>56</w:t>
            </w:r>
          </w:p>
        </w:tc>
        <w:tc>
          <w:tcPr>
            <w:tcW w:w="1148" w:type="dxa"/>
            <w:vAlign w:val="bottom"/>
          </w:tcPr>
          <w:p w14:paraId="351791F1" w14:textId="0810D9EF" w:rsidR="000C3B21" w:rsidRPr="00F867BF" w:rsidRDefault="000C3B21" w:rsidP="000C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(</w:t>
            </w:r>
            <w:r w:rsidRPr="00F867BF">
              <w:rPr>
                <w:rFonts w:hint="cs"/>
                <w:cs/>
              </w:rPr>
              <w:t>265</w:t>
            </w:r>
            <w:r w:rsidRPr="00F867BF">
              <w:t>)</w:t>
            </w:r>
          </w:p>
        </w:tc>
        <w:tc>
          <w:tcPr>
            <w:tcW w:w="1147" w:type="dxa"/>
            <w:vAlign w:val="bottom"/>
          </w:tcPr>
          <w:p w14:paraId="644690FB" w14:textId="2EE514D5" w:rsidR="000C3B21" w:rsidRPr="00F867BF" w:rsidRDefault="000C3B21" w:rsidP="000C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148" w:type="dxa"/>
            <w:vAlign w:val="bottom"/>
          </w:tcPr>
          <w:p w14:paraId="0234E380" w14:textId="432174AE" w:rsidR="000C3B21" w:rsidRPr="00F867BF" w:rsidRDefault="000C3B21" w:rsidP="000C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(324)</w:t>
            </w:r>
          </w:p>
        </w:tc>
      </w:tr>
    </w:tbl>
    <w:p w14:paraId="35BBE34F" w14:textId="77777777" w:rsidR="00F9072A" w:rsidRPr="00F867BF" w:rsidRDefault="00F9072A" w:rsidP="00A65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</w:rPr>
      </w:pPr>
    </w:p>
    <w:p w14:paraId="285A89B2" w14:textId="29A4E397" w:rsidR="00A6569E" w:rsidRPr="00F867BF" w:rsidRDefault="00A6569E" w:rsidP="00A65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  <w:cs/>
        </w:rPr>
      </w:pPr>
      <w:r w:rsidRPr="00F867BF">
        <w:rPr>
          <w:rFonts w:hint="cs"/>
          <w:i/>
          <w:iCs/>
          <w:cs/>
        </w:rPr>
        <w:t>โครงการสมทบเงินที่กำหนดไว้</w:t>
      </w:r>
    </w:p>
    <w:p w14:paraId="34613FAA" w14:textId="77777777" w:rsidR="00A6569E" w:rsidRPr="00F867BF" w:rsidRDefault="00A6569E" w:rsidP="00A65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11D439F9" w14:textId="77777777" w:rsidR="00A6569E" w:rsidRPr="00F867BF" w:rsidRDefault="00A6569E" w:rsidP="00A65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F867BF">
        <w:rPr>
          <w:rFonts w:hint="cs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F867BF">
        <w:rPr>
          <w:rFonts w:hint="cs"/>
        </w:rPr>
        <w:t>3</w:t>
      </w:r>
      <w:r w:rsidRPr="00F867BF">
        <w:rPr>
          <w:rFonts w:hint="cs"/>
          <w:cs/>
        </w:rPr>
        <w:t xml:space="preserve"> ถึง อัตราร้อยละ </w:t>
      </w:r>
      <w:r w:rsidRPr="00F867BF">
        <w:rPr>
          <w:rFonts w:hint="cs"/>
        </w:rPr>
        <w:t>15</w:t>
      </w:r>
      <w:r w:rsidRPr="00F867BF">
        <w:rPr>
          <w:rFonts w:hint="cs"/>
          <w:cs/>
        </w:rPr>
        <w:t xml:space="preserve"> ของเงินเดือนทุกเดือน และกลุ่มบริษัทจ่ายสมทบในอัตราร้อยละ </w:t>
      </w:r>
      <w:r w:rsidRPr="00F867BF">
        <w:rPr>
          <w:rFonts w:hint="cs"/>
        </w:rPr>
        <w:t>3</w:t>
      </w:r>
      <w:r w:rsidRPr="00F867BF">
        <w:rPr>
          <w:rFonts w:hint="cs"/>
          <w:cs/>
        </w:rPr>
        <w:t xml:space="preserve"> ถึง อัตราร้อยละ </w:t>
      </w:r>
      <w:r w:rsidRPr="00F867BF">
        <w:rPr>
          <w:rFonts w:hint="cs"/>
        </w:rPr>
        <w:t>10</w:t>
      </w:r>
      <w:r w:rsidRPr="00F867BF">
        <w:rPr>
          <w:rFonts w:hint="cs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3AF1D93" w14:textId="77777777" w:rsidR="00AB0D64" w:rsidRPr="00F867BF" w:rsidRDefault="00AB0D64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60D4509F" w14:textId="77777777" w:rsidR="00F9072A" w:rsidRPr="00F867BF" w:rsidRDefault="00F9072A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63A1B82B" w14:textId="77777777" w:rsidR="00F9072A" w:rsidRPr="00F867BF" w:rsidRDefault="00F9072A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397824F9" w14:textId="77777777" w:rsidR="00F9072A" w:rsidRPr="00F867BF" w:rsidRDefault="00F9072A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1C619C30" w14:textId="77777777" w:rsidR="00F9072A" w:rsidRPr="00F867BF" w:rsidRDefault="00F9072A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2652A1AB" w14:textId="77777777" w:rsidR="00F9072A" w:rsidRPr="00F867BF" w:rsidRDefault="00F9072A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60B49D04" w14:textId="77777777" w:rsidR="00F9072A" w:rsidRPr="00F867BF" w:rsidRDefault="00F9072A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5B9C032D" w14:textId="77777777" w:rsidR="00F9072A" w:rsidRPr="00F867BF" w:rsidRDefault="00F9072A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366E4875" w14:textId="77777777" w:rsidR="00F9072A" w:rsidRPr="00F867BF" w:rsidRDefault="00F9072A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57D2BF1D" w14:textId="77777777" w:rsidR="00F9072A" w:rsidRPr="00F867BF" w:rsidRDefault="00F9072A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61BD4189" w14:textId="1CFD6776" w:rsidR="00870CCC" w:rsidRPr="00F867BF" w:rsidRDefault="004762B0" w:rsidP="00FB7C3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867BF">
        <w:rPr>
          <w:rFonts w:ascii="Angsana New" w:hAnsi="Angsana New" w:hint="cs"/>
          <w:b/>
          <w:bCs/>
          <w:sz w:val="30"/>
          <w:szCs w:val="30"/>
          <w:lang w:bidi="th-TH"/>
        </w:rPr>
        <w:lastRenderedPageBreak/>
        <w:tab/>
      </w:r>
      <w:r w:rsidRPr="00F867BF">
        <w:rPr>
          <w:rFonts w:ascii="Angsana New" w:hAnsi="Angsana New" w:hint="cs"/>
          <w:b/>
          <w:bCs/>
          <w:sz w:val="30"/>
          <w:szCs w:val="30"/>
          <w:cs/>
          <w:lang w:bidi="th-TH"/>
        </w:rPr>
        <w:t>ต้นทุนทางการเงิน</w:t>
      </w:r>
    </w:p>
    <w:p w14:paraId="3487FE9C" w14:textId="77777777" w:rsidR="00D11349" w:rsidRPr="00F867BF" w:rsidRDefault="00D11349" w:rsidP="00827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4"/>
        <w:gridCol w:w="979"/>
        <w:gridCol w:w="1237"/>
        <w:gridCol w:w="1237"/>
        <w:gridCol w:w="1237"/>
        <w:gridCol w:w="1236"/>
      </w:tblGrid>
      <w:tr w:rsidR="00827AA0" w:rsidRPr="00F867BF" w14:paraId="08453B6E" w14:textId="77777777" w:rsidTr="00AB0D64">
        <w:trPr>
          <w:trHeight w:val="408"/>
          <w:tblHeader/>
        </w:trPr>
        <w:tc>
          <w:tcPr>
            <w:tcW w:w="1772" w:type="pct"/>
          </w:tcPr>
          <w:p w14:paraId="603F7858" w14:textId="77777777" w:rsidR="00827AA0" w:rsidRPr="00F867BF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7DF8A15B" w14:textId="77777777" w:rsidR="00827AA0" w:rsidRPr="00F867BF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2"/>
          </w:tcPr>
          <w:p w14:paraId="465314A6" w14:textId="77777777" w:rsidR="00827AA0" w:rsidRPr="00F867BF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7" w:type="pct"/>
            <w:gridSpan w:val="2"/>
          </w:tcPr>
          <w:p w14:paraId="7C4BF00E" w14:textId="77777777" w:rsidR="00827AA0" w:rsidRPr="00F867BF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625BE" w:rsidRPr="00F867BF" w14:paraId="20129003" w14:textId="77777777" w:rsidTr="00AB0D64">
        <w:trPr>
          <w:trHeight w:val="408"/>
          <w:tblHeader/>
        </w:trPr>
        <w:tc>
          <w:tcPr>
            <w:tcW w:w="1772" w:type="pct"/>
          </w:tcPr>
          <w:p w14:paraId="6305A5A1" w14:textId="77777777" w:rsidR="002625BE" w:rsidRPr="00F867BF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6AAFF3F1" w14:textId="77777777" w:rsidR="002625BE" w:rsidRPr="00F867BF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74" w:type="pct"/>
          </w:tcPr>
          <w:p w14:paraId="7B2E5850" w14:textId="514512FB" w:rsidR="002625BE" w:rsidRPr="00F867BF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31CE1" w:rsidRPr="00F867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74" w:type="pct"/>
          </w:tcPr>
          <w:p w14:paraId="3BFEE741" w14:textId="36022FCF" w:rsidR="002625BE" w:rsidRPr="00F867BF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31CE1"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74" w:type="pct"/>
          </w:tcPr>
          <w:p w14:paraId="3CFA7B8F" w14:textId="115A28A1" w:rsidR="002625BE" w:rsidRPr="00F867BF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31CE1" w:rsidRPr="00F867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73" w:type="pct"/>
          </w:tcPr>
          <w:p w14:paraId="7062F9B5" w14:textId="768380E8" w:rsidR="002625BE" w:rsidRPr="00F867BF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31CE1"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27AA0" w:rsidRPr="00F867BF" w14:paraId="28635E92" w14:textId="77777777" w:rsidTr="00AB0D64">
        <w:trPr>
          <w:trHeight w:val="408"/>
          <w:tblHeader/>
        </w:trPr>
        <w:tc>
          <w:tcPr>
            <w:tcW w:w="1772" w:type="pct"/>
          </w:tcPr>
          <w:p w14:paraId="032B954A" w14:textId="77777777" w:rsidR="00827AA0" w:rsidRPr="00F867BF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3A0AF553" w14:textId="77777777" w:rsidR="00827AA0" w:rsidRPr="00F867BF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4" w:type="pct"/>
            <w:gridSpan w:val="4"/>
          </w:tcPr>
          <w:p w14:paraId="517248E5" w14:textId="77777777" w:rsidR="00827AA0" w:rsidRPr="00F867BF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27AA0" w:rsidRPr="00F867BF" w14:paraId="44237B38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072FD7AA" w14:textId="77777777" w:rsidR="00827AA0" w:rsidRPr="00F867BF" w:rsidRDefault="00827AA0" w:rsidP="0082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3" w:type="pct"/>
            <w:vAlign w:val="bottom"/>
          </w:tcPr>
          <w:p w14:paraId="51715951" w14:textId="77777777" w:rsidR="00827AA0" w:rsidRPr="00F867BF" w:rsidRDefault="00827AA0" w:rsidP="0082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047C59FD" w14:textId="77777777" w:rsidR="00827AA0" w:rsidRPr="00F867BF" w:rsidRDefault="00827AA0" w:rsidP="0082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3194DF0E" w14:textId="77777777" w:rsidR="00827AA0" w:rsidRPr="00F867BF" w:rsidRDefault="00827AA0" w:rsidP="0082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373DF301" w14:textId="77777777" w:rsidR="00827AA0" w:rsidRPr="00F867BF" w:rsidRDefault="00827AA0" w:rsidP="0082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5EA03BD0" w14:textId="77777777" w:rsidR="00827AA0" w:rsidRPr="00F867BF" w:rsidRDefault="00827AA0" w:rsidP="0082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831CE1" w:rsidRPr="00F867BF" w14:paraId="42D6FADC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203AF953" w14:textId="77777777" w:rsidR="00831CE1" w:rsidRPr="00F867BF" w:rsidRDefault="00831CE1" w:rsidP="0083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533" w:type="pct"/>
            <w:vAlign w:val="bottom"/>
          </w:tcPr>
          <w:p w14:paraId="117BA0CC" w14:textId="77777777" w:rsidR="00831CE1" w:rsidRPr="00F867BF" w:rsidRDefault="00831CE1" w:rsidP="0083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4ED47C10" w14:textId="4721E4D5" w:rsidR="00831CE1" w:rsidRPr="00F867BF" w:rsidRDefault="000C3B2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2,439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8A8565E" w14:textId="2A5D44D7" w:rsidR="00831CE1" w:rsidRPr="00F867BF" w:rsidRDefault="00831CE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1,479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D0624D8" w14:textId="6104CF9C" w:rsidR="00831CE1" w:rsidRPr="00F867BF" w:rsidRDefault="00CA6935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639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6FC0645B" w14:textId="109BDA38" w:rsidR="00831CE1" w:rsidRPr="00F867BF" w:rsidRDefault="00831CE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433</w:t>
            </w:r>
          </w:p>
        </w:tc>
      </w:tr>
      <w:tr w:rsidR="00831CE1" w:rsidRPr="00F867BF" w14:paraId="19B19F92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4C6290E1" w14:textId="77777777" w:rsidR="00831CE1" w:rsidRPr="00F867BF" w:rsidRDefault="00831CE1" w:rsidP="0083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33" w:type="pct"/>
            <w:vAlign w:val="bottom"/>
          </w:tcPr>
          <w:p w14:paraId="7C5CE219" w14:textId="77777777" w:rsidR="00831CE1" w:rsidRPr="00F867BF" w:rsidRDefault="00831CE1" w:rsidP="0083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125ADB89" w14:textId="5E13628B" w:rsidR="00831CE1" w:rsidRPr="00F867BF" w:rsidRDefault="000C3B2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3,076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2A4D363" w14:textId="5726C1F9" w:rsidR="00831CE1" w:rsidRPr="00F867BF" w:rsidRDefault="00831CE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2,468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84E54C8" w14:textId="2B8B0B2C" w:rsidR="00831CE1" w:rsidRPr="00F867BF" w:rsidRDefault="00CA6935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1,600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0175201" w14:textId="460F47CC" w:rsidR="00831CE1" w:rsidRPr="00F867BF" w:rsidRDefault="00831CE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1,443</w:t>
            </w:r>
          </w:p>
        </w:tc>
      </w:tr>
      <w:tr w:rsidR="00831CE1" w:rsidRPr="00F867BF" w14:paraId="17213980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79CA57C8" w14:textId="1D3BAA90" w:rsidR="00831CE1" w:rsidRPr="00F867BF" w:rsidRDefault="00831CE1" w:rsidP="0083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33" w:type="pct"/>
            <w:vAlign w:val="bottom"/>
          </w:tcPr>
          <w:p w14:paraId="62969069" w14:textId="149473BB" w:rsidR="00831CE1" w:rsidRPr="00F867BF" w:rsidRDefault="001E5B63" w:rsidP="0083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67BF">
              <w:rPr>
                <w:rFonts w:ascii="Angsana New" w:hAnsi="Angsana New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52EF69E" w14:textId="7E1B3B03" w:rsidR="00831CE1" w:rsidRPr="00F867BF" w:rsidRDefault="000C3B21" w:rsidP="00831C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867BF">
              <w:t>40</w:t>
            </w:r>
            <w:r w:rsidR="005A66D0" w:rsidRPr="00F867BF">
              <w:rPr>
                <w:rFonts w:hint="cs"/>
                <w:cs/>
              </w:rPr>
              <w:t>6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35B7E982" w14:textId="04EC4D72" w:rsidR="00831CE1" w:rsidRPr="00F867BF" w:rsidRDefault="00831CE1" w:rsidP="00831C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419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6B85FF75" w14:textId="2E0BC467" w:rsidR="00831CE1" w:rsidRPr="00F867BF" w:rsidRDefault="00CA6935" w:rsidP="00831C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332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EA6268A" w14:textId="53423274" w:rsidR="00831CE1" w:rsidRPr="00F867BF" w:rsidRDefault="00831CE1" w:rsidP="00831C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345</w:t>
            </w:r>
          </w:p>
        </w:tc>
      </w:tr>
      <w:tr w:rsidR="00831CE1" w:rsidRPr="00F867BF" w14:paraId="77ABDA93" w14:textId="77777777" w:rsidTr="00AD3C24">
        <w:trPr>
          <w:trHeight w:val="408"/>
        </w:trPr>
        <w:tc>
          <w:tcPr>
            <w:tcW w:w="1772" w:type="pct"/>
          </w:tcPr>
          <w:p w14:paraId="4E436826" w14:textId="77777777" w:rsidR="00831CE1" w:rsidRPr="00F867BF" w:rsidRDefault="00831CE1" w:rsidP="0083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0AFF6593" w14:textId="77777777" w:rsidR="00831CE1" w:rsidRPr="00F867BF" w:rsidRDefault="00831CE1" w:rsidP="0083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2E86BA8" w14:textId="48317293" w:rsidR="00831CE1" w:rsidRPr="00F867BF" w:rsidRDefault="000C3B2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5,9</w:t>
            </w:r>
            <w:r w:rsidR="007251C9" w:rsidRPr="00F867BF">
              <w:rPr>
                <w:rFonts w:hint="cs"/>
                <w:b/>
                <w:bCs/>
                <w:cs/>
              </w:rPr>
              <w:t>21</w:t>
            </w:r>
          </w:p>
        </w:tc>
        <w:tc>
          <w:tcPr>
            <w:tcW w:w="674" w:type="pct"/>
            <w:vAlign w:val="bottom"/>
          </w:tcPr>
          <w:p w14:paraId="2976C8CD" w14:textId="7863B5AC" w:rsidR="00831CE1" w:rsidRPr="00F867BF" w:rsidRDefault="00831CE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4,366</w:t>
            </w:r>
          </w:p>
        </w:tc>
        <w:tc>
          <w:tcPr>
            <w:tcW w:w="674" w:type="pct"/>
            <w:vAlign w:val="bottom"/>
          </w:tcPr>
          <w:p w14:paraId="4D021FDD" w14:textId="266A9958" w:rsidR="00831CE1" w:rsidRPr="00F867BF" w:rsidRDefault="00CA6935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2,571</w:t>
            </w:r>
          </w:p>
        </w:tc>
        <w:tc>
          <w:tcPr>
            <w:tcW w:w="673" w:type="pct"/>
            <w:vAlign w:val="bottom"/>
          </w:tcPr>
          <w:p w14:paraId="658D4563" w14:textId="2D9661B6" w:rsidR="00831CE1" w:rsidRPr="00F867BF" w:rsidRDefault="00831CE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2,221</w:t>
            </w:r>
          </w:p>
        </w:tc>
      </w:tr>
      <w:tr w:rsidR="00831CE1" w:rsidRPr="00F867BF" w14:paraId="7E6373BC" w14:textId="77777777" w:rsidTr="00AD3C24">
        <w:trPr>
          <w:trHeight w:val="408"/>
        </w:trPr>
        <w:tc>
          <w:tcPr>
            <w:tcW w:w="1772" w:type="pct"/>
          </w:tcPr>
          <w:p w14:paraId="16ED4406" w14:textId="77777777" w:rsidR="00831CE1" w:rsidRPr="00F867BF" w:rsidRDefault="00831CE1" w:rsidP="0083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ค่าตัดจำหน่ายของต้นทุนการทำ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รายการส่วนที่บันทึกรวมกับเงินกู้ยืม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27574F28" w14:textId="77777777" w:rsidR="00831CE1" w:rsidRPr="00F867BF" w:rsidRDefault="00831CE1" w:rsidP="0083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5B84751D" w14:textId="3199207E" w:rsidR="00831CE1" w:rsidRPr="00F867BF" w:rsidRDefault="00CA6935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867BF">
              <w:t>177</w:t>
            </w:r>
          </w:p>
        </w:tc>
        <w:tc>
          <w:tcPr>
            <w:tcW w:w="674" w:type="pct"/>
            <w:vAlign w:val="bottom"/>
          </w:tcPr>
          <w:p w14:paraId="038DD399" w14:textId="243D8E95" w:rsidR="00831CE1" w:rsidRPr="00F867BF" w:rsidRDefault="00831CE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867BF">
              <w:t>139</w:t>
            </w:r>
          </w:p>
        </w:tc>
        <w:tc>
          <w:tcPr>
            <w:tcW w:w="674" w:type="pct"/>
            <w:vAlign w:val="bottom"/>
          </w:tcPr>
          <w:p w14:paraId="72FB43EF" w14:textId="5286057F" w:rsidR="00831CE1" w:rsidRPr="00F867BF" w:rsidRDefault="00CA6935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867BF">
              <w:t>79</w:t>
            </w:r>
          </w:p>
        </w:tc>
        <w:tc>
          <w:tcPr>
            <w:tcW w:w="673" w:type="pct"/>
            <w:vAlign w:val="bottom"/>
          </w:tcPr>
          <w:p w14:paraId="2C6A203C" w14:textId="7D2F4739" w:rsidR="00831CE1" w:rsidRPr="00F867BF" w:rsidRDefault="00831CE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867BF">
              <w:t>40</w:t>
            </w:r>
          </w:p>
        </w:tc>
      </w:tr>
      <w:tr w:rsidR="00831CE1" w:rsidRPr="00F867BF" w14:paraId="2821B0AA" w14:textId="77777777" w:rsidTr="00AD3C24">
        <w:trPr>
          <w:trHeight w:val="408"/>
        </w:trPr>
        <w:tc>
          <w:tcPr>
            <w:tcW w:w="1772" w:type="pct"/>
          </w:tcPr>
          <w:p w14:paraId="485C009D" w14:textId="77777777" w:rsidR="00831CE1" w:rsidRPr="00F867BF" w:rsidRDefault="00831CE1" w:rsidP="0083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0C9050B1" w14:textId="77777777" w:rsidR="00831CE1" w:rsidRPr="00F867BF" w:rsidRDefault="00831CE1" w:rsidP="0083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17745EFC" w14:textId="23A515A1" w:rsidR="00831CE1" w:rsidRPr="00F867BF" w:rsidRDefault="00CA6935" w:rsidP="00831C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1,18</w:t>
            </w:r>
            <w:r w:rsidR="007251C9" w:rsidRPr="00F867BF">
              <w:rPr>
                <w:rFonts w:hint="cs"/>
                <w:cs/>
              </w:rPr>
              <w:t>2</w:t>
            </w:r>
          </w:p>
        </w:tc>
        <w:tc>
          <w:tcPr>
            <w:tcW w:w="674" w:type="pct"/>
            <w:vAlign w:val="bottom"/>
          </w:tcPr>
          <w:p w14:paraId="666CA45D" w14:textId="6893B0C9" w:rsidR="00831CE1" w:rsidRPr="00F867BF" w:rsidRDefault="00831CE1" w:rsidP="00831C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787</w:t>
            </w:r>
          </w:p>
        </w:tc>
        <w:tc>
          <w:tcPr>
            <w:tcW w:w="674" w:type="pct"/>
            <w:vAlign w:val="bottom"/>
          </w:tcPr>
          <w:p w14:paraId="70EA742D" w14:textId="7A8DABA1" w:rsidR="00831CE1" w:rsidRPr="00F867BF" w:rsidRDefault="00CA6935" w:rsidP="00831C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2</w:t>
            </w:r>
          </w:p>
        </w:tc>
        <w:tc>
          <w:tcPr>
            <w:tcW w:w="673" w:type="pct"/>
            <w:vAlign w:val="bottom"/>
          </w:tcPr>
          <w:p w14:paraId="6D77CDDE" w14:textId="19CC5A2F" w:rsidR="00831CE1" w:rsidRPr="00F867BF" w:rsidRDefault="00831CE1" w:rsidP="00831C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1</w:t>
            </w:r>
          </w:p>
        </w:tc>
      </w:tr>
      <w:tr w:rsidR="00831CE1" w:rsidRPr="00F867BF" w14:paraId="4598E420" w14:textId="77777777" w:rsidTr="00AD3C24">
        <w:trPr>
          <w:trHeight w:val="408"/>
        </w:trPr>
        <w:tc>
          <w:tcPr>
            <w:tcW w:w="1772" w:type="pct"/>
          </w:tcPr>
          <w:p w14:paraId="2F833CB4" w14:textId="77777777" w:rsidR="00831CE1" w:rsidRPr="00F867BF" w:rsidRDefault="00831CE1" w:rsidP="0083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58BCA227" w14:textId="77777777" w:rsidR="00831CE1" w:rsidRPr="00F867BF" w:rsidRDefault="00831CE1" w:rsidP="0083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57A58710" w14:textId="62D2D6E0" w:rsidR="00831CE1" w:rsidRPr="00F867BF" w:rsidRDefault="00CA6935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7,280</w:t>
            </w:r>
          </w:p>
        </w:tc>
        <w:tc>
          <w:tcPr>
            <w:tcW w:w="674" w:type="pct"/>
            <w:vAlign w:val="bottom"/>
          </w:tcPr>
          <w:p w14:paraId="043B42F0" w14:textId="04F1F3E0" w:rsidR="00831CE1" w:rsidRPr="00F867BF" w:rsidRDefault="00831CE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5,292</w:t>
            </w:r>
          </w:p>
        </w:tc>
        <w:tc>
          <w:tcPr>
            <w:tcW w:w="674" w:type="pct"/>
            <w:vAlign w:val="bottom"/>
          </w:tcPr>
          <w:p w14:paraId="7083A7A8" w14:textId="6CCACF72" w:rsidR="00831CE1" w:rsidRPr="00F867BF" w:rsidRDefault="00CA6935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2,652</w:t>
            </w:r>
          </w:p>
        </w:tc>
        <w:tc>
          <w:tcPr>
            <w:tcW w:w="673" w:type="pct"/>
            <w:vAlign w:val="bottom"/>
          </w:tcPr>
          <w:p w14:paraId="05C3DA43" w14:textId="4FAC75F2" w:rsidR="00831CE1" w:rsidRPr="00F867BF" w:rsidRDefault="00831CE1" w:rsidP="0083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2,262</w:t>
            </w:r>
          </w:p>
        </w:tc>
      </w:tr>
      <w:tr w:rsidR="00831CE1" w:rsidRPr="00F867BF" w14:paraId="6575B849" w14:textId="77777777" w:rsidTr="00AD3C24">
        <w:trPr>
          <w:trHeight w:val="408"/>
        </w:trPr>
        <w:tc>
          <w:tcPr>
            <w:tcW w:w="1772" w:type="pct"/>
          </w:tcPr>
          <w:p w14:paraId="15748AC6" w14:textId="77777777" w:rsidR="00831CE1" w:rsidRPr="00F867BF" w:rsidRDefault="00831CE1" w:rsidP="0083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 xml:space="preserve"> จำนวนที่รวมอยู่ในต้นทุนของ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      ส่วนที่บันทึกเป็นต้นทุนของ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      ที่ดิน อาคารและอุปกรณ์ระหว่าง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      ก่อสร้าง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32FC9E07" w14:textId="2AFF7A5D" w:rsidR="00831CE1" w:rsidRPr="00F867BF" w:rsidRDefault="00831CE1" w:rsidP="0083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67BF">
              <w:rPr>
                <w:rFonts w:ascii="Angsana New" w:hAnsi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674" w:type="pct"/>
            <w:vAlign w:val="bottom"/>
          </w:tcPr>
          <w:p w14:paraId="2047530E" w14:textId="5035FC58" w:rsidR="00831CE1" w:rsidRPr="00F867BF" w:rsidRDefault="00CA6935" w:rsidP="00831C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867BF">
              <w:t>(279)</w:t>
            </w:r>
          </w:p>
        </w:tc>
        <w:tc>
          <w:tcPr>
            <w:tcW w:w="674" w:type="pct"/>
            <w:vAlign w:val="bottom"/>
          </w:tcPr>
          <w:p w14:paraId="6B49F1C3" w14:textId="51259E95" w:rsidR="00831CE1" w:rsidRPr="00F867BF" w:rsidRDefault="00831CE1" w:rsidP="00831C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867BF">
              <w:t>(312)</w:t>
            </w:r>
          </w:p>
        </w:tc>
        <w:tc>
          <w:tcPr>
            <w:tcW w:w="674" w:type="pct"/>
            <w:vAlign w:val="bottom"/>
          </w:tcPr>
          <w:p w14:paraId="0ECCB017" w14:textId="03ACE23C" w:rsidR="00831CE1" w:rsidRPr="00F867BF" w:rsidRDefault="00CA6935" w:rsidP="00831C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(32)</w:t>
            </w:r>
          </w:p>
        </w:tc>
        <w:tc>
          <w:tcPr>
            <w:tcW w:w="673" w:type="pct"/>
            <w:vAlign w:val="bottom"/>
          </w:tcPr>
          <w:p w14:paraId="5D8C2BB5" w14:textId="26359996" w:rsidR="00831CE1" w:rsidRPr="00F867BF" w:rsidRDefault="00831CE1" w:rsidP="00831C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F867BF">
              <w:t>(42)</w:t>
            </w:r>
          </w:p>
        </w:tc>
      </w:tr>
      <w:tr w:rsidR="00831CE1" w:rsidRPr="00F867BF" w14:paraId="21935459" w14:textId="77777777" w:rsidTr="00AD3C24">
        <w:trPr>
          <w:trHeight w:val="408"/>
        </w:trPr>
        <w:tc>
          <w:tcPr>
            <w:tcW w:w="1772" w:type="pct"/>
          </w:tcPr>
          <w:p w14:paraId="702BBA2F" w14:textId="77777777" w:rsidR="00831CE1" w:rsidRPr="00F867BF" w:rsidRDefault="00831CE1" w:rsidP="0083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58928BF8" w14:textId="77777777" w:rsidR="00831CE1" w:rsidRPr="00F867BF" w:rsidRDefault="00831CE1" w:rsidP="0083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vAlign w:val="bottom"/>
          </w:tcPr>
          <w:p w14:paraId="09107C58" w14:textId="52954C1C" w:rsidR="00831CE1" w:rsidRPr="00F867BF" w:rsidRDefault="00CA6935" w:rsidP="00831C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7,001</w:t>
            </w:r>
          </w:p>
        </w:tc>
        <w:tc>
          <w:tcPr>
            <w:tcW w:w="674" w:type="pct"/>
            <w:vAlign w:val="bottom"/>
          </w:tcPr>
          <w:p w14:paraId="587EE7E0" w14:textId="2B419B8A" w:rsidR="00831CE1" w:rsidRPr="00F867BF" w:rsidRDefault="00831CE1" w:rsidP="00831C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4,980</w:t>
            </w:r>
          </w:p>
        </w:tc>
        <w:tc>
          <w:tcPr>
            <w:tcW w:w="674" w:type="pct"/>
            <w:vAlign w:val="bottom"/>
          </w:tcPr>
          <w:p w14:paraId="17926727" w14:textId="5AB17FFE" w:rsidR="00831CE1" w:rsidRPr="00F867BF" w:rsidRDefault="00CA6935" w:rsidP="00831C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2,620</w:t>
            </w:r>
          </w:p>
        </w:tc>
        <w:tc>
          <w:tcPr>
            <w:tcW w:w="673" w:type="pct"/>
            <w:vAlign w:val="bottom"/>
          </w:tcPr>
          <w:p w14:paraId="668BF06C" w14:textId="7151CCB5" w:rsidR="00831CE1" w:rsidRPr="00F867BF" w:rsidRDefault="00831CE1" w:rsidP="00831CE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2,220</w:t>
            </w:r>
          </w:p>
        </w:tc>
      </w:tr>
    </w:tbl>
    <w:p w14:paraId="52C6A165" w14:textId="59935E37" w:rsidR="001F73DF" w:rsidRPr="00F867BF" w:rsidRDefault="001F73DF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5CDBAB30" w14:textId="77777777" w:rsidR="0089115B" w:rsidRPr="00F867BF" w:rsidRDefault="00891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8"/>
          <w:szCs w:val="28"/>
          <w:cs/>
          <w:lang w:val="en-GB"/>
        </w:rPr>
      </w:pPr>
      <w:r w:rsidRPr="00F867BF">
        <w:rPr>
          <w:b/>
          <w:bCs/>
          <w:sz w:val="28"/>
          <w:szCs w:val="28"/>
          <w:cs/>
        </w:rPr>
        <w:br w:type="page"/>
      </w:r>
    </w:p>
    <w:p w14:paraId="21CF3AC8" w14:textId="3C888824" w:rsidR="00223349" w:rsidRPr="00F867BF" w:rsidRDefault="004762B0" w:rsidP="00FB7C3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867BF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260EC687" w14:textId="77777777" w:rsidR="009E45D4" w:rsidRPr="00F867BF" w:rsidRDefault="009E45D4" w:rsidP="003E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4"/>
        <w:gridCol w:w="979"/>
        <w:gridCol w:w="1236"/>
        <w:gridCol w:w="1237"/>
        <w:gridCol w:w="1237"/>
        <w:gridCol w:w="1237"/>
      </w:tblGrid>
      <w:tr w:rsidR="009B5A41" w:rsidRPr="00F867BF" w14:paraId="767C3800" w14:textId="77777777" w:rsidTr="00AD3C24">
        <w:trPr>
          <w:trHeight w:val="408"/>
          <w:tblHeader/>
        </w:trPr>
        <w:tc>
          <w:tcPr>
            <w:tcW w:w="1772" w:type="pct"/>
          </w:tcPr>
          <w:p w14:paraId="1FE2E18B" w14:textId="7C7B5BDD" w:rsidR="009B5A41" w:rsidRPr="00F867BF" w:rsidRDefault="00FE302E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33" w:type="pct"/>
            <w:shd w:val="clear" w:color="auto" w:fill="auto"/>
          </w:tcPr>
          <w:p w14:paraId="5DF34352" w14:textId="77777777" w:rsidR="009B5A41" w:rsidRPr="00F867BF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2"/>
          </w:tcPr>
          <w:p w14:paraId="586A98F9" w14:textId="77777777" w:rsidR="009B5A41" w:rsidRPr="00F867BF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7" w:type="pct"/>
            <w:gridSpan w:val="2"/>
          </w:tcPr>
          <w:p w14:paraId="0C7B6FC9" w14:textId="77777777" w:rsidR="009B5A41" w:rsidRPr="00F867BF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625BE" w:rsidRPr="00F867BF" w14:paraId="2CBD4C7B" w14:textId="77777777" w:rsidTr="00BA599A">
        <w:trPr>
          <w:trHeight w:val="408"/>
        </w:trPr>
        <w:tc>
          <w:tcPr>
            <w:tcW w:w="1772" w:type="pct"/>
          </w:tcPr>
          <w:p w14:paraId="167D4ADE" w14:textId="77777777" w:rsidR="002625BE" w:rsidRPr="00F867BF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5FADEBA8" w14:textId="7AB90CB4" w:rsidR="002625BE" w:rsidRPr="00F867BF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</w:tcPr>
          <w:p w14:paraId="2E367109" w14:textId="13E18A0E" w:rsidR="002625BE" w:rsidRPr="00F867BF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31CE1" w:rsidRPr="00F867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74" w:type="pct"/>
          </w:tcPr>
          <w:p w14:paraId="799B3A69" w14:textId="3900C21F" w:rsidR="002625BE" w:rsidRPr="00F867BF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31CE1"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74" w:type="pct"/>
          </w:tcPr>
          <w:p w14:paraId="531CCDAC" w14:textId="3DF37789" w:rsidR="002625BE" w:rsidRPr="00F867BF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D12A6" w:rsidRPr="00F867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74" w:type="pct"/>
          </w:tcPr>
          <w:p w14:paraId="130B1F52" w14:textId="48FBA4FE" w:rsidR="002625BE" w:rsidRPr="00F867BF" w:rsidRDefault="002625BE" w:rsidP="00262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D12A6"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B5A41" w:rsidRPr="00F867BF" w14:paraId="0E9A435D" w14:textId="77777777" w:rsidTr="00AD3C24">
        <w:trPr>
          <w:trHeight w:val="408"/>
        </w:trPr>
        <w:tc>
          <w:tcPr>
            <w:tcW w:w="1772" w:type="pct"/>
          </w:tcPr>
          <w:p w14:paraId="752BCD4B" w14:textId="77777777" w:rsidR="009B5A41" w:rsidRPr="00F867BF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2C6FA272" w14:textId="77777777" w:rsidR="009B5A41" w:rsidRPr="00F867BF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4" w:type="pct"/>
            <w:gridSpan w:val="4"/>
          </w:tcPr>
          <w:p w14:paraId="51B7ADFA" w14:textId="77777777" w:rsidR="009B5A41" w:rsidRPr="00F867BF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B5A41" w:rsidRPr="00F867BF" w14:paraId="16F16FE5" w14:textId="77777777" w:rsidTr="00BA599A">
        <w:trPr>
          <w:trHeight w:val="408"/>
        </w:trPr>
        <w:tc>
          <w:tcPr>
            <w:tcW w:w="1772" w:type="pct"/>
            <w:shd w:val="clear" w:color="auto" w:fill="auto"/>
          </w:tcPr>
          <w:p w14:paraId="4F16FDB5" w14:textId="77777777" w:rsidR="009B5A41" w:rsidRPr="00F867BF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533" w:type="pct"/>
            <w:vAlign w:val="bottom"/>
          </w:tcPr>
          <w:p w14:paraId="400FE810" w14:textId="77777777" w:rsidR="009B5A41" w:rsidRPr="00F867BF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3D468973" w14:textId="77777777" w:rsidR="009B5A41" w:rsidRPr="00F867BF" w:rsidRDefault="009B5A41" w:rsidP="00A1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5613E03C" w14:textId="77777777" w:rsidR="009B5A41" w:rsidRPr="00F867BF" w:rsidRDefault="009B5A41" w:rsidP="00A1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538E475F" w14:textId="77777777" w:rsidR="009B5A41" w:rsidRPr="00F867BF" w:rsidRDefault="009B5A41" w:rsidP="00A1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1454DEBB" w14:textId="77777777" w:rsidR="009B5A41" w:rsidRPr="00F867BF" w:rsidRDefault="009B5A41" w:rsidP="00A1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CD12A6" w:rsidRPr="00F867BF" w14:paraId="3F27031A" w14:textId="77777777" w:rsidTr="00BA599A">
        <w:trPr>
          <w:trHeight w:val="408"/>
        </w:trPr>
        <w:tc>
          <w:tcPr>
            <w:tcW w:w="1772" w:type="pct"/>
            <w:shd w:val="clear" w:color="auto" w:fill="auto"/>
          </w:tcPr>
          <w:p w14:paraId="475E745D" w14:textId="77777777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533" w:type="pct"/>
            <w:vAlign w:val="bottom"/>
          </w:tcPr>
          <w:p w14:paraId="0DA2FB44" w14:textId="77777777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408E0D43" w14:textId="6D2D8F03" w:rsidR="00CD12A6" w:rsidRPr="00F867BF" w:rsidRDefault="0001315E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10,32</w:t>
            </w:r>
            <w:r w:rsidR="005630AC" w:rsidRPr="00F867BF">
              <w:t>3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49F879A" w14:textId="78AECA48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11,367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1721E4A2" w14:textId="7709D4A6" w:rsidR="00CD12A6" w:rsidRPr="00F867BF" w:rsidRDefault="00CA6935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5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0A4CCB7C" w14:textId="4F4D3F93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1,733</w:t>
            </w:r>
          </w:p>
        </w:tc>
      </w:tr>
      <w:tr w:rsidR="00CD12A6" w:rsidRPr="00F867BF" w14:paraId="7FD94B15" w14:textId="77777777" w:rsidTr="00BA599A">
        <w:trPr>
          <w:trHeight w:val="408"/>
        </w:trPr>
        <w:tc>
          <w:tcPr>
            <w:tcW w:w="1772" w:type="pct"/>
            <w:shd w:val="clear" w:color="auto" w:fill="auto"/>
          </w:tcPr>
          <w:p w14:paraId="56AED8FB" w14:textId="632D982B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ภาษีปีก่อน ๆ ที่บันทึก</w:t>
            </w:r>
            <w:r w:rsidR="00283F2D" w:rsidRPr="00F867B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283F2D" w:rsidRPr="00F867BF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  <w:r w:rsidR="00283F2D" w:rsidRPr="00F867B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ต่ำไป</w:t>
            </w:r>
          </w:p>
        </w:tc>
        <w:tc>
          <w:tcPr>
            <w:tcW w:w="533" w:type="pct"/>
            <w:vAlign w:val="bottom"/>
          </w:tcPr>
          <w:p w14:paraId="0CC6FB8A" w14:textId="77777777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48AC9541" w14:textId="511F609D" w:rsidR="00CD12A6" w:rsidRPr="00F867BF" w:rsidRDefault="00F1184F" w:rsidP="00CD12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(102)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1FE6BA54" w14:textId="7B02EF38" w:rsidR="00CD12A6" w:rsidRPr="00F867BF" w:rsidRDefault="00CD12A6" w:rsidP="00CD12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279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186E894" w14:textId="3DCD7A3E" w:rsidR="00CD12A6" w:rsidRPr="00F867BF" w:rsidRDefault="00CA6935" w:rsidP="00CD12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3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5F955B38" w14:textId="70291201" w:rsidR="00CD12A6" w:rsidRPr="00F867BF" w:rsidRDefault="00CD12A6" w:rsidP="00CD12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410</w:t>
            </w:r>
          </w:p>
        </w:tc>
      </w:tr>
      <w:tr w:rsidR="00CD12A6" w:rsidRPr="00F867BF" w14:paraId="5F2A9F3A" w14:textId="77777777" w:rsidTr="00BA599A">
        <w:trPr>
          <w:trHeight w:val="408"/>
        </w:trPr>
        <w:tc>
          <w:tcPr>
            <w:tcW w:w="1772" w:type="pct"/>
          </w:tcPr>
          <w:p w14:paraId="4E22595E" w14:textId="77777777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16CB44FE" w14:textId="77777777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  <w:vAlign w:val="bottom"/>
          </w:tcPr>
          <w:p w14:paraId="0F226F96" w14:textId="7A1BD040" w:rsidR="00CD12A6" w:rsidRPr="00F867BF" w:rsidRDefault="00F1184F" w:rsidP="00CD12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10,22</w:t>
            </w:r>
            <w:r w:rsidR="005630AC" w:rsidRPr="00F867BF">
              <w:rPr>
                <w:b/>
                <w:bCs/>
              </w:rPr>
              <w:t>1</w:t>
            </w:r>
          </w:p>
        </w:tc>
        <w:tc>
          <w:tcPr>
            <w:tcW w:w="674" w:type="pct"/>
            <w:vAlign w:val="bottom"/>
          </w:tcPr>
          <w:p w14:paraId="371F8085" w14:textId="305D1D93" w:rsidR="00CD12A6" w:rsidRPr="00F867BF" w:rsidRDefault="00CD12A6" w:rsidP="00CD12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11,646</w:t>
            </w:r>
          </w:p>
        </w:tc>
        <w:tc>
          <w:tcPr>
            <w:tcW w:w="674" w:type="pct"/>
            <w:vAlign w:val="bottom"/>
          </w:tcPr>
          <w:p w14:paraId="4E923C8A" w14:textId="0ED76774" w:rsidR="00CD12A6" w:rsidRPr="00F867BF" w:rsidRDefault="00CA6935" w:rsidP="00CD12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8</w:t>
            </w:r>
          </w:p>
        </w:tc>
        <w:tc>
          <w:tcPr>
            <w:tcW w:w="674" w:type="pct"/>
            <w:vAlign w:val="bottom"/>
          </w:tcPr>
          <w:p w14:paraId="5B296C3F" w14:textId="302B1E0C" w:rsidR="00CD12A6" w:rsidRPr="00F867BF" w:rsidRDefault="00CD12A6" w:rsidP="00CD12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2,143</w:t>
            </w:r>
          </w:p>
        </w:tc>
      </w:tr>
      <w:tr w:rsidR="00CD12A6" w:rsidRPr="00F867BF" w14:paraId="4F3B1206" w14:textId="77777777" w:rsidTr="00BA599A">
        <w:trPr>
          <w:trHeight w:val="408"/>
        </w:trPr>
        <w:tc>
          <w:tcPr>
            <w:tcW w:w="1772" w:type="pct"/>
          </w:tcPr>
          <w:p w14:paraId="012B54F5" w14:textId="77777777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7666E928" w14:textId="77777777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  <w:vAlign w:val="bottom"/>
          </w:tcPr>
          <w:p w14:paraId="650B9F89" w14:textId="77777777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09F447D4" w14:textId="77777777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7B74498F" w14:textId="77777777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74" w:type="pct"/>
            <w:vAlign w:val="bottom"/>
          </w:tcPr>
          <w:p w14:paraId="3736DFF9" w14:textId="77777777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CD12A6" w:rsidRPr="00F867BF" w14:paraId="347B78A2" w14:textId="77777777" w:rsidTr="00BA599A">
        <w:trPr>
          <w:trHeight w:val="408"/>
        </w:trPr>
        <w:tc>
          <w:tcPr>
            <w:tcW w:w="1772" w:type="pct"/>
          </w:tcPr>
          <w:p w14:paraId="282F3D5C" w14:textId="77777777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3751A958" w14:textId="00D7F15F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  <w:vAlign w:val="bottom"/>
          </w:tcPr>
          <w:p w14:paraId="52DA7447" w14:textId="49D9FA6E" w:rsidR="00CD12A6" w:rsidRPr="00F867BF" w:rsidRDefault="00F1184F" w:rsidP="00CD12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6,</w:t>
            </w:r>
            <w:r w:rsidR="00CF351D" w:rsidRPr="00F867BF">
              <w:t>59</w:t>
            </w:r>
            <w:r w:rsidR="00AE48A3" w:rsidRPr="00F867BF">
              <w:t>7</w:t>
            </w:r>
          </w:p>
        </w:tc>
        <w:tc>
          <w:tcPr>
            <w:tcW w:w="674" w:type="pct"/>
            <w:vAlign w:val="bottom"/>
          </w:tcPr>
          <w:p w14:paraId="21ABA36F" w14:textId="7D0BD0F2" w:rsidR="00CD12A6" w:rsidRPr="00F867BF" w:rsidRDefault="00CD12A6" w:rsidP="00CD12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(2,880)</w:t>
            </w:r>
          </w:p>
        </w:tc>
        <w:tc>
          <w:tcPr>
            <w:tcW w:w="674" w:type="pct"/>
            <w:vAlign w:val="bottom"/>
          </w:tcPr>
          <w:p w14:paraId="50A9926B" w14:textId="5A07E918" w:rsidR="00CD12A6" w:rsidRPr="00F867BF" w:rsidRDefault="00CA6935" w:rsidP="00CD12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(516)</w:t>
            </w:r>
          </w:p>
        </w:tc>
        <w:tc>
          <w:tcPr>
            <w:tcW w:w="674" w:type="pct"/>
            <w:vAlign w:val="bottom"/>
          </w:tcPr>
          <w:p w14:paraId="1462FC73" w14:textId="25A0CB7A" w:rsidR="00CD12A6" w:rsidRPr="00F867BF" w:rsidRDefault="00CD12A6" w:rsidP="00CD12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F867BF">
              <w:t>(26)</w:t>
            </w:r>
          </w:p>
        </w:tc>
      </w:tr>
      <w:tr w:rsidR="00CD12A6" w:rsidRPr="00F867BF" w14:paraId="16B7632C" w14:textId="77777777" w:rsidTr="00BA599A">
        <w:trPr>
          <w:trHeight w:val="408"/>
        </w:trPr>
        <w:tc>
          <w:tcPr>
            <w:tcW w:w="1772" w:type="pct"/>
          </w:tcPr>
          <w:p w14:paraId="7FCFA2CF" w14:textId="77777777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5BA5D5BC" w14:textId="77777777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040574ED" w14:textId="4050C7D3" w:rsidR="00CD12A6" w:rsidRPr="00F867BF" w:rsidRDefault="00F1184F" w:rsidP="00CD12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6,</w:t>
            </w:r>
            <w:r w:rsidR="00CF351D" w:rsidRPr="00F867BF">
              <w:rPr>
                <w:b/>
                <w:bCs/>
              </w:rPr>
              <w:t>59</w:t>
            </w:r>
            <w:r w:rsidR="00AE48A3" w:rsidRPr="00F867BF">
              <w:rPr>
                <w:b/>
                <w:bCs/>
              </w:rPr>
              <w:t>7</w:t>
            </w:r>
          </w:p>
        </w:tc>
        <w:tc>
          <w:tcPr>
            <w:tcW w:w="674" w:type="pct"/>
            <w:vAlign w:val="bottom"/>
          </w:tcPr>
          <w:p w14:paraId="60636397" w14:textId="6067315B" w:rsidR="00CD12A6" w:rsidRPr="00F867BF" w:rsidRDefault="00CD12A6" w:rsidP="00CD12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(2,880)</w:t>
            </w:r>
          </w:p>
        </w:tc>
        <w:tc>
          <w:tcPr>
            <w:tcW w:w="674" w:type="pct"/>
            <w:vAlign w:val="bottom"/>
          </w:tcPr>
          <w:p w14:paraId="5FF07A3C" w14:textId="5DC3A5B1" w:rsidR="00CD12A6" w:rsidRPr="00F867BF" w:rsidRDefault="00CA6935" w:rsidP="00CD12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(516)</w:t>
            </w:r>
          </w:p>
        </w:tc>
        <w:tc>
          <w:tcPr>
            <w:tcW w:w="674" w:type="pct"/>
            <w:vAlign w:val="bottom"/>
          </w:tcPr>
          <w:p w14:paraId="278E3C98" w14:textId="471D26A4" w:rsidR="00CD12A6" w:rsidRPr="00F867BF" w:rsidRDefault="00CD12A6" w:rsidP="00CD12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(26)</w:t>
            </w:r>
          </w:p>
        </w:tc>
      </w:tr>
      <w:tr w:rsidR="00CD12A6" w:rsidRPr="00F867BF" w14:paraId="7A5500AD" w14:textId="77777777" w:rsidTr="00BA599A">
        <w:trPr>
          <w:trHeight w:val="408"/>
        </w:trPr>
        <w:tc>
          <w:tcPr>
            <w:tcW w:w="1772" w:type="pct"/>
          </w:tcPr>
          <w:p w14:paraId="14643B32" w14:textId="6E1F0EEE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</w:t>
            </w:r>
            <w:r w:rsidR="00CA6935" w:rsidRPr="00F867B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A6935"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643FA715" w14:textId="77777777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  <w:vAlign w:val="bottom"/>
          </w:tcPr>
          <w:p w14:paraId="78F9BA20" w14:textId="47ACB66A" w:rsidR="00CD12A6" w:rsidRPr="00F867BF" w:rsidRDefault="00F1184F" w:rsidP="00CD12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16,8</w:t>
            </w:r>
            <w:r w:rsidR="00CF351D" w:rsidRPr="00F867BF">
              <w:rPr>
                <w:b/>
                <w:bCs/>
              </w:rPr>
              <w:t>18</w:t>
            </w:r>
          </w:p>
        </w:tc>
        <w:tc>
          <w:tcPr>
            <w:tcW w:w="674" w:type="pct"/>
            <w:vAlign w:val="bottom"/>
          </w:tcPr>
          <w:p w14:paraId="1F66543D" w14:textId="5182AD10" w:rsidR="00CD12A6" w:rsidRPr="00F867BF" w:rsidRDefault="00CD12A6" w:rsidP="00CD12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8,766</w:t>
            </w:r>
          </w:p>
        </w:tc>
        <w:tc>
          <w:tcPr>
            <w:tcW w:w="674" w:type="pct"/>
            <w:vAlign w:val="bottom"/>
          </w:tcPr>
          <w:p w14:paraId="33BA7051" w14:textId="7782F1F4" w:rsidR="00CD12A6" w:rsidRPr="00F867BF" w:rsidRDefault="00CA6935" w:rsidP="00CD12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(508)</w:t>
            </w:r>
          </w:p>
        </w:tc>
        <w:tc>
          <w:tcPr>
            <w:tcW w:w="674" w:type="pct"/>
            <w:vAlign w:val="bottom"/>
          </w:tcPr>
          <w:p w14:paraId="1273AA32" w14:textId="3C37499C" w:rsidR="00CD12A6" w:rsidRPr="00F867BF" w:rsidRDefault="00CD12A6" w:rsidP="00CD12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2,117</w:t>
            </w:r>
          </w:p>
        </w:tc>
      </w:tr>
    </w:tbl>
    <w:p w14:paraId="2A07D5C0" w14:textId="3F71D873" w:rsidR="00336195" w:rsidRPr="00F867BF" w:rsidRDefault="00336195" w:rsidP="003E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266923A8" w14:textId="347CBE45" w:rsidR="00E1426A" w:rsidRPr="00F867BF" w:rsidRDefault="00E1426A" w:rsidP="00E1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F867BF">
        <w:rPr>
          <w:cs/>
        </w:rPr>
        <w:t xml:space="preserve">กลุ่มบริษัทดำเนินธุรกิจในประเทศเนเธอร์แลนด์และประเทศนอร์เวย์ ซึ่งได้มีการประกาศใช้กฎหมายการจัดเก็บภาษีเงินได้ขั้นต่ำส่วนเพิ่มและมีผลบังคับใช้ตั้งแต่วันที่ </w:t>
      </w:r>
      <w:r w:rsidR="00301E64" w:rsidRPr="00F867BF">
        <w:t>1</w:t>
      </w:r>
      <w:r w:rsidRPr="00F867BF">
        <w:rPr>
          <w:cs/>
        </w:rPr>
        <w:t xml:space="preserve"> มกราคม </w:t>
      </w:r>
      <w:r w:rsidR="00301E64" w:rsidRPr="00F867BF">
        <w:t>2567</w:t>
      </w:r>
      <w:r w:rsidRPr="00F867BF">
        <w:rPr>
          <w:cs/>
        </w:rPr>
        <w:t xml:space="preserve"> เป็นต้นไป กลุ่มบริษัทพิจารณาว่าจะไม่ถูกจัดเก็บภาษีเงินได้ขั้นต่ำส่วนเพิ่มจากการดำเนินธุรกิจในประเทศดังกล่าว เนื่องจากเข้าข้อยกเว้นการใช้บทบัญญัติของกฎหมายที่เป็นทางออก (</w:t>
      </w:r>
      <w:r w:rsidRPr="00F867BF">
        <w:t xml:space="preserve">Transitional Safe Harbours Rule) </w:t>
      </w:r>
      <w:r w:rsidRPr="00F867BF">
        <w:rPr>
          <w:cs/>
        </w:rPr>
        <w:t xml:space="preserve">และประเมินว่าไม่มีผลกระทบอย่างเป็นสาระสำคัญต่องบการเงินรวมสำหรับปีสิ้นสุดวันที่ </w:t>
      </w:r>
      <w:r w:rsidR="00301E64" w:rsidRPr="00F867BF">
        <w:t>31</w:t>
      </w:r>
      <w:r w:rsidRPr="00F867BF">
        <w:rPr>
          <w:cs/>
        </w:rPr>
        <w:t xml:space="preserve"> ธันวาคม </w:t>
      </w:r>
      <w:r w:rsidR="00301E64" w:rsidRPr="00F867BF">
        <w:t>2567</w:t>
      </w:r>
      <w:r w:rsidRPr="00F867BF">
        <w:rPr>
          <w:cs/>
        </w:rPr>
        <w:t xml:space="preserve"> สำหรับเขตเศรษฐกิจที่กฎหมายดังกล่าวจะมีผลบังคับใช้ตั้งแต่วันที่ </w:t>
      </w:r>
      <w:r w:rsidR="00301E64" w:rsidRPr="00F867BF">
        <w:t>1</w:t>
      </w:r>
      <w:r w:rsidRPr="00F867BF">
        <w:rPr>
          <w:cs/>
        </w:rPr>
        <w:t xml:space="preserve"> มกราคม </w:t>
      </w:r>
      <w:r w:rsidR="00301E64" w:rsidRPr="00F867BF">
        <w:t>2568</w:t>
      </w:r>
      <w:r w:rsidRPr="00F867BF">
        <w:rPr>
          <w:cs/>
        </w:rPr>
        <w:t xml:space="preserve"> เป็นต้นไปนั้น กลุ่มบริษัทอยู่ระหว่างการประเมินผลกระทบที่อาจเกิดขึ้นต่องบการเงินรวม</w:t>
      </w:r>
    </w:p>
    <w:p w14:paraId="2A89AFB6" w14:textId="77777777" w:rsidR="00E1426A" w:rsidRPr="00F867BF" w:rsidRDefault="00E1426A" w:rsidP="00E1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F867BF">
        <w:t xml:space="preserve"> </w:t>
      </w:r>
    </w:p>
    <w:p w14:paraId="7F269E1F" w14:textId="77777777" w:rsidR="00E1426A" w:rsidRPr="00F867BF" w:rsidRDefault="00E1426A" w:rsidP="00E1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F867BF">
        <w:t xml:space="preserve"> </w:t>
      </w:r>
    </w:p>
    <w:p w14:paraId="0D89963D" w14:textId="078D16A2" w:rsidR="00336195" w:rsidRPr="00F867BF" w:rsidRDefault="00E1426A" w:rsidP="00C76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  <w:r w:rsidRPr="00F867BF">
        <w:t xml:space="preserve"> </w:t>
      </w:r>
      <w:r w:rsidR="00336195" w:rsidRPr="00F867BF"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2"/>
        <w:gridCol w:w="1166"/>
        <w:gridCol w:w="1168"/>
        <w:gridCol w:w="1168"/>
        <w:gridCol w:w="1166"/>
      </w:tblGrid>
      <w:tr w:rsidR="006276A0" w:rsidRPr="00F867BF" w14:paraId="1ABB40FA" w14:textId="77777777" w:rsidTr="00336195">
        <w:trPr>
          <w:trHeight w:val="408"/>
          <w:tblHeader/>
        </w:trPr>
        <w:tc>
          <w:tcPr>
            <w:tcW w:w="2458" w:type="pct"/>
          </w:tcPr>
          <w:p w14:paraId="0C4B1AE9" w14:textId="77777777" w:rsidR="006276A0" w:rsidRPr="00F867BF" w:rsidRDefault="006276A0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pct"/>
            <w:gridSpan w:val="2"/>
          </w:tcPr>
          <w:p w14:paraId="38540601" w14:textId="77777777" w:rsidR="006276A0" w:rsidRPr="00F867BF" w:rsidRDefault="006276A0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1" w:type="pct"/>
            <w:gridSpan w:val="2"/>
          </w:tcPr>
          <w:p w14:paraId="0A773865" w14:textId="77777777" w:rsidR="006276A0" w:rsidRPr="00F867BF" w:rsidRDefault="006276A0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276A0" w:rsidRPr="00F867BF" w14:paraId="62B517D5" w14:textId="77777777" w:rsidTr="00336195">
        <w:trPr>
          <w:trHeight w:val="408"/>
          <w:tblHeader/>
        </w:trPr>
        <w:tc>
          <w:tcPr>
            <w:tcW w:w="2458" w:type="pct"/>
          </w:tcPr>
          <w:p w14:paraId="6C005E31" w14:textId="283BC0F6" w:rsidR="006276A0" w:rsidRPr="00F867BF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635" w:type="pct"/>
          </w:tcPr>
          <w:p w14:paraId="652A5D55" w14:textId="14F8F201" w:rsidR="006276A0" w:rsidRPr="00F867BF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D12A6" w:rsidRPr="00F867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36" w:type="pct"/>
          </w:tcPr>
          <w:p w14:paraId="254B7680" w14:textId="28FF8BD4" w:rsidR="006276A0" w:rsidRPr="00F867BF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D12A6"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36" w:type="pct"/>
          </w:tcPr>
          <w:p w14:paraId="5B0DC033" w14:textId="26B8C7A6" w:rsidR="006276A0" w:rsidRPr="00F867BF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D12A6" w:rsidRPr="00F867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35" w:type="pct"/>
          </w:tcPr>
          <w:p w14:paraId="39934B1B" w14:textId="5B093DA2" w:rsidR="006276A0" w:rsidRPr="00F867BF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D12A6"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276A0" w:rsidRPr="00F867BF" w14:paraId="22462833" w14:textId="77777777" w:rsidTr="00336195">
        <w:trPr>
          <w:trHeight w:val="408"/>
          <w:tblHeader/>
        </w:trPr>
        <w:tc>
          <w:tcPr>
            <w:tcW w:w="2458" w:type="pct"/>
          </w:tcPr>
          <w:p w14:paraId="7EEE25E7" w14:textId="77777777" w:rsidR="006276A0" w:rsidRPr="00F867BF" w:rsidRDefault="006276A0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2" w:type="pct"/>
            <w:gridSpan w:val="4"/>
          </w:tcPr>
          <w:p w14:paraId="1131102C" w14:textId="77777777" w:rsidR="006276A0" w:rsidRPr="00F867BF" w:rsidRDefault="006276A0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D12A6" w:rsidRPr="00F867BF" w14:paraId="11DE92A1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1062AE24" w14:textId="3BB4579E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635" w:type="pct"/>
            <w:vAlign w:val="bottom"/>
          </w:tcPr>
          <w:p w14:paraId="34BF4E8E" w14:textId="78D2F508" w:rsidR="00CD12A6" w:rsidRPr="00F867BF" w:rsidRDefault="00E70F2F" w:rsidP="00CD12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2</w:t>
            </w:r>
            <w:r w:rsidR="00AC1DCA" w:rsidRPr="00F867BF">
              <w:rPr>
                <w:b/>
                <w:bCs/>
              </w:rPr>
              <w:t>0</w:t>
            </w:r>
            <w:r w:rsidRPr="00F867BF">
              <w:rPr>
                <w:b/>
                <w:bCs/>
              </w:rPr>
              <w:t>,</w:t>
            </w:r>
            <w:r w:rsidR="00AC1DCA" w:rsidRPr="00F867BF">
              <w:rPr>
                <w:b/>
                <w:bCs/>
              </w:rPr>
              <w:t>858</w:t>
            </w:r>
          </w:p>
        </w:tc>
        <w:tc>
          <w:tcPr>
            <w:tcW w:w="636" w:type="pct"/>
            <w:vAlign w:val="bottom"/>
          </w:tcPr>
          <w:p w14:paraId="2A356F42" w14:textId="4D873873" w:rsidR="00CD12A6" w:rsidRPr="00F867BF" w:rsidRDefault="00CD12A6" w:rsidP="00CD12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20,675</w:t>
            </w:r>
          </w:p>
        </w:tc>
        <w:tc>
          <w:tcPr>
            <w:tcW w:w="636" w:type="pct"/>
            <w:vAlign w:val="bottom"/>
          </w:tcPr>
          <w:p w14:paraId="5EFA105D" w14:textId="2DE2F63E" w:rsidR="00CD12A6" w:rsidRPr="00F867BF" w:rsidRDefault="00CA6935" w:rsidP="00CD12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1,</w:t>
            </w:r>
            <w:r w:rsidR="009405AF" w:rsidRPr="00F867BF">
              <w:rPr>
                <w:rFonts w:hint="cs"/>
                <w:b/>
                <w:bCs/>
                <w:cs/>
              </w:rPr>
              <w:t>212</w:t>
            </w:r>
          </w:p>
        </w:tc>
        <w:tc>
          <w:tcPr>
            <w:tcW w:w="635" w:type="pct"/>
            <w:vAlign w:val="bottom"/>
          </w:tcPr>
          <w:p w14:paraId="3A52B460" w14:textId="533AE0C4" w:rsidR="00CD12A6" w:rsidRPr="00F867BF" w:rsidRDefault="00CD12A6" w:rsidP="00CD12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9,215</w:t>
            </w:r>
          </w:p>
        </w:tc>
      </w:tr>
      <w:tr w:rsidR="00CD12A6" w:rsidRPr="00F867BF" w14:paraId="3CFB4D14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22ABF678" w14:textId="77777777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อัตราภาษีเงินได้นิติบุคคล </w:t>
            </w: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635" w:type="pct"/>
            <w:vAlign w:val="bottom"/>
          </w:tcPr>
          <w:p w14:paraId="3A1B141D" w14:textId="0EF135D7" w:rsidR="00CD12A6" w:rsidRPr="00F867BF" w:rsidRDefault="00F4796A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</w:pPr>
            <w:r w:rsidRPr="00F867BF">
              <w:t>20.00</w:t>
            </w:r>
          </w:p>
        </w:tc>
        <w:tc>
          <w:tcPr>
            <w:tcW w:w="636" w:type="pct"/>
            <w:vAlign w:val="bottom"/>
          </w:tcPr>
          <w:p w14:paraId="3BDF710E" w14:textId="6ACF543F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</w:pPr>
            <w:r w:rsidRPr="00F867BF">
              <w:t>20.00</w:t>
            </w:r>
          </w:p>
        </w:tc>
        <w:tc>
          <w:tcPr>
            <w:tcW w:w="636" w:type="pct"/>
          </w:tcPr>
          <w:p w14:paraId="0600FBBC" w14:textId="28955A80" w:rsidR="00CD12A6" w:rsidRPr="00F867BF" w:rsidRDefault="00CA6935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</w:pPr>
            <w:r w:rsidRPr="00F867BF">
              <w:t>20.00</w:t>
            </w:r>
          </w:p>
        </w:tc>
        <w:tc>
          <w:tcPr>
            <w:tcW w:w="635" w:type="pct"/>
          </w:tcPr>
          <w:p w14:paraId="6EC60002" w14:textId="327A1E5F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</w:pPr>
            <w:r w:rsidRPr="00F867BF">
              <w:t>20.00</w:t>
            </w:r>
          </w:p>
        </w:tc>
      </w:tr>
      <w:tr w:rsidR="00CD12A6" w:rsidRPr="00F867BF" w14:paraId="2D14AEC8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0FC8D7F4" w14:textId="1E2D8F9D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กำไรก่อนภาษีเงินได้คูณอัตราภาษี</w:t>
            </w:r>
          </w:p>
        </w:tc>
        <w:tc>
          <w:tcPr>
            <w:tcW w:w="635" w:type="pct"/>
            <w:vAlign w:val="bottom"/>
          </w:tcPr>
          <w:p w14:paraId="27115D65" w14:textId="79AC13BD" w:rsidR="00CD12A6" w:rsidRPr="00F867BF" w:rsidRDefault="00F4796A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F867BF">
              <w:t>4,</w:t>
            </w:r>
            <w:r w:rsidR="00AC1DCA" w:rsidRPr="00F867BF">
              <w:t>172</w:t>
            </w:r>
          </w:p>
        </w:tc>
        <w:tc>
          <w:tcPr>
            <w:tcW w:w="636" w:type="pct"/>
            <w:vAlign w:val="bottom"/>
          </w:tcPr>
          <w:p w14:paraId="6038B68B" w14:textId="5C609800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F867BF">
              <w:t>4,135</w:t>
            </w:r>
          </w:p>
        </w:tc>
        <w:tc>
          <w:tcPr>
            <w:tcW w:w="636" w:type="pct"/>
          </w:tcPr>
          <w:p w14:paraId="7ABFDDF1" w14:textId="32E2222F" w:rsidR="00CD12A6" w:rsidRPr="00F867BF" w:rsidRDefault="00CA6935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2</w:t>
            </w:r>
            <w:r w:rsidR="009405AF" w:rsidRPr="00F867BF">
              <w:t>42</w:t>
            </w:r>
          </w:p>
        </w:tc>
        <w:tc>
          <w:tcPr>
            <w:tcW w:w="635" w:type="pct"/>
          </w:tcPr>
          <w:p w14:paraId="2DB25286" w14:textId="228AF968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cs/>
              </w:rPr>
            </w:pPr>
            <w:r w:rsidRPr="00F867BF">
              <w:t>1,843</w:t>
            </w:r>
          </w:p>
        </w:tc>
      </w:tr>
      <w:tr w:rsidR="00CD12A6" w:rsidRPr="00F867BF" w14:paraId="41548928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0D81E8CE" w14:textId="7E0477C1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635" w:type="pct"/>
            <w:vAlign w:val="bottom"/>
          </w:tcPr>
          <w:p w14:paraId="4BCCD883" w14:textId="235A0176" w:rsidR="00CD12A6" w:rsidRPr="00F867BF" w:rsidRDefault="00F4796A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9,</w:t>
            </w:r>
            <w:r w:rsidR="00847741" w:rsidRPr="00F867BF">
              <w:t>1</w:t>
            </w:r>
            <w:r w:rsidRPr="00F867BF">
              <w:t>7</w:t>
            </w:r>
            <w:r w:rsidR="00996E7C" w:rsidRPr="00F867BF">
              <w:t>6</w:t>
            </w:r>
          </w:p>
        </w:tc>
        <w:tc>
          <w:tcPr>
            <w:tcW w:w="636" w:type="pct"/>
            <w:vAlign w:val="bottom"/>
          </w:tcPr>
          <w:p w14:paraId="0C9B03D7" w14:textId="1A61B125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2,613</w:t>
            </w:r>
          </w:p>
        </w:tc>
        <w:tc>
          <w:tcPr>
            <w:tcW w:w="636" w:type="pct"/>
            <w:vAlign w:val="bottom"/>
          </w:tcPr>
          <w:p w14:paraId="31EF1850" w14:textId="3204379B" w:rsidR="00CD12A6" w:rsidRPr="00F867BF" w:rsidRDefault="00A41C9D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rPr>
                <w:rFonts w:hint="cs"/>
                <w:cs/>
              </w:rPr>
              <w:t>-</w:t>
            </w:r>
          </w:p>
        </w:tc>
        <w:tc>
          <w:tcPr>
            <w:tcW w:w="635" w:type="pct"/>
            <w:vAlign w:val="bottom"/>
          </w:tcPr>
          <w:p w14:paraId="3C847A4C" w14:textId="2B9248B2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</w:pPr>
            <w:r w:rsidRPr="00F867BF">
              <w:t>-</w:t>
            </w:r>
          </w:p>
        </w:tc>
      </w:tr>
      <w:tr w:rsidR="00CD12A6" w:rsidRPr="00F867BF" w14:paraId="09926D81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631E8B50" w14:textId="1552ED1A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 / รายจ่ายที่มีสิทธิหักได้เพิ่มขึ้น</w:t>
            </w:r>
          </w:p>
        </w:tc>
        <w:tc>
          <w:tcPr>
            <w:tcW w:w="635" w:type="pct"/>
            <w:vAlign w:val="bottom"/>
          </w:tcPr>
          <w:p w14:paraId="25D3565A" w14:textId="02407C76" w:rsidR="00CD12A6" w:rsidRPr="00F867BF" w:rsidRDefault="00EF5397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(</w:t>
            </w:r>
            <w:r w:rsidR="00847741" w:rsidRPr="00F867BF">
              <w:t>59</w:t>
            </w:r>
            <w:r w:rsidR="00F57645" w:rsidRPr="00F867BF">
              <w:t>2</w:t>
            </w:r>
            <w:r w:rsidRPr="00F867BF">
              <w:t>)</w:t>
            </w:r>
          </w:p>
        </w:tc>
        <w:tc>
          <w:tcPr>
            <w:tcW w:w="636" w:type="pct"/>
            <w:vAlign w:val="bottom"/>
          </w:tcPr>
          <w:p w14:paraId="37A48FD1" w14:textId="0F95C34F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(517)</w:t>
            </w:r>
          </w:p>
        </w:tc>
        <w:tc>
          <w:tcPr>
            <w:tcW w:w="636" w:type="pct"/>
            <w:vAlign w:val="bottom"/>
          </w:tcPr>
          <w:p w14:paraId="3F2E0597" w14:textId="2488DFF3" w:rsidR="00CD12A6" w:rsidRPr="00F867BF" w:rsidRDefault="00CA6935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(</w:t>
            </w:r>
            <w:r w:rsidR="007D200A" w:rsidRPr="00F867BF">
              <w:rPr>
                <w:rFonts w:hint="cs"/>
                <w:cs/>
              </w:rPr>
              <w:t>75</w:t>
            </w:r>
            <w:r w:rsidR="00A41C9D" w:rsidRPr="00F867BF">
              <w:rPr>
                <w:rFonts w:hint="cs"/>
                <w:cs/>
              </w:rPr>
              <w:t>3</w:t>
            </w:r>
            <w:r w:rsidRPr="00F867BF">
              <w:t>)</w:t>
            </w:r>
          </w:p>
        </w:tc>
        <w:tc>
          <w:tcPr>
            <w:tcW w:w="635" w:type="pct"/>
            <w:vAlign w:val="bottom"/>
          </w:tcPr>
          <w:p w14:paraId="63994254" w14:textId="4173F2C8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(285)</w:t>
            </w:r>
          </w:p>
        </w:tc>
      </w:tr>
      <w:tr w:rsidR="00CD12A6" w:rsidRPr="00F867BF" w14:paraId="0837E1A0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517FB14C" w14:textId="77777777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 / รายการปรับปรุง</w:t>
            </w:r>
          </w:p>
        </w:tc>
        <w:tc>
          <w:tcPr>
            <w:tcW w:w="635" w:type="pct"/>
            <w:vAlign w:val="bottom"/>
          </w:tcPr>
          <w:p w14:paraId="2AC19CBC" w14:textId="4D59051F" w:rsidR="00CD12A6" w:rsidRPr="00F867BF" w:rsidRDefault="00EF5397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4,</w:t>
            </w:r>
            <w:r w:rsidR="00F57645" w:rsidRPr="00F867BF">
              <w:t>226</w:t>
            </w:r>
          </w:p>
        </w:tc>
        <w:tc>
          <w:tcPr>
            <w:tcW w:w="636" w:type="pct"/>
            <w:vAlign w:val="bottom"/>
          </w:tcPr>
          <w:p w14:paraId="60A68FE4" w14:textId="63C2E909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2,616</w:t>
            </w:r>
          </w:p>
        </w:tc>
        <w:tc>
          <w:tcPr>
            <w:tcW w:w="636" w:type="pct"/>
            <w:vAlign w:val="bottom"/>
          </w:tcPr>
          <w:p w14:paraId="70EB157C" w14:textId="388EB6A8" w:rsidR="00CD12A6" w:rsidRPr="00F867BF" w:rsidRDefault="007D200A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rPr>
                <w:rFonts w:hint="cs"/>
                <w:cs/>
              </w:rPr>
              <w:t>-</w:t>
            </w:r>
          </w:p>
        </w:tc>
        <w:tc>
          <w:tcPr>
            <w:tcW w:w="635" w:type="pct"/>
            <w:vAlign w:val="bottom"/>
          </w:tcPr>
          <w:p w14:paraId="05A43953" w14:textId="5D79893E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149</w:t>
            </w:r>
          </w:p>
        </w:tc>
      </w:tr>
      <w:tr w:rsidR="00CD12A6" w:rsidRPr="00F867BF" w14:paraId="5DBEF5C3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31D61746" w14:textId="1D5DFB06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การปรับอัตราภาษี</w:t>
            </w:r>
          </w:p>
        </w:tc>
        <w:tc>
          <w:tcPr>
            <w:tcW w:w="635" w:type="pct"/>
            <w:vAlign w:val="bottom"/>
          </w:tcPr>
          <w:p w14:paraId="7D47B8B6" w14:textId="4B5003FC" w:rsidR="00CD12A6" w:rsidRPr="00F867BF" w:rsidRDefault="00EF5397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(</w:t>
            </w:r>
            <w:r w:rsidR="00F57645" w:rsidRPr="00F867BF">
              <w:t>205</w:t>
            </w:r>
            <w:r w:rsidRPr="00F867BF">
              <w:t>)</w:t>
            </w:r>
          </w:p>
        </w:tc>
        <w:tc>
          <w:tcPr>
            <w:tcW w:w="636" w:type="pct"/>
            <w:vAlign w:val="bottom"/>
          </w:tcPr>
          <w:p w14:paraId="4386079E" w14:textId="20FE009D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(274)</w:t>
            </w:r>
          </w:p>
        </w:tc>
        <w:tc>
          <w:tcPr>
            <w:tcW w:w="636" w:type="pct"/>
            <w:vAlign w:val="bottom"/>
          </w:tcPr>
          <w:p w14:paraId="07DF08A7" w14:textId="4D2DAB10" w:rsidR="00CD12A6" w:rsidRPr="00F867BF" w:rsidRDefault="00CA6935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635" w:type="pct"/>
            <w:vAlign w:val="bottom"/>
          </w:tcPr>
          <w:p w14:paraId="125B9064" w14:textId="137C4A87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-</w:t>
            </w:r>
          </w:p>
        </w:tc>
      </w:tr>
      <w:tr w:rsidR="00CD12A6" w:rsidRPr="00F867BF" w14:paraId="6223F4CF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0B37B064" w14:textId="3656D2D8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Pr="00F867B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35" w:type="pct"/>
            <w:vAlign w:val="bottom"/>
          </w:tcPr>
          <w:p w14:paraId="7276916A" w14:textId="61DD02E6" w:rsidR="00CD12A6" w:rsidRPr="00F867BF" w:rsidRDefault="00847741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4</w:t>
            </w:r>
            <w:r w:rsidR="00F57645" w:rsidRPr="00F867BF">
              <w:t>54</w:t>
            </w:r>
          </w:p>
        </w:tc>
        <w:tc>
          <w:tcPr>
            <w:tcW w:w="636" w:type="pct"/>
            <w:vAlign w:val="bottom"/>
          </w:tcPr>
          <w:p w14:paraId="49B58C57" w14:textId="49DCD104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rPr>
                <w:rFonts w:hint="cs"/>
                <w:cs/>
              </w:rPr>
              <w:t>119</w:t>
            </w:r>
          </w:p>
        </w:tc>
        <w:tc>
          <w:tcPr>
            <w:tcW w:w="636" w:type="pct"/>
            <w:vAlign w:val="bottom"/>
          </w:tcPr>
          <w:p w14:paraId="54D5B0C2" w14:textId="1F1E894D" w:rsidR="00CD12A6" w:rsidRPr="00F867BF" w:rsidRDefault="00BB49B8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rPr>
                <w:rFonts w:hint="cs"/>
                <w:cs/>
              </w:rPr>
              <w:t>-</w:t>
            </w:r>
          </w:p>
        </w:tc>
        <w:tc>
          <w:tcPr>
            <w:tcW w:w="635" w:type="pct"/>
            <w:vAlign w:val="bottom"/>
          </w:tcPr>
          <w:p w14:paraId="24EAE370" w14:textId="1D671E37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-</w:t>
            </w:r>
          </w:p>
        </w:tc>
      </w:tr>
      <w:tr w:rsidR="00CD12A6" w:rsidRPr="00F867BF" w14:paraId="6F223BD8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1A13132C" w14:textId="4089CDE3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กำไรที่ได้มาจากกิจกรรมการส่งเสริม</w:t>
            </w:r>
          </w:p>
        </w:tc>
        <w:tc>
          <w:tcPr>
            <w:tcW w:w="635" w:type="pct"/>
            <w:vAlign w:val="bottom"/>
          </w:tcPr>
          <w:p w14:paraId="68D32E90" w14:textId="205D4DFA" w:rsidR="00CD12A6" w:rsidRPr="00F867BF" w:rsidRDefault="000D173B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(423)</w:t>
            </w:r>
          </w:p>
        </w:tc>
        <w:tc>
          <w:tcPr>
            <w:tcW w:w="636" w:type="pct"/>
            <w:vAlign w:val="bottom"/>
          </w:tcPr>
          <w:p w14:paraId="08AE3145" w14:textId="5F5E4A13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(137)</w:t>
            </w:r>
          </w:p>
        </w:tc>
        <w:tc>
          <w:tcPr>
            <w:tcW w:w="636" w:type="pct"/>
            <w:vAlign w:val="bottom"/>
          </w:tcPr>
          <w:p w14:paraId="1DA4C736" w14:textId="7AC4062B" w:rsidR="00CD12A6" w:rsidRPr="00F867BF" w:rsidRDefault="00CA6935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635" w:type="pct"/>
            <w:vAlign w:val="bottom"/>
          </w:tcPr>
          <w:p w14:paraId="557B1D5C" w14:textId="2B3CBFE5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rPr>
                <w:rFonts w:hint="cs"/>
                <w:cs/>
              </w:rPr>
              <w:t>-</w:t>
            </w:r>
          </w:p>
        </w:tc>
      </w:tr>
      <w:tr w:rsidR="00CD12A6" w:rsidRPr="00F867BF" w14:paraId="578281BF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1873A116" w14:textId="15A320B1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ภาษีปีก่อนที่บันทึก</w:t>
            </w:r>
            <w:r w:rsidR="005439F7" w:rsidRPr="00F867B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5439F7" w:rsidRPr="00F867BF">
              <w:rPr>
                <w:rFonts w:ascii="Angsana New" w:hAnsi="Angsana New" w:hint="cs"/>
                <w:sz w:val="30"/>
                <w:szCs w:val="30"/>
                <w:cs/>
              </w:rPr>
              <w:t xml:space="preserve">สูงไป) 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ต่ำไป</w:t>
            </w:r>
          </w:p>
        </w:tc>
        <w:tc>
          <w:tcPr>
            <w:tcW w:w="635" w:type="pct"/>
            <w:vAlign w:val="bottom"/>
          </w:tcPr>
          <w:p w14:paraId="26F79472" w14:textId="5FE51EA5" w:rsidR="00CD12A6" w:rsidRPr="00F867BF" w:rsidRDefault="005439F7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(102)</w:t>
            </w:r>
          </w:p>
        </w:tc>
        <w:tc>
          <w:tcPr>
            <w:tcW w:w="636" w:type="pct"/>
            <w:vAlign w:val="bottom"/>
          </w:tcPr>
          <w:p w14:paraId="0306AFE3" w14:textId="7B17EA7B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27</w:t>
            </w:r>
            <w:r w:rsidRPr="00F867BF">
              <w:rPr>
                <w:rFonts w:hint="cs"/>
                <w:cs/>
              </w:rPr>
              <w:t>8</w:t>
            </w:r>
          </w:p>
        </w:tc>
        <w:tc>
          <w:tcPr>
            <w:tcW w:w="636" w:type="pct"/>
            <w:vAlign w:val="bottom"/>
          </w:tcPr>
          <w:p w14:paraId="32963C1B" w14:textId="5D6FDC4C" w:rsidR="00CD12A6" w:rsidRPr="00F867BF" w:rsidRDefault="00CA6935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3</w:t>
            </w:r>
          </w:p>
        </w:tc>
        <w:tc>
          <w:tcPr>
            <w:tcW w:w="635" w:type="pct"/>
            <w:vAlign w:val="bottom"/>
          </w:tcPr>
          <w:p w14:paraId="488CAAD5" w14:textId="46BAEC6D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410</w:t>
            </w:r>
          </w:p>
        </w:tc>
      </w:tr>
      <w:tr w:rsidR="00CD12A6" w:rsidRPr="00F867BF" w14:paraId="5B064753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3068C1C2" w14:textId="1FCEDC1C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การใช้ประโยชน์จากขาดทุนทางภาษีที่ยังไม่ได้บันทึกในงวดก่อน</w:t>
            </w:r>
          </w:p>
        </w:tc>
        <w:tc>
          <w:tcPr>
            <w:tcW w:w="635" w:type="pct"/>
            <w:vAlign w:val="bottom"/>
          </w:tcPr>
          <w:p w14:paraId="3DDDFC34" w14:textId="6D518373" w:rsidR="00CD12A6" w:rsidRPr="00F867BF" w:rsidRDefault="000D173B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(133)</w:t>
            </w:r>
          </w:p>
        </w:tc>
        <w:tc>
          <w:tcPr>
            <w:tcW w:w="636" w:type="pct"/>
            <w:vAlign w:val="bottom"/>
          </w:tcPr>
          <w:p w14:paraId="082130BC" w14:textId="02F24C2A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(37)</w:t>
            </w:r>
          </w:p>
        </w:tc>
        <w:tc>
          <w:tcPr>
            <w:tcW w:w="636" w:type="pct"/>
            <w:vAlign w:val="bottom"/>
          </w:tcPr>
          <w:p w14:paraId="7C57479A" w14:textId="54B69020" w:rsidR="00CD12A6" w:rsidRPr="00F867BF" w:rsidRDefault="00CA6935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635" w:type="pct"/>
            <w:vAlign w:val="bottom"/>
          </w:tcPr>
          <w:p w14:paraId="3B62DEB3" w14:textId="659D05C6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rPr>
                <w:rFonts w:hint="cs"/>
                <w:cs/>
              </w:rPr>
              <w:t>-</w:t>
            </w:r>
          </w:p>
        </w:tc>
      </w:tr>
      <w:tr w:rsidR="00CD12A6" w:rsidRPr="00F867BF" w14:paraId="23CCA20A" w14:textId="77777777" w:rsidTr="00336195">
        <w:tblPrEx>
          <w:tblLook w:val="01E0" w:firstRow="1" w:lastRow="1" w:firstColumn="1" w:lastColumn="1" w:noHBand="0" w:noVBand="0"/>
        </w:tblPrEx>
        <w:tc>
          <w:tcPr>
            <w:tcW w:w="2458" w:type="pct"/>
          </w:tcPr>
          <w:p w14:paraId="498A3081" w14:textId="4039EDCC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3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การรับรู้ขาดทุนทางภาษีที่ยังไม่ได้บันทึก</w:t>
            </w:r>
            <w:r w:rsidRPr="00F867B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635" w:type="pct"/>
            <w:vAlign w:val="bottom"/>
          </w:tcPr>
          <w:p w14:paraId="55739530" w14:textId="6CC3A3B0" w:rsidR="00CD12A6" w:rsidRPr="00F867BF" w:rsidRDefault="00996E7C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221</w:t>
            </w:r>
          </w:p>
        </w:tc>
        <w:tc>
          <w:tcPr>
            <w:tcW w:w="636" w:type="pct"/>
            <w:vAlign w:val="bottom"/>
          </w:tcPr>
          <w:p w14:paraId="4E2F387D" w14:textId="29C0C89A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(10)</w:t>
            </w:r>
          </w:p>
        </w:tc>
        <w:tc>
          <w:tcPr>
            <w:tcW w:w="636" w:type="pct"/>
            <w:vAlign w:val="bottom"/>
          </w:tcPr>
          <w:p w14:paraId="0496FC63" w14:textId="2D55EECA" w:rsidR="00CD12A6" w:rsidRPr="00F867BF" w:rsidRDefault="00CA6935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635" w:type="pct"/>
            <w:vAlign w:val="bottom"/>
          </w:tcPr>
          <w:p w14:paraId="2F5D27CD" w14:textId="3B0F4153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-</w:t>
            </w:r>
          </w:p>
        </w:tc>
      </w:tr>
      <w:tr w:rsidR="00CD12A6" w:rsidRPr="00F867BF" w14:paraId="7AE35B7A" w14:textId="77777777" w:rsidTr="00336195">
        <w:tblPrEx>
          <w:tblLook w:val="01E0" w:firstRow="1" w:lastRow="1" w:firstColumn="1" w:lastColumn="1" w:noHBand="0" w:noVBand="0"/>
        </w:tblPrEx>
        <w:trPr>
          <w:trHeight w:val="58"/>
        </w:trPr>
        <w:tc>
          <w:tcPr>
            <w:tcW w:w="2458" w:type="pct"/>
          </w:tcPr>
          <w:p w14:paraId="44B86A75" w14:textId="77777777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635" w:type="pct"/>
            <w:vAlign w:val="bottom"/>
          </w:tcPr>
          <w:p w14:paraId="71D8DDD2" w14:textId="2910D745" w:rsidR="00CD12A6" w:rsidRPr="00F867BF" w:rsidRDefault="000D173B" w:rsidP="00CD12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24</w:t>
            </w:r>
          </w:p>
        </w:tc>
        <w:tc>
          <w:tcPr>
            <w:tcW w:w="636" w:type="pct"/>
            <w:vAlign w:val="bottom"/>
          </w:tcPr>
          <w:p w14:paraId="27C2C0E5" w14:textId="1D577521" w:rsidR="00CD12A6" w:rsidRPr="00F867BF" w:rsidRDefault="00CD12A6" w:rsidP="00CD12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(20)</w:t>
            </w:r>
          </w:p>
        </w:tc>
        <w:tc>
          <w:tcPr>
            <w:tcW w:w="636" w:type="pct"/>
            <w:vAlign w:val="bottom"/>
          </w:tcPr>
          <w:p w14:paraId="756ED18D" w14:textId="6B5169D5" w:rsidR="00CD12A6" w:rsidRPr="00F867BF" w:rsidRDefault="00CA6935" w:rsidP="00CD12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635" w:type="pct"/>
            <w:vAlign w:val="bottom"/>
          </w:tcPr>
          <w:p w14:paraId="376A0F8D" w14:textId="51FF14AC" w:rsidR="00CD12A6" w:rsidRPr="00F867BF" w:rsidRDefault="00CD12A6" w:rsidP="00CD12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F867BF">
              <w:t>-</w:t>
            </w:r>
          </w:p>
        </w:tc>
      </w:tr>
      <w:tr w:rsidR="00CD12A6" w:rsidRPr="00F867BF" w14:paraId="3839A072" w14:textId="77777777" w:rsidTr="00336195">
        <w:tblPrEx>
          <w:tblLook w:val="01E0" w:firstRow="1" w:lastRow="1" w:firstColumn="1" w:lastColumn="1" w:noHBand="0" w:noVBand="0"/>
        </w:tblPrEx>
        <w:trPr>
          <w:trHeight w:val="58"/>
        </w:trPr>
        <w:tc>
          <w:tcPr>
            <w:tcW w:w="2458" w:type="pct"/>
          </w:tcPr>
          <w:p w14:paraId="7F394D8E" w14:textId="77777777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vAlign w:val="bottom"/>
          </w:tcPr>
          <w:p w14:paraId="546132B3" w14:textId="41E0ACA4" w:rsidR="00CD12A6" w:rsidRPr="00F867BF" w:rsidRDefault="00993DA3" w:rsidP="00CD12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16,8</w:t>
            </w:r>
            <w:r w:rsidR="00AC1DCA" w:rsidRPr="00F867BF">
              <w:rPr>
                <w:b/>
                <w:bCs/>
              </w:rPr>
              <w:t>18</w:t>
            </w:r>
          </w:p>
        </w:tc>
        <w:tc>
          <w:tcPr>
            <w:tcW w:w="636" w:type="pct"/>
            <w:vAlign w:val="bottom"/>
          </w:tcPr>
          <w:p w14:paraId="2FE2EF72" w14:textId="777E58F7" w:rsidR="00CD12A6" w:rsidRPr="00F867BF" w:rsidRDefault="00CD12A6" w:rsidP="00CD12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8,766</w:t>
            </w:r>
          </w:p>
        </w:tc>
        <w:tc>
          <w:tcPr>
            <w:tcW w:w="636" w:type="pct"/>
            <w:vAlign w:val="bottom"/>
          </w:tcPr>
          <w:p w14:paraId="3008A9E7" w14:textId="440412C8" w:rsidR="00CD12A6" w:rsidRPr="00F867BF" w:rsidRDefault="00CA6935" w:rsidP="00CD12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(508)</w:t>
            </w:r>
          </w:p>
        </w:tc>
        <w:tc>
          <w:tcPr>
            <w:tcW w:w="635" w:type="pct"/>
            <w:vAlign w:val="bottom"/>
          </w:tcPr>
          <w:p w14:paraId="576AD351" w14:textId="55C634F9" w:rsidR="00CD12A6" w:rsidRPr="00F867BF" w:rsidRDefault="00CD12A6" w:rsidP="00CD12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2,117</w:t>
            </w:r>
          </w:p>
        </w:tc>
      </w:tr>
      <w:tr w:rsidR="00CD12A6" w:rsidRPr="00F867BF" w14:paraId="6F6374E6" w14:textId="77777777" w:rsidTr="00336195">
        <w:tblPrEx>
          <w:tblLook w:val="01E0" w:firstRow="1" w:lastRow="1" w:firstColumn="1" w:lastColumn="1" w:noHBand="0" w:noVBand="0"/>
        </w:tblPrEx>
        <w:trPr>
          <w:trHeight w:val="58"/>
        </w:trPr>
        <w:tc>
          <w:tcPr>
            <w:tcW w:w="2458" w:type="pct"/>
          </w:tcPr>
          <w:p w14:paraId="15CCFCF9" w14:textId="7E18822C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อัตราภาษี </w:t>
            </w: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635" w:type="pct"/>
            <w:vAlign w:val="bottom"/>
          </w:tcPr>
          <w:p w14:paraId="7411A1D6" w14:textId="46D027B0" w:rsidR="00CD12A6" w:rsidRPr="00F867BF" w:rsidRDefault="00993DA3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80.</w:t>
            </w:r>
            <w:r w:rsidR="00AC1DCA" w:rsidRPr="00F867BF">
              <w:rPr>
                <w:b/>
                <w:bCs/>
              </w:rPr>
              <w:t>63</w:t>
            </w:r>
          </w:p>
        </w:tc>
        <w:tc>
          <w:tcPr>
            <w:tcW w:w="636" w:type="pct"/>
            <w:vAlign w:val="bottom"/>
          </w:tcPr>
          <w:p w14:paraId="637A9696" w14:textId="28BC9FCC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42.40</w:t>
            </w:r>
          </w:p>
        </w:tc>
        <w:tc>
          <w:tcPr>
            <w:tcW w:w="636" w:type="pct"/>
            <w:vAlign w:val="bottom"/>
          </w:tcPr>
          <w:p w14:paraId="70EFDE78" w14:textId="775D3815" w:rsidR="00CD12A6" w:rsidRPr="00F867BF" w:rsidRDefault="007A4BC5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(41</w:t>
            </w:r>
            <w:r w:rsidR="00CA6935" w:rsidRPr="00F867BF">
              <w:rPr>
                <w:b/>
                <w:bCs/>
              </w:rPr>
              <w:t>.</w:t>
            </w:r>
            <w:r w:rsidRPr="00F867BF">
              <w:rPr>
                <w:b/>
                <w:bCs/>
              </w:rPr>
              <w:t>94)</w:t>
            </w:r>
          </w:p>
        </w:tc>
        <w:tc>
          <w:tcPr>
            <w:tcW w:w="635" w:type="pct"/>
            <w:vAlign w:val="bottom"/>
          </w:tcPr>
          <w:p w14:paraId="3D36839A" w14:textId="6B9B1CB9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22.98</w:t>
            </w:r>
          </w:p>
        </w:tc>
      </w:tr>
    </w:tbl>
    <w:p w14:paraId="5588801C" w14:textId="0C652580" w:rsidR="00336195" w:rsidRPr="00F867BF" w:rsidRDefault="00336195" w:rsidP="003E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  <w:cs/>
        </w:rPr>
      </w:pPr>
    </w:p>
    <w:p w14:paraId="1F5C565A" w14:textId="77777777" w:rsidR="00336195" w:rsidRPr="00F867BF" w:rsidRDefault="00336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</w:rPr>
      </w:pPr>
      <w:r w:rsidRPr="00F867BF">
        <w:rPr>
          <w:sz w:val="28"/>
          <w:szCs w:val="28"/>
          <w:cs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FE302E" w:rsidRPr="00F867BF" w14:paraId="277EAC86" w14:textId="77777777" w:rsidTr="00FE302E">
        <w:trPr>
          <w:tblHeader/>
        </w:trPr>
        <w:tc>
          <w:tcPr>
            <w:tcW w:w="4230" w:type="dxa"/>
            <w:shd w:val="clear" w:color="auto" w:fill="auto"/>
          </w:tcPr>
          <w:p w14:paraId="6A565160" w14:textId="77777777" w:rsidR="00FE302E" w:rsidRPr="00F867BF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0C7CB6D4" w14:textId="77777777" w:rsidR="00FE302E" w:rsidRPr="00F867BF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FE302E" w:rsidRPr="00F867BF" w14:paraId="48B1340D" w14:textId="77777777" w:rsidTr="00BA599A">
        <w:trPr>
          <w:tblHeader/>
        </w:trPr>
        <w:tc>
          <w:tcPr>
            <w:tcW w:w="4230" w:type="dxa"/>
            <w:shd w:val="clear" w:color="auto" w:fill="auto"/>
          </w:tcPr>
          <w:p w14:paraId="41AD4B6C" w14:textId="1CCA1082" w:rsidR="00FE302E" w:rsidRPr="00F867BF" w:rsidRDefault="00FE302E" w:rsidP="00F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303357A9" w14:textId="77777777" w:rsidR="00FE302E" w:rsidRPr="00F867BF" w:rsidRDefault="00FE302E" w:rsidP="00F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cs/>
              </w:rPr>
            </w:pPr>
            <w:r w:rsidRPr="00F867BF">
              <w:rPr>
                <w:rFonts w:hint="cs"/>
                <w:cs/>
              </w:rPr>
              <w:t>สินทรัพย์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3CB6B7AD" w14:textId="77777777" w:rsidR="00FE302E" w:rsidRPr="00F867BF" w:rsidRDefault="00FE302E" w:rsidP="00F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</w:pPr>
            <w:r w:rsidRPr="00F867BF">
              <w:rPr>
                <w:rFonts w:hint="cs"/>
                <w:cs/>
              </w:rPr>
              <w:t>หนี้สิน</w:t>
            </w:r>
          </w:p>
        </w:tc>
      </w:tr>
      <w:tr w:rsidR="006276A0" w:rsidRPr="00F867BF" w14:paraId="2A30D653" w14:textId="77777777" w:rsidTr="00BA599A">
        <w:trPr>
          <w:tblHeader/>
        </w:trPr>
        <w:tc>
          <w:tcPr>
            <w:tcW w:w="4230" w:type="dxa"/>
          </w:tcPr>
          <w:p w14:paraId="5126A625" w14:textId="07610504" w:rsidR="006276A0" w:rsidRPr="00F867BF" w:rsidRDefault="006276A0" w:rsidP="0062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</w:pPr>
            <w:r w:rsidRPr="00F867BF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F867BF">
              <w:rPr>
                <w:rFonts w:hint="cs"/>
                <w:b/>
                <w:bCs/>
                <w:i/>
                <w:iCs/>
              </w:rPr>
              <w:t>31</w:t>
            </w:r>
            <w:r w:rsidRPr="00F867BF">
              <w:rPr>
                <w:rFonts w:hint="cs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237" w:type="dxa"/>
          </w:tcPr>
          <w:p w14:paraId="52C0C7F6" w14:textId="703EE607" w:rsidR="006276A0" w:rsidRPr="00F867BF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D12A6" w:rsidRPr="00F867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38" w:type="dxa"/>
          </w:tcPr>
          <w:p w14:paraId="48C3FF22" w14:textId="2F8FEAE5" w:rsidR="006276A0" w:rsidRPr="00F867BF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D12A6"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37" w:type="dxa"/>
          </w:tcPr>
          <w:p w14:paraId="221FA23B" w14:textId="271D170F" w:rsidR="006276A0" w:rsidRPr="00F867BF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D12A6" w:rsidRPr="00F867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38" w:type="dxa"/>
          </w:tcPr>
          <w:p w14:paraId="329F73F9" w14:textId="0139A4D1" w:rsidR="006276A0" w:rsidRPr="00F867BF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D12A6"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302E" w:rsidRPr="00F867BF" w14:paraId="33F88917" w14:textId="77777777" w:rsidTr="00FE302E">
        <w:trPr>
          <w:tblHeader/>
        </w:trPr>
        <w:tc>
          <w:tcPr>
            <w:tcW w:w="4230" w:type="dxa"/>
          </w:tcPr>
          <w:p w14:paraId="2E9AF0D7" w14:textId="77777777" w:rsidR="00FE302E" w:rsidRPr="00F867BF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</w:pPr>
          </w:p>
        </w:tc>
        <w:tc>
          <w:tcPr>
            <w:tcW w:w="4950" w:type="dxa"/>
            <w:gridSpan w:val="4"/>
          </w:tcPr>
          <w:p w14:paraId="091634E9" w14:textId="77777777" w:rsidR="00FE302E" w:rsidRPr="00F867BF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D12A6" w:rsidRPr="00F867BF" w14:paraId="2D75BBA4" w14:textId="77777777" w:rsidTr="00BA599A">
        <w:trPr>
          <w:tblHeader/>
        </w:trPr>
        <w:tc>
          <w:tcPr>
            <w:tcW w:w="4230" w:type="dxa"/>
          </w:tcPr>
          <w:p w14:paraId="60B004E8" w14:textId="77777777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5BB9120B" w14:textId="5E70E399" w:rsidR="00CD12A6" w:rsidRPr="00F867BF" w:rsidRDefault="00752F3D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F867BF">
              <w:t>18,6</w:t>
            </w:r>
            <w:r w:rsidR="004C772B" w:rsidRPr="00F867BF">
              <w:t>12</w:t>
            </w:r>
          </w:p>
        </w:tc>
        <w:tc>
          <w:tcPr>
            <w:tcW w:w="1238" w:type="dxa"/>
          </w:tcPr>
          <w:p w14:paraId="65F62110" w14:textId="799E5F03" w:rsidR="00CD12A6" w:rsidRPr="00F867BF" w:rsidRDefault="00EE3A8D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F867BF">
              <w:t>20</w:t>
            </w:r>
            <w:r w:rsidR="00CD12A6" w:rsidRPr="00F867BF">
              <w:t>,</w:t>
            </w:r>
            <w:r w:rsidRPr="00F867BF">
              <w:t>501</w:t>
            </w:r>
          </w:p>
        </w:tc>
        <w:tc>
          <w:tcPr>
            <w:tcW w:w="1237" w:type="dxa"/>
          </w:tcPr>
          <w:p w14:paraId="2E5F4053" w14:textId="6C69D9E6" w:rsidR="00CD12A6" w:rsidRPr="00F867BF" w:rsidRDefault="00752F3D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F867BF">
              <w:t>(22,3</w:t>
            </w:r>
            <w:r w:rsidR="004C772B" w:rsidRPr="00F867BF">
              <w:t>69</w:t>
            </w:r>
            <w:r w:rsidR="002A4B89" w:rsidRPr="00F867BF">
              <w:t>)</w:t>
            </w:r>
          </w:p>
        </w:tc>
        <w:tc>
          <w:tcPr>
            <w:tcW w:w="1238" w:type="dxa"/>
          </w:tcPr>
          <w:p w14:paraId="17337E01" w14:textId="24D3FDCB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F867BF">
              <w:t>(</w:t>
            </w:r>
            <w:r w:rsidR="00EE3A8D" w:rsidRPr="00F867BF">
              <w:t>20</w:t>
            </w:r>
            <w:r w:rsidRPr="00F867BF">
              <w:t>,</w:t>
            </w:r>
            <w:r w:rsidR="00EE3A8D" w:rsidRPr="00F867BF">
              <w:t>791</w:t>
            </w:r>
            <w:r w:rsidRPr="00F867BF">
              <w:t>)</w:t>
            </w:r>
          </w:p>
        </w:tc>
      </w:tr>
      <w:tr w:rsidR="00CD12A6" w:rsidRPr="00F867BF" w14:paraId="6BF3CD8B" w14:textId="77777777" w:rsidTr="00BA599A">
        <w:trPr>
          <w:tblHeader/>
        </w:trPr>
        <w:tc>
          <w:tcPr>
            <w:tcW w:w="4230" w:type="dxa"/>
          </w:tcPr>
          <w:p w14:paraId="18AC3CCD" w14:textId="77777777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37" w:type="dxa"/>
          </w:tcPr>
          <w:p w14:paraId="22A53D1F" w14:textId="5F251CDF" w:rsidR="00CD12A6" w:rsidRPr="00F867BF" w:rsidRDefault="00725FC8" w:rsidP="00CD12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F867BF">
              <w:t>(15,036)</w:t>
            </w:r>
          </w:p>
        </w:tc>
        <w:tc>
          <w:tcPr>
            <w:tcW w:w="1238" w:type="dxa"/>
          </w:tcPr>
          <w:p w14:paraId="38268E07" w14:textId="189D275E" w:rsidR="00CD12A6" w:rsidRPr="00F867BF" w:rsidRDefault="00CD12A6" w:rsidP="00CD12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F867BF">
              <w:t>(</w:t>
            </w:r>
            <w:r w:rsidR="000D2965" w:rsidRPr="00F867BF">
              <w:t>17</w:t>
            </w:r>
            <w:r w:rsidR="00EE3A8D" w:rsidRPr="00F867BF">
              <w:t>,</w:t>
            </w:r>
            <w:r w:rsidR="000D2965" w:rsidRPr="00F867BF">
              <w:t>752</w:t>
            </w:r>
            <w:r w:rsidRPr="00F867BF">
              <w:t>)</w:t>
            </w:r>
          </w:p>
        </w:tc>
        <w:tc>
          <w:tcPr>
            <w:tcW w:w="1237" w:type="dxa"/>
          </w:tcPr>
          <w:p w14:paraId="3A236C20" w14:textId="287A3F14" w:rsidR="00900EDE" w:rsidRPr="00F867BF" w:rsidRDefault="00725FC8" w:rsidP="00CD12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F867BF">
              <w:t>15,036</w:t>
            </w:r>
          </w:p>
        </w:tc>
        <w:tc>
          <w:tcPr>
            <w:tcW w:w="1238" w:type="dxa"/>
          </w:tcPr>
          <w:p w14:paraId="7BF7C955" w14:textId="1FB98941" w:rsidR="00CD12A6" w:rsidRPr="00F867BF" w:rsidRDefault="000D2965" w:rsidP="00CD12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F867BF">
              <w:t>17,752</w:t>
            </w:r>
          </w:p>
        </w:tc>
      </w:tr>
      <w:tr w:rsidR="00CD12A6" w:rsidRPr="00F867BF" w14:paraId="29B3B7CF" w14:textId="77777777" w:rsidTr="00BA599A">
        <w:trPr>
          <w:tblHeader/>
        </w:trPr>
        <w:tc>
          <w:tcPr>
            <w:tcW w:w="4230" w:type="dxa"/>
          </w:tcPr>
          <w:p w14:paraId="03213D85" w14:textId="77777777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237" w:type="dxa"/>
          </w:tcPr>
          <w:p w14:paraId="2D41B9B6" w14:textId="40E16F33" w:rsidR="00CD12A6" w:rsidRPr="00F867BF" w:rsidRDefault="00F76038" w:rsidP="00CD12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F867BF">
              <w:rPr>
                <w:b/>
                <w:bCs/>
              </w:rPr>
              <w:t>3,5</w:t>
            </w:r>
            <w:r w:rsidR="004C772B" w:rsidRPr="00F867BF">
              <w:rPr>
                <w:b/>
                <w:bCs/>
              </w:rPr>
              <w:t>76</w:t>
            </w:r>
          </w:p>
        </w:tc>
        <w:tc>
          <w:tcPr>
            <w:tcW w:w="1238" w:type="dxa"/>
          </w:tcPr>
          <w:p w14:paraId="4D7E3CE8" w14:textId="76D438E3" w:rsidR="00CD12A6" w:rsidRPr="00F867BF" w:rsidRDefault="00CD12A6" w:rsidP="00CD12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F867BF">
              <w:rPr>
                <w:b/>
                <w:bCs/>
              </w:rPr>
              <w:t>2,749</w:t>
            </w:r>
          </w:p>
        </w:tc>
        <w:tc>
          <w:tcPr>
            <w:tcW w:w="1237" w:type="dxa"/>
          </w:tcPr>
          <w:p w14:paraId="7EF36D30" w14:textId="1F307434" w:rsidR="00CD12A6" w:rsidRPr="00F867BF" w:rsidRDefault="00F76038" w:rsidP="00CD12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F867BF">
              <w:rPr>
                <w:b/>
                <w:bCs/>
              </w:rPr>
              <w:t>(7,3</w:t>
            </w:r>
            <w:r w:rsidR="004C772B" w:rsidRPr="00F867BF">
              <w:rPr>
                <w:b/>
                <w:bCs/>
              </w:rPr>
              <w:t>33</w:t>
            </w:r>
            <w:r w:rsidRPr="00F867BF">
              <w:rPr>
                <w:b/>
                <w:bCs/>
              </w:rPr>
              <w:t>)</w:t>
            </w:r>
          </w:p>
        </w:tc>
        <w:tc>
          <w:tcPr>
            <w:tcW w:w="1238" w:type="dxa"/>
          </w:tcPr>
          <w:p w14:paraId="5BB0D3A1" w14:textId="3E43A915" w:rsidR="00CD12A6" w:rsidRPr="00F867BF" w:rsidRDefault="00CD12A6" w:rsidP="00CD12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F867BF">
              <w:rPr>
                <w:b/>
                <w:bCs/>
              </w:rPr>
              <w:t>(3,039)</w:t>
            </w:r>
          </w:p>
        </w:tc>
      </w:tr>
    </w:tbl>
    <w:p w14:paraId="0968B2A7" w14:textId="77777777" w:rsidR="00FE302E" w:rsidRPr="00F867BF" w:rsidRDefault="00FE302E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FE302E" w:rsidRPr="00F867BF" w14:paraId="1D489C61" w14:textId="77777777" w:rsidTr="00FE302E">
        <w:trPr>
          <w:tblHeader/>
        </w:trPr>
        <w:tc>
          <w:tcPr>
            <w:tcW w:w="4230" w:type="dxa"/>
          </w:tcPr>
          <w:p w14:paraId="52C121CC" w14:textId="77777777" w:rsidR="00FE302E" w:rsidRPr="00F867BF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</w:tcPr>
          <w:p w14:paraId="563A7FE0" w14:textId="77777777" w:rsidR="00FE302E" w:rsidRPr="00F867BF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b/>
                <w:bCs/>
                <w:cs/>
              </w:rPr>
            </w:pPr>
            <w:r w:rsidRPr="00F867BF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E302E" w:rsidRPr="00F867BF" w14:paraId="28E78B6B" w14:textId="77777777" w:rsidTr="00FE302E">
        <w:trPr>
          <w:tblHeader/>
        </w:trPr>
        <w:tc>
          <w:tcPr>
            <w:tcW w:w="4230" w:type="dxa"/>
          </w:tcPr>
          <w:p w14:paraId="05A3ED37" w14:textId="77777777" w:rsidR="00FE302E" w:rsidRPr="00F867BF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</w:tcPr>
          <w:p w14:paraId="7CCFFE64" w14:textId="77777777" w:rsidR="00FE302E" w:rsidRPr="00F867BF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cs/>
              </w:rPr>
            </w:pPr>
            <w:r w:rsidRPr="00F867BF">
              <w:rPr>
                <w:rFonts w:hint="cs"/>
                <w:cs/>
              </w:rPr>
              <w:t>สินทรัพย์</w:t>
            </w:r>
          </w:p>
        </w:tc>
        <w:tc>
          <w:tcPr>
            <w:tcW w:w="2475" w:type="dxa"/>
            <w:gridSpan w:val="2"/>
          </w:tcPr>
          <w:p w14:paraId="525F30FF" w14:textId="77777777" w:rsidR="00FE302E" w:rsidRPr="00F867BF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</w:pPr>
            <w:r w:rsidRPr="00F867BF">
              <w:rPr>
                <w:rFonts w:hint="cs"/>
                <w:cs/>
              </w:rPr>
              <w:t>หนี้สิน</w:t>
            </w:r>
          </w:p>
        </w:tc>
      </w:tr>
      <w:tr w:rsidR="006276A0" w:rsidRPr="00F867BF" w14:paraId="4898FE5D" w14:textId="77777777" w:rsidTr="00FE302E">
        <w:trPr>
          <w:tblHeader/>
        </w:trPr>
        <w:tc>
          <w:tcPr>
            <w:tcW w:w="4230" w:type="dxa"/>
          </w:tcPr>
          <w:p w14:paraId="55DC471C" w14:textId="77777777" w:rsidR="006276A0" w:rsidRPr="00F867BF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7EA0E2B2" w14:textId="48BA4270" w:rsidR="006276A0" w:rsidRPr="00F867BF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D12A6" w:rsidRPr="00F867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38" w:type="dxa"/>
          </w:tcPr>
          <w:p w14:paraId="7D25CB95" w14:textId="38D14515" w:rsidR="006276A0" w:rsidRPr="00F867BF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D12A6"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37" w:type="dxa"/>
          </w:tcPr>
          <w:p w14:paraId="2E001C53" w14:textId="65B56C86" w:rsidR="006276A0" w:rsidRPr="00F867BF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D12A6" w:rsidRPr="00F867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38" w:type="dxa"/>
          </w:tcPr>
          <w:p w14:paraId="554B661B" w14:textId="3D6A5605" w:rsidR="006276A0" w:rsidRPr="00F867BF" w:rsidRDefault="006276A0" w:rsidP="0062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D12A6"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C6FF7" w:rsidRPr="00F867BF" w14:paraId="30F67AD7" w14:textId="77777777" w:rsidTr="00FE302E">
        <w:trPr>
          <w:tblHeader/>
        </w:trPr>
        <w:tc>
          <w:tcPr>
            <w:tcW w:w="4230" w:type="dxa"/>
          </w:tcPr>
          <w:p w14:paraId="3063067C" w14:textId="77777777" w:rsidR="00DC6FF7" w:rsidRPr="00F867BF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</w:tcPr>
          <w:p w14:paraId="61FC8E93" w14:textId="77777777" w:rsidR="00DC6FF7" w:rsidRPr="00F867BF" w:rsidRDefault="00DC6FF7" w:rsidP="00DC6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76038" w:rsidRPr="00F867BF" w14:paraId="272D64EB" w14:textId="77777777" w:rsidTr="00FE302E">
        <w:trPr>
          <w:tblHeader/>
        </w:trPr>
        <w:tc>
          <w:tcPr>
            <w:tcW w:w="4230" w:type="dxa"/>
          </w:tcPr>
          <w:p w14:paraId="7AD350FC" w14:textId="77777777" w:rsidR="00F76038" w:rsidRPr="00F867BF" w:rsidRDefault="00F76038" w:rsidP="00F7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17D6CD4F" w14:textId="35FC4576" w:rsidR="00F76038" w:rsidRPr="00F867BF" w:rsidRDefault="00F76038" w:rsidP="00F7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cs/>
              </w:rPr>
            </w:pPr>
            <w:r w:rsidRPr="00F867BF">
              <w:t>3,037</w:t>
            </w:r>
          </w:p>
        </w:tc>
        <w:tc>
          <w:tcPr>
            <w:tcW w:w="1238" w:type="dxa"/>
          </w:tcPr>
          <w:p w14:paraId="268F099F" w14:textId="6507FD51" w:rsidR="00F76038" w:rsidRPr="00F867BF" w:rsidRDefault="00190A97" w:rsidP="00F7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F867BF">
              <w:t>2,687</w:t>
            </w:r>
          </w:p>
        </w:tc>
        <w:tc>
          <w:tcPr>
            <w:tcW w:w="1237" w:type="dxa"/>
          </w:tcPr>
          <w:p w14:paraId="5870DBE5" w14:textId="56D234A0" w:rsidR="00F76038" w:rsidRPr="00F867BF" w:rsidRDefault="00F76038" w:rsidP="00F7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F867BF">
              <w:t>(1,710)</w:t>
            </w:r>
          </w:p>
        </w:tc>
        <w:tc>
          <w:tcPr>
            <w:tcW w:w="1238" w:type="dxa"/>
          </w:tcPr>
          <w:p w14:paraId="7CB0D6CD" w14:textId="107E4105" w:rsidR="00F76038" w:rsidRPr="00F867BF" w:rsidRDefault="00F76038" w:rsidP="00F76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F867BF">
              <w:t>(</w:t>
            </w:r>
            <w:r w:rsidR="00FA0A3B" w:rsidRPr="00F867BF">
              <w:t>1,882</w:t>
            </w:r>
            <w:r w:rsidRPr="00F867BF">
              <w:t>)</w:t>
            </w:r>
          </w:p>
        </w:tc>
      </w:tr>
      <w:tr w:rsidR="00F76038" w:rsidRPr="00F867BF" w14:paraId="006E3A3E" w14:textId="77777777" w:rsidTr="00FE302E">
        <w:trPr>
          <w:tblHeader/>
        </w:trPr>
        <w:tc>
          <w:tcPr>
            <w:tcW w:w="4230" w:type="dxa"/>
          </w:tcPr>
          <w:p w14:paraId="13855B53" w14:textId="77777777" w:rsidR="00F76038" w:rsidRPr="00F867BF" w:rsidRDefault="00F76038" w:rsidP="00F7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37" w:type="dxa"/>
          </w:tcPr>
          <w:p w14:paraId="7E0D2B5B" w14:textId="3E66D2B9" w:rsidR="00F76038" w:rsidRPr="00F867BF" w:rsidRDefault="00F76038" w:rsidP="00F760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F867BF">
              <w:t>(1,710)</w:t>
            </w:r>
          </w:p>
        </w:tc>
        <w:tc>
          <w:tcPr>
            <w:tcW w:w="1238" w:type="dxa"/>
          </w:tcPr>
          <w:p w14:paraId="5A4548B4" w14:textId="4F1D1F0F" w:rsidR="00F76038" w:rsidRPr="00F867BF" w:rsidRDefault="00F76038" w:rsidP="00F760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</w:pPr>
            <w:r w:rsidRPr="00F867BF">
              <w:t>(1</w:t>
            </w:r>
            <w:r w:rsidR="00190A97" w:rsidRPr="00F867BF">
              <w:t>,882</w:t>
            </w:r>
            <w:r w:rsidRPr="00F867BF">
              <w:t>)</w:t>
            </w:r>
          </w:p>
        </w:tc>
        <w:tc>
          <w:tcPr>
            <w:tcW w:w="1237" w:type="dxa"/>
          </w:tcPr>
          <w:p w14:paraId="2F030AF7" w14:textId="09E701FA" w:rsidR="00F76038" w:rsidRPr="00F867BF" w:rsidRDefault="00F76038" w:rsidP="00F760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cs/>
              </w:rPr>
            </w:pPr>
            <w:r w:rsidRPr="00F867BF">
              <w:t>1,710</w:t>
            </w:r>
          </w:p>
        </w:tc>
        <w:tc>
          <w:tcPr>
            <w:tcW w:w="1238" w:type="dxa"/>
          </w:tcPr>
          <w:p w14:paraId="22C87CF3" w14:textId="2319EC6D" w:rsidR="00F76038" w:rsidRPr="00F867BF" w:rsidRDefault="00F76038" w:rsidP="00F760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cs/>
              </w:rPr>
            </w:pPr>
            <w:r w:rsidRPr="00F867BF">
              <w:t>1</w:t>
            </w:r>
            <w:r w:rsidR="00FA0A3B" w:rsidRPr="00F867BF">
              <w:t>,882</w:t>
            </w:r>
          </w:p>
        </w:tc>
      </w:tr>
      <w:tr w:rsidR="00F76038" w:rsidRPr="00F867BF" w14:paraId="35DE2533" w14:textId="77777777" w:rsidTr="00FE302E">
        <w:trPr>
          <w:tblHeader/>
        </w:trPr>
        <w:tc>
          <w:tcPr>
            <w:tcW w:w="4230" w:type="dxa"/>
          </w:tcPr>
          <w:p w14:paraId="1FBD0656" w14:textId="77777777" w:rsidR="00F76038" w:rsidRPr="00F867BF" w:rsidRDefault="00F76038" w:rsidP="00F76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37" w:type="dxa"/>
          </w:tcPr>
          <w:p w14:paraId="31A8D25B" w14:textId="5099B27F" w:rsidR="00F76038" w:rsidRPr="00F867BF" w:rsidRDefault="00F76038" w:rsidP="00F760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F867BF">
              <w:rPr>
                <w:b/>
                <w:bCs/>
              </w:rPr>
              <w:t>1,327</w:t>
            </w:r>
          </w:p>
        </w:tc>
        <w:tc>
          <w:tcPr>
            <w:tcW w:w="1238" w:type="dxa"/>
          </w:tcPr>
          <w:p w14:paraId="349ACC7B" w14:textId="6A902B4B" w:rsidR="00F76038" w:rsidRPr="00F867BF" w:rsidRDefault="00F76038" w:rsidP="00F760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F867BF">
              <w:rPr>
                <w:b/>
                <w:bCs/>
              </w:rPr>
              <w:t>805</w:t>
            </w:r>
          </w:p>
        </w:tc>
        <w:tc>
          <w:tcPr>
            <w:tcW w:w="1237" w:type="dxa"/>
          </w:tcPr>
          <w:p w14:paraId="31A35D98" w14:textId="0D0B98B6" w:rsidR="00F76038" w:rsidRPr="00F867BF" w:rsidRDefault="00F76038" w:rsidP="00F760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F867BF">
              <w:rPr>
                <w:b/>
                <w:bCs/>
              </w:rPr>
              <w:t>-</w:t>
            </w:r>
          </w:p>
        </w:tc>
        <w:tc>
          <w:tcPr>
            <w:tcW w:w="1238" w:type="dxa"/>
          </w:tcPr>
          <w:p w14:paraId="634A5650" w14:textId="28D92895" w:rsidR="00F76038" w:rsidRPr="00F867BF" w:rsidRDefault="00F76038" w:rsidP="00F760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</w:rPr>
            </w:pPr>
            <w:r w:rsidRPr="00F867BF">
              <w:rPr>
                <w:b/>
                <w:bCs/>
              </w:rPr>
              <w:t>-</w:t>
            </w:r>
          </w:p>
        </w:tc>
      </w:tr>
    </w:tbl>
    <w:p w14:paraId="12878E34" w14:textId="194B21F6" w:rsidR="00FE302E" w:rsidRPr="00F867BF" w:rsidRDefault="00FE302E" w:rsidP="00FE302E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</w:rPr>
        <w:sectPr w:rsidR="00FE302E" w:rsidRPr="00F867BF" w:rsidSect="00FB5E1D">
          <w:pgSz w:w="11907" w:h="16840" w:code="9"/>
          <w:pgMar w:top="691" w:right="1152" w:bottom="576" w:left="1152" w:header="720" w:footer="720" w:gutter="0"/>
          <w:cols w:space="720"/>
        </w:sectPr>
      </w:pPr>
    </w:p>
    <w:p w14:paraId="15BB3A95" w14:textId="11CD20D0" w:rsidR="00FB7C34" w:rsidRPr="00F867BF" w:rsidRDefault="00FE302E" w:rsidP="0073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  <w:r w:rsidRPr="00F867BF">
        <w:rPr>
          <w:rFonts w:hint="cs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tbl>
      <w:tblPr>
        <w:tblW w:w="5073" w:type="pct"/>
        <w:jc w:val="center"/>
        <w:tblLook w:val="01E0" w:firstRow="1" w:lastRow="1" w:firstColumn="1" w:lastColumn="1" w:noHBand="0" w:noVBand="0"/>
      </w:tblPr>
      <w:tblGrid>
        <w:gridCol w:w="4136"/>
        <w:gridCol w:w="1522"/>
        <w:gridCol w:w="1375"/>
        <w:gridCol w:w="1283"/>
        <w:gridCol w:w="1259"/>
        <w:gridCol w:w="1268"/>
        <w:gridCol w:w="1268"/>
        <w:gridCol w:w="1268"/>
        <w:gridCol w:w="1369"/>
      </w:tblGrid>
      <w:tr w:rsidR="00843942" w:rsidRPr="00F867BF" w14:paraId="4270D5D5" w14:textId="77777777" w:rsidTr="00575E74">
        <w:trPr>
          <w:trHeight w:val="397"/>
          <w:tblHeader/>
          <w:jc w:val="center"/>
        </w:trPr>
        <w:tc>
          <w:tcPr>
            <w:tcW w:w="1402" w:type="pct"/>
            <w:vAlign w:val="bottom"/>
          </w:tcPr>
          <w:p w14:paraId="78206924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3598" w:type="pct"/>
            <w:gridSpan w:val="8"/>
            <w:vAlign w:val="bottom"/>
          </w:tcPr>
          <w:p w14:paraId="0E6E8F01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867BF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43942" w:rsidRPr="00F867BF" w14:paraId="66C4B804" w14:textId="77777777" w:rsidTr="00575E74">
        <w:trPr>
          <w:trHeight w:val="397"/>
          <w:tblHeader/>
          <w:jc w:val="center"/>
        </w:trPr>
        <w:tc>
          <w:tcPr>
            <w:tcW w:w="1402" w:type="pct"/>
            <w:vAlign w:val="bottom"/>
          </w:tcPr>
          <w:p w14:paraId="7DC81641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000ABF91" w14:textId="77777777" w:rsidR="00843942" w:rsidRPr="00F867BF" w:rsidRDefault="00843942" w:rsidP="00446818">
            <w:pPr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1" w:type="pct"/>
            <w:gridSpan w:val="2"/>
            <w:vAlign w:val="bottom"/>
          </w:tcPr>
          <w:p w14:paraId="3763CC35" w14:textId="77777777" w:rsidR="00843942" w:rsidRPr="00F867BF" w:rsidRDefault="00843942" w:rsidP="004468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867B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บันทึกเป็น </w:t>
            </w: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F867B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รายจ่าย</w:t>
            </w: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  <w:r w:rsidRPr="00F867B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/ </w:t>
            </w:r>
            <w:r w:rsidRPr="00F867B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427" w:type="pct"/>
            <w:vAlign w:val="bottom"/>
          </w:tcPr>
          <w:p w14:paraId="0A9DDF61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0" w:type="pct"/>
          </w:tcPr>
          <w:p w14:paraId="658F5059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0" w:type="pct"/>
          </w:tcPr>
          <w:p w14:paraId="460A4471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0" w:type="pct"/>
            <w:vAlign w:val="bottom"/>
          </w:tcPr>
          <w:p w14:paraId="12F0824A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4" w:type="pct"/>
            <w:vAlign w:val="bottom"/>
          </w:tcPr>
          <w:p w14:paraId="2FC2FF31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843942" w:rsidRPr="00F867BF" w14:paraId="440C55F2" w14:textId="77777777" w:rsidTr="00FB64BA">
        <w:trPr>
          <w:trHeight w:hRule="exact" w:val="2289"/>
          <w:tblHeader/>
          <w:jc w:val="center"/>
        </w:trPr>
        <w:tc>
          <w:tcPr>
            <w:tcW w:w="1402" w:type="pct"/>
            <w:vAlign w:val="bottom"/>
          </w:tcPr>
          <w:p w14:paraId="23D45AA8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24A69368" w14:textId="77777777" w:rsidR="00843942" w:rsidRPr="00F867BF" w:rsidRDefault="00843942" w:rsidP="00446818">
            <w:pPr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ณ วันที่</w:t>
            </w:r>
            <w:r w:rsidRPr="00F867BF">
              <w:rPr>
                <w:rFonts w:asciiTheme="majorBidi" w:eastAsia="Calibri" w:hAnsiTheme="majorBidi" w:cstheme="majorBidi" w:hint="cs"/>
                <w:sz w:val="28"/>
                <w:szCs w:val="28"/>
              </w:rPr>
              <w:br/>
              <w:t>1</w:t>
            </w:r>
            <w:r w:rsidRPr="00F867B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มกราคม</w:t>
            </w:r>
          </w:p>
          <w:p w14:paraId="2571D559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 w:hint="cs"/>
                <w:sz w:val="28"/>
                <w:szCs w:val="28"/>
              </w:rPr>
              <w:t>256</w:t>
            </w: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66" w:type="pct"/>
            <w:vAlign w:val="bottom"/>
          </w:tcPr>
          <w:p w14:paraId="1B1285A2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867B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435" w:type="pct"/>
            <w:vAlign w:val="bottom"/>
          </w:tcPr>
          <w:p w14:paraId="309D6A93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867B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กำไรขาดทุน</w:t>
            </w:r>
            <w:r w:rsidRPr="00F867B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427" w:type="pct"/>
            <w:vAlign w:val="bottom"/>
          </w:tcPr>
          <w:p w14:paraId="220E5143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867B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ได้มาจากการซื้อธุรกิจ</w:t>
            </w:r>
          </w:p>
        </w:tc>
        <w:tc>
          <w:tcPr>
            <w:tcW w:w="430" w:type="pct"/>
            <w:vAlign w:val="bottom"/>
          </w:tcPr>
          <w:p w14:paraId="1A50323C" w14:textId="71A0CACE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9" w:right="-37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ลดลงจากการจำหน่าย</w:t>
            </w:r>
            <w:r w:rsidRPr="00F867B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/>
            </w:r>
            <w:r w:rsidRPr="00F867B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เงินลงทุน</w:t>
            </w:r>
            <w:r w:rsidR="008F3B54" w:rsidRPr="00F867BF">
              <w:rPr>
                <w:rFonts w:asciiTheme="majorBidi" w:eastAsia="Calibri" w:hAnsiTheme="majorBidi"/>
                <w:sz w:val="28"/>
                <w:szCs w:val="28"/>
                <w:cs/>
              </w:rPr>
              <w:t>/สัดส่วนการลงทุน</w:t>
            </w:r>
            <w:r w:rsidRPr="00F867B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="00FB64BA" w:rsidRPr="00F867BF">
              <w:rPr>
                <w:rFonts w:asciiTheme="majorBidi" w:eastAsia="Calibri" w:hAnsiTheme="majorBidi" w:cstheme="majorBidi"/>
                <w:sz w:val="28"/>
                <w:szCs w:val="28"/>
              </w:rPr>
              <w:br/>
            </w:r>
            <w:r w:rsidRPr="00F867BF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  <w:t>(</w:t>
            </w:r>
            <w:r w:rsidRPr="00F867BF">
              <w:rPr>
                <w:rFonts w:asciiTheme="majorBidi" w:eastAsia="Calibri" w:hAnsiTheme="majorBidi" w:cstheme="majorBidi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="009F5408" w:rsidRPr="00F867BF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br/>
            </w:r>
            <w:r w:rsidRPr="00F867BF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  <w:t>11</w:t>
            </w:r>
            <w:r w:rsidR="008F3B54" w:rsidRPr="00F867BF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  <w:t>, 14</w:t>
            </w:r>
            <w:r w:rsidRPr="00F867BF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430" w:type="pct"/>
            <w:vAlign w:val="bottom"/>
          </w:tcPr>
          <w:p w14:paraId="11A3F8CC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867B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430" w:type="pct"/>
            <w:vAlign w:val="bottom"/>
          </w:tcPr>
          <w:p w14:paraId="5A8C6B25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ผลต่างจากการแปลงค่า</w:t>
            </w:r>
          </w:p>
          <w:p w14:paraId="57F75DC1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867B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464" w:type="pct"/>
            <w:vAlign w:val="bottom"/>
          </w:tcPr>
          <w:p w14:paraId="47D4A3DB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ณ วันที่</w:t>
            </w:r>
            <w:r w:rsidRPr="00F867BF">
              <w:rPr>
                <w:rFonts w:asciiTheme="majorBidi" w:eastAsia="Calibri" w:hAnsiTheme="majorBidi" w:cstheme="majorBidi" w:hint="cs"/>
                <w:sz w:val="28"/>
                <w:szCs w:val="28"/>
              </w:rPr>
              <w:br/>
              <w:t xml:space="preserve">31 </w:t>
            </w:r>
            <w:r w:rsidRPr="00F867B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ธันวาคม</w:t>
            </w:r>
          </w:p>
          <w:p w14:paraId="439EF43B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867BF">
              <w:rPr>
                <w:rFonts w:asciiTheme="majorBidi" w:eastAsia="Calibri" w:hAnsiTheme="majorBidi" w:cstheme="majorBidi" w:hint="cs"/>
                <w:sz w:val="28"/>
                <w:szCs w:val="28"/>
              </w:rPr>
              <w:t>256</w:t>
            </w: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</w:tr>
      <w:tr w:rsidR="00843942" w:rsidRPr="00F867BF" w14:paraId="7B6A67CA" w14:textId="77777777" w:rsidTr="00575E74">
        <w:trPr>
          <w:trHeight w:val="397"/>
          <w:tblHeader/>
          <w:jc w:val="center"/>
        </w:trPr>
        <w:tc>
          <w:tcPr>
            <w:tcW w:w="1402" w:type="pct"/>
            <w:vAlign w:val="bottom"/>
          </w:tcPr>
          <w:p w14:paraId="284A0EF0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3598" w:type="pct"/>
            <w:gridSpan w:val="8"/>
          </w:tcPr>
          <w:p w14:paraId="3C2BE7DA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  <w:r w:rsidRPr="00F867BF">
              <w:rPr>
                <w:rFonts w:asciiTheme="majorBidi" w:eastAsia="Calibr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43942" w:rsidRPr="00F867BF" w14:paraId="1FEB8ADB" w14:textId="77777777" w:rsidTr="00575E74">
        <w:trPr>
          <w:trHeight w:val="397"/>
          <w:jc w:val="center"/>
        </w:trPr>
        <w:tc>
          <w:tcPr>
            <w:tcW w:w="1402" w:type="pct"/>
          </w:tcPr>
          <w:p w14:paraId="3C1CA92B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16" w:type="pct"/>
            <w:vAlign w:val="bottom"/>
          </w:tcPr>
          <w:p w14:paraId="3292A8F8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  <w:vAlign w:val="bottom"/>
          </w:tcPr>
          <w:p w14:paraId="3F68FD79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39D0DA75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27" w:type="pct"/>
            <w:vAlign w:val="bottom"/>
          </w:tcPr>
          <w:p w14:paraId="1C5989A1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</w:tcPr>
          <w:p w14:paraId="3201B823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</w:tcPr>
          <w:p w14:paraId="0701D79B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6CB91452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  <w:vAlign w:val="bottom"/>
          </w:tcPr>
          <w:p w14:paraId="134D84C7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43942" w:rsidRPr="00F867BF" w14:paraId="392E2DD6" w14:textId="77777777" w:rsidTr="00575E74">
        <w:trPr>
          <w:trHeight w:val="397"/>
          <w:jc w:val="center"/>
        </w:trPr>
        <w:tc>
          <w:tcPr>
            <w:tcW w:w="1402" w:type="pct"/>
          </w:tcPr>
          <w:p w14:paraId="2A3AAEC1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516" w:type="pct"/>
            <w:vAlign w:val="bottom"/>
          </w:tcPr>
          <w:p w14:paraId="284EE89F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466" w:type="pct"/>
            <w:vAlign w:val="bottom"/>
          </w:tcPr>
          <w:p w14:paraId="763EF2AD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435" w:type="pct"/>
            <w:vAlign w:val="bottom"/>
          </w:tcPr>
          <w:p w14:paraId="67F0CBA9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27" w:type="pct"/>
            <w:vAlign w:val="bottom"/>
          </w:tcPr>
          <w:p w14:paraId="1BC1F321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7A98FF91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5A9161EC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16668B81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4" w:type="pct"/>
            <w:vAlign w:val="bottom"/>
          </w:tcPr>
          <w:p w14:paraId="7702957F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306</w:t>
            </w:r>
          </w:p>
        </w:tc>
      </w:tr>
      <w:tr w:rsidR="00843942" w:rsidRPr="00F867BF" w14:paraId="3900349B" w14:textId="77777777" w:rsidTr="00575E74">
        <w:trPr>
          <w:trHeight w:val="397"/>
          <w:jc w:val="center"/>
        </w:trPr>
        <w:tc>
          <w:tcPr>
            <w:tcW w:w="1402" w:type="pct"/>
          </w:tcPr>
          <w:p w14:paraId="3BA13898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516" w:type="pct"/>
            <w:vAlign w:val="bottom"/>
          </w:tcPr>
          <w:p w14:paraId="3304EE7E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737</w:t>
            </w:r>
          </w:p>
        </w:tc>
        <w:tc>
          <w:tcPr>
            <w:tcW w:w="466" w:type="pct"/>
            <w:vAlign w:val="bottom"/>
          </w:tcPr>
          <w:p w14:paraId="5F3E385B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(40)</w:t>
            </w:r>
          </w:p>
        </w:tc>
        <w:tc>
          <w:tcPr>
            <w:tcW w:w="435" w:type="pct"/>
            <w:vAlign w:val="bottom"/>
          </w:tcPr>
          <w:p w14:paraId="7104DA11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7" w:type="pct"/>
            <w:vAlign w:val="bottom"/>
          </w:tcPr>
          <w:p w14:paraId="622EA44D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430" w:type="pct"/>
            <w:vAlign w:val="bottom"/>
          </w:tcPr>
          <w:p w14:paraId="32620DFE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76BF91F3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430" w:type="pct"/>
            <w:vAlign w:val="bottom"/>
          </w:tcPr>
          <w:p w14:paraId="2E4F1ED3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4" w:type="pct"/>
            <w:vAlign w:val="bottom"/>
          </w:tcPr>
          <w:p w14:paraId="2C5E4EC2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716</w:t>
            </w:r>
          </w:p>
        </w:tc>
      </w:tr>
      <w:tr w:rsidR="00843942" w:rsidRPr="00F867BF" w14:paraId="10B6FD37" w14:textId="77777777" w:rsidTr="00575E74">
        <w:trPr>
          <w:trHeight w:val="397"/>
          <w:jc w:val="center"/>
        </w:trPr>
        <w:tc>
          <w:tcPr>
            <w:tcW w:w="1402" w:type="pct"/>
          </w:tcPr>
          <w:p w14:paraId="57EEE6C3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16" w:type="pct"/>
            <w:vAlign w:val="bottom"/>
          </w:tcPr>
          <w:p w14:paraId="0317B97C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1,087</w:t>
            </w:r>
          </w:p>
        </w:tc>
        <w:tc>
          <w:tcPr>
            <w:tcW w:w="466" w:type="pct"/>
            <w:vAlign w:val="bottom"/>
          </w:tcPr>
          <w:p w14:paraId="40337A14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435" w:type="pct"/>
            <w:vAlign w:val="bottom"/>
          </w:tcPr>
          <w:p w14:paraId="11DF154E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(25)</w:t>
            </w:r>
          </w:p>
        </w:tc>
        <w:tc>
          <w:tcPr>
            <w:tcW w:w="427" w:type="pct"/>
            <w:vAlign w:val="bottom"/>
          </w:tcPr>
          <w:p w14:paraId="3641191E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7A6D6E2F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5328FC8E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430" w:type="pct"/>
            <w:vAlign w:val="bottom"/>
          </w:tcPr>
          <w:p w14:paraId="666DBA9C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4" w:type="pct"/>
            <w:vAlign w:val="bottom"/>
          </w:tcPr>
          <w:p w14:paraId="1A9CE983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993</w:t>
            </w:r>
          </w:p>
        </w:tc>
      </w:tr>
      <w:tr w:rsidR="00843942" w:rsidRPr="00F867BF" w14:paraId="76929910" w14:textId="77777777" w:rsidTr="00575E74">
        <w:trPr>
          <w:trHeight w:val="397"/>
          <w:jc w:val="center"/>
        </w:trPr>
        <w:tc>
          <w:tcPr>
            <w:tcW w:w="1402" w:type="pct"/>
          </w:tcPr>
          <w:p w14:paraId="571CEA6A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516" w:type="pct"/>
            <w:vAlign w:val="bottom"/>
          </w:tcPr>
          <w:p w14:paraId="0B59D0A2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15,293</w:t>
            </w:r>
          </w:p>
        </w:tc>
        <w:tc>
          <w:tcPr>
            <w:tcW w:w="466" w:type="pct"/>
            <w:vAlign w:val="bottom"/>
          </w:tcPr>
          <w:p w14:paraId="0FA58E74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435" w:type="pct"/>
            <w:vAlign w:val="bottom"/>
          </w:tcPr>
          <w:p w14:paraId="5D56A313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427" w:type="pct"/>
            <w:vAlign w:val="bottom"/>
          </w:tcPr>
          <w:p w14:paraId="5FBAECD0" w14:textId="27ACD488" w:rsidR="00843942" w:rsidRPr="00F867BF" w:rsidRDefault="0041035D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211BCA65" w14:textId="3EC85D37" w:rsidR="00843942" w:rsidRPr="00F867BF" w:rsidRDefault="0041035D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(1,167)</w:t>
            </w:r>
          </w:p>
        </w:tc>
        <w:tc>
          <w:tcPr>
            <w:tcW w:w="430" w:type="pct"/>
            <w:vAlign w:val="bottom"/>
          </w:tcPr>
          <w:p w14:paraId="42304E92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524314A0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(1,620)</w:t>
            </w:r>
          </w:p>
        </w:tc>
        <w:tc>
          <w:tcPr>
            <w:tcW w:w="464" w:type="pct"/>
            <w:vAlign w:val="bottom"/>
          </w:tcPr>
          <w:p w14:paraId="727B12F1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12,515</w:t>
            </w:r>
          </w:p>
        </w:tc>
      </w:tr>
      <w:tr w:rsidR="00843942" w:rsidRPr="00F867BF" w14:paraId="48A975B1" w14:textId="77777777" w:rsidTr="00575E74">
        <w:trPr>
          <w:trHeight w:val="397"/>
          <w:jc w:val="center"/>
        </w:trPr>
        <w:tc>
          <w:tcPr>
            <w:tcW w:w="1402" w:type="pct"/>
          </w:tcPr>
          <w:p w14:paraId="71070235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16" w:type="pct"/>
            <w:vAlign w:val="bottom"/>
          </w:tcPr>
          <w:p w14:paraId="34EC8DC9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1,874</w:t>
            </w:r>
          </w:p>
        </w:tc>
        <w:tc>
          <w:tcPr>
            <w:tcW w:w="466" w:type="pct"/>
            <w:vAlign w:val="bottom"/>
          </w:tcPr>
          <w:p w14:paraId="72082C76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(191)</w:t>
            </w:r>
          </w:p>
        </w:tc>
        <w:tc>
          <w:tcPr>
            <w:tcW w:w="435" w:type="pct"/>
            <w:vAlign w:val="bottom"/>
          </w:tcPr>
          <w:p w14:paraId="3E9E9FE8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7" w:type="pct"/>
            <w:vAlign w:val="bottom"/>
          </w:tcPr>
          <w:p w14:paraId="666956A1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722D4609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4DE4C885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430" w:type="pct"/>
            <w:vAlign w:val="bottom"/>
          </w:tcPr>
          <w:p w14:paraId="5CED7CE4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4" w:type="pct"/>
            <w:vAlign w:val="bottom"/>
          </w:tcPr>
          <w:p w14:paraId="1DDD2A38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2,134</w:t>
            </w:r>
          </w:p>
        </w:tc>
      </w:tr>
      <w:tr w:rsidR="00843942" w:rsidRPr="00F867BF" w14:paraId="53A8CE41" w14:textId="77777777" w:rsidTr="00575E74">
        <w:trPr>
          <w:trHeight w:val="397"/>
          <w:jc w:val="center"/>
        </w:trPr>
        <w:tc>
          <w:tcPr>
            <w:tcW w:w="1402" w:type="pct"/>
          </w:tcPr>
          <w:p w14:paraId="2814EEDA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516" w:type="pct"/>
            <w:vAlign w:val="bottom"/>
          </w:tcPr>
          <w:p w14:paraId="461BFC15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466" w:type="pct"/>
            <w:vAlign w:val="bottom"/>
          </w:tcPr>
          <w:p w14:paraId="3AA29822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902</w:t>
            </w:r>
          </w:p>
        </w:tc>
        <w:tc>
          <w:tcPr>
            <w:tcW w:w="435" w:type="pct"/>
            <w:vAlign w:val="bottom"/>
          </w:tcPr>
          <w:p w14:paraId="0AB3166A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7" w:type="pct"/>
            <w:vAlign w:val="bottom"/>
          </w:tcPr>
          <w:p w14:paraId="136F8D9E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3998A736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3053A107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30" w:type="pct"/>
            <w:vAlign w:val="bottom"/>
          </w:tcPr>
          <w:p w14:paraId="13555E4A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4" w:type="pct"/>
            <w:vAlign w:val="bottom"/>
          </w:tcPr>
          <w:p w14:paraId="4D0F0111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934</w:t>
            </w:r>
          </w:p>
        </w:tc>
      </w:tr>
      <w:tr w:rsidR="00843942" w:rsidRPr="00F867BF" w14:paraId="7C711A57" w14:textId="77777777" w:rsidTr="00575E74">
        <w:trPr>
          <w:trHeight w:val="397"/>
          <w:jc w:val="center"/>
        </w:trPr>
        <w:tc>
          <w:tcPr>
            <w:tcW w:w="1402" w:type="pct"/>
          </w:tcPr>
          <w:p w14:paraId="0DFD6EBB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516" w:type="pct"/>
            <w:vAlign w:val="bottom"/>
          </w:tcPr>
          <w:p w14:paraId="4E8DAA9D" w14:textId="77777777" w:rsidR="00843942" w:rsidRPr="00F867BF" w:rsidRDefault="00843942" w:rsidP="00575E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1,264</w:t>
            </w:r>
          </w:p>
        </w:tc>
        <w:tc>
          <w:tcPr>
            <w:tcW w:w="466" w:type="pct"/>
            <w:vAlign w:val="bottom"/>
          </w:tcPr>
          <w:p w14:paraId="2BD72918" w14:textId="77777777" w:rsidR="00843942" w:rsidRPr="00F867BF" w:rsidRDefault="00843942" w:rsidP="00575E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(232)</w:t>
            </w:r>
          </w:p>
        </w:tc>
        <w:tc>
          <w:tcPr>
            <w:tcW w:w="435" w:type="pct"/>
            <w:vAlign w:val="bottom"/>
          </w:tcPr>
          <w:p w14:paraId="7850524F" w14:textId="77777777" w:rsidR="00843942" w:rsidRPr="00F867BF" w:rsidRDefault="00843942" w:rsidP="00575E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(49)</w:t>
            </w:r>
          </w:p>
        </w:tc>
        <w:tc>
          <w:tcPr>
            <w:tcW w:w="427" w:type="pct"/>
            <w:vAlign w:val="bottom"/>
          </w:tcPr>
          <w:p w14:paraId="3C72A3AD" w14:textId="77777777" w:rsidR="00843942" w:rsidRPr="00F867BF" w:rsidRDefault="00843942" w:rsidP="00575E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14FDEACF" w14:textId="77777777" w:rsidR="00843942" w:rsidRPr="00F867BF" w:rsidRDefault="00843942" w:rsidP="00575E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6C25BB32" w14:textId="77777777" w:rsidR="00843942" w:rsidRPr="00F867BF" w:rsidRDefault="00843942" w:rsidP="00575E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430" w:type="pct"/>
            <w:vAlign w:val="bottom"/>
          </w:tcPr>
          <w:p w14:paraId="7E8B6F9C" w14:textId="77777777" w:rsidR="00843942" w:rsidRPr="00F867BF" w:rsidRDefault="00843942" w:rsidP="00575E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464" w:type="pct"/>
            <w:vAlign w:val="bottom"/>
          </w:tcPr>
          <w:p w14:paraId="4645BD04" w14:textId="77777777" w:rsidR="00843942" w:rsidRPr="00F867BF" w:rsidRDefault="00843942" w:rsidP="00575E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1,014</w:t>
            </w:r>
          </w:p>
        </w:tc>
      </w:tr>
      <w:tr w:rsidR="00843942" w:rsidRPr="00F867BF" w14:paraId="295D8CC0" w14:textId="77777777" w:rsidTr="00575E74">
        <w:trPr>
          <w:trHeight w:val="397"/>
          <w:jc w:val="center"/>
        </w:trPr>
        <w:tc>
          <w:tcPr>
            <w:tcW w:w="1402" w:type="pct"/>
          </w:tcPr>
          <w:p w14:paraId="1A0C7E48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16" w:type="pct"/>
            <w:vAlign w:val="bottom"/>
          </w:tcPr>
          <w:p w14:paraId="6C55619A" w14:textId="77777777" w:rsidR="00843942" w:rsidRPr="00F867BF" w:rsidRDefault="00843942" w:rsidP="00B80D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20,501</w:t>
            </w:r>
          </w:p>
        </w:tc>
        <w:tc>
          <w:tcPr>
            <w:tcW w:w="466" w:type="pct"/>
            <w:vAlign w:val="bottom"/>
          </w:tcPr>
          <w:p w14:paraId="228E3BCC" w14:textId="77777777" w:rsidR="00843942" w:rsidRPr="00F867BF" w:rsidRDefault="00843942" w:rsidP="00B80D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493</w:t>
            </w:r>
          </w:p>
        </w:tc>
        <w:tc>
          <w:tcPr>
            <w:tcW w:w="435" w:type="pct"/>
            <w:vAlign w:val="bottom"/>
          </w:tcPr>
          <w:p w14:paraId="4598B57C" w14:textId="77777777" w:rsidR="00843942" w:rsidRPr="00F867BF" w:rsidRDefault="00843942" w:rsidP="00B80D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(95)</w:t>
            </w:r>
          </w:p>
        </w:tc>
        <w:tc>
          <w:tcPr>
            <w:tcW w:w="427" w:type="pct"/>
            <w:vAlign w:val="bottom"/>
          </w:tcPr>
          <w:p w14:paraId="0E772E9E" w14:textId="501E45B0" w:rsidR="00843942" w:rsidRPr="00F867BF" w:rsidRDefault="00843942" w:rsidP="00B80D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</w:t>
            </w:r>
            <w:r w:rsidR="0041035D"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9</w:t>
            </w: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430" w:type="pct"/>
            <w:vAlign w:val="bottom"/>
          </w:tcPr>
          <w:p w14:paraId="0D440B57" w14:textId="475C2324" w:rsidR="00843942" w:rsidRPr="00F867BF" w:rsidRDefault="0041035D" w:rsidP="00B80D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(1,167)</w:t>
            </w:r>
          </w:p>
        </w:tc>
        <w:tc>
          <w:tcPr>
            <w:tcW w:w="430" w:type="pct"/>
            <w:vAlign w:val="bottom"/>
          </w:tcPr>
          <w:p w14:paraId="0673B4F8" w14:textId="77777777" w:rsidR="00843942" w:rsidRPr="00F867BF" w:rsidRDefault="00843942" w:rsidP="00B80D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511</w:t>
            </w:r>
          </w:p>
        </w:tc>
        <w:tc>
          <w:tcPr>
            <w:tcW w:w="430" w:type="pct"/>
            <w:vAlign w:val="bottom"/>
          </w:tcPr>
          <w:p w14:paraId="1FF22F97" w14:textId="77777777" w:rsidR="00843942" w:rsidRPr="00F867BF" w:rsidRDefault="00843942" w:rsidP="00B80D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(1,622)</w:t>
            </w:r>
          </w:p>
        </w:tc>
        <w:tc>
          <w:tcPr>
            <w:tcW w:w="464" w:type="pct"/>
            <w:vAlign w:val="bottom"/>
          </w:tcPr>
          <w:p w14:paraId="29186EC0" w14:textId="77777777" w:rsidR="00843942" w:rsidRPr="00F867BF" w:rsidRDefault="00843942" w:rsidP="00B80D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18,612</w:t>
            </w:r>
          </w:p>
        </w:tc>
      </w:tr>
      <w:tr w:rsidR="00843942" w:rsidRPr="00F867BF" w14:paraId="5A00FF95" w14:textId="77777777" w:rsidTr="001267BF">
        <w:trPr>
          <w:trHeight w:val="397"/>
          <w:jc w:val="center"/>
        </w:trPr>
        <w:tc>
          <w:tcPr>
            <w:tcW w:w="1402" w:type="pct"/>
            <w:vAlign w:val="bottom"/>
          </w:tcPr>
          <w:p w14:paraId="04ED62CB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21F3AC56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  <w:vAlign w:val="bottom"/>
          </w:tcPr>
          <w:p w14:paraId="1C2727A0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2527EA70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  <w:tab w:val="decimal" w:pos="1142"/>
                <w:tab w:val="decimal" w:pos="1390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27" w:type="pct"/>
            <w:vAlign w:val="bottom"/>
          </w:tcPr>
          <w:p w14:paraId="07597ED7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0F63C1C5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010D56DF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77CA543E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  <w:vAlign w:val="bottom"/>
          </w:tcPr>
          <w:p w14:paraId="280EC750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43942" w:rsidRPr="00F867BF" w14:paraId="45A2E7C5" w14:textId="77777777" w:rsidTr="001267BF">
        <w:trPr>
          <w:trHeight w:val="397"/>
          <w:jc w:val="center"/>
        </w:trPr>
        <w:tc>
          <w:tcPr>
            <w:tcW w:w="1402" w:type="pct"/>
            <w:vAlign w:val="bottom"/>
          </w:tcPr>
          <w:p w14:paraId="7359E7D1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5B1F4452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  <w:vAlign w:val="bottom"/>
          </w:tcPr>
          <w:p w14:paraId="598CE052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0C867E29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  <w:tab w:val="decimal" w:pos="1142"/>
                <w:tab w:val="decimal" w:pos="1390"/>
              </w:tabs>
              <w:spacing w:line="240" w:lineRule="auto"/>
              <w:contextualSpacing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27" w:type="pct"/>
            <w:vAlign w:val="bottom"/>
          </w:tcPr>
          <w:p w14:paraId="1EA2B29A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62AA9144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4493B6F1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71DE2233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  <w:vAlign w:val="bottom"/>
          </w:tcPr>
          <w:p w14:paraId="71D2F8E2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43942" w:rsidRPr="00F867BF" w14:paraId="344E7B62" w14:textId="77777777" w:rsidTr="00575E74">
        <w:trPr>
          <w:trHeight w:val="397"/>
          <w:jc w:val="center"/>
        </w:trPr>
        <w:tc>
          <w:tcPr>
            <w:tcW w:w="1402" w:type="pct"/>
            <w:vAlign w:val="bottom"/>
          </w:tcPr>
          <w:p w14:paraId="0E746EED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516" w:type="pct"/>
            <w:vAlign w:val="bottom"/>
          </w:tcPr>
          <w:p w14:paraId="23D025B5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  <w:vAlign w:val="bottom"/>
          </w:tcPr>
          <w:p w14:paraId="03435FA8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4AB96DC6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27" w:type="pct"/>
            <w:vAlign w:val="bottom"/>
          </w:tcPr>
          <w:p w14:paraId="46B5122F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2B8769F8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04F92138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647C17D1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  <w:vAlign w:val="bottom"/>
          </w:tcPr>
          <w:p w14:paraId="07AA88CB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43942" w:rsidRPr="00F867BF" w14:paraId="325AED3F" w14:textId="77777777" w:rsidTr="00575E74">
        <w:trPr>
          <w:trHeight w:val="397"/>
          <w:jc w:val="center"/>
        </w:trPr>
        <w:tc>
          <w:tcPr>
            <w:tcW w:w="1402" w:type="pct"/>
          </w:tcPr>
          <w:p w14:paraId="41E03BD0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516" w:type="pct"/>
            <w:vAlign w:val="bottom"/>
          </w:tcPr>
          <w:p w14:paraId="526372E7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(15,324)</w:t>
            </w:r>
          </w:p>
        </w:tc>
        <w:tc>
          <w:tcPr>
            <w:tcW w:w="466" w:type="pct"/>
            <w:vAlign w:val="bottom"/>
          </w:tcPr>
          <w:p w14:paraId="4C3BE7AD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(7,361)</w:t>
            </w:r>
          </w:p>
        </w:tc>
        <w:tc>
          <w:tcPr>
            <w:tcW w:w="435" w:type="pct"/>
            <w:vAlign w:val="bottom"/>
          </w:tcPr>
          <w:p w14:paraId="3133B6EF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7" w:type="pct"/>
            <w:vAlign w:val="bottom"/>
          </w:tcPr>
          <w:p w14:paraId="27FDB58F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3,760</w:t>
            </w:r>
          </w:p>
        </w:tc>
        <w:tc>
          <w:tcPr>
            <w:tcW w:w="430" w:type="pct"/>
            <w:vAlign w:val="bottom"/>
          </w:tcPr>
          <w:p w14:paraId="4B2AF468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49EF223B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(32)</w:t>
            </w:r>
          </w:p>
        </w:tc>
        <w:tc>
          <w:tcPr>
            <w:tcW w:w="430" w:type="pct"/>
            <w:vAlign w:val="bottom"/>
          </w:tcPr>
          <w:p w14:paraId="76011336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1,777</w:t>
            </w:r>
          </w:p>
        </w:tc>
        <w:tc>
          <w:tcPr>
            <w:tcW w:w="464" w:type="pct"/>
            <w:vAlign w:val="bottom"/>
          </w:tcPr>
          <w:p w14:paraId="224B0065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(17,180)</w:t>
            </w:r>
          </w:p>
        </w:tc>
      </w:tr>
      <w:tr w:rsidR="00843942" w:rsidRPr="00F867BF" w14:paraId="50F181A9" w14:textId="77777777" w:rsidTr="00575E74">
        <w:trPr>
          <w:trHeight w:val="397"/>
          <w:jc w:val="center"/>
        </w:trPr>
        <w:tc>
          <w:tcPr>
            <w:tcW w:w="1402" w:type="pct"/>
          </w:tcPr>
          <w:p w14:paraId="654C5975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สิทธิการใช้สินทรัพย์</w:t>
            </w:r>
          </w:p>
        </w:tc>
        <w:tc>
          <w:tcPr>
            <w:tcW w:w="516" w:type="pct"/>
            <w:vAlign w:val="bottom"/>
          </w:tcPr>
          <w:p w14:paraId="3D10D9F6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(1,887)</w:t>
            </w:r>
          </w:p>
        </w:tc>
        <w:tc>
          <w:tcPr>
            <w:tcW w:w="466" w:type="pct"/>
            <w:vAlign w:val="bottom"/>
          </w:tcPr>
          <w:p w14:paraId="4A8680E4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435" w:type="pct"/>
            <w:vAlign w:val="bottom"/>
          </w:tcPr>
          <w:p w14:paraId="250B9275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7" w:type="pct"/>
            <w:vAlign w:val="bottom"/>
          </w:tcPr>
          <w:p w14:paraId="47FE4DFF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02031206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4AD71040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(424)</w:t>
            </w:r>
          </w:p>
        </w:tc>
        <w:tc>
          <w:tcPr>
            <w:tcW w:w="430" w:type="pct"/>
            <w:vAlign w:val="bottom"/>
          </w:tcPr>
          <w:p w14:paraId="37973734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4" w:type="pct"/>
            <w:vAlign w:val="bottom"/>
          </w:tcPr>
          <w:p w14:paraId="3F2D891A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(2,062)</w:t>
            </w:r>
          </w:p>
        </w:tc>
      </w:tr>
      <w:tr w:rsidR="00843942" w:rsidRPr="00F867BF" w14:paraId="353783EF" w14:textId="77777777" w:rsidTr="00575E74">
        <w:trPr>
          <w:trHeight w:val="397"/>
          <w:jc w:val="center"/>
        </w:trPr>
        <w:tc>
          <w:tcPr>
            <w:tcW w:w="1402" w:type="pct"/>
          </w:tcPr>
          <w:p w14:paraId="5C081AB7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516" w:type="pct"/>
            <w:vAlign w:val="bottom"/>
          </w:tcPr>
          <w:p w14:paraId="3DF5D504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(1,721)</w:t>
            </w:r>
          </w:p>
        </w:tc>
        <w:tc>
          <w:tcPr>
            <w:tcW w:w="466" w:type="pct"/>
            <w:vAlign w:val="bottom"/>
          </w:tcPr>
          <w:p w14:paraId="1AF9E1EF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435" w:type="pct"/>
            <w:vAlign w:val="bottom"/>
          </w:tcPr>
          <w:p w14:paraId="7F5D3B61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7" w:type="pct"/>
            <w:vAlign w:val="bottom"/>
          </w:tcPr>
          <w:p w14:paraId="36BBE2DD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430" w:type="pct"/>
            <w:vAlign w:val="bottom"/>
          </w:tcPr>
          <w:p w14:paraId="60FAFE0B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430" w:type="pct"/>
            <w:vAlign w:val="bottom"/>
          </w:tcPr>
          <w:p w14:paraId="17F0C9F5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430" w:type="pct"/>
            <w:vAlign w:val="bottom"/>
          </w:tcPr>
          <w:p w14:paraId="0B808D4E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464" w:type="pct"/>
            <w:vAlign w:val="bottom"/>
          </w:tcPr>
          <w:p w14:paraId="5DB99FE2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(1,345)</w:t>
            </w:r>
          </w:p>
        </w:tc>
      </w:tr>
      <w:tr w:rsidR="00843942" w:rsidRPr="00F867BF" w14:paraId="0D82E22A" w14:textId="77777777" w:rsidTr="00575E74">
        <w:trPr>
          <w:trHeight w:val="397"/>
          <w:jc w:val="center"/>
        </w:trPr>
        <w:tc>
          <w:tcPr>
            <w:tcW w:w="1402" w:type="pct"/>
          </w:tcPr>
          <w:p w14:paraId="2DCD31B4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516" w:type="pct"/>
            <w:vAlign w:val="bottom"/>
          </w:tcPr>
          <w:p w14:paraId="33F8A3FA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(1,687)</w:t>
            </w:r>
          </w:p>
        </w:tc>
        <w:tc>
          <w:tcPr>
            <w:tcW w:w="466" w:type="pct"/>
            <w:vAlign w:val="bottom"/>
          </w:tcPr>
          <w:p w14:paraId="64B782A3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435" w:type="pct"/>
            <w:vAlign w:val="bottom"/>
          </w:tcPr>
          <w:p w14:paraId="6F1B98BB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7" w:type="pct"/>
            <w:vAlign w:val="bottom"/>
          </w:tcPr>
          <w:p w14:paraId="10BF1EE5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430" w:type="pct"/>
            <w:vAlign w:val="bottom"/>
          </w:tcPr>
          <w:p w14:paraId="0F10EC78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174C70B1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6A8BF982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464" w:type="pct"/>
            <w:vAlign w:val="bottom"/>
          </w:tcPr>
          <w:p w14:paraId="16EFEDCF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(1,324)</w:t>
            </w:r>
          </w:p>
        </w:tc>
      </w:tr>
      <w:tr w:rsidR="00843942" w:rsidRPr="00F867BF" w14:paraId="393AAC12" w14:textId="77777777" w:rsidTr="00575E74">
        <w:trPr>
          <w:trHeight w:val="397"/>
          <w:jc w:val="center"/>
        </w:trPr>
        <w:tc>
          <w:tcPr>
            <w:tcW w:w="1402" w:type="pct"/>
          </w:tcPr>
          <w:p w14:paraId="712B0F11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516" w:type="pct"/>
            <w:vAlign w:val="bottom"/>
          </w:tcPr>
          <w:p w14:paraId="1BEDE6A7" w14:textId="77777777" w:rsidR="00843942" w:rsidRPr="00F867BF" w:rsidRDefault="00843942" w:rsidP="00575E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(172)</w:t>
            </w:r>
          </w:p>
        </w:tc>
        <w:tc>
          <w:tcPr>
            <w:tcW w:w="466" w:type="pct"/>
            <w:vAlign w:val="bottom"/>
          </w:tcPr>
          <w:p w14:paraId="10B668AA" w14:textId="77777777" w:rsidR="00843942" w:rsidRPr="00F867BF" w:rsidRDefault="00843942" w:rsidP="00575E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(345)</w:t>
            </w:r>
          </w:p>
        </w:tc>
        <w:tc>
          <w:tcPr>
            <w:tcW w:w="435" w:type="pct"/>
            <w:vAlign w:val="bottom"/>
          </w:tcPr>
          <w:p w14:paraId="40DA0CFC" w14:textId="77777777" w:rsidR="00843942" w:rsidRPr="00F867BF" w:rsidRDefault="00843942" w:rsidP="00575E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427" w:type="pct"/>
            <w:vAlign w:val="bottom"/>
          </w:tcPr>
          <w:p w14:paraId="0831077A" w14:textId="77777777" w:rsidR="00843942" w:rsidRPr="00F867BF" w:rsidRDefault="00843942" w:rsidP="00575E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5BF88452" w14:textId="77777777" w:rsidR="00843942" w:rsidRPr="00F867BF" w:rsidRDefault="00843942" w:rsidP="00575E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67F9360C" w14:textId="77777777" w:rsidR="00843942" w:rsidRPr="00F867BF" w:rsidRDefault="00843942" w:rsidP="00575E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(53)</w:t>
            </w:r>
          </w:p>
        </w:tc>
        <w:tc>
          <w:tcPr>
            <w:tcW w:w="430" w:type="pct"/>
            <w:vAlign w:val="bottom"/>
          </w:tcPr>
          <w:p w14:paraId="5E9B58A7" w14:textId="77777777" w:rsidR="00843942" w:rsidRPr="00F867BF" w:rsidRDefault="00843942" w:rsidP="00575E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464" w:type="pct"/>
            <w:vAlign w:val="bottom"/>
          </w:tcPr>
          <w:p w14:paraId="08A4E6E6" w14:textId="77777777" w:rsidR="00843942" w:rsidRPr="00F867BF" w:rsidRDefault="00843942" w:rsidP="00575E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sz w:val="28"/>
                <w:szCs w:val="28"/>
              </w:rPr>
              <w:t>(458)</w:t>
            </w:r>
          </w:p>
        </w:tc>
      </w:tr>
      <w:tr w:rsidR="00843942" w:rsidRPr="00F867BF" w14:paraId="3B3526DE" w14:textId="77777777" w:rsidTr="00575E74">
        <w:trPr>
          <w:trHeight w:val="397"/>
          <w:jc w:val="center"/>
        </w:trPr>
        <w:tc>
          <w:tcPr>
            <w:tcW w:w="1402" w:type="pct"/>
          </w:tcPr>
          <w:p w14:paraId="1AE7EFF4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16" w:type="pct"/>
            <w:vAlign w:val="bottom"/>
          </w:tcPr>
          <w:p w14:paraId="4EED2D12" w14:textId="77777777" w:rsidR="00843942" w:rsidRPr="00F867BF" w:rsidRDefault="00843942" w:rsidP="00B80D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(20,791)</w:t>
            </w:r>
          </w:p>
        </w:tc>
        <w:tc>
          <w:tcPr>
            <w:tcW w:w="466" w:type="pct"/>
            <w:vAlign w:val="bottom"/>
          </w:tcPr>
          <w:p w14:paraId="7BE6E5AD" w14:textId="77777777" w:rsidR="00843942" w:rsidRPr="00F867BF" w:rsidRDefault="00843942" w:rsidP="00B80D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(7,088)</w:t>
            </w:r>
          </w:p>
        </w:tc>
        <w:tc>
          <w:tcPr>
            <w:tcW w:w="435" w:type="pct"/>
            <w:vAlign w:val="bottom"/>
          </w:tcPr>
          <w:p w14:paraId="64060B64" w14:textId="77777777" w:rsidR="00843942" w:rsidRPr="00F867BF" w:rsidRDefault="00843942" w:rsidP="00B80D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427" w:type="pct"/>
            <w:vAlign w:val="bottom"/>
          </w:tcPr>
          <w:p w14:paraId="56EFEABF" w14:textId="77777777" w:rsidR="00843942" w:rsidRPr="00F867BF" w:rsidRDefault="00843942" w:rsidP="00B80D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3,764</w:t>
            </w:r>
          </w:p>
        </w:tc>
        <w:tc>
          <w:tcPr>
            <w:tcW w:w="430" w:type="pct"/>
            <w:vAlign w:val="bottom"/>
          </w:tcPr>
          <w:p w14:paraId="4D0D7F0C" w14:textId="77777777" w:rsidR="00843942" w:rsidRPr="00F867BF" w:rsidRDefault="00843942" w:rsidP="00B80D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187</w:t>
            </w:r>
          </w:p>
        </w:tc>
        <w:tc>
          <w:tcPr>
            <w:tcW w:w="430" w:type="pct"/>
            <w:vAlign w:val="bottom"/>
          </w:tcPr>
          <w:p w14:paraId="19CFCB26" w14:textId="77777777" w:rsidR="00843942" w:rsidRPr="00F867BF" w:rsidRDefault="00843942" w:rsidP="00B80D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(511)</w:t>
            </w:r>
          </w:p>
        </w:tc>
        <w:tc>
          <w:tcPr>
            <w:tcW w:w="430" w:type="pct"/>
            <w:vAlign w:val="bottom"/>
          </w:tcPr>
          <w:p w14:paraId="53B137D6" w14:textId="77777777" w:rsidR="00843942" w:rsidRPr="00F867BF" w:rsidRDefault="00843942" w:rsidP="00B80D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1,971</w:t>
            </w:r>
          </w:p>
        </w:tc>
        <w:tc>
          <w:tcPr>
            <w:tcW w:w="464" w:type="pct"/>
            <w:vAlign w:val="bottom"/>
          </w:tcPr>
          <w:p w14:paraId="50B7EE13" w14:textId="77777777" w:rsidR="00843942" w:rsidRPr="00F867BF" w:rsidRDefault="00843942" w:rsidP="00B80D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(22,369)</w:t>
            </w:r>
          </w:p>
        </w:tc>
      </w:tr>
      <w:tr w:rsidR="00843942" w:rsidRPr="00F867BF" w14:paraId="66922FFB" w14:textId="77777777" w:rsidTr="00575E74">
        <w:trPr>
          <w:trHeight w:val="397"/>
          <w:jc w:val="center"/>
        </w:trPr>
        <w:tc>
          <w:tcPr>
            <w:tcW w:w="1402" w:type="pct"/>
          </w:tcPr>
          <w:p w14:paraId="0120F5EF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688778C9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vAlign w:val="bottom"/>
          </w:tcPr>
          <w:p w14:paraId="3031A23F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7B2A070D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7" w:type="pct"/>
            <w:vAlign w:val="bottom"/>
          </w:tcPr>
          <w:p w14:paraId="165D7875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1AE2E85D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0DF8F2AF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2282CE36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  <w:vAlign w:val="bottom"/>
          </w:tcPr>
          <w:p w14:paraId="0F2DAEA9" w14:textId="77777777" w:rsidR="00843942" w:rsidRPr="00F867BF" w:rsidRDefault="00843942" w:rsidP="00575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43942" w:rsidRPr="00F867BF" w14:paraId="3DB46527" w14:textId="77777777" w:rsidTr="00575E74">
        <w:trPr>
          <w:trHeight w:val="397"/>
          <w:jc w:val="center"/>
        </w:trPr>
        <w:tc>
          <w:tcPr>
            <w:tcW w:w="1402" w:type="pct"/>
          </w:tcPr>
          <w:p w14:paraId="11479EEE" w14:textId="77777777" w:rsidR="00843942" w:rsidRPr="00F867BF" w:rsidRDefault="00843942" w:rsidP="0044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16" w:type="pct"/>
            <w:vAlign w:val="bottom"/>
          </w:tcPr>
          <w:p w14:paraId="03A8D5C6" w14:textId="77777777" w:rsidR="00843942" w:rsidRPr="00F867BF" w:rsidRDefault="00843942" w:rsidP="00575E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(290)</w:t>
            </w:r>
          </w:p>
        </w:tc>
        <w:tc>
          <w:tcPr>
            <w:tcW w:w="466" w:type="pct"/>
            <w:vAlign w:val="bottom"/>
          </w:tcPr>
          <w:p w14:paraId="7F1DC114" w14:textId="77777777" w:rsidR="00843942" w:rsidRPr="00F867BF" w:rsidRDefault="00843942" w:rsidP="00575E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(6,595)</w:t>
            </w:r>
          </w:p>
        </w:tc>
        <w:tc>
          <w:tcPr>
            <w:tcW w:w="435" w:type="pct"/>
            <w:vAlign w:val="bottom"/>
          </w:tcPr>
          <w:p w14:paraId="3385064A" w14:textId="77777777" w:rsidR="00843942" w:rsidRPr="00F867BF" w:rsidRDefault="00843942" w:rsidP="00575E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27" w:type="pct"/>
            <w:vAlign w:val="bottom"/>
          </w:tcPr>
          <w:p w14:paraId="114F1FA0" w14:textId="77BD4F9B" w:rsidR="00843942" w:rsidRPr="00F867BF" w:rsidRDefault="002F052E" w:rsidP="00575E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3,755</w:t>
            </w:r>
          </w:p>
        </w:tc>
        <w:tc>
          <w:tcPr>
            <w:tcW w:w="430" w:type="pct"/>
            <w:vAlign w:val="bottom"/>
          </w:tcPr>
          <w:p w14:paraId="237CEF54" w14:textId="2117C990" w:rsidR="00843942" w:rsidRPr="00F867BF" w:rsidRDefault="002F052E" w:rsidP="00575E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(980)</w:t>
            </w:r>
          </w:p>
        </w:tc>
        <w:tc>
          <w:tcPr>
            <w:tcW w:w="430" w:type="pct"/>
            <w:vAlign w:val="bottom"/>
          </w:tcPr>
          <w:p w14:paraId="0AF637D2" w14:textId="6DCFF3E1" w:rsidR="00843942" w:rsidRPr="00F867BF" w:rsidRDefault="00843942" w:rsidP="00575E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30" w:type="pct"/>
            <w:vAlign w:val="bottom"/>
          </w:tcPr>
          <w:p w14:paraId="22C81FA6" w14:textId="77777777" w:rsidR="00843942" w:rsidRPr="00F867BF" w:rsidRDefault="00843942" w:rsidP="00575E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349</w:t>
            </w:r>
          </w:p>
        </w:tc>
        <w:tc>
          <w:tcPr>
            <w:tcW w:w="464" w:type="pct"/>
            <w:vAlign w:val="bottom"/>
          </w:tcPr>
          <w:p w14:paraId="7272EB28" w14:textId="6CDC9645" w:rsidR="00843942" w:rsidRPr="00F867BF" w:rsidRDefault="00DA3AD9" w:rsidP="00575E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20" w:lineRule="exac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(</w:t>
            </w:r>
            <w:r w:rsidR="00843942"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3,757</w:t>
            </w:r>
            <w:r w:rsidRPr="00F867B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5B5F2249" w14:textId="77777777" w:rsidR="00843942" w:rsidRPr="00F867BF" w:rsidRDefault="00843942" w:rsidP="0073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542A5C36" w14:textId="77777777" w:rsidR="00843942" w:rsidRPr="00F867BF" w:rsidRDefault="00843942" w:rsidP="0073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204759F8" w14:textId="77777777" w:rsidR="00731086" w:rsidRPr="00F867BF" w:rsidRDefault="00731086" w:rsidP="0073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10"/>
          <w:szCs w:val="10"/>
        </w:rPr>
      </w:pPr>
    </w:p>
    <w:p w14:paraId="4AE5905A" w14:textId="77777777" w:rsidR="00731086" w:rsidRPr="00F867BF" w:rsidRDefault="00731086" w:rsidP="00731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"/>
          <w:szCs w:val="2"/>
        </w:rPr>
      </w:pPr>
    </w:p>
    <w:p w14:paraId="4E7798D9" w14:textId="77777777" w:rsidR="00217C3C" w:rsidRPr="00F867BF" w:rsidRDefault="00217C3C" w:rsidP="00FE3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firstLine="540"/>
        <w:rPr>
          <w:rFonts w:ascii="Angsana New" w:hAnsi="Angsana New"/>
          <w:sz w:val="16"/>
          <w:szCs w:val="16"/>
        </w:rPr>
      </w:pPr>
    </w:p>
    <w:p w14:paraId="086EBD7F" w14:textId="77777777" w:rsidR="00E829BE" w:rsidRPr="00F867BF" w:rsidRDefault="00E829BE" w:rsidP="008439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rPr>
          <w:rFonts w:ascii="Angsana New" w:hAnsi="Angsana New"/>
          <w:sz w:val="16"/>
          <w:szCs w:val="16"/>
        </w:rPr>
      </w:pPr>
    </w:p>
    <w:tbl>
      <w:tblPr>
        <w:tblW w:w="14742" w:type="dxa"/>
        <w:jc w:val="center"/>
        <w:tblLayout w:type="fixed"/>
        <w:tblLook w:val="01E0" w:firstRow="1" w:lastRow="1" w:firstColumn="1" w:lastColumn="1" w:noHBand="0" w:noVBand="0"/>
      </w:tblPr>
      <w:tblGrid>
        <w:gridCol w:w="4431"/>
        <w:gridCol w:w="1718"/>
        <w:gridCol w:w="1720"/>
        <w:gridCol w:w="1718"/>
        <w:gridCol w:w="1718"/>
        <w:gridCol w:w="1718"/>
        <w:gridCol w:w="1719"/>
      </w:tblGrid>
      <w:tr w:rsidR="00217C3C" w:rsidRPr="00F867BF" w14:paraId="1117F796" w14:textId="77777777" w:rsidTr="006A0841">
        <w:trPr>
          <w:tblHeader/>
          <w:jc w:val="center"/>
        </w:trPr>
        <w:tc>
          <w:tcPr>
            <w:tcW w:w="4431" w:type="dxa"/>
            <w:vAlign w:val="bottom"/>
          </w:tcPr>
          <w:p w14:paraId="4ED5BF17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</w:p>
        </w:tc>
        <w:tc>
          <w:tcPr>
            <w:tcW w:w="10311" w:type="dxa"/>
            <w:gridSpan w:val="6"/>
            <w:vAlign w:val="bottom"/>
          </w:tcPr>
          <w:p w14:paraId="7910B5B6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F867BF">
              <w:rPr>
                <w:rFonts w:eastAsia="Calibri" w:hint="cs"/>
                <w:b/>
                <w:bCs/>
                <w:cs/>
              </w:rPr>
              <w:t>งบการเงินรวม</w:t>
            </w:r>
          </w:p>
        </w:tc>
      </w:tr>
      <w:tr w:rsidR="00217C3C" w:rsidRPr="00F867BF" w14:paraId="5E63FB6F" w14:textId="77777777" w:rsidTr="006A0841">
        <w:trPr>
          <w:tblHeader/>
          <w:jc w:val="center"/>
        </w:trPr>
        <w:tc>
          <w:tcPr>
            <w:tcW w:w="4431" w:type="dxa"/>
            <w:vAlign w:val="bottom"/>
          </w:tcPr>
          <w:p w14:paraId="5F8201B1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1987D917" w14:textId="77777777" w:rsidR="00217C3C" w:rsidRPr="00F867BF" w:rsidRDefault="00217C3C" w:rsidP="006A0841">
            <w:pPr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3438" w:type="dxa"/>
            <w:gridSpan w:val="2"/>
            <w:vAlign w:val="bottom"/>
          </w:tcPr>
          <w:p w14:paraId="0BA00F84" w14:textId="77777777" w:rsidR="00217C3C" w:rsidRPr="00F867BF" w:rsidRDefault="00217C3C" w:rsidP="006A0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  <w:r w:rsidRPr="00F867BF">
              <w:rPr>
                <w:rFonts w:eastAsia="Calibri" w:hint="cs"/>
                <w:cs/>
              </w:rPr>
              <w:t xml:space="preserve">บันทึกเป็น </w:t>
            </w:r>
            <w:r w:rsidRPr="00F867BF">
              <w:rPr>
                <w:rFonts w:eastAsia="Calibri"/>
              </w:rPr>
              <w:t>(</w:t>
            </w:r>
            <w:r w:rsidRPr="00F867BF">
              <w:rPr>
                <w:rFonts w:eastAsia="Calibri" w:hint="cs"/>
                <w:cs/>
              </w:rPr>
              <w:t>รายจ่าย</w:t>
            </w:r>
            <w:r w:rsidRPr="00F867BF">
              <w:rPr>
                <w:rFonts w:eastAsia="Calibri"/>
              </w:rPr>
              <w:t>)</w:t>
            </w:r>
            <w:r w:rsidRPr="00F867BF">
              <w:rPr>
                <w:rFonts w:eastAsia="Calibri" w:hint="cs"/>
                <w:cs/>
              </w:rPr>
              <w:t xml:space="preserve"> </w:t>
            </w:r>
            <w:r w:rsidRPr="00F867BF">
              <w:rPr>
                <w:rFonts w:eastAsia="Calibri"/>
              </w:rPr>
              <w:t xml:space="preserve">/ </w:t>
            </w:r>
            <w:r w:rsidRPr="00F867BF">
              <w:rPr>
                <w:rFonts w:eastAsia="Calibri" w:hint="cs"/>
                <w:cs/>
              </w:rPr>
              <w:t>รายได้ใน</w:t>
            </w:r>
          </w:p>
        </w:tc>
        <w:tc>
          <w:tcPr>
            <w:tcW w:w="1718" w:type="dxa"/>
            <w:vAlign w:val="bottom"/>
          </w:tcPr>
          <w:p w14:paraId="167FEB5C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1718" w:type="dxa"/>
            <w:vAlign w:val="bottom"/>
          </w:tcPr>
          <w:p w14:paraId="4474E8EF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1719" w:type="dxa"/>
            <w:vAlign w:val="bottom"/>
          </w:tcPr>
          <w:p w14:paraId="541901B9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</w:p>
        </w:tc>
      </w:tr>
      <w:tr w:rsidR="00217C3C" w:rsidRPr="00F867BF" w14:paraId="294E8192" w14:textId="77777777" w:rsidTr="006A0841">
        <w:trPr>
          <w:tblHeader/>
          <w:jc w:val="center"/>
        </w:trPr>
        <w:tc>
          <w:tcPr>
            <w:tcW w:w="4431" w:type="dxa"/>
            <w:vAlign w:val="bottom"/>
          </w:tcPr>
          <w:p w14:paraId="3CB1BA60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0947C1AE" w14:textId="77777777" w:rsidR="00217C3C" w:rsidRPr="00F867BF" w:rsidRDefault="00217C3C" w:rsidP="006A0841">
            <w:pPr>
              <w:spacing w:line="320" w:lineRule="exact"/>
              <w:jc w:val="center"/>
              <w:outlineLvl w:val="0"/>
              <w:rPr>
                <w:rFonts w:eastAsia="Calibri"/>
              </w:rPr>
            </w:pPr>
            <w:r w:rsidRPr="00F867BF">
              <w:rPr>
                <w:rFonts w:eastAsia="Calibri" w:hint="cs"/>
                <w:cs/>
              </w:rPr>
              <w:t>ณ วันที่</w:t>
            </w:r>
            <w:r w:rsidRPr="00F867BF">
              <w:rPr>
                <w:rFonts w:eastAsia="Calibri" w:hint="cs"/>
              </w:rPr>
              <w:br/>
              <w:t>1</w:t>
            </w:r>
            <w:r w:rsidRPr="00F867BF">
              <w:rPr>
                <w:rFonts w:eastAsia="Calibri" w:hint="cs"/>
                <w:cs/>
              </w:rPr>
              <w:t xml:space="preserve"> มกราคม </w:t>
            </w:r>
          </w:p>
          <w:p w14:paraId="20DDEAA8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  <w:r w:rsidRPr="00F867BF">
              <w:rPr>
                <w:rFonts w:eastAsia="Calibri" w:hint="cs"/>
              </w:rPr>
              <w:t>256</w:t>
            </w:r>
            <w:r w:rsidRPr="00F867BF">
              <w:rPr>
                <w:rFonts w:eastAsia="Calibri"/>
              </w:rPr>
              <w:t>6</w:t>
            </w:r>
          </w:p>
        </w:tc>
        <w:tc>
          <w:tcPr>
            <w:tcW w:w="1720" w:type="dxa"/>
            <w:vAlign w:val="bottom"/>
          </w:tcPr>
          <w:p w14:paraId="7C7FFC94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  <w:r w:rsidRPr="00F867BF">
              <w:rPr>
                <w:rFonts w:eastAsia="Calibri" w:hint="cs"/>
                <w:cs/>
              </w:rPr>
              <w:t xml:space="preserve">กำไรหรือขาดทุน </w:t>
            </w:r>
          </w:p>
        </w:tc>
        <w:tc>
          <w:tcPr>
            <w:tcW w:w="1718" w:type="dxa"/>
            <w:vAlign w:val="bottom"/>
          </w:tcPr>
          <w:p w14:paraId="5509B9E4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  <w:r w:rsidRPr="00F867BF">
              <w:rPr>
                <w:rFonts w:eastAsia="Calibri" w:hint="cs"/>
                <w:cs/>
              </w:rPr>
              <w:t>กำไรขาดทุน</w:t>
            </w:r>
            <w:r w:rsidRPr="00F867BF">
              <w:rPr>
                <w:rFonts w:eastAsia="Calibri" w:hint="cs"/>
                <w:cs/>
              </w:rPr>
              <w:br/>
              <w:t>เบ็ดเสร็จอื่น</w:t>
            </w:r>
          </w:p>
        </w:tc>
        <w:tc>
          <w:tcPr>
            <w:tcW w:w="1718" w:type="dxa"/>
            <w:vAlign w:val="bottom"/>
          </w:tcPr>
          <w:p w14:paraId="712D510B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  <w:r w:rsidRPr="00F867BF">
              <w:rPr>
                <w:rFonts w:eastAsia="Calibri" w:hint="cs"/>
                <w:cs/>
              </w:rPr>
              <w:t>ได้มาจากการซื้อธุรกิจ</w:t>
            </w:r>
          </w:p>
        </w:tc>
        <w:tc>
          <w:tcPr>
            <w:tcW w:w="1718" w:type="dxa"/>
            <w:vAlign w:val="bottom"/>
          </w:tcPr>
          <w:p w14:paraId="728AFE71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  <w:r w:rsidRPr="00F867BF">
              <w:rPr>
                <w:rFonts w:eastAsia="Calibri" w:hint="cs"/>
                <w:cs/>
              </w:rPr>
              <w:t>ผลต่างจากการแปลงค่า</w:t>
            </w:r>
          </w:p>
          <w:p w14:paraId="5950212C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  <w:r w:rsidRPr="00F867BF">
              <w:rPr>
                <w:rFonts w:eastAsia="Calibri" w:hint="cs"/>
                <w:cs/>
              </w:rPr>
              <w:t>งบการเงิน</w:t>
            </w:r>
          </w:p>
        </w:tc>
        <w:tc>
          <w:tcPr>
            <w:tcW w:w="1719" w:type="dxa"/>
            <w:vAlign w:val="bottom"/>
          </w:tcPr>
          <w:p w14:paraId="72157304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  <w:r w:rsidRPr="00F867BF">
              <w:rPr>
                <w:rFonts w:eastAsia="Calibri" w:hint="cs"/>
                <w:cs/>
              </w:rPr>
              <w:t>ณ วันที่</w:t>
            </w:r>
            <w:r w:rsidRPr="00F867BF">
              <w:rPr>
                <w:rFonts w:eastAsia="Calibri" w:hint="cs"/>
              </w:rPr>
              <w:br/>
              <w:t xml:space="preserve">31 </w:t>
            </w:r>
            <w:r w:rsidRPr="00F867BF">
              <w:rPr>
                <w:rFonts w:eastAsia="Calibri" w:hint="cs"/>
                <w:cs/>
              </w:rPr>
              <w:t xml:space="preserve">ธันวาคม </w:t>
            </w:r>
          </w:p>
          <w:p w14:paraId="3BEA5F15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cs/>
              </w:rPr>
            </w:pPr>
            <w:r w:rsidRPr="00F867BF">
              <w:rPr>
                <w:rFonts w:eastAsia="Calibri" w:hint="cs"/>
              </w:rPr>
              <w:t>256</w:t>
            </w:r>
            <w:r w:rsidRPr="00F867BF">
              <w:rPr>
                <w:rFonts w:eastAsia="Calibri"/>
              </w:rPr>
              <w:t>6</w:t>
            </w:r>
          </w:p>
        </w:tc>
      </w:tr>
      <w:tr w:rsidR="00217C3C" w:rsidRPr="00F867BF" w14:paraId="7BF7C582" w14:textId="77777777" w:rsidTr="006A0841">
        <w:trPr>
          <w:tblHeader/>
          <w:jc w:val="center"/>
        </w:trPr>
        <w:tc>
          <w:tcPr>
            <w:tcW w:w="4431" w:type="dxa"/>
            <w:vAlign w:val="bottom"/>
          </w:tcPr>
          <w:p w14:paraId="43CD88D1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</w:rPr>
            </w:pPr>
          </w:p>
        </w:tc>
        <w:tc>
          <w:tcPr>
            <w:tcW w:w="10311" w:type="dxa"/>
            <w:gridSpan w:val="6"/>
          </w:tcPr>
          <w:p w14:paraId="3F069E68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i/>
                <w:iCs/>
                <w:cs/>
              </w:rPr>
            </w:pPr>
            <w:r w:rsidRPr="00F867BF">
              <w:rPr>
                <w:rFonts w:eastAsia="Calibri" w:hint="cs"/>
                <w:i/>
                <w:iCs/>
                <w:cs/>
              </w:rPr>
              <w:t>(ล้านบาท)</w:t>
            </w:r>
          </w:p>
        </w:tc>
      </w:tr>
      <w:tr w:rsidR="00217C3C" w:rsidRPr="00F867BF" w14:paraId="53E34A06" w14:textId="77777777" w:rsidTr="006A0841">
        <w:trPr>
          <w:jc w:val="center"/>
        </w:trPr>
        <w:tc>
          <w:tcPr>
            <w:tcW w:w="4431" w:type="dxa"/>
          </w:tcPr>
          <w:p w14:paraId="6B61023C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  <w:r w:rsidRPr="00F867BF">
              <w:rPr>
                <w:rFonts w:eastAsia="Calibri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8" w:type="dxa"/>
            <w:vAlign w:val="bottom"/>
          </w:tcPr>
          <w:p w14:paraId="039FBB4D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720" w:type="dxa"/>
            <w:vAlign w:val="bottom"/>
          </w:tcPr>
          <w:p w14:paraId="21E1240F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553117EF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57700669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7FB2DB22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719" w:type="dxa"/>
            <w:vAlign w:val="bottom"/>
          </w:tcPr>
          <w:p w14:paraId="0B8DA443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</w:tr>
      <w:tr w:rsidR="00217C3C" w:rsidRPr="00F867BF" w14:paraId="5B418618" w14:textId="77777777" w:rsidTr="006A0841">
        <w:trPr>
          <w:jc w:val="center"/>
        </w:trPr>
        <w:tc>
          <w:tcPr>
            <w:tcW w:w="4431" w:type="dxa"/>
          </w:tcPr>
          <w:p w14:paraId="519B9E0C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  <w:r w:rsidRPr="00F867BF">
              <w:rPr>
                <w:rFonts w:eastAsia="Calibri" w:hint="cs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718" w:type="dxa"/>
            <w:vAlign w:val="bottom"/>
          </w:tcPr>
          <w:p w14:paraId="5A0B1257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 w:hint="cs"/>
              </w:rPr>
              <w:t>97</w:t>
            </w:r>
          </w:p>
        </w:tc>
        <w:tc>
          <w:tcPr>
            <w:tcW w:w="1720" w:type="dxa"/>
            <w:vAlign w:val="bottom"/>
          </w:tcPr>
          <w:p w14:paraId="75CB8797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  <w:cs/>
              </w:rPr>
            </w:pPr>
            <w:r w:rsidRPr="00F867BF">
              <w:rPr>
                <w:rFonts w:eastAsia="Calibri"/>
              </w:rPr>
              <w:t>124</w:t>
            </w:r>
          </w:p>
        </w:tc>
        <w:tc>
          <w:tcPr>
            <w:tcW w:w="1718" w:type="dxa"/>
            <w:vAlign w:val="bottom"/>
          </w:tcPr>
          <w:p w14:paraId="1C1DB2F4" w14:textId="77777777" w:rsidR="00217C3C" w:rsidRPr="00F867BF" w:rsidRDefault="00217C3C" w:rsidP="001E0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-</w:t>
            </w:r>
          </w:p>
        </w:tc>
        <w:tc>
          <w:tcPr>
            <w:tcW w:w="1718" w:type="dxa"/>
            <w:vAlign w:val="bottom"/>
          </w:tcPr>
          <w:p w14:paraId="3A67014C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-</w:t>
            </w:r>
          </w:p>
        </w:tc>
        <w:tc>
          <w:tcPr>
            <w:tcW w:w="1718" w:type="dxa"/>
            <w:vAlign w:val="bottom"/>
          </w:tcPr>
          <w:p w14:paraId="1CA9A577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-</w:t>
            </w:r>
          </w:p>
        </w:tc>
        <w:tc>
          <w:tcPr>
            <w:tcW w:w="1719" w:type="dxa"/>
            <w:vAlign w:val="bottom"/>
          </w:tcPr>
          <w:p w14:paraId="333D8C70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221</w:t>
            </w:r>
          </w:p>
        </w:tc>
      </w:tr>
      <w:tr w:rsidR="00217C3C" w:rsidRPr="00F867BF" w14:paraId="185F6EB9" w14:textId="77777777" w:rsidTr="006A0841">
        <w:trPr>
          <w:jc w:val="center"/>
        </w:trPr>
        <w:tc>
          <w:tcPr>
            <w:tcW w:w="4431" w:type="dxa"/>
          </w:tcPr>
          <w:p w14:paraId="7BC225A6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  <w:r w:rsidRPr="00F867BF">
              <w:rPr>
                <w:rFonts w:eastAsia="Calibri" w:hint="cs"/>
                <w:cs/>
              </w:rPr>
              <w:t>ที่ดิน อาคารและอุปกรณ์</w:t>
            </w:r>
          </w:p>
        </w:tc>
        <w:tc>
          <w:tcPr>
            <w:tcW w:w="1718" w:type="dxa"/>
            <w:vAlign w:val="bottom"/>
          </w:tcPr>
          <w:p w14:paraId="622B56D3" w14:textId="4C47C642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 w:hint="cs"/>
              </w:rPr>
              <w:t>1</w:t>
            </w:r>
            <w:r w:rsidR="00900EDE" w:rsidRPr="00F867BF">
              <w:rPr>
                <w:rFonts w:eastAsia="Calibri"/>
              </w:rPr>
              <w:t>44</w:t>
            </w:r>
          </w:p>
        </w:tc>
        <w:tc>
          <w:tcPr>
            <w:tcW w:w="1720" w:type="dxa"/>
            <w:vAlign w:val="bottom"/>
          </w:tcPr>
          <w:p w14:paraId="33AED0DE" w14:textId="308D82A4" w:rsidR="00217C3C" w:rsidRPr="00F867BF" w:rsidRDefault="00900EDE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  <w:color w:val="000000" w:themeColor="text1"/>
              </w:rPr>
              <w:t>47</w:t>
            </w:r>
          </w:p>
        </w:tc>
        <w:tc>
          <w:tcPr>
            <w:tcW w:w="1718" w:type="dxa"/>
            <w:vAlign w:val="bottom"/>
          </w:tcPr>
          <w:p w14:paraId="548FA3EC" w14:textId="77777777" w:rsidR="00217C3C" w:rsidRPr="00F867BF" w:rsidRDefault="00217C3C" w:rsidP="001E0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(1)</w:t>
            </w:r>
          </w:p>
        </w:tc>
        <w:tc>
          <w:tcPr>
            <w:tcW w:w="1718" w:type="dxa"/>
            <w:vAlign w:val="bottom"/>
          </w:tcPr>
          <w:p w14:paraId="25907552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5</w:t>
            </w:r>
            <w:r w:rsidRPr="00F867BF">
              <w:rPr>
                <w:rFonts w:eastAsia="Calibri" w:hint="cs"/>
                <w:cs/>
              </w:rPr>
              <w:t>4</w:t>
            </w:r>
            <w:r w:rsidRPr="00F867BF">
              <w:rPr>
                <w:rFonts w:eastAsia="Calibri"/>
              </w:rPr>
              <w:t>6</w:t>
            </w:r>
          </w:p>
        </w:tc>
        <w:tc>
          <w:tcPr>
            <w:tcW w:w="1718" w:type="dxa"/>
            <w:vAlign w:val="bottom"/>
          </w:tcPr>
          <w:p w14:paraId="31F18370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1</w:t>
            </w:r>
          </w:p>
        </w:tc>
        <w:tc>
          <w:tcPr>
            <w:tcW w:w="1719" w:type="dxa"/>
            <w:vAlign w:val="bottom"/>
          </w:tcPr>
          <w:p w14:paraId="194C1F74" w14:textId="167BF529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73</w:t>
            </w:r>
            <w:r w:rsidR="00900EDE" w:rsidRPr="00F867BF">
              <w:rPr>
                <w:rFonts w:eastAsia="Calibri"/>
              </w:rPr>
              <w:t>7</w:t>
            </w:r>
          </w:p>
        </w:tc>
      </w:tr>
      <w:tr w:rsidR="00217C3C" w:rsidRPr="00F867BF" w14:paraId="38C19E27" w14:textId="77777777" w:rsidTr="006A0841">
        <w:trPr>
          <w:jc w:val="center"/>
        </w:trPr>
        <w:tc>
          <w:tcPr>
            <w:tcW w:w="4431" w:type="dxa"/>
          </w:tcPr>
          <w:p w14:paraId="202770EC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  <w:r w:rsidRPr="00F867BF">
              <w:rPr>
                <w:rFonts w:eastAsia="Calibri"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18" w:type="dxa"/>
            <w:vAlign w:val="bottom"/>
          </w:tcPr>
          <w:p w14:paraId="2423CCAD" w14:textId="2A458046" w:rsidR="00217C3C" w:rsidRPr="00F867BF" w:rsidRDefault="00900EDE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430</w:t>
            </w:r>
          </w:p>
        </w:tc>
        <w:tc>
          <w:tcPr>
            <w:tcW w:w="1720" w:type="dxa"/>
            <w:vAlign w:val="bottom"/>
          </w:tcPr>
          <w:p w14:paraId="0C6FD281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  <w:cs/>
              </w:rPr>
            </w:pPr>
            <w:r w:rsidRPr="00F867BF">
              <w:rPr>
                <w:rFonts w:eastAsia="Calibri"/>
              </w:rPr>
              <w:t>(47)</w:t>
            </w:r>
          </w:p>
        </w:tc>
        <w:tc>
          <w:tcPr>
            <w:tcW w:w="1718" w:type="dxa"/>
            <w:vAlign w:val="bottom"/>
          </w:tcPr>
          <w:p w14:paraId="38EB678B" w14:textId="77777777" w:rsidR="00217C3C" w:rsidRPr="00F867BF" w:rsidRDefault="00217C3C" w:rsidP="001E0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2</w:t>
            </w:r>
          </w:p>
        </w:tc>
        <w:tc>
          <w:tcPr>
            <w:tcW w:w="1718" w:type="dxa"/>
            <w:vAlign w:val="bottom"/>
          </w:tcPr>
          <w:p w14:paraId="39F020AE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702</w:t>
            </w:r>
          </w:p>
        </w:tc>
        <w:tc>
          <w:tcPr>
            <w:tcW w:w="1718" w:type="dxa"/>
            <w:vAlign w:val="bottom"/>
          </w:tcPr>
          <w:p w14:paraId="4C227D3D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-</w:t>
            </w:r>
          </w:p>
        </w:tc>
        <w:tc>
          <w:tcPr>
            <w:tcW w:w="1719" w:type="dxa"/>
            <w:vAlign w:val="bottom"/>
          </w:tcPr>
          <w:p w14:paraId="622B78AE" w14:textId="32494DEB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1,08</w:t>
            </w:r>
            <w:r w:rsidR="00900EDE" w:rsidRPr="00F867BF">
              <w:rPr>
                <w:rFonts w:eastAsia="Calibri"/>
              </w:rPr>
              <w:t>7</w:t>
            </w:r>
          </w:p>
        </w:tc>
      </w:tr>
      <w:tr w:rsidR="00217C3C" w:rsidRPr="00F867BF" w14:paraId="1E181FF3" w14:textId="77777777" w:rsidTr="006A0841">
        <w:trPr>
          <w:jc w:val="center"/>
        </w:trPr>
        <w:tc>
          <w:tcPr>
            <w:tcW w:w="4431" w:type="dxa"/>
          </w:tcPr>
          <w:p w14:paraId="76DD0A11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  <w:r w:rsidRPr="00F867BF">
              <w:rPr>
                <w:rFonts w:eastAsia="Calibri" w:hint="cs"/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1718" w:type="dxa"/>
            <w:vAlign w:val="bottom"/>
          </w:tcPr>
          <w:p w14:paraId="18D82E75" w14:textId="67DB3744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 w:hint="cs"/>
              </w:rPr>
              <w:t>7,42</w:t>
            </w:r>
            <w:r w:rsidR="00900EDE" w:rsidRPr="00F867BF">
              <w:rPr>
                <w:rFonts w:eastAsia="Calibri"/>
              </w:rPr>
              <w:t>0</w:t>
            </w:r>
          </w:p>
        </w:tc>
        <w:tc>
          <w:tcPr>
            <w:tcW w:w="1720" w:type="dxa"/>
            <w:vAlign w:val="bottom"/>
          </w:tcPr>
          <w:p w14:paraId="387AF0C8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361</w:t>
            </w:r>
          </w:p>
        </w:tc>
        <w:tc>
          <w:tcPr>
            <w:tcW w:w="1718" w:type="dxa"/>
            <w:vAlign w:val="bottom"/>
          </w:tcPr>
          <w:p w14:paraId="5F73FDEC" w14:textId="77777777" w:rsidR="00217C3C" w:rsidRPr="00F867BF" w:rsidRDefault="00217C3C" w:rsidP="001E0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-</w:t>
            </w:r>
          </w:p>
        </w:tc>
        <w:tc>
          <w:tcPr>
            <w:tcW w:w="1718" w:type="dxa"/>
            <w:vAlign w:val="bottom"/>
          </w:tcPr>
          <w:p w14:paraId="7FE13BB2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7,617</w:t>
            </w:r>
          </w:p>
        </w:tc>
        <w:tc>
          <w:tcPr>
            <w:tcW w:w="1718" w:type="dxa"/>
            <w:vAlign w:val="bottom"/>
          </w:tcPr>
          <w:p w14:paraId="7EBC0A41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(105)</w:t>
            </w:r>
          </w:p>
        </w:tc>
        <w:tc>
          <w:tcPr>
            <w:tcW w:w="1719" w:type="dxa"/>
            <w:vAlign w:val="bottom"/>
          </w:tcPr>
          <w:p w14:paraId="0EE263B7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15,293</w:t>
            </w:r>
          </w:p>
        </w:tc>
      </w:tr>
      <w:tr w:rsidR="00900EDE" w:rsidRPr="00F867BF" w14:paraId="22640996" w14:textId="77777777" w:rsidTr="006A0841">
        <w:trPr>
          <w:jc w:val="center"/>
        </w:trPr>
        <w:tc>
          <w:tcPr>
            <w:tcW w:w="4431" w:type="dxa"/>
          </w:tcPr>
          <w:p w14:paraId="7D6AAD73" w14:textId="480F4BD1" w:rsidR="00900EDE" w:rsidRPr="00F867BF" w:rsidRDefault="00900EDE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cs/>
              </w:rPr>
            </w:pPr>
            <w:r w:rsidRPr="00F867BF">
              <w:rPr>
                <w:rFonts w:eastAsia="Calibri"/>
                <w:cs/>
              </w:rPr>
              <w:t>หนี้สินตามสัญญาเช่า</w:t>
            </w:r>
          </w:p>
        </w:tc>
        <w:tc>
          <w:tcPr>
            <w:tcW w:w="1718" w:type="dxa"/>
            <w:vAlign w:val="bottom"/>
          </w:tcPr>
          <w:p w14:paraId="008CFF1B" w14:textId="0BE925F4" w:rsidR="00900EDE" w:rsidRPr="00F867BF" w:rsidRDefault="00900EDE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1,808</w:t>
            </w:r>
          </w:p>
        </w:tc>
        <w:tc>
          <w:tcPr>
            <w:tcW w:w="1720" w:type="dxa"/>
            <w:vAlign w:val="bottom"/>
          </w:tcPr>
          <w:p w14:paraId="3C2358B2" w14:textId="1BBF0822" w:rsidR="00900EDE" w:rsidRPr="00F867BF" w:rsidRDefault="00900EDE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66</w:t>
            </w:r>
          </w:p>
        </w:tc>
        <w:tc>
          <w:tcPr>
            <w:tcW w:w="1718" w:type="dxa"/>
            <w:vAlign w:val="bottom"/>
          </w:tcPr>
          <w:p w14:paraId="330E6CBF" w14:textId="4CD48A91" w:rsidR="00900EDE" w:rsidRPr="00F867BF" w:rsidRDefault="00900EDE" w:rsidP="001E0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-</w:t>
            </w:r>
          </w:p>
        </w:tc>
        <w:tc>
          <w:tcPr>
            <w:tcW w:w="1718" w:type="dxa"/>
            <w:vAlign w:val="bottom"/>
          </w:tcPr>
          <w:p w14:paraId="4B6EB6A6" w14:textId="10D4CB93" w:rsidR="00900EDE" w:rsidRPr="00F867BF" w:rsidRDefault="00900EDE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-</w:t>
            </w:r>
          </w:p>
        </w:tc>
        <w:tc>
          <w:tcPr>
            <w:tcW w:w="1718" w:type="dxa"/>
            <w:vAlign w:val="bottom"/>
          </w:tcPr>
          <w:p w14:paraId="7161E148" w14:textId="4E927349" w:rsidR="00900EDE" w:rsidRPr="00F867BF" w:rsidRDefault="00900EDE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-</w:t>
            </w:r>
          </w:p>
        </w:tc>
        <w:tc>
          <w:tcPr>
            <w:tcW w:w="1719" w:type="dxa"/>
            <w:vAlign w:val="bottom"/>
          </w:tcPr>
          <w:p w14:paraId="530C8556" w14:textId="6EDE25B3" w:rsidR="00900EDE" w:rsidRPr="00F867BF" w:rsidRDefault="00900EDE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1,874</w:t>
            </w:r>
          </w:p>
        </w:tc>
      </w:tr>
      <w:tr w:rsidR="00217C3C" w:rsidRPr="00F867BF" w14:paraId="4048A43F" w14:textId="77777777" w:rsidTr="006A0841">
        <w:trPr>
          <w:jc w:val="center"/>
        </w:trPr>
        <w:tc>
          <w:tcPr>
            <w:tcW w:w="4431" w:type="dxa"/>
          </w:tcPr>
          <w:p w14:paraId="1E8E7729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  <w:r w:rsidRPr="00F867BF">
              <w:rPr>
                <w:rFonts w:eastAsia="Calibri" w:hint="cs"/>
                <w:cs/>
              </w:rPr>
              <w:t>ยอดขาดทุนยกไป</w:t>
            </w:r>
          </w:p>
        </w:tc>
        <w:tc>
          <w:tcPr>
            <w:tcW w:w="1718" w:type="dxa"/>
            <w:vAlign w:val="bottom"/>
          </w:tcPr>
          <w:p w14:paraId="5A7E171E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 w:hint="cs"/>
              </w:rPr>
              <w:t>25</w:t>
            </w:r>
          </w:p>
        </w:tc>
        <w:tc>
          <w:tcPr>
            <w:tcW w:w="1720" w:type="dxa"/>
            <w:vAlign w:val="bottom"/>
          </w:tcPr>
          <w:p w14:paraId="3249AEB8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(6)</w:t>
            </w:r>
          </w:p>
        </w:tc>
        <w:tc>
          <w:tcPr>
            <w:tcW w:w="1718" w:type="dxa"/>
            <w:vAlign w:val="bottom"/>
          </w:tcPr>
          <w:p w14:paraId="4FC093FF" w14:textId="77777777" w:rsidR="00217C3C" w:rsidRPr="00F867BF" w:rsidRDefault="00217C3C" w:rsidP="001E0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-</w:t>
            </w:r>
          </w:p>
        </w:tc>
        <w:tc>
          <w:tcPr>
            <w:tcW w:w="1718" w:type="dxa"/>
            <w:vAlign w:val="bottom"/>
          </w:tcPr>
          <w:p w14:paraId="29FA7E98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6</w:t>
            </w:r>
          </w:p>
        </w:tc>
        <w:tc>
          <w:tcPr>
            <w:tcW w:w="1718" w:type="dxa"/>
            <w:vAlign w:val="bottom"/>
          </w:tcPr>
          <w:p w14:paraId="09D768B6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-</w:t>
            </w:r>
          </w:p>
        </w:tc>
        <w:tc>
          <w:tcPr>
            <w:tcW w:w="1719" w:type="dxa"/>
            <w:vAlign w:val="bottom"/>
          </w:tcPr>
          <w:p w14:paraId="27D8B947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25</w:t>
            </w:r>
          </w:p>
        </w:tc>
      </w:tr>
      <w:tr w:rsidR="00217C3C" w:rsidRPr="00F867BF" w14:paraId="25218A21" w14:textId="77777777" w:rsidTr="006A0841">
        <w:trPr>
          <w:trHeight w:val="60"/>
          <w:jc w:val="center"/>
        </w:trPr>
        <w:tc>
          <w:tcPr>
            <w:tcW w:w="4431" w:type="dxa"/>
          </w:tcPr>
          <w:p w14:paraId="3DD1DB5B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eastAsia="Calibri"/>
              </w:rPr>
            </w:pPr>
            <w:r w:rsidRPr="00F867BF">
              <w:rPr>
                <w:rFonts w:eastAsia="Calibri" w:hint="cs"/>
                <w:cs/>
              </w:rPr>
              <w:t>อื่น ๆ</w:t>
            </w:r>
          </w:p>
        </w:tc>
        <w:tc>
          <w:tcPr>
            <w:tcW w:w="1718" w:type="dxa"/>
            <w:vAlign w:val="bottom"/>
          </w:tcPr>
          <w:p w14:paraId="36D8FD10" w14:textId="513A0DD6" w:rsidR="00217C3C" w:rsidRPr="00F867BF" w:rsidRDefault="00900EDE" w:rsidP="006A0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121</w:t>
            </w:r>
          </w:p>
        </w:tc>
        <w:tc>
          <w:tcPr>
            <w:tcW w:w="1720" w:type="dxa"/>
            <w:vAlign w:val="bottom"/>
          </w:tcPr>
          <w:p w14:paraId="3D7121D5" w14:textId="20C97249" w:rsidR="00900EDE" w:rsidRPr="00F867BF" w:rsidRDefault="00900EDE" w:rsidP="006A0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34</w:t>
            </w:r>
          </w:p>
        </w:tc>
        <w:tc>
          <w:tcPr>
            <w:tcW w:w="1718" w:type="dxa"/>
            <w:vAlign w:val="bottom"/>
          </w:tcPr>
          <w:p w14:paraId="382BCC1C" w14:textId="77777777" w:rsidR="00217C3C" w:rsidRPr="00F867BF" w:rsidRDefault="00217C3C" w:rsidP="001E02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64</w:t>
            </w:r>
          </w:p>
        </w:tc>
        <w:tc>
          <w:tcPr>
            <w:tcW w:w="1718" w:type="dxa"/>
            <w:vAlign w:val="bottom"/>
          </w:tcPr>
          <w:p w14:paraId="03421EF3" w14:textId="77777777" w:rsidR="00217C3C" w:rsidRPr="00F867BF" w:rsidRDefault="00217C3C" w:rsidP="006A0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1,048</w:t>
            </w:r>
          </w:p>
        </w:tc>
        <w:tc>
          <w:tcPr>
            <w:tcW w:w="1718" w:type="dxa"/>
            <w:vAlign w:val="bottom"/>
          </w:tcPr>
          <w:p w14:paraId="1AA9FC6A" w14:textId="77777777" w:rsidR="00217C3C" w:rsidRPr="00F867BF" w:rsidRDefault="00217C3C" w:rsidP="006A0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(3)</w:t>
            </w:r>
          </w:p>
        </w:tc>
        <w:tc>
          <w:tcPr>
            <w:tcW w:w="1719" w:type="dxa"/>
            <w:vAlign w:val="bottom"/>
          </w:tcPr>
          <w:p w14:paraId="06452177" w14:textId="0A5C2007" w:rsidR="00217C3C" w:rsidRPr="00F867BF" w:rsidRDefault="00217C3C" w:rsidP="006A0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  <w:cs/>
              </w:rPr>
            </w:pPr>
            <w:r w:rsidRPr="00F867BF">
              <w:rPr>
                <w:rFonts w:eastAsia="Calibri"/>
              </w:rPr>
              <w:t>1,26</w:t>
            </w:r>
            <w:r w:rsidR="00900EDE" w:rsidRPr="00F867BF">
              <w:rPr>
                <w:rFonts w:eastAsia="Calibri"/>
              </w:rPr>
              <w:t>4</w:t>
            </w:r>
          </w:p>
        </w:tc>
      </w:tr>
      <w:tr w:rsidR="00217C3C" w:rsidRPr="00F867BF" w14:paraId="7874347A" w14:textId="77777777" w:rsidTr="006A0841">
        <w:trPr>
          <w:jc w:val="center"/>
        </w:trPr>
        <w:tc>
          <w:tcPr>
            <w:tcW w:w="4431" w:type="dxa"/>
          </w:tcPr>
          <w:p w14:paraId="12BCDACC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  <w:r w:rsidRPr="00F867BF">
              <w:rPr>
                <w:rFonts w:eastAsia="Calibri" w:hint="cs"/>
                <w:b/>
                <w:bCs/>
                <w:cs/>
              </w:rPr>
              <w:t>รวม</w:t>
            </w:r>
          </w:p>
        </w:tc>
        <w:tc>
          <w:tcPr>
            <w:tcW w:w="1718" w:type="dxa"/>
            <w:vAlign w:val="bottom"/>
          </w:tcPr>
          <w:p w14:paraId="72229089" w14:textId="3008C3CB" w:rsidR="00217C3C" w:rsidRPr="00F867BF" w:rsidRDefault="00900EDE" w:rsidP="006A0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867BF">
              <w:rPr>
                <w:rFonts w:eastAsia="Calibri"/>
                <w:b/>
                <w:bCs/>
              </w:rPr>
              <w:t>10</w:t>
            </w:r>
            <w:r w:rsidR="00217C3C" w:rsidRPr="00F867BF">
              <w:rPr>
                <w:rFonts w:eastAsia="Calibri" w:hint="cs"/>
                <w:b/>
                <w:bCs/>
              </w:rPr>
              <w:t>,</w:t>
            </w:r>
            <w:r w:rsidRPr="00F867BF">
              <w:rPr>
                <w:rFonts w:eastAsia="Calibri"/>
                <w:b/>
                <w:bCs/>
              </w:rPr>
              <w:t>045</w:t>
            </w:r>
          </w:p>
        </w:tc>
        <w:tc>
          <w:tcPr>
            <w:tcW w:w="1720" w:type="dxa"/>
            <w:vAlign w:val="bottom"/>
          </w:tcPr>
          <w:p w14:paraId="330FBC1A" w14:textId="3B0BC014" w:rsidR="00217C3C" w:rsidRPr="00F867BF" w:rsidRDefault="00900EDE" w:rsidP="006A0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867BF">
              <w:rPr>
                <w:rFonts w:eastAsia="Calibri"/>
                <w:b/>
                <w:bCs/>
              </w:rPr>
              <w:t>579</w:t>
            </w:r>
          </w:p>
        </w:tc>
        <w:tc>
          <w:tcPr>
            <w:tcW w:w="1718" w:type="dxa"/>
            <w:vAlign w:val="bottom"/>
          </w:tcPr>
          <w:p w14:paraId="7DAFED4F" w14:textId="77777777" w:rsidR="00217C3C" w:rsidRPr="00F867BF" w:rsidRDefault="00217C3C" w:rsidP="008660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867BF">
              <w:rPr>
                <w:rFonts w:eastAsia="Calibri"/>
                <w:b/>
                <w:bCs/>
              </w:rPr>
              <w:t>65</w:t>
            </w:r>
          </w:p>
        </w:tc>
        <w:tc>
          <w:tcPr>
            <w:tcW w:w="1718" w:type="dxa"/>
            <w:vAlign w:val="bottom"/>
          </w:tcPr>
          <w:p w14:paraId="612FF4EC" w14:textId="77777777" w:rsidR="00217C3C" w:rsidRPr="00F867BF" w:rsidRDefault="00217C3C" w:rsidP="006A0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867BF">
              <w:rPr>
                <w:rFonts w:eastAsia="Calibri"/>
                <w:b/>
                <w:bCs/>
              </w:rPr>
              <w:t>9,919</w:t>
            </w:r>
          </w:p>
        </w:tc>
        <w:tc>
          <w:tcPr>
            <w:tcW w:w="1718" w:type="dxa"/>
            <w:vAlign w:val="bottom"/>
          </w:tcPr>
          <w:p w14:paraId="07D3DA14" w14:textId="77777777" w:rsidR="00217C3C" w:rsidRPr="00F867BF" w:rsidRDefault="00217C3C" w:rsidP="006A0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867BF">
              <w:rPr>
                <w:rFonts w:eastAsia="Calibri"/>
                <w:b/>
                <w:bCs/>
              </w:rPr>
              <w:t>(107)</w:t>
            </w:r>
          </w:p>
        </w:tc>
        <w:tc>
          <w:tcPr>
            <w:tcW w:w="1719" w:type="dxa"/>
            <w:vAlign w:val="bottom"/>
          </w:tcPr>
          <w:p w14:paraId="6561EAA9" w14:textId="6DF0C7B1" w:rsidR="00217C3C" w:rsidRPr="00F867BF" w:rsidRDefault="00900EDE" w:rsidP="006A0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  <w:r w:rsidRPr="00F867BF">
              <w:rPr>
                <w:rFonts w:eastAsia="Calibri"/>
                <w:b/>
                <w:bCs/>
              </w:rPr>
              <w:t>20</w:t>
            </w:r>
            <w:r w:rsidR="00217C3C" w:rsidRPr="00F867BF">
              <w:rPr>
                <w:rFonts w:eastAsia="Calibri"/>
                <w:b/>
                <w:bCs/>
              </w:rPr>
              <w:t>,</w:t>
            </w:r>
            <w:r w:rsidRPr="00F867BF">
              <w:rPr>
                <w:rFonts w:eastAsia="Calibri"/>
                <w:b/>
                <w:bCs/>
              </w:rPr>
              <w:t>501</w:t>
            </w:r>
          </w:p>
        </w:tc>
      </w:tr>
      <w:tr w:rsidR="00217C3C" w:rsidRPr="00F867BF" w14:paraId="094365EA" w14:textId="77777777" w:rsidTr="006A0841">
        <w:trPr>
          <w:trHeight w:val="351"/>
          <w:jc w:val="center"/>
        </w:trPr>
        <w:tc>
          <w:tcPr>
            <w:tcW w:w="4431" w:type="dxa"/>
            <w:vAlign w:val="bottom"/>
          </w:tcPr>
          <w:p w14:paraId="1992EE41" w14:textId="5AD264EA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34CAF4E0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</w:p>
        </w:tc>
        <w:tc>
          <w:tcPr>
            <w:tcW w:w="1720" w:type="dxa"/>
            <w:vAlign w:val="bottom"/>
          </w:tcPr>
          <w:p w14:paraId="6921173B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358514D1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4D7C5C5C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36F0055F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719" w:type="dxa"/>
            <w:vAlign w:val="bottom"/>
          </w:tcPr>
          <w:p w14:paraId="310AE015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</w:tr>
      <w:tr w:rsidR="00E829BE" w:rsidRPr="00F867BF" w14:paraId="25DB2B54" w14:textId="77777777" w:rsidTr="006A0841">
        <w:trPr>
          <w:trHeight w:val="351"/>
          <w:jc w:val="center"/>
        </w:trPr>
        <w:tc>
          <w:tcPr>
            <w:tcW w:w="4431" w:type="dxa"/>
            <w:vAlign w:val="bottom"/>
          </w:tcPr>
          <w:p w14:paraId="75814439" w14:textId="54764B0F" w:rsidR="00E829BE" w:rsidRPr="00F867BF" w:rsidRDefault="00E829BE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i/>
                <w:iCs/>
                <w:cs/>
              </w:rPr>
            </w:pPr>
            <w:r w:rsidRPr="00F867BF">
              <w:rPr>
                <w:rFonts w:eastAsia="Calibri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8" w:type="dxa"/>
            <w:vAlign w:val="bottom"/>
          </w:tcPr>
          <w:p w14:paraId="7B234739" w14:textId="77777777" w:rsidR="00E829BE" w:rsidRPr="00F867BF" w:rsidRDefault="00E829BE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</w:p>
        </w:tc>
        <w:tc>
          <w:tcPr>
            <w:tcW w:w="1720" w:type="dxa"/>
            <w:vAlign w:val="bottom"/>
          </w:tcPr>
          <w:p w14:paraId="1370541D" w14:textId="77777777" w:rsidR="00E829BE" w:rsidRPr="00F867BF" w:rsidRDefault="00E829BE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5757A07E" w14:textId="77777777" w:rsidR="00E829BE" w:rsidRPr="00F867BF" w:rsidRDefault="00E829BE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57B4F84F" w14:textId="77777777" w:rsidR="00E829BE" w:rsidRPr="00F867BF" w:rsidRDefault="00E829BE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54A6D62D" w14:textId="77777777" w:rsidR="00E829BE" w:rsidRPr="00F867BF" w:rsidRDefault="00E829BE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  <w:tc>
          <w:tcPr>
            <w:tcW w:w="1719" w:type="dxa"/>
            <w:vAlign w:val="bottom"/>
          </w:tcPr>
          <w:p w14:paraId="1F735045" w14:textId="77777777" w:rsidR="00E829BE" w:rsidRPr="00F867BF" w:rsidRDefault="00E829BE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</w:p>
        </w:tc>
      </w:tr>
      <w:tr w:rsidR="00217C3C" w:rsidRPr="00F867BF" w14:paraId="2D782F91" w14:textId="77777777" w:rsidTr="006A0841">
        <w:trPr>
          <w:trHeight w:val="80"/>
          <w:jc w:val="center"/>
        </w:trPr>
        <w:tc>
          <w:tcPr>
            <w:tcW w:w="4431" w:type="dxa"/>
          </w:tcPr>
          <w:p w14:paraId="79A98524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  <w:r w:rsidRPr="00F867BF">
              <w:rPr>
                <w:rFonts w:eastAsia="Calibri" w:hint="cs"/>
                <w:cs/>
              </w:rPr>
              <w:t>ที่ดิน อาคารและอุปกรณ์</w:t>
            </w:r>
          </w:p>
        </w:tc>
        <w:tc>
          <w:tcPr>
            <w:tcW w:w="1718" w:type="dxa"/>
            <w:vAlign w:val="bottom"/>
          </w:tcPr>
          <w:p w14:paraId="7765ACB0" w14:textId="3CDD26BF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 w:hint="cs"/>
              </w:rPr>
              <w:t>(10,7</w:t>
            </w:r>
            <w:r w:rsidR="00192E6D" w:rsidRPr="00F867BF">
              <w:rPr>
                <w:rFonts w:eastAsia="Calibri"/>
              </w:rPr>
              <w:t>91</w:t>
            </w:r>
            <w:r w:rsidRPr="00F867BF">
              <w:rPr>
                <w:rFonts w:eastAsia="Calibri" w:hint="cs"/>
              </w:rPr>
              <w:t>)</w:t>
            </w:r>
          </w:p>
        </w:tc>
        <w:tc>
          <w:tcPr>
            <w:tcW w:w="1720" w:type="dxa"/>
            <w:vAlign w:val="bottom"/>
          </w:tcPr>
          <w:p w14:paraId="129ECA76" w14:textId="6E822726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1,6</w:t>
            </w:r>
            <w:r w:rsidR="00192E6D" w:rsidRPr="00F867BF">
              <w:rPr>
                <w:rFonts w:eastAsia="Calibri"/>
              </w:rPr>
              <w:t>49</w:t>
            </w:r>
          </w:p>
        </w:tc>
        <w:tc>
          <w:tcPr>
            <w:tcW w:w="1718" w:type="dxa"/>
            <w:vAlign w:val="bottom"/>
          </w:tcPr>
          <w:p w14:paraId="70C9C158" w14:textId="77777777" w:rsidR="00217C3C" w:rsidRPr="00F867BF" w:rsidRDefault="00217C3C" w:rsidP="0086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3</w:t>
            </w:r>
          </w:p>
        </w:tc>
        <w:tc>
          <w:tcPr>
            <w:tcW w:w="1718" w:type="dxa"/>
            <w:vAlign w:val="bottom"/>
          </w:tcPr>
          <w:p w14:paraId="070B3AD1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  <w:color w:val="000000" w:themeColor="text1"/>
              </w:rPr>
              <w:t>(6,553)</w:t>
            </w:r>
          </w:p>
        </w:tc>
        <w:tc>
          <w:tcPr>
            <w:tcW w:w="1718" w:type="dxa"/>
            <w:vAlign w:val="bottom"/>
          </w:tcPr>
          <w:p w14:paraId="54DC227D" w14:textId="77777777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368</w:t>
            </w:r>
          </w:p>
        </w:tc>
        <w:tc>
          <w:tcPr>
            <w:tcW w:w="1719" w:type="dxa"/>
            <w:vAlign w:val="bottom"/>
          </w:tcPr>
          <w:p w14:paraId="1C2408F4" w14:textId="6F42A5FB" w:rsidR="00217C3C" w:rsidRPr="00F867BF" w:rsidRDefault="00217C3C" w:rsidP="006A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(15,32</w:t>
            </w:r>
            <w:r w:rsidR="008B61F8" w:rsidRPr="00F867BF">
              <w:rPr>
                <w:rFonts w:eastAsia="Calibri"/>
              </w:rPr>
              <w:t>4</w:t>
            </w:r>
            <w:r w:rsidRPr="00F867BF">
              <w:rPr>
                <w:rFonts w:eastAsia="Calibri"/>
              </w:rPr>
              <w:t>)</w:t>
            </w:r>
          </w:p>
        </w:tc>
      </w:tr>
      <w:tr w:rsidR="008B61F8" w:rsidRPr="00F867BF" w14:paraId="75E3235D" w14:textId="77777777" w:rsidTr="006A0841">
        <w:trPr>
          <w:trHeight w:val="80"/>
          <w:jc w:val="center"/>
        </w:trPr>
        <w:tc>
          <w:tcPr>
            <w:tcW w:w="4431" w:type="dxa"/>
          </w:tcPr>
          <w:p w14:paraId="23D79618" w14:textId="27A5003E" w:rsidR="008B61F8" w:rsidRPr="00F867BF" w:rsidRDefault="008B61F8" w:rsidP="008B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cs/>
              </w:rPr>
            </w:pPr>
            <w:r w:rsidRPr="00F867BF">
              <w:rPr>
                <w:cs/>
              </w:rPr>
              <w:t>สิทธิการใช้สินทรัพย์</w:t>
            </w:r>
          </w:p>
        </w:tc>
        <w:tc>
          <w:tcPr>
            <w:tcW w:w="1718" w:type="dxa"/>
            <w:vAlign w:val="bottom"/>
          </w:tcPr>
          <w:p w14:paraId="20A5E76B" w14:textId="17845775" w:rsidR="008B61F8" w:rsidRPr="00F867BF" w:rsidRDefault="008B61F8" w:rsidP="008B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 w:hint="cs"/>
              </w:rPr>
              <w:t>(1,</w:t>
            </w:r>
            <w:r w:rsidRPr="00F867BF">
              <w:rPr>
                <w:rFonts w:eastAsia="Calibri"/>
              </w:rPr>
              <w:t>799</w:t>
            </w:r>
            <w:r w:rsidRPr="00F867BF">
              <w:rPr>
                <w:rFonts w:eastAsia="Calibri" w:hint="cs"/>
              </w:rPr>
              <w:t>)</w:t>
            </w:r>
          </w:p>
        </w:tc>
        <w:tc>
          <w:tcPr>
            <w:tcW w:w="1720" w:type="dxa"/>
            <w:vAlign w:val="bottom"/>
          </w:tcPr>
          <w:p w14:paraId="17ABBF67" w14:textId="4B1BF015" w:rsidR="008B61F8" w:rsidRPr="00F867BF" w:rsidRDefault="008B61F8" w:rsidP="008B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(88)</w:t>
            </w:r>
          </w:p>
        </w:tc>
        <w:tc>
          <w:tcPr>
            <w:tcW w:w="1718" w:type="dxa"/>
            <w:vAlign w:val="bottom"/>
          </w:tcPr>
          <w:p w14:paraId="32DA897E" w14:textId="09D62189" w:rsidR="008B61F8" w:rsidRPr="00F867BF" w:rsidRDefault="008B61F8" w:rsidP="0086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-</w:t>
            </w:r>
          </w:p>
        </w:tc>
        <w:tc>
          <w:tcPr>
            <w:tcW w:w="1718" w:type="dxa"/>
            <w:vAlign w:val="bottom"/>
          </w:tcPr>
          <w:p w14:paraId="04D96DA9" w14:textId="48BB8798" w:rsidR="008B61F8" w:rsidRPr="00F867BF" w:rsidRDefault="008B61F8" w:rsidP="008B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color w:val="000000" w:themeColor="text1"/>
              </w:rPr>
            </w:pPr>
            <w:r w:rsidRPr="00F867BF">
              <w:rPr>
                <w:rFonts w:eastAsia="Calibri"/>
                <w:color w:val="000000" w:themeColor="text1"/>
              </w:rPr>
              <w:t>-</w:t>
            </w:r>
          </w:p>
        </w:tc>
        <w:tc>
          <w:tcPr>
            <w:tcW w:w="1718" w:type="dxa"/>
            <w:vAlign w:val="bottom"/>
          </w:tcPr>
          <w:p w14:paraId="2450996E" w14:textId="3D61C876" w:rsidR="008B61F8" w:rsidRPr="00F867BF" w:rsidRDefault="008B61F8" w:rsidP="008B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-</w:t>
            </w:r>
          </w:p>
        </w:tc>
        <w:tc>
          <w:tcPr>
            <w:tcW w:w="1719" w:type="dxa"/>
            <w:vAlign w:val="bottom"/>
          </w:tcPr>
          <w:p w14:paraId="431ACACE" w14:textId="362E0588" w:rsidR="008B61F8" w:rsidRPr="00F867BF" w:rsidRDefault="008B61F8" w:rsidP="008B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(1,887)</w:t>
            </w:r>
          </w:p>
        </w:tc>
      </w:tr>
      <w:tr w:rsidR="008B61F8" w:rsidRPr="00F867BF" w14:paraId="13F6014E" w14:textId="77777777" w:rsidTr="006A0841">
        <w:trPr>
          <w:jc w:val="center"/>
        </w:trPr>
        <w:tc>
          <w:tcPr>
            <w:tcW w:w="4431" w:type="dxa"/>
          </w:tcPr>
          <w:p w14:paraId="76C5869E" w14:textId="77777777" w:rsidR="008B61F8" w:rsidRPr="00F867BF" w:rsidRDefault="008B61F8" w:rsidP="008B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</w:rPr>
            </w:pPr>
            <w:r w:rsidRPr="00F867BF">
              <w:rPr>
                <w:rFonts w:eastAsia="Calibri" w:hint="cs"/>
                <w:cs/>
              </w:rPr>
              <w:t>สินทรัพย์ไม่มีตัวตน</w:t>
            </w:r>
          </w:p>
        </w:tc>
        <w:tc>
          <w:tcPr>
            <w:tcW w:w="1718" w:type="dxa"/>
            <w:vAlign w:val="bottom"/>
          </w:tcPr>
          <w:p w14:paraId="12CA5D67" w14:textId="76D13851" w:rsidR="008B61F8" w:rsidRPr="00F867BF" w:rsidRDefault="008B61F8" w:rsidP="008B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 w:hint="cs"/>
              </w:rPr>
              <w:t>(</w:t>
            </w:r>
            <w:r w:rsidRPr="00F867BF">
              <w:rPr>
                <w:rFonts w:eastAsia="Calibri"/>
              </w:rPr>
              <w:t>1</w:t>
            </w:r>
            <w:r w:rsidRPr="00F867BF">
              <w:rPr>
                <w:rFonts w:eastAsia="Calibri" w:hint="cs"/>
              </w:rPr>
              <w:t>,</w:t>
            </w:r>
            <w:r w:rsidRPr="00F867BF">
              <w:rPr>
                <w:rFonts w:eastAsia="Calibri"/>
              </w:rPr>
              <w:t>275</w:t>
            </w:r>
            <w:r w:rsidRPr="00F867BF">
              <w:rPr>
                <w:rFonts w:eastAsia="Calibri" w:hint="cs"/>
              </w:rPr>
              <w:t>)</w:t>
            </w:r>
          </w:p>
        </w:tc>
        <w:tc>
          <w:tcPr>
            <w:tcW w:w="1720" w:type="dxa"/>
            <w:vAlign w:val="bottom"/>
          </w:tcPr>
          <w:p w14:paraId="786DF196" w14:textId="536A7A6E" w:rsidR="008B61F8" w:rsidRPr="00F867BF" w:rsidRDefault="008B61F8" w:rsidP="008B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38</w:t>
            </w:r>
          </w:p>
        </w:tc>
        <w:tc>
          <w:tcPr>
            <w:tcW w:w="1718" w:type="dxa"/>
            <w:vAlign w:val="bottom"/>
          </w:tcPr>
          <w:p w14:paraId="2CD9F809" w14:textId="180C0C86" w:rsidR="008B61F8" w:rsidRPr="00F867BF" w:rsidRDefault="008B61F8" w:rsidP="0086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-</w:t>
            </w:r>
          </w:p>
        </w:tc>
        <w:tc>
          <w:tcPr>
            <w:tcW w:w="1718" w:type="dxa"/>
            <w:vAlign w:val="bottom"/>
          </w:tcPr>
          <w:p w14:paraId="410D4484" w14:textId="77777777" w:rsidR="008B61F8" w:rsidRPr="00F867BF" w:rsidRDefault="008B61F8" w:rsidP="008B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(556)</w:t>
            </w:r>
          </w:p>
        </w:tc>
        <w:tc>
          <w:tcPr>
            <w:tcW w:w="1718" w:type="dxa"/>
            <w:vAlign w:val="bottom"/>
          </w:tcPr>
          <w:p w14:paraId="350A4E3A" w14:textId="785DB125" w:rsidR="008B61F8" w:rsidRPr="00F867BF" w:rsidRDefault="008B61F8" w:rsidP="008B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72</w:t>
            </w:r>
          </w:p>
        </w:tc>
        <w:tc>
          <w:tcPr>
            <w:tcW w:w="1719" w:type="dxa"/>
            <w:vAlign w:val="bottom"/>
          </w:tcPr>
          <w:p w14:paraId="6767CB7A" w14:textId="1E96F9D1" w:rsidR="008B61F8" w:rsidRPr="00F867BF" w:rsidRDefault="008B61F8" w:rsidP="008B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(1,721)</w:t>
            </w:r>
          </w:p>
        </w:tc>
      </w:tr>
      <w:tr w:rsidR="008B61F8" w:rsidRPr="00F867BF" w14:paraId="03960E7B" w14:textId="77777777" w:rsidTr="006A0841">
        <w:trPr>
          <w:jc w:val="center"/>
        </w:trPr>
        <w:tc>
          <w:tcPr>
            <w:tcW w:w="4431" w:type="dxa"/>
          </w:tcPr>
          <w:p w14:paraId="5F9CDC15" w14:textId="77777777" w:rsidR="008B61F8" w:rsidRPr="00F867BF" w:rsidRDefault="008B61F8" w:rsidP="008B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eastAsia="Calibri"/>
              </w:rPr>
            </w:pPr>
            <w:r w:rsidRPr="00F867BF">
              <w:rPr>
                <w:rFonts w:eastAsia="Calibri" w:hint="cs"/>
                <w:cs/>
              </w:rPr>
              <w:t>สินค้าคงเหลือ</w:t>
            </w:r>
          </w:p>
        </w:tc>
        <w:tc>
          <w:tcPr>
            <w:tcW w:w="1718" w:type="dxa"/>
            <w:vAlign w:val="bottom"/>
          </w:tcPr>
          <w:p w14:paraId="1FB40E29" w14:textId="6F70BCE7" w:rsidR="008B61F8" w:rsidRPr="00F867BF" w:rsidRDefault="008B61F8" w:rsidP="008B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  <w:cs/>
              </w:rPr>
            </w:pPr>
            <w:r w:rsidRPr="00F867BF">
              <w:rPr>
                <w:rFonts w:eastAsia="Calibri"/>
              </w:rPr>
              <w:t>(2,148)</w:t>
            </w:r>
          </w:p>
        </w:tc>
        <w:tc>
          <w:tcPr>
            <w:tcW w:w="1720" w:type="dxa"/>
            <w:vAlign w:val="bottom"/>
          </w:tcPr>
          <w:p w14:paraId="59901063" w14:textId="530BD464" w:rsidR="008B61F8" w:rsidRPr="00F867BF" w:rsidRDefault="008B61F8" w:rsidP="008B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1,050</w:t>
            </w:r>
          </w:p>
        </w:tc>
        <w:tc>
          <w:tcPr>
            <w:tcW w:w="1718" w:type="dxa"/>
            <w:vAlign w:val="bottom"/>
          </w:tcPr>
          <w:p w14:paraId="06D18979" w14:textId="2149249B" w:rsidR="008B61F8" w:rsidRPr="00F867BF" w:rsidRDefault="008B61F8" w:rsidP="0086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-</w:t>
            </w:r>
          </w:p>
        </w:tc>
        <w:tc>
          <w:tcPr>
            <w:tcW w:w="1718" w:type="dxa"/>
            <w:vAlign w:val="bottom"/>
          </w:tcPr>
          <w:p w14:paraId="2F93A2D3" w14:textId="77777777" w:rsidR="008B61F8" w:rsidRPr="00F867BF" w:rsidRDefault="008B61F8" w:rsidP="008B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(676)</w:t>
            </w:r>
          </w:p>
        </w:tc>
        <w:tc>
          <w:tcPr>
            <w:tcW w:w="1718" w:type="dxa"/>
            <w:vAlign w:val="bottom"/>
          </w:tcPr>
          <w:p w14:paraId="4DDA5783" w14:textId="09A5F7EA" w:rsidR="008B61F8" w:rsidRPr="00F867BF" w:rsidRDefault="008B61F8" w:rsidP="008B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87</w:t>
            </w:r>
          </w:p>
        </w:tc>
        <w:tc>
          <w:tcPr>
            <w:tcW w:w="1719" w:type="dxa"/>
            <w:vAlign w:val="bottom"/>
          </w:tcPr>
          <w:p w14:paraId="4C5C14C8" w14:textId="20FA7E60" w:rsidR="008B61F8" w:rsidRPr="00F867BF" w:rsidRDefault="008B61F8" w:rsidP="008B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(1,687)</w:t>
            </w:r>
          </w:p>
        </w:tc>
      </w:tr>
      <w:tr w:rsidR="008B61F8" w:rsidRPr="00F867BF" w14:paraId="56BD05ED" w14:textId="77777777" w:rsidTr="006A0841">
        <w:trPr>
          <w:jc w:val="center"/>
        </w:trPr>
        <w:tc>
          <w:tcPr>
            <w:tcW w:w="4431" w:type="dxa"/>
          </w:tcPr>
          <w:p w14:paraId="2EB645A6" w14:textId="77777777" w:rsidR="008B61F8" w:rsidRPr="00F867BF" w:rsidRDefault="008B61F8" w:rsidP="008B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eastAsia="Calibri"/>
              </w:rPr>
            </w:pPr>
            <w:r w:rsidRPr="00F867BF">
              <w:rPr>
                <w:rFonts w:eastAsia="Calibri" w:hint="cs"/>
                <w:cs/>
              </w:rPr>
              <w:t>อื่น ๆ</w:t>
            </w:r>
          </w:p>
        </w:tc>
        <w:tc>
          <w:tcPr>
            <w:tcW w:w="1718" w:type="dxa"/>
            <w:vAlign w:val="bottom"/>
          </w:tcPr>
          <w:p w14:paraId="219AB74A" w14:textId="3820C0FF" w:rsidR="008B61F8" w:rsidRPr="00F867BF" w:rsidRDefault="008B61F8" w:rsidP="008B61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257</w:t>
            </w:r>
          </w:p>
        </w:tc>
        <w:tc>
          <w:tcPr>
            <w:tcW w:w="1720" w:type="dxa"/>
            <w:vAlign w:val="bottom"/>
          </w:tcPr>
          <w:p w14:paraId="47765E62" w14:textId="5B98B713" w:rsidR="008B61F8" w:rsidRPr="00F867BF" w:rsidRDefault="008B61F8" w:rsidP="008B61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(348)</w:t>
            </w:r>
          </w:p>
        </w:tc>
        <w:tc>
          <w:tcPr>
            <w:tcW w:w="1718" w:type="dxa"/>
            <w:vAlign w:val="bottom"/>
          </w:tcPr>
          <w:p w14:paraId="230FC0E7" w14:textId="1F8BD871" w:rsidR="008B61F8" w:rsidRPr="00F867BF" w:rsidRDefault="008B61F8" w:rsidP="008660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99</w:t>
            </w:r>
          </w:p>
        </w:tc>
        <w:tc>
          <w:tcPr>
            <w:tcW w:w="1718" w:type="dxa"/>
            <w:vAlign w:val="bottom"/>
          </w:tcPr>
          <w:p w14:paraId="2E681597" w14:textId="77777777" w:rsidR="008B61F8" w:rsidRPr="00F867BF" w:rsidRDefault="008B61F8" w:rsidP="008B61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(171)</w:t>
            </w:r>
          </w:p>
        </w:tc>
        <w:tc>
          <w:tcPr>
            <w:tcW w:w="1718" w:type="dxa"/>
            <w:vAlign w:val="bottom"/>
          </w:tcPr>
          <w:p w14:paraId="6A111A1E" w14:textId="77777777" w:rsidR="008B61F8" w:rsidRPr="00F867BF" w:rsidRDefault="008B61F8" w:rsidP="008B61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cs/>
              </w:rPr>
            </w:pPr>
            <w:r w:rsidRPr="00F867BF">
              <w:rPr>
                <w:rFonts w:eastAsia="Calibri"/>
              </w:rPr>
              <w:t>(9)</w:t>
            </w:r>
          </w:p>
        </w:tc>
        <w:tc>
          <w:tcPr>
            <w:tcW w:w="1719" w:type="dxa"/>
            <w:vAlign w:val="bottom"/>
          </w:tcPr>
          <w:p w14:paraId="2D23F00E" w14:textId="2D50C467" w:rsidR="008B61F8" w:rsidRPr="00F867BF" w:rsidRDefault="008B61F8" w:rsidP="008B61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</w:rPr>
            </w:pPr>
            <w:r w:rsidRPr="00F867BF">
              <w:rPr>
                <w:rFonts w:eastAsia="Calibri"/>
              </w:rPr>
              <w:t>(172)</w:t>
            </w:r>
          </w:p>
        </w:tc>
      </w:tr>
      <w:tr w:rsidR="008B61F8" w:rsidRPr="00F867BF" w14:paraId="136B4FB8" w14:textId="77777777" w:rsidTr="006A0841">
        <w:trPr>
          <w:jc w:val="center"/>
        </w:trPr>
        <w:tc>
          <w:tcPr>
            <w:tcW w:w="4431" w:type="dxa"/>
          </w:tcPr>
          <w:p w14:paraId="2C9941D2" w14:textId="77777777" w:rsidR="008B61F8" w:rsidRPr="00F867BF" w:rsidRDefault="008B61F8" w:rsidP="008B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  <w:r w:rsidRPr="00F867BF">
              <w:rPr>
                <w:rFonts w:eastAsia="Calibri" w:hint="cs"/>
                <w:b/>
                <w:bCs/>
                <w:cs/>
              </w:rPr>
              <w:t>รวม</w:t>
            </w:r>
          </w:p>
        </w:tc>
        <w:tc>
          <w:tcPr>
            <w:tcW w:w="1718" w:type="dxa"/>
            <w:vAlign w:val="bottom"/>
          </w:tcPr>
          <w:p w14:paraId="0E7EDE46" w14:textId="5D942155" w:rsidR="008B61F8" w:rsidRPr="00F867BF" w:rsidRDefault="008B61F8" w:rsidP="008B61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867BF">
              <w:rPr>
                <w:rFonts w:eastAsia="Calibri" w:hint="cs"/>
                <w:b/>
                <w:bCs/>
              </w:rPr>
              <w:t>(1</w:t>
            </w:r>
            <w:r w:rsidRPr="00F867BF">
              <w:rPr>
                <w:rFonts w:eastAsia="Calibri"/>
                <w:b/>
                <w:bCs/>
              </w:rPr>
              <w:t>5</w:t>
            </w:r>
            <w:r w:rsidRPr="00F867BF">
              <w:rPr>
                <w:rFonts w:eastAsia="Calibri" w:hint="cs"/>
                <w:b/>
                <w:bCs/>
              </w:rPr>
              <w:t>,</w:t>
            </w:r>
            <w:r w:rsidRPr="00F867BF">
              <w:rPr>
                <w:rFonts w:eastAsia="Calibri"/>
                <w:b/>
                <w:bCs/>
              </w:rPr>
              <w:t>756</w:t>
            </w:r>
            <w:r w:rsidRPr="00F867BF">
              <w:rPr>
                <w:rFonts w:eastAsia="Calibri" w:hint="cs"/>
                <w:b/>
                <w:bCs/>
              </w:rPr>
              <w:t>)</w:t>
            </w:r>
          </w:p>
        </w:tc>
        <w:tc>
          <w:tcPr>
            <w:tcW w:w="1720" w:type="dxa"/>
            <w:vAlign w:val="bottom"/>
          </w:tcPr>
          <w:p w14:paraId="3421D3C2" w14:textId="4BF3A949" w:rsidR="008B61F8" w:rsidRPr="00F867BF" w:rsidRDefault="008B61F8" w:rsidP="008B61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867BF">
              <w:rPr>
                <w:rFonts w:eastAsia="Calibri"/>
                <w:b/>
                <w:bCs/>
              </w:rPr>
              <w:t>2,301</w:t>
            </w:r>
          </w:p>
        </w:tc>
        <w:tc>
          <w:tcPr>
            <w:tcW w:w="1718" w:type="dxa"/>
            <w:vAlign w:val="bottom"/>
          </w:tcPr>
          <w:p w14:paraId="10C59963" w14:textId="73414E10" w:rsidR="008B61F8" w:rsidRPr="00F867BF" w:rsidRDefault="008B61F8" w:rsidP="008660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867BF">
              <w:rPr>
                <w:rFonts w:eastAsia="Calibri"/>
                <w:b/>
                <w:bCs/>
              </w:rPr>
              <w:t>102</w:t>
            </w:r>
          </w:p>
        </w:tc>
        <w:tc>
          <w:tcPr>
            <w:tcW w:w="1718" w:type="dxa"/>
            <w:vAlign w:val="bottom"/>
          </w:tcPr>
          <w:p w14:paraId="079A31A0" w14:textId="77777777" w:rsidR="008B61F8" w:rsidRPr="00F867BF" w:rsidRDefault="008B61F8" w:rsidP="008B61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867BF">
              <w:rPr>
                <w:rFonts w:eastAsia="Calibri"/>
                <w:b/>
                <w:bCs/>
              </w:rPr>
              <w:t>(7,956)</w:t>
            </w:r>
          </w:p>
        </w:tc>
        <w:tc>
          <w:tcPr>
            <w:tcW w:w="1718" w:type="dxa"/>
            <w:vAlign w:val="bottom"/>
          </w:tcPr>
          <w:p w14:paraId="416E859E" w14:textId="77777777" w:rsidR="008B61F8" w:rsidRPr="00F867BF" w:rsidRDefault="008B61F8" w:rsidP="008B61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867BF">
              <w:rPr>
                <w:rFonts w:eastAsia="Calibri"/>
                <w:b/>
                <w:bCs/>
              </w:rPr>
              <w:t>518</w:t>
            </w:r>
          </w:p>
        </w:tc>
        <w:tc>
          <w:tcPr>
            <w:tcW w:w="1719" w:type="dxa"/>
            <w:vAlign w:val="bottom"/>
          </w:tcPr>
          <w:p w14:paraId="4808C49B" w14:textId="558C84C0" w:rsidR="008B61F8" w:rsidRPr="00F867BF" w:rsidRDefault="008B61F8" w:rsidP="008B61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  <w:r w:rsidRPr="00F867BF">
              <w:rPr>
                <w:rFonts w:eastAsia="Calibri"/>
                <w:b/>
                <w:bCs/>
              </w:rPr>
              <w:t>(20,791)</w:t>
            </w:r>
          </w:p>
        </w:tc>
      </w:tr>
      <w:tr w:rsidR="00E829BE" w:rsidRPr="00F867BF" w14:paraId="680FAAE7" w14:textId="77777777" w:rsidTr="00E829BE">
        <w:trPr>
          <w:trHeight w:hRule="exact" w:val="340"/>
          <w:jc w:val="center"/>
        </w:trPr>
        <w:tc>
          <w:tcPr>
            <w:tcW w:w="4431" w:type="dxa"/>
          </w:tcPr>
          <w:p w14:paraId="59622B40" w14:textId="77777777" w:rsidR="00E829BE" w:rsidRPr="00F867BF" w:rsidRDefault="00E829BE" w:rsidP="008B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</w:p>
        </w:tc>
        <w:tc>
          <w:tcPr>
            <w:tcW w:w="1718" w:type="dxa"/>
            <w:vAlign w:val="bottom"/>
          </w:tcPr>
          <w:p w14:paraId="26222A8A" w14:textId="77777777" w:rsidR="00E829BE" w:rsidRPr="00F867BF" w:rsidRDefault="00E829BE" w:rsidP="008B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</w:p>
        </w:tc>
        <w:tc>
          <w:tcPr>
            <w:tcW w:w="1720" w:type="dxa"/>
            <w:vAlign w:val="bottom"/>
          </w:tcPr>
          <w:p w14:paraId="07C6C661" w14:textId="77777777" w:rsidR="00E829BE" w:rsidRPr="00F867BF" w:rsidRDefault="00E829BE" w:rsidP="008B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6FB52D55" w14:textId="77777777" w:rsidR="00E829BE" w:rsidRPr="00F867BF" w:rsidRDefault="00E829BE" w:rsidP="008B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0" w:lineRule="exact"/>
              <w:jc w:val="both"/>
              <w:outlineLvl w:val="0"/>
              <w:rPr>
                <w:rFonts w:eastAsia="Calibri"/>
              </w:rPr>
            </w:pPr>
          </w:p>
        </w:tc>
        <w:tc>
          <w:tcPr>
            <w:tcW w:w="1718" w:type="dxa"/>
            <w:vAlign w:val="bottom"/>
          </w:tcPr>
          <w:p w14:paraId="14991BA1" w14:textId="77777777" w:rsidR="00E829BE" w:rsidRPr="00F867BF" w:rsidRDefault="00E829BE" w:rsidP="008B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</w:p>
        </w:tc>
        <w:tc>
          <w:tcPr>
            <w:tcW w:w="1718" w:type="dxa"/>
            <w:vAlign w:val="bottom"/>
          </w:tcPr>
          <w:p w14:paraId="50C5ABCE" w14:textId="77777777" w:rsidR="00E829BE" w:rsidRPr="00F867BF" w:rsidRDefault="00E829BE" w:rsidP="008B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</w:p>
        </w:tc>
        <w:tc>
          <w:tcPr>
            <w:tcW w:w="1719" w:type="dxa"/>
            <w:vAlign w:val="bottom"/>
          </w:tcPr>
          <w:p w14:paraId="4A5CE024" w14:textId="77777777" w:rsidR="00E829BE" w:rsidRPr="00F867BF" w:rsidRDefault="00E829BE" w:rsidP="008B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</w:p>
        </w:tc>
      </w:tr>
      <w:tr w:rsidR="008B61F8" w:rsidRPr="00F867BF" w14:paraId="5ABA47F4" w14:textId="77777777" w:rsidTr="006A0841">
        <w:trPr>
          <w:jc w:val="center"/>
        </w:trPr>
        <w:tc>
          <w:tcPr>
            <w:tcW w:w="4431" w:type="dxa"/>
          </w:tcPr>
          <w:p w14:paraId="2E30CB40" w14:textId="77777777" w:rsidR="008B61F8" w:rsidRPr="00F867BF" w:rsidRDefault="008B61F8" w:rsidP="008B6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  <w:r w:rsidRPr="00F867BF">
              <w:rPr>
                <w:rFonts w:eastAsia="Calibri" w:hint="cs"/>
                <w:b/>
                <w:bCs/>
                <w:cs/>
              </w:rPr>
              <w:t>สุทธิ</w:t>
            </w:r>
          </w:p>
        </w:tc>
        <w:tc>
          <w:tcPr>
            <w:tcW w:w="1718" w:type="dxa"/>
            <w:vAlign w:val="bottom"/>
          </w:tcPr>
          <w:p w14:paraId="20F2121F" w14:textId="77777777" w:rsidR="008B61F8" w:rsidRPr="00F867BF" w:rsidRDefault="008B61F8" w:rsidP="008B61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867BF">
              <w:rPr>
                <w:rFonts w:eastAsia="Calibri" w:hint="cs"/>
                <w:b/>
                <w:bCs/>
              </w:rPr>
              <w:t>(5,711)</w:t>
            </w:r>
          </w:p>
        </w:tc>
        <w:tc>
          <w:tcPr>
            <w:tcW w:w="1720" w:type="dxa"/>
            <w:vAlign w:val="bottom"/>
          </w:tcPr>
          <w:p w14:paraId="01ADE7C3" w14:textId="77777777" w:rsidR="008B61F8" w:rsidRPr="00F867BF" w:rsidRDefault="008B61F8" w:rsidP="008B61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867BF">
              <w:rPr>
                <w:rFonts w:eastAsia="Calibri"/>
                <w:b/>
                <w:bCs/>
              </w:rPr>
              <w:t>2,880</w:t>
            </w:r>
          </w:p>
        </w:tc>
        <w:tc>
          <w:tcPr>
            <w:tcW w:w="1718" w:type="dxa"/>
            <w:vAlign w:val="bottom"/>
          </w:tcPr>
          <w:p w14:paraId="07A0D5AC" w14:textId="77777777" w:rsidR="008B61F8" w:rsidRPr="00F867BF" w:rsidRDefault="008B61F8" w:rsidP="008660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867BF">
              <w:rPr>
                <w:rFonts w:eastAsia="Calibri"/>
                <w:b/>
                <w:bCs/>
              </w:rPr>
              <w:t>167</w:t>
            </w:r>
          </w:p>
        </w:tc>
        <w:tc>
          <w:tcPr>
            <w:tcW w:w="1718" w:type="dxa"/>
            <w:vAlign w:val="bottom"/>
          </w:tcPr>
          <w:p w14:paraId="4031D2F2" w14:textId="77777777" w:rsidR="008B61F8" w:rsidRPr="00F867BF" w:rsidRDefault="008B61F8" w:rsidP="008B61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867BF">
              <w:rPr>
                <w:rFonts w:eastAsia="Calibri"/>
                <w:b/>
                <w:bCs/>
              </w:rPr>
              <w:t>1,963</w:t>
            </w:r>
          </w:p>
        </w:tc>
        <w:tc>
          <w:tcPr>
            <w:tcW w:w="1718" w:type="dxa"/>
            <w:vAlign w:val="bottom"/>
          </w:tcPr>
          <w:p w14:paraId="527665DF" w14:textId="77777777" w:rsidR="008B61F8" w:rsidRPr="00F867BF" w:rsidRDefault="008B61F8" w:rsidP="008B61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20" w:lineRule="exact"/>
              <w:jc w:val="both"/>
              <w:outlineLvl w:val="0"/>
              <w:rPr>
                <w:rFonts w:eastAsia="Calibri"/>
                <w:b/>
                <w:bCs/>
              </w:rPr>
            </w:pPr>
            <w:r w:rsidRPr="00F867BF">
              <w:rPr>
                <w:rFonts w:eastAsia="Calibri"/>
                <w:b/>
                <w:bCs/>
              </w:rPr>
              <w:t>411</w:t>
            </w:r>
          </w:p>
        </w:tc>
        <w:tc>
          <w:tcPr>
            <w:tcW w:w="1719" w:type="dxa"/>
            <w:vAlign w:val="bottom"/>
          </w:tcPr>
          <w:p w14:paraId="232EF002" w14:textId="77777777" w:rsidR="008B61F8" w:rsidRPr="00F867BF" w:rsidRDefault="008B61F8" w:rsidP="008B61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outlineLvl w:val="0"/>
              <w:rPr>
                <w:rFonts w:eastAsia="Calibri"/>
                <w:b/>
                <w:bCs/>
              </w:rPr>
            </w:pPr>
            <w:r w:rsidRPr="00F867BF">
              <w:rPr>
                <w:rFonts w:eastAsia="Calibri"/>
                <w:b/>
                <w:bCs/>
              </w:rPr>
              <w:t>(290)</w:t>
            </w:r>
          </w:p>
        </w:tc>
      </w:tr>
    </w:tbl>
    <w:p w14:paraId="08603761" w14:textId="77777777" w:rsidR="00217C3C" w:rsidRPr="00F867BF" w:rsidRDefault="00217C3C" w:rsidP="00E829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rPr>
          <w:rFonts w:ascii="Angsana New" w:hAnsi="Angsana New"/>
          <w:sz w:val="16"/>
          <w:szCs w:val="16"/>
        </w:rPr>
      </w:pPr>
    </w:p>
    <w:tbl>
      <w:tblPr>
        <w:tblW w:w="14631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4195"/>
        <w:gridCol w:w="1304"/>
        <w:gridCol w:w="1305"/>
        <w:gridCol w:w="1304"/>
        <w:gridCol w:w="1305"/>
        <w:gridCol w:w="1304"/>
        <w:gridCol w:w="1305"/>
        <w:gridCol w:w="1304"/>
        <w:gridCol w:w="1305"/>
      </w:tblGrid>
      <w:tr w:rsidR="00EB6A96" w:rsidRPr="00F867BF" w14:paraId="40DFD868" w14:textId="77777777" w:rsidTr="00EB6A96">
        <w:tc>
          <w:tcPr>
            <w:tcW w:w="4195" w:type="dxa"/>
          </w:tcPr>
          <w:p w14:paraId="15E82BC3" w14:textId="77777777" w:rsidR="00FF77D5" w:rsidRPr="00F867BF" w:rsidRDefault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218" w:type="dxa"/>
            <w:gridSpan w:val="4"/>
            <w:vAlign w:val="bottom"/>
          </w:tcPr>
          <w:p w14:paraId="06E3889F" w14:textId="77777777" w:rsidR="00FF77D5" w:rsidRPr="00F867BF" w:rsidRDefault="00FF77D5">
            <w:pPr>
              <w:pStyle w:val="BodyText"/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5218" w:type="dxa"/>
            <w:gridSpan w:val="4"/>
            <w:vAlign w:val="bottom"/>
          </w:tcPr>
          <w:p w14:paraId="61FCF8C0" w14:textId="77777777" w:rsidR="00FF77D5" w:rsidRPr="00F867BF" w:rsidRDefault="00FF77D5">
            <w:pPr>
              <w:pStyle w:val="BodyText"/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6A96" w:rsidRPr="00F867BF" w14:paraId="2092785E" w14:textId="77777777" w:rsidTr="00EB6A96">
        <w:tc>
          <w:tcPr>
            <w:tcW w:w="4195" w:type="dxa"/>
            <w:vMerge w:val="restart"/>
          </w:tcPr>
          <w:p w14:paraId="667DF4E1" w14:textId="77777777" w:rsidR="00FF77D5" w:rsidRPr="00F867BF" w:rsidRDefault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304" w:type="dxa"/>
            <w:vMerge w:val="restart"/>
            <w:vAlign w:val="bottom"/>
          </w:tcPr>
          <w:p w14:paraId="0928598C" w14:textId="77777777" w:rsidR="00FF77D5" w:rsidRPr="00F867BF" w:rsidRDefault="00FF7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F867BF">
              <w:rPr>
                <w:rFonts w:ascii="Angsana New" w:hAnsi="Angsana New" w:hint="cs"/>
                <w:sz w:val="30"/>
                <w:szCs w:val="30"/>
              </w:rPr>
              <w:br/>
              <w:t>1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  <w:p w14:paraId="6C00025C" w14:textId="21CAF216" w:rsidR="00FF77D5" w:rsidRPr="00F867BF" w:rsidRDefault="00FF77D5">
            <w:pPr>
              <w:spacing w:line="240" w:lineRule="auto"/>
              <w:jc w:val="center"/>
              <w:rPr>
                <w:cs/>
              </w:rPr>
            </w:pPr>
            <w:r w:rsidRPr="00F867BF">
              <w:rPr>
                <w:rFonts w:hint="cs"/>
              </w:rPr>
              <w:t>256</w:t>
            </w:r>
            <w:r w:rsidRPr="00F867BF">
              <w:t>7</w:t>
            </w:r>
          </w:p>
        </w:tc>
        <w:tc>
          <w:tcPr>
            <w:tcW w:w="2609" w:type="dxa"/>
            <w:gridSpan w:val="2"/>
            <w:vAlign w:val="bottom"/>
          </w:tcPr>
          <w:p w14:paraId="57676D98" w14:textId="77777777" w:rsidR="00FF77D5" w:rsidRPr="00F867BF" w:rsidRDefault="00FF77D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0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1305" w:type="dxa"/>
            <w:vMerge w:val="restart"/>
            <w:vAlign w:val="bottom"/>
          </w:tcPr>
          <w:p w14:paraId="35E448E5" w14:textId="3E372AD2" w:rsidR="00FF77D5" w:rsidRPr="00F867BF" w:rsidRDefault="00FF77D5">
            <w:pPr>
              <w:pStyle w:val="BodyText"/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F867BF">
              <w:rPr>
                <w:rFonts w:ascii="Angsana New" w:hAnsi="Angsana New" w:hint="cs"/>
                <w:sz w:val="30"/>
                <w:szCs w:val="30"/>
              </w:rPr>
              <w:br/>
              <w:t xml:space="preserve">31 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867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4" w:type="dxa"/>
            <w:vMerge w:val="restart"/>
            <w:vAlign w:val="bottom"/>
          </w:tcPr>
          <w:p w14:paraId="11CD4985" w14:textId="77777777" w:rsidR="00FF77D5" w:rsidRPr="00F867BF" w:rsidRDefault="00FF7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F867BF">
              <w:rPr>
                <w:rFonts w:ascii="Angsana New" w:hAnsi="Angsana New" w:hint="cs"/>
                <w:sz w:val="30"/>
                <w:szCs w:val="30"/>
              </w:rPr>
              <w:br/>
              <w:t>1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  <w:p w14:paraId="0B8A1C02" w14:textId="78F42FCA" w:rsidR="00FF77D5" w:rsidRPr="00F867BF" w:rsidRDefault="00FF77D5">
            <w:pPr>
              <w:pStyle w:val="BodyText"/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09" w:type="dxa"/>
            <w:gridSpan w:val="2"/>
            <w:vAlign w:val="bottom"/>
          </w:tcPr>
          <w:p w14:paraId="4C611E0A" w14:textId="77777777" w:rsidR="00FF77D5" w:rsidRPr="00F867BF" w:rsidRDefault="00FF77D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0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1305" w:type="dxa"/>
            <w:vMerge w:val="restart"/>
            <w:vAlign w:val="bottom"/>
          </w:tcPr>
          <w:p w14:paraId="44CA5101" w14:textId="320FEC13" w:rsidR="00FF77D5" w:rsidRPr="00F867BF" w:rsidRDefault="00FF77D5">
            <w:pPr>
              <w:pStyle w:val="BodyText"/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F867BF">
              <w:rPr>
                <w:rFonts w:ascii="Angsana New" w:hAnsi="Angsana New" w:hint="cs"/>
                <w:sz w:val="30"/>
                <w:szCs w:val="30"/>
              </w:rPr>
              <w:br/>
              <w:t xml:space="preserve">31 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B6A96" w:rsidRPr="00F867BF" w14:paraId="0A1D3F15" w14:textId="77777777" w:rsidTr="00EB6A96">
        <w:tc>
          <w:tcPr>
            <w:tcW w:w="4195" w:type="dxa"/>
            <w:vMerge/>
          </w:tcPr>
          <w:p w14:paraId="2E20824B" w14:textId="77777777" w:rsidR="00FF77D5" w:rsidRPr="00F867BF" w:rsidRDefault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304" w:type="dxa"/>
            <w:vMerge/>
            <w:vAlign w:val="bottom"/>
          </w:tcPr>
          <w:p w14:paraId="30335069" w14:textId="77777777" w:rsidR="00FF77D5" w:rsidRPr="00F867BF" w:rsidRDefault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305" w:type="dxa"/>
            <w:vAlign w:val="bottom"/>
          </w:tcPr>
          <w:p w14:paraId="3BA0ABD4" w14:textId="77777777" w:rsidR="00FF77D5" w:rsidRPr="00F867BF" w:rsidRDefault="00FF7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04" w:type="dxa"/>
            <w:vAlign w:val="bottom"/>
          </w:tcPr>
          <w:p w14:paraId="1DECBC22" w14:textId="77777777" w:rsidR="00FF77D5" w:rsidRPr="00F867BF" w:rsidRDefault="00FF7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  <w:vMerge/>
            <w:vAlign w:val="bottom"/>
          </w:tcPr>
          <w:p w14:paraId="1DFA2F35" w14:textId="77777777" w:rsidR="00FF77D5" w:rsidRPr="00F867BF" w:rsidRDefault="00FF7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Merge/>
            <w:vAlign w:val="bottom"/>
          </w:tcPr>
          <w:p w14:paraId="21F1C957" w14:textId="77777777" w:rsidR="00FF77D5" w:rsidRPr="00F867BF" w:rsidRDefault="00FF7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3C5D437" w14:textId="77777777" w:rsidR="00FF77D5" w:rsidRPr="00F867BF" w:rsidRDefault="00FF7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04" w:type="dxa"/>
            <w:vAlign w:val="bottom"/>
          </w:tcPr>
          <w:p w14:paraId="676B1200" w14:textId="77777777" w:rsidR="00FF77D5" w:rsidRPr="00F867BF" w:rsidRDefault="00FF7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  <w:vMerge/>
            <w:vAlign w:val="bottom"/>
          </w:tcPr>
          <w:p w14:paraId="119E89E8" w14:textId="77777777" w:rsidR="00FF77D5" w:rsidRPr="00F867BF" w:rsidRDefault="00FF7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A96" w:rsidRPr="00F867BF" w14:paraId="725AB1AC" w14:textId="77777777" w:rsidTr="00EB6A96">
        <w:tc>
          <w:tcPr>
            <w:tcW w:w="4195" w:type="dxa"/>
          </w:tcPr>
          <w:p w14:paraId="1F09CC24" w14:textId="77777777" w:rsidR="00FF77D5" w:rsidRPr="00F867BF" w:rsidRDefault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rPr>
                <w:rFonts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436" w:type="dxa"/>
            <w:gridSpan w:val="8"/>
            <w:vAlign w:val="bottom"/>
          </w:tcPr>
          <w:p w14:paraId="55E94DCE" w14:textId="77777777" w:rsidR="00FF77D5" w:rsidRPr="00F867BF" w:rsidRDefault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i/>
                <w:iCs/>
              </w:rPr>
            </w:pPr>
            <w:r w:rsidRPr="00F867BF">
              <w:rPr>
                <w:i/>
                <w:iCs/>
              </w:rPr>
              <w:t>(</w:t>
            </w:r>
            <w:r w:rsidRPr="00F867BF">
              <w:rPr>
                <w:rFonts w:hint="cs"/>
                <w:i/>
                <w:iCs/>
                <w:cs/>
              </w:rPr>
              <w:t>ล้านบาท</w:t>
            </w:r>
            <w:r w:rsidRPr="00F867BF">
              <w:rPr>
                <w:i/>
                <w:iCs/>
              </w:rPr>
              <w:t>)</w:t>
            </w:r>
          </w:p>
        </w:tc>
      </w:tr>
      <w:tr w:rsidR="00EB6A96" w:rsidRPr="00F867BF" w14:paraId="7D55704B" w14:textId="77777777" w:rsidTr="00EB6A96">
        <w:tc>
          <w:tcPr>
            <w:tcW w:w="4195" w:type="dxa"/>
          </w:tcPr>
          <w:p w14:paraId="1C5F0B86" w14:textId="0964E3FB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rPr>
                <w:cs/>
              </w:rPr>
              <w:t>หนี้สินตามสัญญาเช่า</w:t>
            </w:r>
          </w:p>
        </w:tc>
        <w:tc>
          <w:tcPr>
            <w:tcW w:w="1304" w:type="dxa"/>
            <w:vAlign w:val="bottom"/>
          </w:tcPr>
          <w:p w14:paraId="0549C6DC" w14:textId="5BE34544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1,874</w:t>
            </w:r>
          </w:p>
        </w:tc>
        <w:tc>
          <w:tcPr>
            <w:tcW w:w="1305" w:type="dxa"/>
            <w:vAlign w:val="bottom"/>
          </w:tcPr>
          <w:p w14:paraId="7A5E9BB8" w14:textId="149558CE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(156)</w:t>
            </w:r>
          </w:p>
        </w:tc>
        <w:tc>
          <w:tcPr>
            <w:tcW w:w="1304" w:type="dxa"/>
            <w:vAlign w:val="bottom"/>
          </w:tcPr>
          <w:p w14:paraId="1A88CBB8" w14:textId="59AA6EAA" w:rsidR="00FF77D5" w:rsidRPr="00F867BF" w:rsidRDefault="00EB6A96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305" w:type="dxa"/>
            <w:vAlign w:val="bottom"/>
          </w:tcPr>
          <w:p w14:paraId="0CFC1EA6" w14:textId="6BD11CE6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1,718</w:t>
            </w:r>
          </w:p>
        </w:tc>
        <w:tc>
          <w:tcPr>
            <w:tcW w:w="1304" w:type="dxa"/>
            <w:vAlign w:val="bottom"/>
          </w:tcPr>
          <w:p w14:paraId="3F3080C0" w14:textId="16F91ED9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1,808</w:t>
            </w:r>
          </w:p>
        </w:tc>
        <w:tc>
          <w:tcPr>
            <w:tcW w:w="1305" w:type="dxa"/>
            <w:vAlign w:val="bottom"/>
          </w:tcPr>
          <w:p w14:paraId="42C8134D" w14:textId="0AA26B33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66</w:t>
            </w:r>
          </w:p>
        </w:tc>
        <w:tc>
          <w:tcPr>
            <w:tcW w:w="1304" w:type="dxa"/>
            <w:vAlign w:val="bottom"/>
          </w:tcPr>
          <w:p w14:paraId="10994ABD" w14:textId="0CB8820A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305" w:type="dxa"/>
            <w:vAlign w:val="bottom"/>
          </w:tcPr>
          <w:p w14:paraId="63D4FF5D" w14:textId="4038BF19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  <w:r w:rsidRPr="00F867BF">
              <w:t>1,874</w:t>
            </w:r>
          </w:p>
        </w:tc>
      </w:tr>
      <w:tr w:rsidR="00FF77D5" w:rsidRPr="00F867BF" w14:paraId="5134C72A" w14:textId="77777777" w:rsidTr="00EB6A96">
        <w:trPr>
          <w:trHeight w:val="74"/>
        </w:trPr>
        <w:tc>
          <w:tcPr>
            <w:tcW w:w="4195" w:type="dxa"/>
          </w:tcPr>
          <w:p w14:paraId="27885403" w14:textId="233680D4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867BF">
              <w:rPr>
                <w:cs/>
              </w:rPr>
              <w:t>ยอดขาดทุนยกไป</w:t>
            </w:r>
          </w:p>
        </w:tc>
        <w:tc>
          <w:tcPr>
            <w:tcW w:w="1304" w:type="dxa"/>
            <w:vAlign w:val="bottom"/>
          </w:tcPr>
          <w:p w14:paraId="340BC0F8" w14:textId="1266E3A9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305" w:type="dxa"/>
            <w:vAlign w:val="bottom"/>
          </w:tcPr>
          <w:p w14:paraId="41F6C7AE" w14:textId="10FC931F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464</w:t>
            </w:r>
          </w:p>
        </w:tc>
        <w:tc>
          <w:tcPr>
            <w:tcW w:w="1304" w:type="dxa"/>
            <w:vAlign w:val="bottom"/>
          </w:tcPr>
          <w:p w14:paraId="33573308" w14:textId="7A6452CF" w:rsidR="00FF77D5" w:rsidRPr="00F867BF" w:rsidRDefault="00EB6A96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305" w:type="dxa"/>
            <w:vAlign w:val="bottom"/>
          </w:tcPr>
          <w:p w14:paraId="334D850F" w14:textId="036C50B6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464</w:t>
            </w:r>
          </w:p>
        </w:tc>
        <w:tc>
          <w:tcPr>
            <w:tcW w:w="1304" w:type="dxa"/>
            <w:vAlign w:val="bottom"/>
          </w:tcPr>
          <w:p w14:paraId="3FF67168" w14:textId="5EA524AE" w:rsidR="00FF77D5" w:rsidRPr="00F867BF" w:rsidRDefault="00016373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305" w:type="dxa"/>
            <w:vAlign w:val="bottom"/>
          </w:tcPr>
          <w:p w14:paraId="6C697E44" w14:textId="3C376ACC" w:rsidR="00FF77D5" w:rsidRPr="00F867BF" w:rsidRDefault="006D6781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304" w:type="dxa"/>
            <w:vAlign w:val="bottom"/>
          </w:tcPr>
          <w:p w14:paraId="261DEE97" w14:textId="3508DAC5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305" w:type="dxa"/>
            <w:vAlign w:val="bottom"/>
          </w:tcPr>
          <w:p w14:paraId="6556E24E" w14:textId="2FBD760F" w:rsidR="00FF77D5" w:rsidRPr="00F867BF" w:rsidRDefault="006D6781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  <w:r w:rsidRPr="00F867BF">
              <w:t>-</w:t>
            </w:r>
          </w:p>
        </w:tc>
      </w:tr>
      <w:tr w:rsidR="00EB6A96" w:rsidRPr="00F867BF" w14:paraId="5645F7C3" w14:textId="77777777" w:rsidTr="00EB6A96">
        <w:tc>
          <w:tcPr>
            <w:tcW w:w="4195" w:type="dxa"/>
          </w:tcPr>
          <w:p w14:paraId="51C1E176" w14:textId="1D406A27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rPr>
                <w:rFonts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04" w:type="dxa"/>
            <w:vAlign w:val="bottom"/>
          </w:tcPr>
          <w:p w14:paraId="15F33B38" w14:textId="499D86D0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418</w:t>
            </w:r>
          </w:p>
        </w:tc>
        <w:tc>
          <w:tcPr>
            <w:tcW w:w="1305" w:type="dxa"/>
            <w:vAlign w:val="bottom"/>
          </w:tcPr>
          <w:p w14:paraId="2F339488" w14:textId="3DF56B3A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31</w:t>
            </w:r>
          </w:p>
        </w:tc>
        <w:tc>
          <w:tcPr>
            <w:tcW w:w="1304" w:type="dxa"/>
            <w:vAlign w:val="bottom"/>
          </w:tcPr>
          <w:p w14:paraId="68D6004B" w14:textId="0B1F6AAA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867BF">
              <w:t>5</w:t>
            </w:r>
          </w:p>
        </w:tc>
        <w:tc>
          <w:tcPr>
            <w:tcW w:w="1305" w:type="dxa"/>
            <w:vAlign w:val="bottom"/>
          </w:tcPr>
          <w:p w14:paraId="74D623BF" w14:textId="4F4BA006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454</w:t>
            </w:r>
          </w:p>
        </w:tc>
        <w:tc>
          <w:tcPr>
            <w:tcW w:w="1304" w:type="dxa"/>
            <w:vAlign w:val="bottom"/>
          </w:tcPr>
          <w:p w14:paraId="562642CF" w14:textId="3AF64BC9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rPr>
                <w:rFonts w:hint="cs"/>
              </w:rPr>
              <w:t>40</w:t>
            </w:r>
            <w:r w:rsidRPr="00F867BF">
              <w:rPr>
                <w:rFonts w:hint="cs"/>
                <w:cs/>
              </w:rPr>
              <w:t>8</w:t>
            </w:r>
          </w:p>
        </w:tc>
        <w:tc>
          <w:tcPr>
            <w:tcW w:w="1305" w:type="dxa"/>
            <w:vAlign w:val="bottom"/>
          </w:tcPr>
          <w:p w14:paraId="14DDD2BF" w14:textId="6D96A468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10</w:t>
            </w:r>
          </w:p>
        </w:tc>
        <w:tc>
          <w:tcPr>
            <w:tcW w:w="1304" w:type="dxa"/>
            <w:vAlign w:val="bottom"/>
          </w:tcPr>
          <w:p w14:paraId="1CEAB12C" w14:textId="4DAF2117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  <w:r w:rsidRPr="00F867BF">
              <w:rPr>
                <w:rFonts w:hint="cs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729B98E8" w14:textId="466D5A95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  <w:r w:rsidRPr="00F867BF">
              <w:t>418</w:t>
            </w:r>
          </w:p>
        </w:tc>
      </w:tr>
      <w:tr w:rsidR="00EB6A96" w:rsidRPr="00F867BF" w14:paraId="653F0248" w14:textId="77777777" w:rsidTr="00EB6A96">
        <w:tc>
          <w:tcPr>
            <w:tcW w:w="4195" w:type="dxa"/>
          </w:tcPr>
          <w:p w14:paraId="553EDADE" w14:textId="49FC37F7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rPr>
                <w:rFonts w:hint="cs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304" w:type="dxa"/>
            <w:vAlign w:val="bottom"/>
          </w:tcPr>
          <w:p w14:paraId="675F471F" w14:textId="15D323D3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204</w:t>
            </w:r>
          </w:p>
        </w:tc>
        <w:tc>
          <w:tcPr>
            <w:tcW w:w="1305" w:type="dxa"/>
            <w:vAlign w:val="bottom"/>
          </w:tcPr>
          <w:p w14:paraId="4D384D3F" w14:textId="5D36880F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(9)</w:t>
            </w:r>
          </w:p>
        </w:tc>
        <w:tc>
          <w:tcPr>
            <w:tcW w:w="1304" w:type="dxa"/>
            <w:vAlign w:val="bottom"/>
          </w:tcPr>
          <w:p w14:paraId="68AF4CB2" w14:textId="75C9D458" w:rsidR="00FF77D5" w:rsidRPr="00F867BF" w:rsidRDefault="00EB6A96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305" w:type="dxa"/>
            <w:vAlign w:val="bottom"/>
          </w:tcPr>
          <w:p w14:paraId="281E26A0" w14:textId="100E94EC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195</w:t>
            </w:r>
          </w:p>
        </w:tc>
        <w:tc>
          <w:tcPr>
            <w:tcW w:w="1304" w:type="dxa"/>
            <w:vAlign w:val="bottom"/>
          </w:tcPr>
          <w:p w14:paraId="27BC996D" w14:textId="5E0052BD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rPr>
                <w:rFonts w:hint="cs"/>
              </w:rPr>
              <w:t>89</w:t>
            </w:r>
          </w:p>
        </w:tc>
        <w:tc>
          <w:tcPr>
            <w:tcW w:w="1305" w:type="dxa"/>
            <w:vAlign w:val="bottom"/>
          </w:tcPr>
          <w:p w14:paraId="0956A126" w14:textId="4E675E2C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115</w:t>
            </w:r>
          </w:p>
        </w:tc>
        <w:tc>
          <w:tcPr>
            <w:tcW w:w="1304" w:type="dxa"/>
            <w:vAlign w:val="bottom"/>
          </w:tcPr>
          <w:p w14:paraId="5B70EB45" w14:textId="55800C19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305" w:type="dxa"/>
            <w:vAlign w:val="bottom"/>
          </w:tcPr>
          <w:p w14:paraId="15FEA650" w14:textId="08D02982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  <w:r w:rsidRPr="00F867BF">
              <w:t>204</w:t>
            </w:r>
          </w:p>
        </w:tc>
      </w:tr>
      <w:tr w:rsidR="00EB6A96" w:rsidRPr="00F867BF" w14:paraId="643EAC54" w14:textId="77777777" w:rsidTr="00EB6A96">
        <w:tc>
          <w:tcPr>
            <w:tcW w:w="4195" w:type="dxa"/>
          </w:tcPr>
          <w:p w14:paraId="3D477F57" w14:textId="5264F737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1304" w:type="dxa"/>
            <w:vAlign w:val="bottom"/>
          </w:tcPr>
          <w:p w14:paraId="7AECF7C1" w14:textId="31818B4E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109</w:t>
            </w:r>
          </w:p>
        </w:tc>
        <w:tc>
          <w:tcPr>
            <w:tcW w:w="1305" w:type="dxa"/>
            <w:vAlign w:val="bottom"/>
          </w:tcPr>
          <w:p w14:paraId="6FE9AE6E" w14:textId="1A73E3AD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(12)</w:t>
            </w:r>
          </w:p>
        </w:tc>
        <w:tc>
          <w:tcPr>
            <w:tcW w:w="1304" w:type="dxa"/>
            <w:vAlign w:val="bottom"/>
          </w:tcPr>
          <w:p w14:paraId="72D5B3F5" w14:textId="5AE42BA1" w:rsidR="00FF77D5" w:rsidRPr="00F867BF" w:rsidRDefault="00EB6A96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305" w:type="dxa"/>
            <w:vAlign w:val="bottom"/>
          </w:tcPr>
          <w:p w14:paraId="0B65C3E8" w14:textId="6AF21154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97</w:t>
            </w:r>
          </w:p>
        </w:tc>
        <w:tc>
          <w:tcPr>
            <w:tcW w:w="1304" w:type="dxa"/>
            <w:vAlign w:val="bottom"/>
          </w:tcPr>
          <w:p w14:paraId="5A193F2C" w14:textId="6FE0AC94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8</w:t>
            </w:r>
            <w:r w:rsidR="00016373" w:rsidRPr="00F867BF">
              <w:t>9</w:t>
            </w:r>
          </w:p>
        </w:tc>
        <w:tc>
          <w:tcPr>
            <w:tcW w:w="1305" w:type="dxa"/>
            <w:vAlign w:val="bottom"/>
          </w:tcPr>
          <w:p w14:paraId="1599550D" w14:textId="285D0AE9" w:rsidR="00FF77D5" w:rsidRPr="00F867BF" w:rsidRDefault="00F831E1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20</w:t>
            </w:r>
          </w:p>
        </w:tc>
        <w:tc>
          <w:tcPr>
            <w:tcW w:w="1304" w:type="dxa"/>
            <w:vAlign w:val="bottom"/>
          </w:tcPr>
          <w:p w14:paraId="366093F0" w14:textId="5D425DBD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305" w:type="dxa"/>
            <w:vAlign w:val="bottom"/>
          </w:tcPr>
          <w:p w14:paraId="32182B37" w14:textId="34E1AD50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  <w:r w:rsidRPr="00F867BF">
              <w:t>109</w:t>
            </w:r>
          </w:p>
        </w:tc>
      </w:tr>
      <w:tr w:rsidR="00EB6A96" w:rsidRPr="00F867BF" w14:paraId="3C83CFFB" w14:textId="77777777" w:rsidTr="00EB6A96">
        <w:trPr>
          <w:trHeight w:val="182"/>
        </w:trPr>
        <w:tc>
          <w:tcPr>
            <w:tcW w:w="4195" w:type="dxa"/>
          </w:tcPr>
          <w:p w14:paraId="5365FA11" w14:textId="7A3A6071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F867BF">
              <w:rPr>
                <w:rFonts w:hint="cs"/>
                <w:cs/>
              </w:rPr>
              <w:t>อื่น ๆ</w:t>
            </w:r>
          </w:p>
        </w:tc>
        <w:tc>
          <w:tcPr>
            <w:tcW w:w="1304" w:type="dxa"/>
            <w:vAlign w:val="bottom"/>
          </w:tcPr>
          <w:p w14:paraId="0A373911" w14:textId="4C874F46" w:rsidR="00FF77D5" w:rsidRPr="00F867BF" w:rsidRDefault="00FF77D5" w:rsidP="00FF7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82</w:t>
            </w:r>
          </w:p>
        </w:tc>
        <w:tc>
          <w:tcPr>
            <w:tcW w:w="1305" w:type="dxa"/>
            <w:vAlign w:val="bottom"/>
          </w:tcPr>
          <w:p w14:paraId="03950152" w14:textId="383B81D0" w:rsidR="00FF77D5" w:rsidRPr="00F867BF" w:rsidRDefault="00FF77D5" w:rsidP="00FF7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2</w:t>
            </w:r>
            <w:r w:rsidR="00EB6A96" w:rsidRPr="00F867BF">
              <w:t>7</w:t>
            </w:r>
          </w:p>
        </w:tc>
        <w:tc>
          <w:tcPr>
            <w:tcW w:w="1304" w:type="dxa"/>
            <w:vAlign w:val="bottom"/>
          </w:tcPr>
          <w:p w14:paraId="0660467D" w14:textId="7E6A9C79" w:rsidR="00FF77D5" w:rsidRPr="00F867BF" w:rsidRDefault="00EB6A96" w:rsidP="00FF7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305" w:type="dxa"/>
            <w:vAlign w:val="bottom"/>
          </w:tcPr>
          <w:p w14:paraId="367CD685" w14:textId="7D08F898" w:rsidR="00FF77D5" w:rsidRPr="00F867BF" w:rsidRDefault="00FF77D5" w:rsidP="00FF7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867BF">
              <w:t>10</w:t>
            </w:r>
            <w:r w:rsidR="00EB6A96" w:rsidRPr="00F867BF">
              <w:t>9</w:t>
            </w:r>
          </w:p>
        </w:tc>
        <w:tc>
          <w:tcPr>
            <w:tcW w:w="1304" w:type="dxa"/>
            <w:vAlign w:val="bottom"/>
          </w:tcPr>
          <w:p w14:paraId="6E3E6D20" w14:textId="31B388DD" w:rsidR="00FF77D5" w:rsidRPr="00F867BF" w:rsidRDefault="00FF77D5" w:rsidP="00FF7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34</w:t>
            </w:r>
            <w:r w:rsidR="005F7068" w:rsidRPr="00F867BF">
              <w:t>8</w:t>
            </w:r>
          </w:p>
        </w:tc>
        <w:tc>
          <w:tcPr>
            <w:tcW w:w="1305" w:type="dxa"/>
            <w:vAlign w:val="bottom"/>
          </w:tcPr>
          <w:p w14:paraId="6BED6965" w14:textId="3E6209FD" w:rsidR="00FF77D5" w:rsidRPr="00F867BF" w:rsidRDefault="00FF77D5" w:rsidP="00FF7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(266)</w:t>
            </w:r>
          </w:p>
        </w:tc>
        <w:tc>
          <w:tcPr>
            <w:tcW w:w="1304" w:type="dxa"/>
            <w:vAlign w:val="bottom"/>
          </w:tcPr>
          <w:p w14:paraId="0DF142CD" w14:textId="16CEAF13" w:rsidR="00FF77D5" w:rsidRPr="00F867BF" w:rsidRDefault="00FF77D5" w:rsidP="00FF7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305" w:type="dxa"/>
            <w:vAlign w:val="bottom"/>
          </w:tcPr>
          <w:p w14:paraId="7B9C76BB" w14:textId="4EEF7ED1" w:rsidR="00FF77D5" w:rsidRPr="00F867BF" w:rsidRDefault="00FF77D5" w:rsidP="00FF7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  <w:r w:rsidRPr="00F867BF">
              <w:t>82</w:t>
            </w:r>
          </w:p>
        </w:tc>
      </w:tr>
      <w:tr w:rsidR="00EB6A96" w:rsidRPr="00F867BF" w14:paraId="70D4287D" w14:textId="77777777" w:rsidTr="00EB6A96">
        <w:tc>
          <w:tcPr>
            <w:tcW w:w="4195" w:type="dxa"/>
          </w:tcPr>
          <w:p w14:paraId="27CEA754" w14:textId="3B9E1FE9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04" w:type="dxa"/>
            <w:vAlign w:val="bottom"/>
          </w:tcPr>
          <w:p w14:paraId="3DF5FE82" w14:textId="54DDF851" w:rsidR="00FF77D5" w:rsidRPr="00F867BF" w:rsidRDefault="00FF77D5" w:rsidP="00FF77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2,687</w:t>
            </w:r>
          </w:p>
        </w:tc>
        <w:tc>
          <w:tcPr>
            <w:tcW w:w="1305" w:type="dxa"/>
            <w:vAlign w:val="bottom"/>
          </w:tcPr>
          <w:p w14:paraId="21319586" w14:textId="547A55DC" w:rsidR="00FF77D5" w:rsidRPr="00F867BF" w:rsidRDefault="00EB6A96" w:rsidP="00FF77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345</w:t>
            </w:r>
          </w:p>
        </w:tc>
        <w:tc>
          <w:tcPr>
            <w:tcW w:w="1304" w:type="dxa"/>
            <w:vAlign w:val="bottom"/>
          </w:tcPr>
          <w:p w14:paraId="0641F66C" w14:textId="65498452" w:rsidR="00FF77D5" w:rsidRPr="00F867BF" w:rsidRDefault="00FF77D5" w:rsidP="00FF77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5</w:t>
            </w:r>
          </w:p>
        </w:tc>
        <w:tc>
          <w:tcPr>
            <w:tcW w:w="1305" w:type="dxa"/>
            <w:vAlign w:val="bottom"/>
          </w:tcPr>
          <w:p w14:paraId="2B973E50" w14:textId="58ED45A3" w:rsidR="00FF77D5" w:rsidRPr="00F867BF" w:rsidRDefault="00EB6A96" w:rsidP="00FF77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3,037</w:t>
            </w:r>
          </w:p>
        </w:tc>
        <w:tc>
          <w:tcPr>
            <w:tcW w:w="1304" w:type="dxa"/>
            <w:vAlign w:val="bottom"/>
          </w:tcPr>
          <w:p w14:paraId="643E5BED" w14:textId="53296F13" w:rsidR="00FF77D5" w:rsidRPr="00F867BF" w:rsidRDefault="00FF77D5" w:rsidP="00FF77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2,742</w:t>
            </w:r>
          </w:p>
        </w:tc>
        <w:tc>
          <w:tcPr>
            <w:tcW w:w="1305" w:type="dxa"/>
            <w:vAlign w:val="bottom"/>
          </w:tcPr>
          <w:p w14:paraId="47597D45" w14:textId="79596975" w:rsidR="00FF77D5" w:rsidRPr="00F867BF" w:rsidRDefault="00FF77D5" w:rsidP="00FF77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(55)</w:t>
            </w:r>
          </w:p>
        </w:tc>
        <w:tc>
          <w:tcPr>
            <w:tcW w:w="1304" w:type="dxa"/>
            <w:vAlign w:val="bottom"/>
          </w:tcPr>
          <w:p w14:paraId="4F27A8AA" w14:textId="1D41D4D9" w:rsidR="00FF77D5" w:rsidRPr="00F867BF" w:rsidRDefault="00FF77D5" w:rsidP="00FF77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-</w:t>
            </w:r>
          </w:p>
        </w:tc>
        <w:tc>
          <w:tcPr>
            <w:tcW w:w="1305" w:type="dxa"/>
            <w:vAlign w:val="bottom"/>
          </w:tcPr>
          <w:p w14:paraId="3F7E717A" w14:textId="737041AC" w:rsidR="00FF77D5" w:rsidRPr="00F867BF" w:rsidRDefault="00FF77D5" w:rsidP="00FF77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2,687</w:t>
            </w:r>
          </w:p>
        </w:tc>
      </w:tr>
      <w:tr w:rsidR="00EB6A96" w:rsidRPr="00F867BF" w14:paraId="108ECF1C" w14:textId="77777777" w:rsidTr="00EB6A96">
        <w:trPr>
          <w:trHeight w:val="198"/>
        </w:trPr>
        <w:tc>
          <w:tcPr>
            <w:tcW w:w="4195" w:type="dxa"/>
          </w:tcPr>
          <w:p w14:paraId="16223514" w14:textId="77777777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14:paraId="395B08DF" w14:textId="77777777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05" w:type="dxa"/>
            <w:vAlign w:val="bottom"/>
          </w:tcPr>
          <w:p w14:paraId="74702D39" w14:textId="77777777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14:paraId="0E83D839" w14:textId="77777777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05" w:type="dxa"/>
            <w:vAlign w:val="bottom"/>
          </w:tcPr>
          <w:p w14:paraId="730AC790" w14:textId="77777777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14:paraId="7F96DCBD" w14:textId="77777777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05" w:type="dxa"/>
            <w:vAlign w:val="bottom"/>
          </w:tcPr>
          <w:p w14:paraId="599F418F" w14:textId="77777777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14:paraId="4DA2F160" w14:textId="77777777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05" w:type="dxa"/>
            <w:vAlign w:val="bottom"/>
          </w:tcPr>
          <w:p w14:paraId="7F12D553" w14:textId="77777777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sz w:val="18"/>
                <w:szCs w:val="18"/>
              </w:rPr>
            </w:pPr>
          </w:p>
        </w:tc>
      </w:tr>
      <w:tr w:rsidR="00EB6A96" w:rsidRPr="00F867BF" w14:paraId="0D165259" w14:textId="77777777" w:rsidTr="00EB6A96">
        <w:tc>
          <w:tcPr>
            <w:tcW w:w="4195" w:type="dxa"/>
          </w:tcPr>
          <w:p w14:paraId="51AC25AF" w14:textId="77777777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rPr>
                <w:rFonts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4" w:type="dxa"/>
            <w:vAlign w:val="bottom"/>
          </w:tcPr>
          <w:p w14:paraId="542E9379" w14:textId="77777777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05" w:type="dxa"/>
            <w:vAlign w:val="bottom"/>
          </w:tcPr>
          <w:p w14:paraId="19DC6E30" w14:textId="77777777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04" w:type="dxa"/>
            <w:vAlign w:val="bottom"/>
          </w:tcPr>
          <w:p w14:paraId="387BEA20" w14:textId="77777777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05" w:type="dxa"/>
            <w:vAlign w:val="bottom"/>
          </w:tcPr>
          <w:p w14:paraId="04D19A6E" w14:textId="77777777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04" w:type="dxa"/>
            <w:vAlign w:val="bottom"/>
          </w:tcPr>
          <w:p w14:paraId="781E2867" w14:textId="77777777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05" w:type="dxa"/>
            <w:vAlign w:val="bottom"/>
          </w:tcPr>
          <w:p w14:paraId="3800EB55" w14:textId="77777777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304" w:type="dxa"/>
            <w:vAlign w:val="bottom"/>
          </w:tcPr>
          <w:p w14:paraId="1650F5B9" w14:textId="77777777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</w:p>
        </w:tc>
        <w:tc>
          <w:tcPr>
            <w:tcW w:w="1305" w:type="dxa"/>
            <w:vAlign w:val="bottom"/>
          </w:tcPr>
          <w:p w14:paraId="3AEF6584" w14:textId="77777777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</w:p>
        </w:tc>
      </w:tr>
      <w:tr w:rsidR="00EB6A96" w:rsidRPr="00F867BF" w14:paraId="374B7507" w14:textId="77777777" w:rsidTr="00EB6A96">
        <w:tc>
          <w:tcPr>
            <w:tcW w:w="4195" w:type="dxa"/>
          </w:tcPr>
          <w:p w14:paraId="2C61C832" w14:textId="48D96A23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rPr>
                <w:cs/>
              </w:rPr>
              <w:t>สิทธิการใช้สินทรัพย์</w:t>
            </w:r>
          </w:p>
        </w:tc>
        <w:tc>
          <w:tcPr>
            <w:tcW w:w="1304" w:type="dxa"/>
            <w:vAlign w:val="bottom"/>
          </w:tcPr>
          <w:p w14:paraId="3E49F1EB" w14:textId="65A97E0C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(1,887)</w:t>
            </w:r>
          </w:p>
        </w:tc>
        <w:tc>
          <w:tcPr>
            <w:tcW w:w="1305" w:type="dxa"/>
            <w:vAlign w:val="bottom"/>
          </w:tcPr>
          <w:p w14:paraId="35D29059" w14:textId="34D70108" w:rsidR="00FF77D5" w:rsidRPr="00F867BF" w:rsidRDefault="00EB6A96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867BF">
              <w:t>216</w:t>
            </w:r>
          </w:p>
        </w:tc>
        <w:tc>
          <w:tcPr>
            <w:tcW w:w="1304" w:type="dxa"/>
            <w:vAlign w:val="bottom"/>
          </w:tcPr>
          <w:p w14:paraId="69F88736" w14:textId="1B1A441F" w:rsidR="00FF77D5" w:rsidRPr="00F867BF" w:rsidRDefault="00EB6A96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305" w:type="dxa"/>
            <w:vAlign w:val="bottom"/>
          </w:tcPr>
          <w:p w14:paraId="7E681D7F" w14:textId="5C9319E4" w:rsidR="00FF77D5" w:rsidRPr="00F867BF" w:rsidRDefault="00EB6A96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(1,671)</w:t>
            </w:r>
          </w:p>
        </w:tc>
        <w:tc>
          <w:tcPr>
            <w:tcW w:w="1304" w:type="dxa"/>
            <w:vAlign w:val="bottom"/>
          </w:tcPr>
          <w:p w14:paraId="7B408D24" w14:textId="798ED11F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(1,799)</w:t>
            </w:r>
          </w:p>
        </w:tc>
        <w:tc>
          <w:tcPr>
            <w:tcW w:w="1305" w:type="dxa"/>
            <w:vAlign w:val="bottom"/>
          </w:tcPr>
          <w:p w14:paraId="76738F97" w14:textId="5C05188D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(88)</w:t>
            </w:r>
          </w:p>
        </w:tc>
        <w:tc>
          <w:tcPr>
            <w:tcW w:w="1304" w:type="dxa"/>
            <w:vAlign w:val="bottom"/>
          </w:tcPr>
          <w:p w14:paraId="4A589B40" w14:textId="6CA07BA3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305" w:type="dxa"/>
            <w:vAlign w:val="bottom"/>
          </w:tcPr>
          <w:p w14:paraId="4448C8C8" w14:textId="0D8B1F74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  <w:r w:rsidRPr="00F867BF">
              <w:t>(1,887)</w:t>
            </w:r>
          </w:p>
        </w:tc>
      </w:tr>
      <w:tr w:rsidR="00FF77D5" w:rsidRPr="00F867BF" w14:paraId="195BCE4C" w14:textId="77777777" w:rsidTr="00EB6A96">
        <w:tc>
          <w:tcPr>
            <w:tcW w:w="4195" w:type="dxa"/>
          </w:tcPr>
          <w:p w14:paraId="69E2062E" w14:textId="57C9A784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867BF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1304" w:type="dxa"/>
            <w:vAlign w:val="bottom"/>
          </w:tcPr>
          <w:p w14:paraId="1F14074D" w14:textId="148BE1FE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(3)</w:t>
            </w:r>
          </w:p>
        </w:tc>
        <w:tc>
          <w:tcPr>
            <w:tcW w:w="1305" w:type="dxa"/>
            <w:vAlign w:val="bottom"/>
          </w:tcPr>
          <w:p w14:paraId="5E68E0B9" w14:textId="7ED1EDB3" w:rsidR="00FF77D5" w:rsidRPr="00F867BF" w:rsidRDefault="00EB6A96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1</w:t>
            </w:r>
          </w:p>
        </w:tc>
        <w:tc>
          <w:tcPr>
            <w:tcW w:w="1304" w:type="dxa"/>
            <w:vAlign w:val="bottom"/>
          </w:tcPr>
          <w:p w14:paraId="78820B8B" w14:textId="59B416DA" w:rsidR="00FF77D5" w:rsidRPr="00F867BF" w:rsidRDefault="00EB6A96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305" w:type="dxa"/>
            <w:vAlign w:val="bottom"/>
          </w:tcPr>
          <w:p w14:paraId="3001DABE" w14:textId="5624E113" w:rsidR="00FF77D5" w:rsidRPr="00F867BF" w:rsidRDefault="00EB6A96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(2)</w:t>
            </w:r>
          </w:p>
        </w:tc>
        <w:tc>
          <w:tcPr>
            <w:tcW w:w="1304" w:type="dxa"/>
            <w:vAlign w:val="bottom"/>
          </w:tcPr>
          <w:p w14:paraId="52317F9E" w14:textId="2D4250C0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(5)</w:t>
            </w:r>
          </w:p>
        </w:tc>
        <w:tc>
          <w:tcPr>
            <w:tcW w:w="1305" w:type="dxa"/>
            <w:vAlign w:val="bottom"/>
          </w:tcPr>
          <w:p w14:paraId="4FF9AD02" w14:textId="6420A4A6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2</w:t>
            </w:r>
          </w:p>
        </w:tc>
        <w:tc>
          <w:tcPr>
            <w:tcW w:w="1304" w:type="dxa"/>
            <w:vAlign w:val="bottom"/>
          </w:tcPr>
          <w:p w14:paraId="386F130C" w14:textId="53595868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305" w:type="dxa"/>
            <w:vAlign w:val="bottom"/>
          </w:tcPr>
          <w:p w14:paraId="183A8DBA" w14:textId="25A18166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</w:pPr>
            <w:r w:rsidRPr="00F867BF">
              <w:t>(3)</w:t>
            </w:r>
          </w:p>
        </w:tc>
      </w:tr>
      <w:tr w:rsidR="00EB6A96" w:rsidRPr="00F867BF" w14:paraId="06A2B47B" w14:textId="77777777" w:rsidTr="00EB6A96">
        <w:tc>
          <w:tcPr>
            <w:tcW w:w="4195" w:type="dxa"/>
          </w:tcPr>
          <w:p w14:paraId="64D5553F" w14:textId="35C14B74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F867BF">
              <w:rPr>
                <w:rFonts w:hint="cs"/>
                <w:cs/>
              </w:rPr>
              <w:t>อื่น</w:t>
            </w:r>
            <w:r w:rsidRPr="00F867BF">
              <w:t xml:space="preserve"> </w:t>
            </w:r>
            <w:r w:rsidRPr="00F867BF">
              <w:rPr>
                <w:rFonts w:hint="cs"/>
                <w:cs/>
              </w:rPr>
              <w:t>ๆ</w:t>
            </w:r>
          </w:p>
        </w:tc>
        <w:tc>
          <w:tcPr>
            <w:tcW w:w="1304" w:type="dxa"/>
            <w:vAlign w:val="bottom"/>
          </w:tcPr>
          <w:p w14:paraId="67344B91" w14:textId="4A498542" w:rsidR="00FF77D5" w:rsidRPr="00F867BF" w:rsidRDefault="00FF77D5" w:rsidP="00FF7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8</w:t>
            </w:r>
          </w:p>
        </w:tc>
        <w:tc>
          <w:tcPr>
            <w:tcW w:w="1305" w:type="dxa"/>
            <w:vAlign w:val="bottom"/>
          </w:tcPr>
          <w:p w14:paraId="5C43F947" w14:textId="52460A4D" w:rsidR="00FF77D5" w:rsidRPr="00F867BF" w:rsidRDefault="00EB6A96" w:rsidP="00FF7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867BF">
              <w:t>(45)</w:t>
            </w:r>
          </w:p>
        </w:tc>
        <w:tc>
          <w:tcPr>
            <w:tcW w:w="1304" w:type="dxa"/>
            <w:vAlign w:val="bottom"/>
          </w:tcPr>
          <w:p w14:paraId="36BEFF72" w14:textId="6CDD8EDF" w:rsidR="00FF77D5" w:rsidRPr="00F867BF" w:rsidRDefault="00EB6A96" w:rsidP="00FF7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  <w:tc>
          <w:tcPr>
            <w:tcW w:w="1305" w:type="dxa"/>
            <w:vAlign w:val="bottom"/>
          </w:tcPr>
          <w:p w14:paraId="585A8C68" w14:textId="31708E24" w:rsidR="00FF77D5" w:rsidRPr="00F867BF" w:rsidRDefault="00EB6A96" w:rsidP="00FF7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867BF">
              <w:t>(37)</w:t>
            </w:r>
          </w:p>
        </w:tc>
        <w:tc>
          <w:tcPr>
            <w:tcW w:w="1304" w:type="dxa"/>
            <w:vAlign w:val="bottom"/>
          </w:tcPr>
          <w:p w14:paraId="24C96360" w14:textId="244E961B" w:rsidR="00FF77D5" w:rsidRPr="00F867BF" w:rsidRDefault="00FF77D5" w:rsidP="00FF7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867BF">
              <w:rPr>
                <w:rFonts w:hint="cs"/>
              </w:rPr>
              <w:t>(</w:t>
            </w:r>
            <w:r w:rsidRPr="00F867BF">
              <w:t>159</w:t>
            </w:r>
            <w:r w:rsidRPr="00F867BF">
              <w:rPr>
                <w:rFonts w:hint="cs"/>
              </w:rPr>
              <w:t>)</w:t>
            </w:r>
          </w:p>
        </w:tc>
        <w:tc>
          <w:tcPr>
            <w:tcW w:w="1305" w:type="dxa"/>
            <w:vAlign w:val="bottom"/>
          </w:tcPr>
          <w:p w14:paraId="5CF61B70" w14:textId="5D4C4771" w:rsidR="00FF77D5" w:rsidRPr="00F867BF" w:rsidRDefault="00FF77D5" w:rsidP="00FF7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167</w:t>
            </w:r>
          </w:p>
        </w:tc>
        <w:tc>
          <w:tcPr>
            <w:tcW w:w="1304" w:type="dxa"/>
            <w:vAlign w:val="bottom"/>
          </w:tcPr>
          <w:p w14:paraId="68876F0D" w14:textId="6A476BC6" w:rsidR="00FF77D5" w:rsidRPr="00F867BF" w:rsidRDefault="00FF77D5" w:rsidP="00FF7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rPr>
                <w:cs/>
              </w:rPr>
            </w:pPr>
            <w:r w:rsidRPr="00F867BF">
              <w:t>-</w:t>
            </w:r>
          </w:p>
        </w:tc>
        <w:tc>
          <w:tcPr>
            <w:tcW w:w="1305" w:type="dxa"/>
            <w:vAlign w:val="bottom"/>
          </w:tcPr>
          <w:p w14:paraId="2EBC3DFC" w14:textId="4F633213" w:rsidR="00FF77D5" w:rsidRPr="00F867BF" w:rsidRDefault="00FF77D5" w:rsidP="00FF7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cs/>
              </w:rPr>
            </w:pPr>
            <w:r w:rsidRPr="00F867BF">
              <w:t>8</w:t>
            </w:r>
          </w:p>
        </w:tc>
      </w:tr>
      <w:tr w:rsidR="00EB6A96" w:rsidRPr="00F867BF" w14:paraId="15272A62" w14:textId="77777777" w:rsidTr="00EB6A96">
        <w:trPr>
          <w:trHeight w:val="327"/>
        </w:trPr>
        <w:tc>
          <w:tcPr>
            <w:tcW w:w="4195" w:type="dxa"/>
          </w:tcPr>
          <w:p w14:paraId="2AF2948C" w14:textId="4C91E934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rFonts w:eastAsia="Calibri" w:hint="cs"/>
                <w:b/>
                <w:bCs/>
                <w:cs/>
              </w:rPr>
              <w:t>รวม</w:t>
            </w:r>
          </w:p>
        </w:tc>
        <w:tc>
          <w:tcPr>
            <w:tcW w:w="1304" w:type="dxa"/>
            <w:vAlign w:val="bottom"/>
          </w:tcPr>
          <w:p w14:paraId="37398BBD" w14:textId="2B2D39A8" w:rsidR="00FF77D5" w:rsidRPr="00F867BF" w:rsidRDefault="00FF77D5" w:rsidP="00FF77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(1,882)</w:t>
            </w:r>
          </w:p>
        </w:tc>
        <w:tc>
          <w:tcPr>
            <w:tcW w:w="1305" w:type="dxa"/>
            <w:vAlign w:val="bottom"/>
          </w:tcPr>
          <w:p w14:paraId="35B29313" w14:textId="05905A85" w:rsidR="00FF77D5" w:rsidRPr="00F867BF" w:rsidRDefault="00EB6A96" w:rsidP="00FF77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172</w:t>
            </w:r>
          </w:p>
        </w:tc>
        <w:tc>
          <w:tcPr>
            <w:tcW w:w="1304" w:type="dxa"/>
            <w:vAlign w:val="bottom"/>
          </w:tcPr>
          <w:p w14:paraId="1EC10956" w14:textId="0ABEED83" w:rsidR="00FF77D5" w:rsidRPr="00F867BF" w:rsidRDefault="00EB6A96" w:rsidP="00FF77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-</w:t>
            </w:r>
          </w:p>
        </w:tc>
        <w:tc>
          <w:tcPr>
            <w:tcW w:w="1305" w:type="dxa"/>
            <w:vAlign w:val="bottom"/>
          </w:tcPr>
          <w:p w14:paraId="6E8FDC04" w14:textId="61704565" w:rsidR="00FF77D5" w:rsidRPr="00F867BF" w:rsidRDefault="00EB6A96" w:rsidP="00FF77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(1,710)</w:t>
            </w:r>
          </w:p>
        </w:tc>
        <w:tc>
          <w:tcPr>
            <w:tcW w:w="1304" w:type="dxa"/>
            <w:vAlign w:val="bottom"/>
          </w:tcPr>
          <w:p w14:paraId="1FF87300" w14:textId="26009513" w:rsidR="00FF77D5" w:rsidRPr="00F867BF" w:rsidRDefault="00FF77D5" w:rsidP="00FF77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</w:rPr>
              <w:t>(</w:t>
            </w:r>
            <w:r w:rsidRPr="00F867BF">
              <w:rPr>
                <w:b/>
                <w:bCs/>
              </w:rPr>
              <w:t>1,963</w:t>
            </w:r>
            <w:r w:rsidRPr="00F867BF">
              <w:rPr>
                <w:rFonts w:hint="cs"/>
                <w:b/>
                <w:bCs/>
              </w:rPr>
              <w:t>)</w:t>
            </w:r>
          </w:p>
        </w:tc>
        <w:tc>
          <w:tcPr>
            <w:tcW w:w="1305" w:type="dxa"/>
            <w:vAlign w:val="bottom"/>
          </w:tcPr>
          <w:p w14:paraId="1960900F" w14:textId="2E557008" w:rsidR="00FF77D5" w:rsidRPr="00F867BF" w:rsidRDefault="00FF77D5" w:rsidP="00FF77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81</w:t>
            </w:r>
          </w:p>
        </w:tc>
        <w:tc>
          <w:tcPr>
            <w:tcW w:w="1304" w:type="dxa"/>
            <w:vAlign w:val="bottom"/>
          </w:tcPr>
          <w:p w14:paraId="288346C0" w14:textId="0877CC95" w:rsidR="00FF77D5" w:rsidRPr="00F867BF" w:rsidRDefault="00FF77D5" w:rsidP="00FF77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-</w:t>
            </w:r>
          </w:p>
        </w:tc>
        <w:tc>
          <w:tcPr>
            <w:tcW w:w="1305" w:type="dxa"/>
            <w:vAlign w:val="bottom"/>
          </w:tcPr>
          <w:p w14:paraId="4F3DE92C" w14:textId="74E08AFF" w:rsidR="00FF77D5" w:rsidRPr="00F867BF" w:rsidRDefault="00FF77D5" w:rsidP="00FF77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(1,882)</w:t>
            </w:r>
          </w:p>
        </w:tc>
      </w:tr>
      <w:tr w:rsidR="00EB6A96" w:rsidRPr="00F867BF" w14:paraId="61255A48" w14:textId="77777777" w:rsidTr="00EB6A96">
        <w:tc>
          <w:tcPr>
            <w:tcW w:w="4195" w:type="dxa"/>
          </w:tcPr>
          <w:p w14:paraId="1A91AC93" w14:textId="77777777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14:paraId="61963501" w14:textId="77777777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05" w:type="dxa"/>
            <w:vAlign w:val="bottom"/>
          </w:tcPr>
          <w:p w14:paraId="5A7C4AA4" w14:textId="77777777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14:paraId="6D486944" w14:textId="77777777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05" w:type="dxa"/>
            <w:vAlign w:val="bottom"/>
          </w:tcPr>
          <w:p w14:paraId="0DFB40EE" w14:textId="77777777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14:paraId="7AF69B3C" w14:textId="77777777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05" w:type="dxa"/>
            <w:vAlign w:val="bottom"/>
          </w:tcPr>
          <w:p w14:paraId="61AE5683" w14:textId="77777777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14:paraId="7839DA65" w14:textId="77777777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05" w:type="dxa"/>
            <w:vAlign w:val="bottom"/>
          </w:tcPr>
          <w:p w14:paraId="5E7C49BA" w14:textId="77777777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</w:tr>
      <w:tr w:rsidR="00EB6A96" w:rsidRPr="00F867BF" w14:paraId="31A7952C" w14:textId="77777777" w:rsidTr="00EB6A96">
        <w:tc>
          <w:tcPr>
            <w:tcW w:w="4195" w:type="dxa"/>
          </w:tcPr>
          <w:p w14:paraId="710563B4" w14:textId="77777777" w:rsidR="00FF77D5" w:rsidRPr="00F867BF" w:rsidRDefault="00FF77D5" w:rsidP="00FF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b/>
                <w:bCs/>
              </w:rPr>
            </w:pPr>
            <w:r w:rsidRPr="00F867BF">
              <w:rPr>
                <w:rFonts w:eastAsia="Calibri" w:hint="cs"/>
                <w:b/>
                <w:bCs/>
                <w:cs/>
              </w:rPr>
              <w:t>สุทธิ</w:t>
            </w:r>
          </w:p>
        </w:tc>
        <w:tc>
          <w:tcPr>
            <w:tcW w:w="1304" w:type="dxa"/>
            <w:vAlign w:val="bottom"/>
          </w:tcPr>
          <w:p w14:paraId="76CEF1A4" w14:textId="6A573B44" w:rsidR="00FF77D5" w:rsidRPr="00F867BF" w:rsidRDefault="00FF77D5" w:rsidP="00FF77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805</w:t>
            </w:r>
          </w:p>
        </w:tc>
        <w:tc>
          <w:tcPr>
            <w:tcW w:w="1305" w:type="dxa"/>
            <w:vAlign w:val="bottom"/>
          </w:tcPr>
          <w:p w14:paraId="7C190727" w14:textId="294C5F5C" w:rsidR="00FF77D5" w:rsidRPr="00F867BF" w:rsidRDefault="00EB6A96" w:rsidP="00FF77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517</w:t>
            </w:r>
          </w:p>
        </w:tc>
        <w:tc>
          <w:tcPr>
            <w:tcW w:w="1304" w:type="dxa"/>
            <w:vAlign w:val="bottom"/>
          </w:tcPr>
          <w:p w14:paraId="673456A1" w14:textId="2314C4F1" w:rsidR="00FF77D5" w:rsidRPr="00F867BF" w:rsidRDefault="00EB6A96" w:rsidP="00FF77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5</w:t>
            </w:r>
          </w:p>
        </w:tc>
        <w:tc>
          <w:tcPr>
            <w:tcW w:w="1305" w:type="dxa"/>
            <w:vAlign w:val="bottom"/>
          </w:tcPr>
          <w:p w14:paraId="5DEC5B3E" w14:textId="199B060E" w:rsidR="00FF77D5" w:rsidRPr="00F867BF" w:rsidRDefault="00EB6A96" w:rsidP="00FF77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1,327</w:t>
            </w:r>
          </w:p>
        </w:tc>
        <w:tc>
          <w:tcPr>
            <w:tcW w:w="1304" w:type="dxa"/>
            <w:vAlign w:val="bottom"/>
          </w:tcPr>
          <w:p w14:paraId="4F7543EC" w14:textId="14F49922" w:rsidR="00FF77D5" w:rsidRPr="00F867BF" w:rsidRDefault="00FF77D5" w:rsidP="00FF77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</w:rPr>
              <w:t>7</w:t>
            </w:r>
            <w:r w:rsidRPr="00F867BF">
              <w:rPr>
                <w:b/>
                <w:bCs/>
              </w:rPr>
              <w:t>79</w:t>
            </w:r>
          </w:p>
        </w:tc>
        <w:tc>
          <w:tcPr>
            <w:tcW w:w="1305" w:type="dxa"/>
            <w:vAlign w:val="bottom"/>
          </w:tcPr>
          <w:p w14:paraId="60BB8BE0" w14:textId="47AEF531" w:rsidR="00FF77D5" w:rsidRPr="00F867BF" w:rsidRDefault="00FF77D5" w:rsidP="00FF77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26</w:t>
            </w:r>
          </w:p>
        </w:tc>
        <w:tc>
          <w:tcPr>
            <w:tcW w:w="1304" w:type="dxa"/>
            <w:vAlign w:val="bottom"/>
          </w:tcPr>
          <w:p w14:paraId="15F1F3BC" w14:textId="2FF4E442" w:rsidR="00FF77D5" w:rsidRPr="00F867BF" w:rsidRDefault="00FF77D5" w:rsidP="00FF77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-</w:t>
            </w:r>
          </w:p>
        </w:tc>
        <w:tc>
          <w:tcPr>
            <w:tcW w:w="1305" w:type="dxa"/>
            <w:vAlign w:val="bottom"/>
          </w:tcPr>
          <w:p w14:paraId="7E202139" w14:textId="6145FA09" w:rsidR="00FF77D5" w:rsidRPr="00F867BF" w:rsidRDefault="00FF77D5" w:rsidP="00FF77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805</w:t>
            </w:r>
          </w:p>
        </w:tc>
      </w:tr>
    </w:tbl>
    <w:p w14:paraId="10DDF0CB" w14:textId="19EADED5" w:rsidR="00217C3C" w:rsidRPr="00F867BF" w:rsidRDefault="00217C3C" w:rsidP="009A0A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rPr>
          <w:rFonts w:ascii="Angsana New" w:hAnsi="Angsana New"/>
          <w:sz w:val="30"/>
          <w:szCs w:val="30"/>
          <w:cs/>
        </w:rPr>
        <w:sectPr w:rsidR="00217C3C" w:rsidRPr="00F867BF" w:rsidSect="00DC6FF7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117664BA" w14:textId="16B2E150" w:rsidR="005A5AAF" w:rsidRPr="00F867BF" w:rsidRDefault="004762B0" w:rsidP="00FB7C3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F867B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กำไรต่อหุ้น</w:t>
      </w:r>
    </w:p>
    <w:p w14:paraId="252551D0" w14:textId="77777777" w:rsidR="007D7385" w:rsidRPr="00F867BF" w:rsidRDefault="007D7385" w:rsidP="00026E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61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512"/>
        <w:gridCol w:w="1275"/>
        <w:gridCol w:w="1276"/>
        <w:gridCol w:w="1276"/>
        <w:gridCol w:w="1276"/>
      </w:tblGrid>
      <w:tr w:rsidR="00552AFC" w:rsidRPr="00F867BF" w14:paraId="05B11885" w14:textId="77777777" w:rsidTr="00900EDE">
        <w:trPr>
          <w:tblHeader/>
        </w:trPr>
        <w:tc>
          <w:tcPr>
            <w:tcW w:w="4512" w:type="dxa"/>
            <w:shd w:val="clear" w:color="auto" w:fill="auto"/>
          </w:tcPr>
          <w:p w14:paraId="00FF5945" w14:textId="77777777" w:rsidR="00552AFC" w:rsidRPr="00F867BF" w:rsidRDefault="00552AFC" w:rsidP="00FF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5F106F47" w14:textId="77777777" w:rsidR="00552AFC" w:rsidRPr="00F867BF" w:rsidRDefault="00552AFC" w:rsidP="00FF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67B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1489CE03" w14:textId="77777777" w:rsidR="00552AFC" w:rsidRPr="00F867BF" w:rsidRDefault="00552AFC" w:rsidP="00FF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67B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E30A9" w:rsidRPr="00F867BF" w14:paraId="2680DC2B" w14:textId="77777777" w:rsidTr="00900EDE">
        <w:trPr>
          <w:tblHeader/>
        </w:trPr>
        <w:tc>
          <w:tcPr>
            <w:tcW w:w="4512" w:type="dxa"/>
          </w:tcPr>
          <w:p w14:paraId="7606481B" w14:textId="77777777" w:rsidR="007E30A9" w:rsidRPr="00F867BF" w:rsidRDefault="007E30A9" w:rsidP="007E3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6A0930F0" w14:textId="7C68F931" w:rsidR="007E30A9" w:rsidRPr="00F867BF" w:rsidRDefault="007E30A9" w:rsidP="007E3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7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12A6" w:rsidRPr="00F867B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7DA74E36" w14:textId="6A06C506" w:rsidR="007E30A9" w:rsidRPr="00F867BF" w:rsidRDefault="007E30A9" w:rsidP="007E3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7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12A6" w:rsidRPr="00F867B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6" w:type="dxa"/>
          </w:tcPr>
          <w:p w14:paraId="16706475" w14:textId="382D12B5" w:rsidR="007E30A9" w:rsidRPr="00F867BF" w:rsidRDefault="007E30A9" w:rsidP="007E3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7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12A6" w:rsidRPr="00F867B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70CA9346" w14:textId="3807077C" w:rsidR="007E30A9" w:rsidRPr="00F867BF" w:rsidRDefault="007E30A9" w:rsidP="007E3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7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12A6" w:rsidRPr="00F867B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76A83" w:rsidRPr="00F867BF" w14:paraId="3DF8B1A7" w14:textId="77777777" w:rsidTr="00900EDE">
        <w:trPr>
          <w:tblHeader/>
        </w:trPr>
        <w:tc>
          <w:tcPr>
            <w:tcW w:w="4512" w:type="dxa"/>
          </w:tcPr>
          <w:p w14:paraId="604F18B1" w14:textId="77777777" w:rsidR="00676A83" w:rsidRPr="00F867BF" w:rsidRDefault="00676A83" w:rsidP="00FF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103" w:type="dxa"/>
            <w:gridSpan w:val="4"/>
          </w:tcPr>
          <w:p w14:paraId="557328FF" w14:textId="067AE34A" w:rsidR="00676A83" w:rsidRPr="00F867BF" w:rsidRDefault="007650E6" w:rsidP="00FF5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67B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F867B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 / ล้านหุ้น</w:t>
            </w:r>
            <w:r w:rsidRPr="00F867B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CD12A6" w:rsidRPr="00F867BF" w14:paraId="2F9E1FEE" w14:textId="77777777" w:rsidTr="00900EDE">
        <w:tc>
          <w:tcPr>
            <w:tcW w:w="4512" w:type="dxa"/>
          </w:tcPr>
          <w:p w14:paraId="08C4268B" w14:textId="3BD4DCF1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7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กำไรสำหรับปีที่เป็นส่วนของผู้ถือหุ้นสามัญของบริษัท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0751EC" w14:textId="7F291040" w:rsidR="00CD12A6" w:rsidRPr="00F867BF" w:rsidRDefault="000D3090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2,</w:t>
            </w:r>
            <w:r w:rsidR="001E15C3" w:rsidRPr="00F867BF">
              <w:rPr>
                <w:rFonts w:asciiTheme="majorBidi" w:hAnsiTheme="majorBidi" w:cstheme="majorBidi"/>
              </w:rPr>
              <w:t>184</w:t>
            </w:r>
          </w:p>
        </w:tc>
        <w:tc>
          <w:tcPr>
            <w:tcW w:w="1276" w:type="dxa"/>
            <w:vAlign w:val="bottom"/>
          </w:tcPr>
          <w:p w14:paraId="7BDECA1C" w14:textId="0F25C58E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1</w:t>
            </w:r>
            <w:r w:rsidRPr="00F867BF">
              <w:rPr>
                <w:rFonts w:asciiTheme="majorBidi" w:hAnsiTheme="majorBidi" w:cstheme="majorBidi" w:hint="cs"/>
                <w:cs/>
              </w:rPr>
              <w:t>3</w:t>
            </w:r>
            <w:r w:rsidRPr="00F867BF">
              <w:rPr>
                <w:rFonts w:asciiTheme="majorBidi" w:hAnsiTheme="majorBidi" w:cstheme="majorBidi"/>
              </w:rPr>
              <w:t>,</w:t>
            </w:r>
            <w:r w:rsidRPr="00F867BF">
              <w:rPr>
                <w:rFonts w:asciiTheme="majorBidi" w:hAnsiTheme="majorBidi" w:cstheme="majorBidi" w:hint="cs"/>
                <w:cs/>
              </w:rPr>
              <w:t>233</w:t>
            </w:r>
          </w:p>
        </w:tc>
        <w:tc>
          <w:tcPr>
            <w:tcW w:w="1276" w:type="dxa"/>
            <w:vAlign w:val="bottom"/>
          </w:tcPr>
          <w:p w14:paraId="2CFC8C49" w14:textId="608D9732" w:rsidR="00CD12A6" w:rsidRPr="00F867BF" w:rsidRDefault="000D3090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1,</w:t>
            </w:r>
            <w:r w:rsidR="00211518" w:rsidRPr="00F867BF">
              <w:rPr>
                <w:rFonts w:asciiTheme="majorBidi" w:hAnsiTheme="majorBidi" w:cstheme="majorBidi"/>
              </w:rPr>
              <w:t>721</w:t>
            </w:r>
          </w:p>
        </w:tc>
        <w:tc>
          <w:tcPr>
            <w:tcW w:w="1276" w:type="dxa"/>
            <w:vAlign w:val="bottom"/>
          </w:tcPr>
          <w:p w14:paraId="6F9E8696" w14:textId="0F2764E9" w:rsidR="00CD12A6" w:rsidRPr="00F867BF" w:rsidRDefault="00CD12A6" w:rsidP="00CD1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7,098</w:t>
            </w:r>
          </w:p>
        </w:tc>
      </w:tr>
      <w:tr w:rsidR="00CD12A6" w:rsidRPr="00F867BF" w14:paraId="2AD115D0" w14:textId="77777777" w:rsidTr="00900EDE">
        <w:tc>
          <w:tcPr>
            <w:tcW w:w="4512" w:type="dxa"/>
          </w:tcPr>
          <w:p w14:paraId="75681EFD" w14:textId="77777777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right="-45" w:hanging="346"/>
              <w:rPr>
                <w:rFonts w:asciiTheme="majorBidi" w:hAnsiTheme="majorBidi" w:cstheme="majorBidi"/>
                <w:sz w:val="30"/>
                <w:szCs w:val="30"/>
              </w:rPr>
            </w:pPr>
            <w:r w:rsidRPr="00F867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867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ดอกเบี้ยจ่ายสะสมสำหรับปีของหุ้นกู้</w:t>
            </w:r>
          </w:p>
          <w:p w14:paraId="6EDB1521" w14:textId="2781AF9E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6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7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67BF">
              <w:rPr>
                <w:rFonts w:asciiTheme="majorBidi" w:hAnsiTheme="majorBidi" w:cstheme="majorBidi"/>
                <w:sz w:val="30"/>
                <w:szCs w:val="30"/>
                <w:cs/>
              </w:rPr>
              <w:t>ด้อยสิทธิที่มีลักษณะคล้ายทุน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C6761E" w14:textId="7EF6B761" w:rsidR="00CD12A6" w:rsidRPr="00F867BF" w:rsidRDefault="000D3090" w:rsidP="00CD12A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867BF">
              <w:rPr>
                <w:rFonts w:asciiTheme="majorBidi" w:hAnsiTheme="majorBidi" w:cstheme="majorBidi"/>
              </w:rPr>
              <w:t>(</w:t>
            </w:r>
            <w:r w:rsidR="0027617A" w:rsidRPr="00F867BF">
              <w:rPr>
                <w:rFonts w:asciiTheme="majorBidi" w:hAnsiTheme="majorBidi" w:cstheme="majorBidi"/>
              </w:rPr>
              <w:t>400</w:t>
            </w:r>
            <w:r w:rsidRPr="00F867B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6" w:type="dxa"/>
            <w:vAlign w:val="bottom"/>
          </w:tcPr>
          <w:p w14:paraId="09AE42BB" w14:textId="42B99F62" w:rsidR="00CD12A6" w:rsidRPr="00F867BF" w:rsidRDefault="00CD12A6" w:rsidP="00CD12A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(500)</w:t>
            </w:r>
          </w:p>
        </w:tc>
        <w:tc>
          <w:tcPr>
            <w:tcW w:w="1276" w:type="dxa"/>
            <w:vAlign w:val="bottom"/>
          </w:tcPr>
          <w:p w14:paraId="7D42ADA3" w14:textId="608DD727" w:rsidR="00CD12A6" w:rsidRPr="00F867BF" w:rsidRDefault="000D3090" w:rsidP="00CD12A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(</w:t>
            </w:r>
            <w:r w:rsidR="0027617A" w:rsidRPr="00F867BF">
              <w:rPr>
                <w:rFonts w:asciiTheme="majorBidi" w:hAnsiTheme="majorBidi" w:cstheme="majorBidi"/>
              </w:rPr>
              <w:t>400</w:t>
            </w:r>
            <w:r w:rsidRPr="00F867B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6" w:type="dxa"/>
            <w:vAlign w:val="bottom"/>
          </w:tcPr>
          <w:p w14:paraId="020C3EC7" w14:textId="2465377F" w:rsidR="00CD12A6" w:rsidRPr="00F867BF" w:rsidRDefault="00CD12A6" w:rsidP="00CD12A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(500)</w:t>
            </w:r>
          </w:p>
        </w:tc>
      </w:tr>
      <w:tr w:rsidR="00CD12A6" w:rsidRPr="00F867BF" w14:paraId="1EC07945" w14:textId="77777777" w:rsidTr="00900EDE">
        <w:tc>
          <w:tcPr>
            <w:tcW w:w="4512" w:type="dxa"/>
          </w:tcPr>
          <w:p w14:paraId="7D925187" w14:textId="28A099B3" w:rsidR="00CD12A6" w:rsidRPr="00F867BF" w:rsidRDefault="00CD12A6" w:rsidP="00CD12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4EA206" w14:textId="6AEBD80A" w:rsidR="00CD12A6" w:rsidRPr="00F867BF" w:rsidRDefault="000D3090" w:rsidP="00CD12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7BF">
              <w:rPr>
                <w:rFonts w:asciiTheme="majorBidi" w:hAnsiTheme="majorBidi" w:cstheme="majorBidi"/>
                <w:b/>
                <w:bCs/>
              </w:rPr>
              <w:t>1,</w:t>
            </w:r>
            <w:r w:rsidR="00101BC9" w:rsidRPr="00F867BF">
              <w:rPr>
                <w:rFonts w:asciiTheme="majorBidi" w:hAnsiTheme="majorBidi" w:cstheme="majorBidi"/>
                <w:b/>
                <w:bCs/>
              </w:rPr>
              <w:t>784</w:t>
            </w:r>
          </w:p>
        </w:tc>
        <w:tc>
          <w:tcPr>
            <w:tcW w:w="1276" w:type="dxa"/>
            <w:vAlign w:val="bottom"/>
          </w:tcPr>
          <w:p w14:paraId="70AAB54A" w14:textId="18D7A543" w:rsidR="00CD12A6" w:rsidRPr="00F867BF" w:rsidRDefault="00CD12A6" w:rsidP="00CD12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7BF">
              <w:rPr>
                <w:rFonts w:asciiTheme="majorBidi" w:hAnsiTheme="majorBidi" w:cstheme="majorBidi"/>
                <w:b/>
                <w:bCs/>
              </w:rPr>
              <w:t>1</w:t>
            </w:r>
            <w:r w:rsidRPr="00F867BF">
              <w:rPr>
                <w:rFonts w:asciiTheme="majorBidi" w:hAnsiTheme="majorBidi" w:cstheme="majorBidi" w:hint="cs"/>
                <w:b/>
                <w:bCs/>
                <w:cs/>
              </w:rPr>
              <w:t>2</w:t>
            </w:r>
            <w:r w:rsidRPr="00F867BF">
              <w:rPr>
                <w:rFonts w:asciiTheme="majorBidi" w:hAnsiTheme="majorBidi" w:cstheme="majorBidi"/>
                <w:b/>
                <w:bCs/>
              </w:rPr>
              <w:t>,</w:t>
            </w:r>
            <w:r w:rsidRPr="00F867BF">
              <w:rPr>
                <w:rFonts w:asciiTheme="majorBidi" w:hAnsiTheme="majorBidi" w:cstheme="majorBidi" w:hint="cs"/>
                <w:b/>
                <w:bCs/>
                <w:cs/>
              </w:rPr>
              <w:t>733</w:t>
            </w:r>
          </w:p>
        </w:tc>
        <w:tc>
          <w:tcPr>
            <w:tcW w:w="1276" w:type="dxa"/>
            <w:vAlign w:val="bottom"/>
          </w:tcPr>
          <w:p w14:paraId="5FF9D47D" w14:textId="3A06976A" w:rsidR="00CD12A6" w:rsidRPr="00F867BF" w:rsidRDefault="000D3090" w:rsidP="00CD12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F867BF">
              <w:rPr>
                <w:rFonts w:asciiTheme="majorBidi" w:hAnsiTheme="majorBidi" w:cstheme="majorBidi"/>
                <w:b/>
                <w:bCs/>
              </w:rPr>
              <w:t>1,</w:t>
            </w:r>
            <w:r w:rsidR="00211518" w:rsidRPr="00F867BF">
              <w:rPr>
                <w:rFonts w:asciiTheme="majorBidi" w:hAnsiTheme="majorBidi" w:cstheme="majorBidi"/>
                <w:b/>
                <w:bCs/>
              </w:rPr>
              <w:t>321</w:t>
            </w:r>
          </w:p>
        </w:tc>
        <w:tc>
          <w:tcPr>
            <w:tcW w:w="1276" w:type="dxa"/>
            <w:vAlign w:val="bottom"/>
          </w:tcPr>
          <w:p w14:paraId="0E599BF3" w14:textId="025AECE2" w:rsidR="00CD12A6" w:rsidRPr="00F867BF" w:rsidRDefault="00CD12A6" w:rsidP="00CD12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7BF">
              <w:rPr>
                <w:rFonts w:asciiTheme="majorBidi" w:hAnsiTheme="majorBidi" w:cstheme="majorBidi"/>
                <w:b/>
                <w:bCs/>
              </w:rPr>
              <w:t>6,598</w:t>
            </w:r>
          </w:p>
        </w:tc>
      </w:tr>
      <w:tr w:rsidR="00CD12A6" w:rsidRPr="00F867BF" w14:paraId="0E66BF44" w14:textId="77777777" w:rsidTr="00900EDE">
        <w:tc>
          <w:tcPr>
            <w:tcW w:w="4512" w:type="dxa"/>
          </w:tcPr>
          <w:p w14:paraId="603BB59E" w14:textId="3E446AB5" w:rsidR="00CD12A6" w:rsidRPr="00F867BF" w:rsidRDefault="00CD12A6" w:rsidP="0090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1275" w:type="dxa"/>
            <w:vAlign w:val="bottom"/>
          </w:tcPr>
          <w:p w14:paraId="6DB3452A" w14:textId="45613BEA" w:rsidR="00CD12A6" w:rsidRPr="00F867BF" w:rsidRDefault="00CD12A6" w:rsidP="0090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11714323" w14:textId="17D79AFB" w:rsidR="00CD12A6" w:rsidRPr="00F867BF" w:rsidRDefault="00CD12A6" w:rsidP="0090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41295854" w14:textId="2BA5EF3C" w:rsidR="00CD12A6" w:rsidRPr="00F867BF" w:rsidRDefault="00CD12A6" w:rsidP="0090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6A2E5459" w14:textId="5A5C8D4F" w:rsidR="00CD12A6" w:rsidRPr="00F867BF" w:rsidRDefault="00CD12A6" w:rsidP="0090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0"/>
                <w:szCs w:val="20"/>
              </w:rPr>
            </w:pPr>
          </w:p>
        </w:tc>
      </w:tr>
      <w:tr w:rsidR="000D3090" w:rsidRPr="00F867BF" w14:paraId="708F9BC7" w14:textId="77777777" w:rsidTr="00900EDE">
        <w:tc>
          <w:tcPr>
            <w:tcW w:w="4512" w:type="dxa"/>
          </w:tcPr>
          <w:p w14:paraId="03E87736" w14:textId="118F3954" w:rsidR="000D3090" w:rsidRPr="00F867BF" w:rsidRDefault="000D3090" w:rsidP="000D3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7B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75" w:type="dxa"/>
            <w:vAlign w:val="bottom"/>
          </w:tcPr>
          <w:p w14:paraId="083215D5" w14:textId="649393A7" w:rsidR="000D3090" w:rsidRPr="00F867BF" w:rsidRDefault="000D3090" w:rsidP="000D3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76" w:type="dxa"/>
            <w:vAlign w:val="bottom"/>
          </w:tcPr>
          <w:p w14:paraId="047C3D3C" w14:textId="2411546D" w:rsidR="000D3090" w:rsidRPr="00F867BF" w:rsidRDefault="000D3090" w:rsidP="000D3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76" w:type="dxa"/>
            <w:vAlign w:val="bottom"/>
          </w:tcPr>
          <w:p w14:paraId="2D45EAC2" w14:textId="580022F9" w:rsidR="000D3090" w:rsidRPr="00F867BF" w:rsidRDefault="000D3090" w:rsidP="000D3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76" w:type="dxa"/>
            <w:vAlign w:val="bottom"/>
          </w:tcPr>
          <w:p w14:paraId="6E4BE4A6" w14:textId="71304414" w:rsidR="000D3090" w:rsidRPr="00F867BF" w:rsidRDefault="000D3090" w:rsidP="000D3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1,377</w:t>
            </w:r>
          </w:p>
        </w:tc>
      </w:tr>
      <w:tr w:rsidR="000D3090" w:rsidRPr="00F867BF" w14:paraId="306A9679" w14:textId="77777777" w:rsidTr="00900EDE">
        <w:tc>
          <w:tcPr>
            <w:tcW w:w="4512" w:type="dxa"/>
          </w:tcPr>
          <w:p w14:paraId="07EF2B12" w14:textId="04CCB020" w:rsidR="000D3090" w:rsidRPr="00F867BF" w:rsidRDefault="000D3090" w:rsidP="000D3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7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ผลกระทบจากหุ้นทุนซื้อคืน </w:t>
            </w:r>
          </w:p>
        </w:tc>
        <w:tc>
          <w:tcPr>
            <w:tcW w:w="1275" w:type="dxa"/>
            <w:vAlign w:val="bottom"/>
          </w:tcPr>
          <w:p w14:paraId="7D5417D2" w14:textId="0C944A82" w:rsidR="000D3090" w:rsidRPr="00F867BF" w:rsidRDefault="000D3090" w:rsidP="000D309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867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1E22BBAB" w14:textId="108A75CC" w:rsidR="000D3090" w:rsidRPr="00F867BF" w:rsidRDefault="000D3090" w:rsidP="000D309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(4)</w:t>
            </w:r>
          </w:p>
        </w:tc>
        <w:tc>
          <w:tcPr>
            <w:tcW w:w="1276" w:type="dxa"/>
            <w:vAlign w:val="bottom"/>
          </w:tcPr>
          <w:p w14:paraId="358643A6" w14:textId="184AA0C6" w:rsidR="000D3090" w:rsidRPr="00F867BF" w:rsidRDefault="000D3090" w:rsidP="000D309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867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7ADDF771" w14:textId="089D857D" w:rsidR="000D3090" w:rsidRPr="00F867BF" w:rsidRDefault="000D3090" w:rsidP="000D309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(4)</w:t>
            </w:r>
          </w:p>
        </w:tc>
      </w:tr>
      <w:tr w:rsidR="000D3090" w:rsidRPr="00F867BF" w14:paraId="57FD1876" w14:textId="77777777" w:rsidTr="00900EDE">
        <w:tc>
          <w:tcPr>
            <w:tcW w:w="4512" w:type="dxa"/>
          </w:tcPr>
          <w:p w14:paraId="53E71093" w14:textId="57ACE459" w:rsidR="000D3090" w:rsidRPr="00F867BF" w:rsidRDefault="000D3090" w:rsidP="000D3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75" w:type="dxa"/>
            <w:vAlign w:val="bottom"/>
          </w:tcPr>
          <w:p w14:paraId="6273A926" w14:textId="5FE777C1" w:rsidR="000D3090" w:rsidRPr="00F867BF" w:rsidRDefault="000D3090" w:rsidP="000D30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7BF">
              <w:rPr>
                <w:rFonts w:asciiTheme="majorBidi" w:hAnsiTheme="majorBidi" w:cstheme="majorBidi"/>
                <w:b/>
                <w:bCs/>
              </w:rPr>
              <w:t>1,377</w:t>
            </w:r>
          </w:p>
        </w:tc>
        <w:tc>
          <w:tcPr>
            <w:tcW w:w="1276" w:type="dxa"/>
            <w:vAlign w:val="bottom"/>
          </w:tcPr>
          <w:p w14:paraId="0A2CF72B" w14:textId="65F6BCC0" w:rsidR="000D3090" w:rsidRPr="00F867BF" w:rsidRDefault="000D3090" w:rsidP="000D30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7BF">
              <w:rPr>
                <w:rFonts w:asciiTheme="majorBidi" w:hAnsiTheme="majorBidi" w:cstheme="majorBidi"/>
                <w:b/>
                <w:bCs/>
              </w:rPr>
              <w:t>1,373</w:t>
            </w:r>
          </w:p>
        </w:tc>
        <w:tc>
          <w:tcPr>
            <w:tcW w:w="1276" w:type="dxa"/>
            <w:vAlign w:val="bottom"/>
          </w:tcPr>
          <w:p w14:paraId="7A12D05C" w14:textId="02067824" w:rsidR="000D3090" w:rsidRPr="00F867BF" w:rsidRDefault="000D3090" w:rsidP="000D30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F867BF">
              <w:rPr>
                <w:rFonts w:asciiTheme="majorBidi" w:hAnsiTheme="majorBidi" w:cstheme="majorBidi"/>
                <w:b/>
                <w:bCs/>
              </w:rPr>
              <w:t>1,377</w:t>
            </w:r>
          </w:p>
        </w:tc>
        <w:tc>
          <w:tcPr>
            <w:tcW w:w="1276" w:type="dxa"/>
            <w:vAlign w:val="bottom"/>
          </w:tcPr>
          <w:p w14:paraId="3ED04BEA" w14:textId="69BDD9C8" w:rsidR="000D3090" w:rsidRPr="00F867BF" w:rsidRDefault="000D3090" w:rsidP="000D30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7BF">
              <w:rPr>
                <w:rFonts w:asciiTheme="majorBidi" w:hAnsiTheme="majorBidi" w:cstheme="majorBidi"/>
                <w:b/>
                <w:bCs/>
              </w:rPr>
              <w:t>1,3</w:t>
            </w:r>
            <w:r w:rsidRPr="00F867BF">
              <w:rPr>
                <w:rFonts w:asciiTheme="majorBidi" w:hAnsiTheme="majorBidi" w:cstheme="majorBidi" w:hint="cs"/>
                <w:b/>
                <w:bCs/>
                <w:cs/>
              </w:rPr>
              <w:t>7</w:t>
            </w:r>
            <w:r w:rsidRPr="00F867BF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</w:tr>
      <w:tr w:rsidR="000D3090" w:rsidRPr="00F867BF" w14:paraId="503AA844" w14:textId="77777777" w:rsidTr="00900EDE">
        <w:tc>
          <w:tcPr>
            <w:tcW w:w="4512" w:type="dxa"/>
          </w:tcPr>
          <w:p w14:paraId="22445FE2" w14:textId="77777777" w:rsidR="000D3090" w:rsidRPr="00F867BF" w:rsidRDefault="000D3090" w:rsidP="000D3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41F22BD" w14:textId="77777777" w:rsidR="000D3090" w:rsidRPr="00F867BF" w:rsidRDefault="000D3090" w:rsidP="000D3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9848AFF" w14:textId="77777777" w:rsidR="000D3090" w:rsidRPr="00F867BF" w:rsidRDefault="000D3090" w:rsidP="000D3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5CD52669" w14:textId="77777777" w:rsidR="000D3090" w:rsidRPr="00F867BF" w:rsidRDefault="000D3090" w:rsidP="000D3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82F78CF" w14:textId="77777777" w:rsidR="000D3090" w:rsidRPr="00F867BF" w:rsidRDefault="000D3090" w:rsidP="000D3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D3090" w:rsidRPr="00F867BF" w14:paraId="5AD1439D" w14:textId="77777777" w:rsidTr="00900EDE">
        <w:tc>
          <w:tcPr>
            <w:tcW w:w="4512" w:type="dxa"/>
            <w:vAlign w:val="bottom"/>
          </w:tcPr>
          <w:p w14:paraId="16C43A85" w14:textId="3CE94A90" w:rsidR="000D3090" w:rsidRPr="00F867BF" w:rsidRDefault="000D3090" w:rsidP="000D3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F867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vAlign w:val="bottom"/>
          </w:tcPr>
          <w:p w14:paraId="0105B73E" w14:textId="08327EAE" w:rsidR="000D3090" w:rsidRPr="00F867BF" w:rsidRDefault="000D3090" w:rsidP="000D30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F867BF">
              <w:rPr>
                <w:rFonts w:asciiTheme="majorBidi" w:hAnsiTheme="majorBidi" w:cstheme="majorBidi"/>
                <w:b/>
                <w:bCs/>
              </w:rPr>
              <w:t>1.3</w:t>
            </w:r>
            <w:r w:rsidR="00101BC9" w:rsidRPr="00F867BF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1276" w:type="dxa"/>
            <w:vAlign w:val="bottom"/>
          </w:tcPr>
          <w:p w14:paraId="53537E78" w14:textId="232B087A" w:rsidR="000D3090" w:rsidRPr="00F867BF" w:rsidRDefault="000D3090" w:rsidP="000D30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7BF">
              <w:rPr>
                <w:rFonts w:asciiTheme="majorBidi" w:hAnsiTheme="majorBidi" w:cstheme="majorBidi"/>
                <w:b/>
                <w:bCs/>
              </w:rPr>
              <w:t>9.2</w:t>
            </w:r>
            <w:r w:rsidRPr="00F867BF">
              <w:rPr>
                <w:rFonts w:asciiTheme="majorBidi" w:hAnsiTheme="majorBidi" w:cstheme="majorBidi" w:hint="cs"/>
                <w:b/>
                <w:bCs/>
                <w:cs/>
              </w:rPr>
              <w:t>7</w:t>
            </w:r>
          </w:p>
        </w:tc>
        <w:tc>
          <w:tcPr>
            <w:tcW w:w="1276" w:type="dxa"/>
            <w:vAlign w:val="bottom"/>
          </w:tcPr>
          <w:p w14:paraId="45279D3B" w14:textId="275A3F94" w:rsidR="000D3090" w:rsidRPr="00F867BF" w:rsidRDefault="000D3090" w:rsidP="000D30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7BF">
              <w:rPr>
                <w:rFonts w:asciiTheme="majorBidi" w:hAnsiTheme="majorBidi" w:cstheme="majorBidi"/>
                <w:b/>
                <w:bCs/>
              </w:rPr>
              <w:t>0.</w:t>
            </w:r>
            <w:r w:rsidR="00211518" w:rsidRPr="00F867BF">
              <w:rPr>
                <w:rFonts w:asciiTheme="majorBidi" w:hAnsiTheme="majorBidi" w:cstheme="majorBidi"/>
                <w:b/>
                <w:bCs/>
              </w:rPr>
              <w:t>96</w:t>
            </w:r>
          </w:p>
        </w:tc>
        <w:tc>
          <w:tcPr>
            <w:tcW w:w="1276" w:type="dxa"/>
            <w:vAlign w:val="bottom"/>
          </w:tcPr>
          <w:p w14:paraId="1BC7CB5C" w14:textId="6E23C204" w:rsidR="000D3090" w:rsidRPr="00F867BF" w:rsidRDefault="000D3090" w:rsidP="000D30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7BF">
              <w:rPr>
                <w:rFonts w:asciiTheme="majorBidi" w:hAnsiTheme="majorBidi" w:cstheme="majorBidi"/>
                <w:b/>
                <w:bCs/>
              </w:rPr>
              <w:t>4.80</w:t>
            </w:r>
          </w:p>
        </w:tc>
      </w:tr>
    </w:tbl>
    <w:p w14:paraId="28432658" w14:textId="35C94888" w:rsidR="009E40CD" w:rsidRPr="00F867BF" w:rsidRDefault="009E40CD" w:rsidP="00026E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firstLine="540"/>
        <w:rPr>
          <w:rFonts w:ascii="Angsana New" w:hAnsi="Angsana New"/>
        </w:rPr>
      </w:pPr>
    </w:p>
    <w:p w14:paraId="05F048CD" w14:textId="77777777" w:rsidR="009E40CD" w:rsidRPr="00F867BF" w:rsidRDefault="009E4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8"/>
          <w:szCs w:val="18"/>
        </w:rPr>
      </w:pPr>
      <w:r w:rsidRPr="00F867BF">
        <w:br w:type="page"/>
      </w:r>
    </w:p>
    <w:p w14:paraId="0D555BFB" w14:textId="254D9FE8" w:rsidR="00223349" w:rsidRPr="00F867BF" w:rsidRDefault="004762B0" w:rsidP="00B937DD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867BF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เงินปันผล</w:t>
      </w:r>
    </w:p>
    <w:p w14:paraId="2DFC3C8F" w14:textId="041736AE" w:rsidR="0000305B" w:rsidRPr="00F867BF" w:rsidRDefault="0000305B" w:rsidP="00026E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firstLine="540"/>
        <w:rPr>
          <w:rFonts w:ascii="Angsana New" w:hAnsi="Angsana New"/>
          <w:sz w:val="30"/>
          <w:szCs w:val="30"/>
          <w:rtl/>
          <w:cs/>
        </w:rPr>
      </w:pPr>
    </w:p>
    <w:tbl>
      <w:tblPr>
        <w:tblW w:w="96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755"/>
        <w:gridCol w:w="1755"/>
        <w:gridCol w:w="1477"/>
        <w:gridCol w:w="1478"/>
      </w:tblGrid>
      <w:tr w:rsidR="00C448E6" w:rsidRPr="00F867BF" w14:paraId="1E143343" w14:textId="77777777" w:rsidTr="00426C65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56687643" w14:textId="77777777" w:rsidR="00C448E6" w:rsidRPr="00F867BF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008DCB79" w14:textId="77777777" w:rsidR="00C448E6" w:rsidRPr="00F867BF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วันที่อนุมัติ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AC3A058" w14:textId="63549853" w:rsidR="00C448E6" w:rsidRPr="00F867BF" w:rsidRDefault="000C0650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กำหนด</w:t>
            </w:r>
            <w:r w:rsidR="00C448E6" w:rsidRPr="00F867BF">
              <w:rPr>
                <w:rFonts w:hint="cs"/>
                <w:b/>
                <w:bCs/>
                <w:cs/>
              </w:rPr>
              <w:t>จ่าย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6586DB1B" w14:textId="18E459FA" w:rsidR="00C448E6" w:rsidRPr="00F867BF" w:rsidRDefault="00C448E6" w:rsidP="0003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อัตราต่อหุ้น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0190763A" w14:textId="77777777" w:rsidR="00C448E6" w:rsidRPr="00F867BF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จำนวนเงิน</w:t>
            </w:r>
          </w:p>
        </w:tc>
      </w:tr>
      <w:tr w:rsidR="00C448E6" w:rsidRPr="00F867BF" w14:paraId="50A6807E" w14:textId="77777777" w:rsidTr="00426C65">
        <w:trPr>
          <w:tblHeader/>
        </w:trPr>
        <w:tc>
          <w:tcPr>
            <w:tcW w:w="3150" w:type="dxa"/>
          </w:tcPr>
          <w:p w14:paraId="07FF60EB" w14:textId="77777777" w:rsidR="00C448E6" w:rsidRPr="00F867BF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1755" w:type="dxa"/>
          </w:tcPr>
          <w:p w14:paraId="6B35D299" w14:textId="77777777" w:rsidR="00C448E6" w:rsidRPr="00F867BF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55" w:type="dxa"/>
          </w:tcPr>
          <w:p w14:paraId="0ADD3B1F" w14:textId="77777777" w:rsidR="00C448E6" w:rsidRPr="00F867BF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77" w:type="dxa"/>
          </w:tcPr>
          <w:p w14:paraId="6431D5F9" w14:textId="77777777" w:rsidR="00C448E6" w:rsidRPr="00F867BF" w:rsidRDefault="00C448E6" w:rsidP="009F5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867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78" w:type="dxa"/>
          </w:tcPr>
          <w:p w14:paraId="66EA96C2" w14:textId="77777777" w:rsidR="00C448E6" w:rsidRPr="00F867BF" w:rsidRDefault="00C448E6" w:rsidP="009F5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867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9192A" w:rsidRPr="00F867BF" w14:paraId="5A8867E0" w14:textId="77777777" w:rsidTr="00426C65">
        <w:tc>
          <w:tcPr>
            <w:tcW w:w="3150" w:type="dxa"/>
          </w:tcPr>
          <w:p w14:paraId="1E9C50D2" w14:textId="702BC5FE" w:rsidR="00F9192A" w:rsidRPr="00F867BF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  <w:i/>
                <w:iCs/>
              </w:rPr>
            </w:pPr>
            <w:r w:rsidRPr="00F867BF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1755" w:type="dxa"/>
          </w:tcPr>
          <w:p w14:paraId="6DD5431B" w14:textId="77777777" w:rsidR="00F9192A" w:rsidRPr="00F867BF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755" w:type="dxa"/>
          </w:tcPr>
          <w:p w14:paraId="297C5334" w14:textId="77777777" w:rsidR="00F9192A" w:rsidRPr="00F867BF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477" w:type="dxa"/>
          </w:tcPr>
          <w:p w14:paraId="2190B70D" w14:textId="77777777" w:rsidR="00F9192A" w:rsidRPr="00F867BF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478" w:type="dxa"/>
          </w:tcPr>
          <w:p w14:paraId="47CB3A4D" w14:textId="77777777" w:rsidR="00F9192A" w:rsidRPr="00F867BF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F9192A" w:rsidRPr="00F867BF" w14:paraId="6C9528F0" w14:textId="77777777" w:rsidTr="00D701B5">
        <w:tc>
          <w:tcPr>
            <w:tcW w:w="3150" w:type="dxa"/>
          </w:tcPr>
          <w:p w14:paraId="3E05D64A" w14:textId="6A7F493E" w:rsidR="00F9192A" w:rsidRPr="00F867BF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-52" w:hanging="284"/>
            </w:pPr>
            <w:r w:rsidRPr="00F867BF">
              <w:rPr>
                <w:cs/>
              </w:rPr>
              <w:t>เงินปันผลระหว่างกาลสำหรับงวด</w:t>
            </w:r>
            <w:r w:rsidRPr="00F867BF">
              <w:rPr>
                <w:cs/>
              </w:rPr>
              <w:br/>
              <w:t>ครึ่งปี</w:t>
            </w:r>
            <w:r w:rsidRPr="00F867BF">
              <w:rPr>
                <w:rFonts w:hint="cs"/>
                <w:cs/>
              </w:rPr>
              <w:t>แรก</w:t>
            </w:r>
            <w:r w:rsidRPr="00F867BF">
              <w:rPr>
                <w:cs/>
              </w:rPr>
              <w:t xml:space="preserve">ของปี </w:t>
            </w:r>
            <w:r w:rsidRPr="00F867BF">
              <w:t>2567</w:t>
            </w:r>
          </w:p>
        </w:tc>
        <w:tc>
          <w:tcPr>
            <w:tcW w:w="1755" w:type="dxa"/>
            <w:vAlign w:val="bottom"/>
          </w:tcPr>
          <w:p w14:paraId="00FAAD87" w14:textId="779D1E54" w:rsidR="00F9192A" w:rsidRPr="00F867BF" w:rsidRDefault="00F9192A" w:rsidP="00D7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 xml:space="preserve">22 </w:t>
            </w:r>
            <w:r w:rsidRPr="00F867BF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F867B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55" w:type="dxa"/>
            <w:vAlign w:val="bottom"/>
          </w:tcPr>
          <w:p w14:paraId="2BDFC2F3" w14:textId="4C4A9C46" w:rsidR="00F9192A" w:rsidRPr="00F867BF" w:rsidRDefault="00F9192A" w:rsidP="0020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 xml:space="preserve">17 </w:t>
            </w:r>
            <w:r w:rsidRPr="00F867BF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F867BF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477" w:type="dxa"/>
            <w:vAlign w:val="bottom"/>
          </w:tcPr>
          <w:p w14:paraId="4246B2E1" w14:textId="6FF51156" w:rsidR="00F9192A" w:rsidRPr="00F867BF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contextualSpacing/>
            </w:pPr>
            <w:r w:rsidRPr="00F867BF">
              <w:rPr>
                <w:rFonts w:asciiTheme="majorBidi" w:hAnsiTheme="majorBidi" w:cstheme="majorBidi"/>
              </w:rPr>
              <w:t>0.60</w:t>
            </w:r>
          </w:p>
        </w:tc>
        <w:tc>
          <w:tcPr>
            <w:tcW w:w="1478" w:type="dxa"/>
            <w:vAlign w:val="bottom"/>
          </w:tcPr>
          <w:p w14:paraId="2D493579" w14:textId="5AB9BE78" w:rsidR="00F9192A" w:rsidRPr="00F867BF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</w:pPr>
            <w:r w:rsidRPr="00F867BF">
              <w:rPr>
                <w:rFonts w:asciiTheme="majorBidi" w:hAnsiTheme="majorBidi" w:cstheme="majorBidi"/>
              </w:rPr>
              <w:t>825</w:t>
            </w:r>
          </w:p>
        </w:tc>
      </w:tr>
      <w:tr w:rsidR="00F9192A" w:rsidRPr="00F867BF" w14:paraId="18BBC861" w14:textId="77777777" w:rsidTr="00F9192A">
        <w:tc>
          <w:tcPr>
            <w:tcW w:w="3150" w:type="dxa"/>
          </w:tcPr>
          <w:p w14:paraId="538D930E" w14:textId="2758CB04" w:rsidR="00F9192A" w:rsidRPr="00F867BF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cs/>
              </w:rPr>
            </w:pPr>
            <w:r w:rsidRPr="00F867BF">
              <w:rPr>
                <w:cs/>
              </w:rPr>
              <w:t>เงินปันผล</w:t>
            </w:r>
            <w:r w:rsidRPr="00F867BF">
              <w:rPr>
                <w:rFonts w:hint="cs"/>
                <w:cs/>
              </w:rPr>
              <w:t>ประจำปี</w:t>
            </w:r>
            <w:r w:rsidRPr="00F867BF">
              <w:rPr>
                <w:cs/>
              </w:rPr>
              <w:t xml:space="preserve"> </w:t>
            </w:r>
            <w:r w:rsidRPr="00F867BF">
              <w:t>2566</w:t>
            </w:r>
          </w:p>
        </w:tc>
        <w:tc>
          <w:tcPr>
            <w:tcW w:w="1755" w:type="dxa"/>
            <w:vAlign w:val="bottom"/>
          </w:tcPr>
          <w:p w14:paraId="794F68D5" w14:textId="539DD032" w:rsidR="00F9192A" w:rsidRPr="00F867BF" w:rsidRDefault="00F9192A" w:rsidP="00D7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 xml:space="preserve">11 </w:t>
            </w:r>
            <w:r w:rsidRPr="00F867BF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F867B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55" w:type="dxa"/>
            <w:vAlign w:val="bottom"/>
          </w:tcPr>
          <w:p w14:paraId="7675B108" w14:textId="51D66A91" w:rsidR="00F9192A" w:rsidRPr="00F867BF" w:rsidRDefault="00F9192A" w:rsidP="00D7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24</w:t>
            </w:r>
            <w:r w:rsidRPr="00F867BF">
              <w:rPr>
                <w:rFonts w:asciiTheme="majorBidi" w:hAnsiTheme="majorBidi" w:cstheme="majorBidi" w:hint="cs"/>
                <w:cs/>
              </w:rPr>
              <w:t xml:space="preserve"> เมษายน </w:t>
            </w:r>
            <w:r w:rsidRPr="00F867B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77" w:type="dxa"/>
            <w:vAlign w:val="bottom"/>
          </w:tcPr>
          <w:p w14:paraId="1C157146" w14:textId="3D298D48" w:rsidR="00F9192A" w:rsidRPr="00F867BF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contextualSpacing/>
            </w:pPr>
            <w:r w:rsidRPr="00F867BF">
              <w:rPr>
                <w:rFonts w:asciiTheme="majorBidi" w:hAnsiTheme="majorBidi" w:cstheme="majorBidi"/>
              </w:rPr>
              <w:t>2.00</w:t>
            </w:r>
          </w:p>
        </w:tc>
        <w:tc>
          <w:tcPr>
            <w:tcW w:w="1478" w:type="dxa"/>
            <w:vAlign w:val="bottom"/>
          </w:tcPr>
          <w:p w14:paraId="7DA75D86" w14:textId="5738DC66" w:rsidR="00F9192A" w:rsidRPr="00F867BF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</w:pPr>
            <w:r w:rsidRPr="00F867BF">
              <w:rPr>
                <w:rFonts w:asciiTheme="majorBidi" w:hAnsiTheme="majorBidi" w:cstheme="majorBidi"/>
              </w:rPr>
              <w:t>2,754</w:t>
            </w:r>
          </w:p>
        </w:tc>
      </w:tr>
      <w:tr w:rsidR="00F9192A" w:rsidRPr="00F867BF" w14:paraId="22F9D91B" w14:textId="77777777" w:rsidTr="00F9192A">
        <w:tc>
          <w:tcPr>
            <w:tcW w:w="3150" w:type="dxa"/>
          </w:tcPr>
          <w:p w14:paraId="41B0624A" w14:textId="3D2DA5B9" w:rsidR="00F9192A" w:rsidRPr="00F867BF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-52" w:hanging="284"/>
            </w:pPr>
            <w:r w:rsidRPr="00F867BF">
              <w:rPr>
                <w:cs/>
              </w:rPr>
              <w:t>เงินปันผลระหว่างกาลสำหรับงวด</w:t>
            </w:r>
            <w:r w:rsidRPr="00F867BF">
              <w:rPr>
                <w:cs/>
              </w:rPr>
              <w:br/>
              <w:t>ครึ่งปี</w:t>
            </w:r>
            <w:r w:rsidRPr="00F867BF">
              <w:rPr>
                <w:rFonts w:hint="cs"/>
                <w:cs/>
              </w:rPr>
              <w:t>แรก</w:t>
            </w:r>
            <w:r w:rsidRPr="00F867BF">
              <w:rPr>
                <w:cs/>
              </w:rPr>
              <w:t xml:space="preserve">ของปี </w:t>
            </w:r>
            <w:r w:rsidRPr="00F867BF">
              <w:t>2566</w:t>
            </w:r>
          </w:p>
        </w:tc>
        <w:tc>
          <w:tcPr>
            <w:tcW w:w="1755" w:type="dxa"/>
            <w:vAlign w:val="bottom"/>
          </w:tcPr>
          <w:p w14:paraId="26B7767E" w14:textId="39A71D44" w:rsidR="00F9192A" w:rsidRPr="00F867BF" w:rsidRDefault="00F9192A" w:rsidP="00D7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 xml:space="preserve">24 </w:t>
            </w:r>
            <w:r w:rsidRPr="00F867BF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F867BF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55" w:type="dxa"/>
            <w:vAlign w:val="bottom"/>
          </w:tcPr>
          <w:p w14:paraId="67498FCB" w14:textId="16F609D0" w:rsidR="00F9192A" w:rsidRPr="00F867BF" w:rsidRDefault="00F9192A" w:rsidP="00D70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19</w:t>
            </w:r>
            <w:r w:rsidRPr="00F867BF">
              <w:rPr>
                <w:rFonts w:asciiTheme="majorBidi" w:hAnsiTheme="majorBidi" w:cstheme="majorBidi" w:hint="cs"/>
                <w:cs/>
              </w:rPr>
              <w:t xml:space="preserve"> กันยายน </w:t>
            </w:r>
            <w:r w:rsidRPr="00F867BF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77" w:type="dxa"/>
            <w:vAlign w:val="bottom"/>
          </w:tcPr>
          <w:p w14:paraId="0C1E5EA7" w14:textId="02C03AD3" w:rsidR="00F9192A" w:rsidRPr="00F867BF" w:rsidRDefault="00F9192A" w:rsidP="00F919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contextualSpacing/>
            </w:pPr>
            <w:r w:rsidRPr="00F867BF">
              <w:rPr>
                <w:rFonts w:asciiTheme="majorBidi" w:hAnsiTheme="majorBidi" w:cstheme="majorBidi"/>
              </w:rPr>
              <w:t>(0.50)</w:t>
            </w:r>
          </w:p>
        </w:tc>
        <w:tc>
          <w:tcPr>
            <w:tcW w:w="1478" w:type="dxa"/>
            <w:vAlign w:val="bottom"/>
          </w:tcPr>
          <w:p w14:paraId="0421E278" w14:textId="7061E116" w:rsidR="00F9192A" w:rsidRPr="00F867BF" w:rsidRDefault="00F9192A" w:rsidP="00F919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F867BF">
              <w:rPr>
                <w:rFonts w:asciiTheme="majorBidi" w:hAnsiTheme="majorBidi" w:cstheme="majorBidi"/>
              </w:rPr>
              <w:t>(689)</w:t>
            </w:r>
          </w:p>
        </w:tc>
      </w:tr>
      <w:tr w:rsidR="00F9192A" w:rsidRPr="00F867BF" w14:paraId="7876D976" w14:textId="77777777" w:rsidTr="00426C65">
        <w:tc>
          <w:tcPr>
            <w:tcW w:w="6660" w:type="dxa"/>
            <w:gridSpan w:val="3"/>
          </w:tcPr>
          <w:p w14:paraId="0B78386F" w14:textId="4774CF8E" w:rsidR="00F9192A" w:rsidRPr="00F867BF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</w:pPr>
            <w:r w:rsidRPr="00F867BF">
              <w:rPr>
                <w:rFonts w:hint="cs"/>
                <w:b/>
                <w:bCs/>
                <w:cs/>
              </w:rPr>
              <w:t xml:space="preserve">เงินปันผลที่จ่ายในระหว่างปี </w:t>
            </w:r>
            <w:r w:rsidRPr="00F867BF">
              <w:rPr>
                <w:rFonts w:hint="cs"/>
                <w:b/>
                <w:bCs/>
              </w:rPr>
              <w:t>256</w:t>
            </w:r>
            <w:r w:rsidRPr="00F867BF">
              <w:rPr>
                <w:b/>
                <w:bCs/>
              </w:rPr>
              <w:t>7</w:t>
            </w:r>
          </w:p>
        </w:tc>
        <w:tc>
          <w:tcPr>
            <w:tcW w:w="1477" w:type="dxa"/>
          </w:tcPr>
          <w:p w14:paraId="1E19BA64" w14:textId="19CFE9EE" w:rsidR="00F9192A" w:rsidRPr="00F867BF" w:rsidRDefault="00F9192A" w:rsidP="00F9192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contextualSpacing/>
              <w:rPr>
                <w:b/>
                <w:bCs/>
              </w:rPr>
            </w:pPr>
            <w:r w:rsidRPr="00F867BF">
              <w:rPr>
                <w:rFonts w:asciiTheme="majorBidi" w:hAnsiTheme="majorBidi" w:cstheme="majorBidi"/>
                <w:b/>
                <w:bCs/>
              </w:rPr>
              <w:t>2.10</w:t>
            </w:r>
          </w:p>
        </w:tc>
        <w:tc>
          <w:tcPr>
            <w:tcW w:w="1478" w:type="dxa"/>
          </w:tcPr>
          <w:p w14:paraId="5C104D6B" w14:textId="48400FE8" w:rsidR="00F9192A" w:rsidRPr="00F867BF" w:rsidRDefault="00F9192A" w:rsidP="00F9192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b/>
                <w:bCs/>
              </w:rPr>
            </w:pPr>
            <w:r w:rsidRPr="00F867BF">
              <w:rPr>
                <w:rFonts w:asciiTheme="majorBidi" w:hAnsiTheme="majorBidi" w:cstheme="majorBidi"/>
                <w:b/>
                <w:bCs/>
              </w:rPr>
              <w:t>2,890</w:t>
            </w:r>
          </w:p>
        </w:tc>
      </w:tr>
      <w:tr w:rsidR="00B937DD" w:rsidRPr="00F867BF" w14:paraId="7EF1DB29" w14:textId="77777777" w:rsidTr="00426C65">
        <w:tc>
          <w:tcPr>
            <w:tcW w:w="3150" w:type="dxa"/>
          </w:tcPr>
          <w:p w14:paraId="132B47E5" w14:textId="2BF0FAFB" w:rsidR="00B937DD" w:rsidRPr="00F867BF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  <w:i/>
                <w:iCs/>
              </w:rPr>
            </w:pPr>
          </w:p>
        </w:tc>
        <w:tc>
          <w:tcPr>
            <w:tcW w:w="1755" w:type="dxa"/>
          </w:tcPr>
          <w:p w14:paraId="7E71DA3B" w14:textId="77777777" w:rsidR="00B937DD" w:rsidRPr="00F867BF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755" w:type="dxa"/>
          </w:tcPr>
          <w:p w14:paraId="70CDFE0F" w14:textId="77777777" w:rsidR="00B937DD" w:rsidRPr="00F867BF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477" w:type="dxa"/>
          </w:tcPr>
          <w:p w14:paraId="299867FB" w14:textId="77777777" w:rsidR="00B937DD" w:rsidRPr="00F867BF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478" w:type="dxa"/>
          </w:tcPr>
          <w:p w14:paraId="56D9DCA0" w14:textId="77777777" w:rsidR="00B937DD" w:rsidRPr="00F867BF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F9192A" w:rsidRPr="00F867BF" w14:paraId="5A4D465D" w14:textId="77777777" w:rsidTr="00426C65">
        <w:tc>
          <w:tcPr>
            <w:tcW w:w="3150" w:type="dxa"/>
          </w:tcPr>
          <w:p w14:paraId="624D8DD3" w14:textId="1E7CDE97" w:rsidR="00F9192A" w:rsidRPr="00F867BF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  <w:i/>
                <w:iCs/>
              </w:rPr>
            </w:pPr>
            <w:r w:rsidRPr="00F867BF">
              <w:rPr>
                <w:rFonts w:hint="cs"/>
                <w:b/>
                <w:bCs/>
                <w:i/>
                <w:iCs/>
              </w:rPr>
              <w:t>256</w:t>
            </w:r>
            <w:r w:rsidRPr="00F867BF"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1755" w:type="dxa"/>
          </w:tcPr>
          <w:p w14:paraId="5446B683" w14:textId="77777777" w:rsidR="00F9192A" w:rsidRPr="00F867BF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755" w:type="dxa"/>
          </w:tcPr>
          <w:p w14:paraId="37D497C8" w14:textId="77777777" w:rsidR="00F9192A" w:rsidRPr="00F867BF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477" w:type="dxa"/>
          </w:tcPr>
          <w:p w14:paraId="71CFA57A" w14:textId="77777777" w:rsidR="00F9192A" w:rsidRPr="00F867BF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478" w:type="dxa"/>
          </w:tcPr>
          <w:p w14:paraId="460C20A5" w14:textId="77777777" w:rsidR="00F9192A" w:rsidRPr="00F867BF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F9192A" w:rsidRPr="00F867BF" w14:paraId="19C7C6F5" w14:textId="77777777" w:rsidTr="00462F50">
        <w:tc>
          <w:tcPr>
            <w:tcW w:w="3150" w:type="dxa"/>
          </w:tcPr>
          <w:p w14:paraId="1F71A976" w14:textId="78B330E6" w:rsidR="00F9192A" w:rsidRPr="00F867BF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-52" w:hanging="284"/>
            </w:pPr>
            <w:r w:rsidRPr="00F867BF">
              <w:rPr>
                <w:rFonts w:hint="cs"/>
                <w:cs/>
              </w:rPr>
              <w:t>เงินปันผลระหว่างกาลสำหรับงวด</w:t>
            </w:r>
            <w:r w:rsidRPr="00F867BF">
              <w:rPr>
                <w:cs/>
              </w:rPr>
              <w:br/>
              <w:t>ครึ่งปี</w:t>
            </w:r>
            <w:r w:rsidRPr="00F867BF">
              <w:rPr>
                <w:rFonts w:hint="cs"/>
                <w:cs/>
              </w:rPr>
              <w:t xml:space="preserve">แรกของปี </w:t>
            </w:r>
            <w:r w:rsidRPr="00F867BF">
              <w:rPr>
                <w:rFonts w:hint="cs"/>
              </w:rPr>
              <w:t>256</w:t>
            </w:r>
            <w:r w:rsidRPr="00F867BF">
              <w:t>6</w:t>
            </w:r>
          </w:p>
        </w:tc>
        <w:tc>
          <w:tcPr>
            <w:tcW w:w="1755" w:type="dxa"/>
            <w:vAlign w:val="bottom"/>
          </w:tcPr>
          <w:p w14:paraId="667EC731" w14:textId="66246FF1" w:rsidR="00F9192A" w:rsidRPr="00F867BF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 xml:space="preserve">24 </w:t>
            </w:r>
            <w:r w:rsidRPr="00F867BF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Pr="00F867BF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55" w:type="dxa"/>
            <w:vAlign w:val="bottom"/>
          </w:tcPr>
          <w:p w14:paraId="28AC8CE7" w14:textId="2F399528" w:rsidR="00F9192A" w:rsidRPr="00F867BF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19</w:t>
            </w:r>
            <w:r w:rsidRPr="00F867BF">
              <w:rPr>
                <w:rFonts w:asciiTheme="majorBidi" w:hAnsiTheme="majorBidi" w:cstheme="majorBidi"/>
                <w:cs/>
              </w:rPr>
              <w:t xml:space="preserve"> กันยายน </w:t>
            </w:r>
            <w:r w:rsidRPr="00F867BF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77" w:type="dxa"/>
            <w:vAlign w:val="bottom"/>
          </w:tcPr>
          <w:p w14:paraId="7EA6352F" w14:textId="7FDE5BCF" w:rsidR="00F9192A" w:rsidRPr="00F867BF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contextualSpacing/>
              <w:rPr>
                <w:i/>
                <w:iCs/>
              </w:rPr>
            </w:pPr>
            <w:r w:rsidRPr="00F867BF">
              <w:rPr>
                <w:rFonts w:asciiTheme="majorBidi" w:hAnsiTheme="majorBidi" w:cstheme="majorBidi"/>
              </w:rPr>
              <w:t>0.50</w:t>
            </w:r>
          </w:p>
        </w:tc>
        <w:tc>
          <w:tcPr>
            <w:tcW w:w="1478" w:type="dxa"/>
            <w:vAlign w:val="bottom"/>
          </w:tcPr>
          <w:p w14:paraId="49533FEA" w14:textId="75D62E29" w:rsidR="00F9192A" w:rsidRPr="00F867BF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689</w:t>
            </w:r>
          </w:p>
        </w:tc>
      </w:tr>
      <w:tr w:rsidR="00F9192A" w:rsidRPr="00F867BF" w14:paraId="1037B358" w14:textId="77777777" w:rsidTr="00426C65">
        <w:tc>
          <w:tcPr>
            <w:tcW w:w="3150" w:type="dxa"/>
          </w:tcPr>
          <w:p w14:paraId="3189FFB1" w14:textId="3E474F8D" w:rsidR="00F9192A" w:rsidRPr="00F867BF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cs/>
              </w:rPr>
            </w:pPr>
            <w:r w:rsidRPr="00F867BF">
              <w:rPr>
                <w:rFonts w:hint="cs"/>
                <w:cs/>
              </w:rPr>
              <w:t xml:space="preserve">เงินปันผลประจำปี </w:t>
            </w:r>
            <w:r w:rsidRPr="00F867BF">
              <w:rPr>
                <w:rFonts w:hint="cs"/>
              </w:rPr>
              <w:t>256</w:t>
            </w:r>
            <w:r w:rsidRPr="00F867BF">
              <w:t>5</w:t>
            </w:r>
          </w:p>
        </w:tc>
        <w:tc>
          <w:tcPr>
            <w:tcW w:w="1755" w:type="dxa"/>
          </w:tcPr>
          <w:p w14:paraId="1622ED43" w14:textId="7FFBF655" w:rsidR="00F9192A" w:rsidRPr="00F867BF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 xml:space="preserve">11 </w:t>
            </w:r>
            <w:r w:rsidRPr="00F867BF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F867BF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55" w:type="dxa"/>
          </w:tcPr>
          <w:p w14:paraId="54F4F383" w14:textId="4F883635" w:rsidR="00F9192A" w:rsidRPr="00F867BF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24</w:t>
            </w:r>
            <w:r w:rsidRPr="00F867BF">
              <w:rPr>
                <w:rFonts w:asciiTheme="majorBidi" w:hAnsiTheme="majorBidi" w:cstheme="majorBidi" w:hint="cs"/>
                <w:cs/>
              </w:rPr>
              <w:t xml:space="preserve"> เมษายน </w:t>
            </w:r>
            <w:r w:rsidRPr="00F867BF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77" w:type="dxa"/>
          </w:tcPr>
          <w:p w14:paraId="542ED011" w14:textId="54B8B075" w:rsidR="00F9192A" w:rsidRPr="00F867BF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contextualSpacing/>
            </w:pPr>
            <w:r w:rsidRPr="00F867BF">
              <w:rPr>
                <w:rFonts w:asciiTheme="majorBidi" w:hAnsiTheme="majorBidi" w:cstheme="majorBidi"/>
              </w:rPr>
              <w:t>2.25</w:t>
            </w:r>
          </w:p>
        </w:tc>
        <w:tc>
          <w:tcPr>
            <w:tcW w:w="1478" w:type="dxa"/>
          </w:tcPr>
          <w:p w14:paraId="22F0F019" w14:textId="2579B8F7" w:rsidR="00F9192A" w:rsidRPr="00F867BF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3,065</w:t>
            </w:r>
          </w:p>
        </w:tc>
      </w:tr>
      <w:tr w:rsidR="00F9192A" w:rsidRPr="00F867BF" w14:paraId="29DE643B" w14:textId="77777777" w:rsidTr="00C43252">
        <w:tc>
          <w:tcPr>
            <w:tcW w:w="3150" w:type="dxa"/>
          </w:tcPr>
          <w:p w14:paraId="20285B67" w14:textId="6F05526E" w:rsidR="00F9192A" w:rsidRPr="00F867BF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4" w:right="-52" w:hanging="284"/>
              <w:rPr>
                <w:cs/>
              </w:rPr>
            </w:pPr>
            <w:r w:rsidRPr="00F867BF">
              <w:rPr>
                <w:cs/>
              </w:rPr>
              <w:t>เงินปันผลระหว่างกาล</w:t>
            </w:r>
            <w:r w:rsidRPr="00F867BF">
              <w:rPr>
                <w:rFonts w:hint="cs"/>
                <w:cs/>
              </w:rPr>
              <w:t>สำหรับงวด</w:t>
            </w:r>
            <w:r w:rsidRPr="00F867BF">
              <w:rPr>
                <w:cs/>
              </w:rPr>
              <w:br/>
              <w:t>ครึ่งปี</w:t>
            </w:r>
            <w:r w:rsidRPr="00F867BF">
              <w:rPr>
                <w:rFonts w:hint="cs"/>
                <w:cs/>
              </w:rPr>
              <w:t>แรก</w:t>
            </w:r>
            <w:r w:rsidRPr="00F867BF">
              <w:rPr>
                <w:cs/>
              </w:rPr>
              <w:t xml:space="preserve">ของปี </w:t>
            </w:r>
            <w:r w:rsidRPr="00F867BF">
              <w:t>256</w:t>
            </w:r>
            <w:r w:rsidRPr="00F867BF">
              <w:rPr>
                <w:rFonts w:hint="cs"/>
                <w:cs/>
              </w:rPr>
              <w:t>5</w:t>
            </w:r>
          </w:p>
        </w:tc>
        <w:tc>
          <w:tcPr>
            <w:tcW w:w="1755" w:type="dxa"/>
            <w:vAlign w:val="bottom"/>
          </w:tcPr>
          <w:p w14:paraId="47475350" w14:textId="1C69E51D" w:rsidR="00F9192A" w:rsidRPr="00F867BF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 xml:space="preserve">18 </w:t>
            </w:r>
            <w:r w:rsidRPr="00F867BF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F867B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55" w:type="dxa"/>
            <w:vAlign w:val="bottom"/>
          </w:tcPr>
          <w:p w14:paraId="1653F630" w14:textId="511F838B" w:rsidR="00F9192A" w:rsidRPr="00F867BF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13</w:t>
            </w:r>
            <w:r w:rsidRPr="00F867BF">
              <w:rPr>
                <w:rFonts w:asciiTheme="majorBidi" w:hAnsiTheme="majorBidi" w:cstheme="majorBidi" w:hint="cs"/>
                <w:cs/>
              </w:rPr>
              <w:t xml:space="preserve"> กันยายน </w:t>
            </w:r>
            <w:r w:rsidRPr="00F867B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77" w:type="dxa"/>
            <w:vAlign w:val="bottom"/>
          </w:tcPr>
          <w:p w14:paraId="2E1845E9" w14:textId="2B8184AE" w:rsidR="00F9192A" w:rsidRPr="00F867BF" w:rsidRDefault="00F9192A" w:rsidP="00F919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contextualSpacing/>
            </w:pPr>
            <w:r w:rsidRPr="00F867BF">
              <w:rPr>
                <w:rFonts w:asciiTheme="majorBidi" w:hAnsiTheme="majorBidi" w:cstheme="majorBidi"/>
              </w:rPr>
              <w:t>(</w:t>
            </w:r>
            <w:r w:rsidRPr="00F867BF">
              <w:rPr>
                <w:rFonts w:asciiTheme="majorBidi" w:hAnsiTheme="majorBidi" w:cstheme="majorBidi" w:hint="cs"/>
                <w:cs/>
              </w:rPr>
              <w:t>1.25</w:t>
            </w:r>
            <w:r w:rsidRPr="00F867B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78" w:type="dxa"/>
            <w:vAlign w:val="bottom"/>
          </w:tcPr>
          <w:p w14:paraId="743ED781" w14:textId="7EF64A63" w:rsidR="00F9192A" w:rsidRPr="00F867BF" w:rsidRDefault="00F9192A" w:rsidP="00F919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(1,698)</w:t>
            </w:r>
          </w:p>
        </w:tc>
      </w:tr>
      <w:tr w:rsidR="00F9192A" w:rsidRPr="00F867BF" w14:paraId="614EC820" w14:textId="77777777" w:rsidTr="00A27504">
        <w:trPr>
          <w:trHeight w:val="477"/>
        </w:trPr>
        <w:tc>
          <w:tcPr>
            <w:tcW w:w="6660" w:type="dxa"/>
            <w:gridSpan w:val="3"/>
          </w:tcPr>
          <w:p w14:paraId="333977E3" w14:textId="50327894" w:rsidR="00F9192A" w:rsidRPr="00F867BF" w:rsidRDefault="00F9192A" w:rsidP="00F9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cs/>
              </w:rPr>
            </w:pPr>
            <w:r w:rsidRPr="00F867BF">
              <w:rPr>
                <w:rFonts w:hint="cs"/>
                <w:b/>
                <w:bCs/>
                <w:cs/>
              </w:rPr>
              <w:t xml:space="preserve">เงินปันผลที่จ่ายในระหว่างปี </w:t>
            </w:r>
            <w:r w:rsidRPr="00F867BF">
              <w:rPr>
                <w:rFonts w:hint="cs"/>
                <w:b/>
                <w:bCs/>
              </w:rPr>
              <w:t>256</w:t>
            </w:r>
            <w:r w:rsidRPr="00F867BF">
              <w:rPr>
                <w:b/>
                <w:bCs/>
              </w:rPr>
              <w:t>6</w:t>
            </w:r>
          </w:p>
        </w:tc>
        <w:tc>
          <w:tcPr>
            <w:tcW w:w="1477" w:type="dxa"/>
          </w:tcPr>
          <w:p w14:paraId="3EB91063" w14:textId="6A9600B2" w:rsidR="00F9192A" w:rsidRPr="00F867BF" w:rsidRDefault="00F9192A" w:rsidP="00F9192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contextualSpacing/>
              <w:rPr>
                <w:b/>
                <w:bCs/>
              </w:rPr>
            </w:pPr>
            <w:r w:rsidRPr="00F867BF">
              <w:rPr>
                <w:b/>
                <w:bCs/>
              </w:rPr>
              <w:t>1.50</w:t>
            </w:r>
          </w:p>
        </w:tc>
        <w:tc>
          <w:tcPr>
            <w:tcW w:w="1478" w:type="dxa"/>
          </w:tcPr>
          <w:p w14:paraId="5CB68665" w14:textId="483385D9" w:rsidR="00F9192A" w:rsidRPr="00F867BF" w:rsidRDefault="00F9192A" w:rsidP="00F9192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F867BF">
              <w:rPr>
                <w:b/>
                <w:bCs/>
              </w:rPr>
              <w:t>2,056</w:t>
            </w:r>
          </w:p>
        </w:tc>
      </w:tr>
    </w:tbl>
    <w:p w14:paraId="58701D30" w14:textId="77777777" w:rsidR="00E4031E" w:rsidRPr="00F867BF" w:rsidRDefault="00E4031E" w:rsidP="00E403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firstLine="540"/>
        <w:rPr>
          <w:rFonts w:ascii="Angsana New" w:hAnsi="Angsana New"/>
          <w:sz w:val="30"/>
          <w:szCs w:val="30"/>
        </w:rPr>
      </w:pPr>
    </w:p>
    <w:p w14:paraId="6956C7AC" w14:textId="17D81A28" w:rsidR="00941926" w:rsidRPr="00F867BF" w:rsidRDefault="00941926" w:rsidP="00941926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867BF">
        <w:rPr>
          <w:rFonts w:ascii="Angsana New" w:hAnsi="Angsana New" w:hint="cs"/>
          <w:b/>
          <w:bCs/>
          <w:sz w:val="30"/>
          <w:szCs w:val="30"/>
          <w:lang w:bidi="th-TH"/>
        </w:rPr>
        <w:tab/>
      </w:r>
      <w:r w:rsidRPr="00F867BF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เครื่องมือทางการเงิน</w:t>
      </w:r>
    </w:p>
    <w:p w14:paraId="41370AF2" w14:textId="77777777" w:rsidR="00941926" w:rsidRPr="00F867BF" w:rsidRDefault="00941926" w:rsidP="00026E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firstLine="540"/>
        <w:rPr>
          <w:rFonts w:ascii="Angsana New" w:hAnsi="Angsana New"/>
          <w:sz w:val="30"/>
          <w:szCs w:val="30"/>
        </w:rPr>
      </w:pPr>
    </w:p>
    <w:p w14:paraId="77ABAA3F" w14:textId="77777777" w:rsidR="00941926" w:rsidRPr="00F867BF" w:rsidRDefault="00941926" w:rsidP="00941926">
      <w:pPr>
        <w:pStyle w:val="ListParagraph"/>
        <w:numPr>
          <w:ilvl w:val="1"/>
          <w:numId w:val="39"/>
        </w:numPr>
        <w:tabs>
          <w:tab w:val="left" w:pos="810"/>
        </w:tabs>
        <w:ind w:left="547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867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FAF25E8" w14:textId="77777777" w:rsidR="00941926" w:rsidRPr="00F867BF" w:rsidRDefault="00941926" w:rsidP="00026E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firstLine="540"/>
        <w:rPr>
          <w:rFonts w:ascii="Angsana New" w:hAnsi="Angsana New"/>
          <w:sz w:val="30"/>
          <w:szCs w:val="30"/>
        </w:rPr>
      </w:pPr>
    </w:p>
    <w:p w14:paraId="47A1B26C" w14:textId="4D4DE1DD" w:rsidR="00941926" w:rsidRPr="00F867BF" w:rsidRDefault="00941926" w:rsidP="00941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  <w:sectPr w:rsidR="00941926" w:rsidRPr="00F867BF" w:rsidSect="00FB5E1D"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  <w:r w:rsidRPr="00F867BF">
        <w:rPr>
          <w:rFonts w:hint="cs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55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60"/>
        <w:gridCol w:w="1244"/>
        <w:gridCol w:w="1244"/>
        <w:gridCol w:w="1244"/>
        <w:gridCol w:w="1244"/>
        <w:gridCol w:w="1261"/>
        <w:gridCol w:w="1228"/>
        <w:gridCol w:w="1244"/>
        <w:gridCol w:w="1244"/>
        <w:gridCol w:w="1245"/>
      </w:tblGrid>
      <w:tr w:rsidR="003402D7" w:rsidRPr="00F867BF" w14:paraId="3D312EF3" w14:textId="77777777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093BD8C1" w14:textId="77777777" w:rsidR="003402D7" w:rsidRPr="00F867BF" w:rsidRDefault="003402D7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57F716C4" w14:textId="77777777" w:rsidR="003402D7" w:rsidRPr="00F867BF" w:rsidRDefault="003402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402D7" w:rsidRPr="00F867BF" w14:paraId="05ACCFD5" w14:textId="77777777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22E300A3" w14:textId="77777777" w:rsidR="003402D7" w:rsidRPr="00F867BF" w:rsidRDefault="003402D7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799C3751" w14:textId="77777777" w:rsidR="003402D7" w:rsidRPr="00F867BF" w:rsidRDefault="003402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961" w:type="dxa"/>
            <w:gridSpan w:val="4"/>
            <w:vAlign w:val="bottom"/>
          </w:tcPr>
          <w:p w14:paraId="790310EA" w14:textId="77777777" w:rsidR="003402D7" w:rsidRPr="00F867BF" w:rsidRDefault="003402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402D7" w:rsidRPr="00F867BF" w14:paraId="755AF9C1" w14:textId="77777777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51ADC45E" w14:textId="1A43795C" w:rsidR="003402D7" w:rsidRPr="00F867BF" w:rsidRDefault="003402D7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F867BF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13E1E" w:rsidRPr="00F867BF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="00113E1E" w:rsidRPr="00F867BF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44" w:type="dxa"/>
            <w:vAlign w:val="bottom"/>
          </w:tcPr>
          <w:p w14:paraId="12532783" w14:textId="77777777" w:rsidR="003402D7" w:rsidRPr="00F867BF" w:rsidRDefault="003402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มูลค่ายุติธรรม-ใช้การบัญชีป้องกัน</w:t>
            </w:r>
            <w:r w:rsidRPr="00F867B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1244" w:type="dxa"/>
            <w:vAlign w:val="bottom"/>
          </w:tcPr>
          <w:p w14:paraId="1B1F8C82" w14:textId="77777777" w:rsidR="003402D7" w:rsidRPr="00F867BF" w:rsidRDefault="003402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45E0862" w14:textId="77777777" w:rsidR="003402D7" w:rsidRPr="00F867BF" w:rsidRDefault="003402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6745112" w14:textId="77777777" w:rsidR="003402D7" w:rsidRPr="00F867BF" w:rsidRDefault="003402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7570597" w14:textId="77777777" w:rsidR="003402D7" w:rsidRPr="00F867BF" w:rsidRDefault="003402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28" w:type="dxa"/>
            <w:vAlign w:val="bottom"/>
          </w:tcPr>
          <w:p w14:paraId="607E5AD4" w14:textId="77777777" w:rsidR="003402D7" w:rsidRPr="00F867BF" w:rsidRDefault="003402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44" w:type="dxa"/>
            <w:vAlign w:val="bottom"/>
          </w:tcPr>
          <w:p w14:paraId="6A6F6349" w14:textId="77777777" w:rsidR="003402D7" w:rsidRPr="00F867BF" w:rsidRDefault="003402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44" w:type="dxa"/>
            <w:vAlign w:val="bottom"/>
          </w:tcPr>
          <w:p w14:paraId="4E40D36A" w14:textId="77777777" w:rsidR="003402D7" w:rsidRPr="00F867BF" w:rsidRDefault="003402D7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  <w:cs/>
              </w:rPr>
              <w:t xml:space="preserve">ระดับ </w:t>
            </w:r>
            <w:r w:rsidRPr="00F867BF">
              <w:rPr>
                <w:sz w:val="28"/>
                <w:szCs w:val="28"/>
              </w:rPr>
              <w:t>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7FB78EE" w14:textId="77777777" w:rsidR="003402D7" w:rsidRPr="00F867BF" w:rsidRDefault="003402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402D7" w:rsidRPr="00F867BF" w14:paraId="4E1E6380" w14:textId="77777777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3E2C6344" w14:textId="77777777" w:rsidR="003402D7" w:rsidRPr="00F867BF" w:rsidRDefault="003402D7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47E8EECF" w14:textId="77777777" w:rsidR="003402D7" w:rsidRPr="00F867BF" w:rsidRDefault="003402D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F3E7F" w:rsidRPr="00F867BF" w14:paraId="0BF87102" w14:textId="77777777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00F41532" w14:textId="68E469D4" w:rsidR="005F3E7F" w:rsidRPr="00F867BF" w:rsidRDefault="005F3E7F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F867BF">
              <w:rPr>
                <w:b/>
                <w:bCs/>
                <w:i/>
                <w:iCs/>
                <w:sz w:val="28"/>
                <w:szCs w:val="28"/>
              </w:rPr>
              <w:t>256</w:t>
            </w:r>
            <w:r w:rsidR="00BC6628" w:rsidRPr="00F867BF">
              <w:rPr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198" w:type="dxa"/>
            <w:gridSpan w:val="9"/>
            <w:vAlign w:val="bottom"/>
          </w:tcPr>
          <w:p w14:paraId="2EDDBF16" w14:textId="77777777" w:rsidR="005F3E7F" w:rsidRPr="00F867BF" w:rsidRDefault="005F3E7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3402D7" w:rsidRPr="00F867BF" w14:paraId="7594959F" w14:textId="77777777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7EDBF957" w14:textId="77777777" w:rsidR="003402D7" w:rsidRPr="00F867BF" w:rsidRDefault="003402D7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F867BF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14:paraId="57F9889F" w14:textId="77777777" w:rsidR="003402D7" w:rsidRPr="00F867BF" w:rsidRDefault="003402D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1AFB2C15" w14:textId="77777777" w:rsidR="003402D7" w:rsidRPr="00F867BF" w:rsidRDefault="003402D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0D6DFD2" w14:textId="77777777" w:rsidR="003402D7" w:rsidRPr="00F867BF" w:rsidRDefault="003402D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E554BFD" w14:textId="77777777" w:rsidR="003402D7" w:rsidRPr="00F867BF" w:rsidRDefault="003402D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6950F470" w14:textId="77777777" w:rsidR="003402D7" w:rsidRPr="00F867BF" w:rsidRDefault="003402D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8" w:type="dxa"/>
            <w:shd w:val="clear" w:color="auto" w:fill="auto"/>
          </w:tcPr>
          <w:p w14:paraId="61BE4A1F" w14:textId="77777777" w:rsidR="003402D7" w:rsidRPr="00F867BF" w:rsidRDefault="003402D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5C2E7481" w14:textId="77777777" w:rsidR="003402D7" w:rsidRPr="00F867BF" w:rsidRDefault="003402D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7D38729E" w14:textId="77777777" w:rsidR="003402D7" w:rsidRPr="00F867BF" w:rsidRDefault="0034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79921DF7" w14:textId="77777777" w:rsidR="003402D7" w:rsidRPr="00F867BF" w:rsidRDefault="003402D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22D3E" w:rsidRPr="00F867BF" w14:paraId="4E549D47" w14:textId="77777777" w:rsidTr="00006111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03CEF91" w14:textId="77777777" w:rsidR="00022D3E" w:rsidRPr="00F867BF" w:rsidRDefault="00022D3E" w:rsidP="00022D3E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F867BF">
              <w:rPr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CBF82CB" w14:textId="6CB156C9" w:rsidR="00022D3E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A09558C" w14:textId="56E10112" w:rsidR="00022D3E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785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323D7B7" w14:textId="6A54DE61" w:rsidR="00022D3E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1,078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1176B10" w14:textId="54E42E17" w:rsidR="00022D3E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A7307A7" w14:textId="60102860" w:rsidR="00022D3E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1,863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9F9460B" w14:textId="33F831F4" w:rsidR="00022D3E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1,863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B00EC8F" w14:textId="667C0DA9" w:rsidR="00022D3E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D801E9C" w14:textId="402503FB" w:rsidR="00022D3E" w:rsidRPr="00F867BF" w:rsidRDefault="00006111" w:rsidP="00006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 w:bidi="ar-SA"/>
              </w:rPr>
            </w:pPr>
            <w:r w:rsidRPr="00F867BF">
              <w:rPr>
                <w:color w:val="000000" w:themeColor="text1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67233FD4" w14:textId="53A11A55" w:rsidR="00022D3E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1,863</w:t>
            </w:r>
          </w:p>
        </w:tc>
      </w:tr>
      <w:tr w:rsidR="00006111" w:rsidRPr="00F867BF" w14:paraId="26E14B46" w14:textId="77777777" w:rsidTr="00006111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F2290E6" w14:textId="77777777" w:rsidR="00006111" w:rsidRPr="00F867BF" w:rsidRDefault="00006111" w:rsidP="00006111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F867BF">
              <w:rPr>
                <w:rFonts w:hint="cs"/>
                <w:color w:val="000000"/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C1D94CF" w14:textId="2404672D" w:rsidR="00006111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5E28717" w14:textId="1B90FB46" w:rsidR="00006111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673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E65588B" w14:textId="57F6EC68" w:rsidR="00006111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102A882" w14:textId="36D8416D" w:rsidR="00006111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E075F29" w14:textId="724678B5" w:rsidR="00006111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673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BDAA33A" w14:textId="1491B4F6" w:rsidR="00006111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DB4C14E" w14:textId="34D808ED" w:rsidR="00006111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A68DA5B" w14:textId="65A6232A" w:rsidR="00006111" w:rsidRPr="00F867BF" w:rsidRDefault="00006111" w:rsidP="00006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 w:bidi="ar-SA"/>
              </w:rPr>
            </w:pPr>
            <w:r w:rsidRPr="00F867BF">
              <w:rPr>
                <w:color w:val="000000" w:themeColor="text1"/>
                <w:sz w:val="28"/>
                <w:szCs w:val="28"/>
                <w:lang w:val="en-GB" w:bidi="ar-SA"/>
              </w:rPr>
              <w:t>673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438D82D7" w14:textId="319FED42" w:rsidR="00006111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673</w:t>
            </w:r>
          </w:p>
        </w:tc>
      </w:tr>
      <w:tr w:rsidR="00006111" w:rsidRPr="00F867BF" w14:paraId="450A47E4" w14:textId="77777777" w:rsidTr="00006111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2C1175C0" w14:textId="77777777" w:rsidR="00006111" w:rsidRPr="00F867BF" w:rsidRDefault="00006111" w:rsidP="00006111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F867BF">
              <w:rPr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34DF1EDE" w14:textId="77777777" w:rsidR="00006111" w:rsidRPr="00F867BF" w:rsidRDefault="00006111" w:rsidP="00006111">
            <w:pPr>
              <w:spacing w:line="240" w:lineRule="auto"/>
              <w:ind w:left="168" w:right="-90" w:hanging="18"/>
              <w:rPr>
                <w:color w:val="000000"/>
                <w:sz w:val="28"/>
                <w:szCs w:val="28"/>
                <w:cs/>
              </w:rPr>
            </w:pPr>
            <w:r w:rsidRPr="00F867BF">
              <w:rPr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EAFF580" w14:textId="2C3256AE" w:rsidR="00006111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F6A1AF2" w14:textId="5F5DCA9A" w:rsidR="00006111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498A209" w14:textId="6C909617" w:rsidR="00006111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2,</w:t>
            </w:r>
            <w:r w:rsidR="00CE2DBB"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="009D3412"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="00CE2DBB"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E8D114D" w14:textId="4381A4A2" w:rsidR="00006111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4DDB59B" w14:textId="3214FC45" w:rsidR="00006111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2,</w:t>
            </w:r>
            <w:r w:rsidR="009D3412"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700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88CADE3" w14:textId="3CAF5912" w:rsidR="00006111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7F7A83E" w14:textId="4E8E1B04" w:rsidR="00006111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D90EB17" w14:textId="546A5B98" w:rsidR="00006111" w:rsidRPr="00F867BF" w:rsidRDefault="00006111" w:rsidP="00006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F867BF">
              <w:rPr>
                <w:color w:val="000000" w:themeColor="text1"/>
                <w:sz w:val="28"/>
                <w:szCs w:val="28"/>
                <w:lang w:val="en-GB" w:bidi="ar-SA"/>
              </w:rPr>
              <w:t>2,</w:t>
            </w:r>
            <w:r w:rsidR="009D3412" w:rsidRPr="00F867BF">
              <w:rPr>
                <w:color w:val="000000" w:themeColor="text1"/>
                <w:sz w:val="28"/>
                <w:szCs w:val="28"/>
                <w:lang w:val="en-GB" w:bidi="ar-SA"/>
              </w:rPr>
              <w:t>700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48C83E49" w14:textId="1356C065" w:rsidR="00006111" w:rsidRPr="00F867BF" w:rsidRDefault="0027617A" w:rsidP="0027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 w:bidi="ar-SA"/>
              </w:rPr>
            </w:pPr>
            <w:r w:rsidRPr="00F867BF">
              <w:rPr>
                <w:color w:val="000000" w:themeColor="text1"/>
                <w:sz w:val="28"/>
                <w:szCs w:val="28"/>
                <w:lang w:val="en-GB" w:bidi="ar-SA"/>
              </w:rPr>
              <w:t>2,</w:t>
            </w:r>
            <w:r w:rsidR="009D3412" w:rsidRPr="00F867BF">
              <w:rPr>
                <w:color w:val="000000" w:themeColor="text1"/>
                <w:sz w:val="28"/>
                <w:szCs w:val="28"/>
                <w:lang w:val="en-GB" w:bidi="ar-SA"/>
              </w:rPr>
              <w:t>700</w:t>
            </w:r>
          </w:p>
        </w:tc>
      </w:tr>
      <w:tr w:rsidR="00022D3E" w:rsidRPr="00F867BF" w14:paraId="7FA13393" w14:textId="77777777" w:rsidTr="00006111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3674D9B5" w14:textId="77777777" w:rsidR="00022D3E" w:rsidRPr="00F867BF" w:rsidRDefault="00022D3E" w:rsidP="00022D3E">
            <w:pPr>
              <w:spacing w:line="240" w:lineRule="auto"/>
              <w:ind w:right="-90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  <w:cs/>
              </w:rPr>
              <w:t>เงินให้กู้ยืม</w:t>
            </w:r>
            <w:r w:rsidRPr="00F867BF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F867BF">
              <w:rPr>
                <w:sz w:val="28"/>
                <w:szCs w:val="28"/>
                <w:cs/>
              </w:rPr>
              <w:t>(ส่วนที่มีดอกเบี้ยคงที่)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BD0D377" w14:textId="20DB7299" w:rsidR="00022D3E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54D467C" w14:textId="5A3AE7CC" w:rsidR="00022D3E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095DD1D" w14:textId="14C4BAB1" w:rsidR="00022D3E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05061BF" w14:textId="13DFF2DA" w:rsidR="00022D3E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1,327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6C2CFC8" w14:textId="4E592DFA" w:rsidR="00022D3E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1,327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AA9D4A4" w14:textId="0BF01791" w:rsidR="00022D3E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04F7F21" w14:textId="435025AD" w:rsidR="00022D3E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1,209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4CCF006" w14:textId="6698B8A2" w:rsidR="00022D3E" w:rsidRPr="00F867BF" w:rsidRDefault="00006111" w:rsidP="00006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 w:bidi="ar-SA"/>
              </w:rPr>
            </w:pPr>
            <w:r w:rsidRPr="00F867BF">
              <w:rPr>
                <w:color w:val="000000" w:themeColor="text1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5210A9F" w14:textId="77A3EBC4" w:rsidR="00022D3E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1,209</w:t>
            </w:r>
          </w:p>
        </w:tc>
      </w:tr>
      <w:tr w:rsidR="00022D3E" w:rsidRPr="00F867BF" w14:paraId="7BDC0729" w14:textId="77777777" w:rsidTr="00006111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64488FC" w14:textId="77777777" w:rsidR="00022D3E" w:rsidRPr="00F867BF" w:rsidRDefault="00022D3E" w:rsidP="00022D3E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867BF">
              <w:rPr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E480BAD" w14:textId="03D65873" w:rsidR="00022D3E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270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CF4EDC6" w14:textId="6EBBB6A5" w:rsidR="00022D3E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B529D92" w14:textId="325ACCC1" w:rsidR="00022D3E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B73BF4E" w14:textId="6C621818" w:rsidR="00022D3E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27F084C" w14:textId="26462765" w:rsidR="00022D3E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720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E6E3A47" w14:textId="0A4338B9" w:rsidR="00022D3E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5BE9A80" w14:textId="39F0FEB7" w:rsidR="00022D3E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712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C39D8C5" w14:textId="07F3C6CF" w:rsidR="00022D3E" w:rsidRPr="00F867BF" w:rsidRDefault="00006111" w:rsidP="00006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 w:bidi="ar-SA"/>
              </w:rPr>
            </w:pPr>
            <w:r w:rsidRPr="00F867BF">
              <w:rPr>
                <w:color w:val="000000" w:themeColor="text1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623DE737" w14:textId="1BD9A74C" w:rsidR="00022D3E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720</w:t>
            </w:r>
          </w:p>
        </w:tc>
      </w:tr>
      <w:tr w:rsidR="001C2E69" w:rsidRPr="00F867BF" w14:paraId="14CD07FF" w14:textId="77777777" w:rsidTr="00006111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30BBC76" w14:textId="77777777" w:rsidR="001C2E69" w:rsidRPr="00F867BF" w:rsidRDefault="001C2E69" w:rsidP="001C2E69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3449CB6B" w14:textId="77777777" w:rsidR="001C2E69" w:rsidRPr="00F867BF" w:rsidRDefault="001C2E69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0E0D8577" w14:textId="77777777" w:rsidR="001C2E69" w:rsidRPr="00F867BF" w:rsidRDefault="001C2E69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37C5E58C" w14:textId="77777777" w:rsidR="001C2E69" w:rsidRPr="00F867BF" w:rsidRDefault="001C2E69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3E03F1FE" w14:textId="77777777" w:rsidR="001C2E69" w:rsidRPr="00F867BF" w:rsidRDefault="001C2E69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86777B6" w14:textId="77777777" w:rsidR="001C2E69" w:rsidRPr="00F867BF" w:rsidRDefault="001C2E69" w:rsidP="00006111">
            <w:pPr>
              <w:pStyle w:val="acctfourfigures"/>
              <w:tabs>
                <w:tab w:val="clear" w:pos="765"/>
                <w:tab w:val="decimal" w:pos="59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7468642B" w14:textId="77777777" w:rsidR="001C2E69" w:rsidRPr="00F867BF" w:rsidRDefault="001C2E69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63D7CAC4" w14:textId="77777777" w:rsidR="001C2E69" w:rsidRPr="00F867BF" w:rsidRDefault="001C2E69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688AB8DD" w14:textId="77777777" w:rsidR="001C2E69" w:rsidRPr="00F867BF" w:rsidRDefault="001C2E69" w:rsidP="00006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2CE2D333" w14:textId="77777777" w:rsidR="001C2E69" w:rsidRPr="00F867BF" w:rsidRDefault="001C2E69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C2E69" w:rsidRPr="00F867BF" w14:paraId="24A6CF92" w14:textId="77777777" w:rsidTr="00006111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8B88B85" w14:textId="77777777" w:rsidR="001C2E69" w:rsidRPr="00F867BF" w:rsidRDefault="001C2E69" w:rsidP="001C2E69">
            <w:pPr>
              <w:spacing w:line="240" w:lineRule="auto"/>
              <w:ind w:left="-14" w:right="-90"/>
              <w:rPr>
                <w:sz w:val="28"/>
                <w:szCs w:val="28"/>
              </w:rPr>
            </w:pPr>
            <w:r w:rsidRPr="00F867BF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ACD2489" w14:textId="77777777" w:rsidR="001C2E69" w:rsidRPr="00F867BF" w:rsidRDefault="001C2E69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2AFF96F4" w14:textId="77777777" w:rsidR="001C2E69" w:rsidRPr="00F867BF" w:rsidRDefault="001C2E69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2A4ED9CC" w14:textId="77777777" w:rsidR="001C2E69" w:rsidRPr="00F867BF" w:rsidRDefault="001C2E69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2E0621B4" w14:textId="77777777" w:rsidR="001C2E69" w:rsidRPr="00F867BF" w:rsidRDefault="001C2E69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C47D1E1" w14:textId="77777777" w:rsidR="001C2E69" w:rsidRPr="00F867BF" w:rsidRDefault="001C2E69" w:rsidP="00006111">
            <w:pPr>
              <w:pStyle w:val="acctfourfigures"/>
              <w:tabs>
                <w:tab w:val="clear" w:pos="765"/>
                <w:tab w:val="decimal" w:pos="59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A4B7643" w14:textId="77777777" w:rsidR="001C2E69" w:rsidRPr="00F867BF" w:rsidRDefault="001C2E69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2C04B3CB" w14:textId="77777777" w:rsidR="001C2E69" w:rsidRPr="00F867BF" w:rsidRDefault="001C2E69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4B724937" w14:textId="77777777" w:rsidR="001C2E69" w:rsidRPr="00F867BF" w:rsidRDefault="001C2E69" w:rsidP="00006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 w:bidi="ar-SA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A6F8DFB" w14:textId="77777777" w:rsidR="001C2E69" w:rsidRPr="00F867BF" w:rsidRDefault="001C2E69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C2E69" w:rsidRPr="00F867BF" w14:paraId="11DED515" w14:textId="77777777" w:rsidTr="00006111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2E75D168" w14:textId="77777777" w:rsidR="001C2E69" w:rsidRPr="00F867BF" w:rsidRDefault="001C2E69" w:rsidP="001C2E69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F867BF">
              <w:rPr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8EF538D" w14:textId="23A9C9A6" w:rsidR="001C2E69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0654116" w14:textId="4B5554FA" w:rsidR="001C2E69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77E9C05" w14:textId="22344C06" w:rsidR="001C2E69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F343A0A" w14:textId="0EAD427B" w:rsidR="001C2E69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9,358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1A383C0" w14:textId="3C9CF186" w:rsidR="001C2E69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9,358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390228CE" w14:textId="6AED070C" w:rsidR="001C2E69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2E42853" w14:textId="32D0FB72" w:rsidR="001C2E69" w:rsidRPr="00F867BF" w:rsidRDefault="001930A6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9</w:t>
            </w:r>
            <w:r w:rsidR="00006111" w:rsidRPr="00F867BF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2</w:t>
            </w:r>
            <w:r w:rsidR="00006111" w:rsidRPr="00F867BF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18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5EBC88D" w14:textId="09AB0079" w:rsidR="001C2E69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61799F3D" w14:textId="24951FE6" w:rsidR="001C2E69" w:rsidRPr="00F867BF" w:rsidRDefault="001930A6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="00006111"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338</w:t>
            </w:r>
          </w:p>
        </w:tc>
      </w:tr>
      <w:tr w:rsidR="001C2E69" w:rsidRPr="00F867BF" w14:paraId="2184B0C0" w14:textId="77777777" w:rsidTr="00006111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2CA14C04" w14:textId="77777777" w:rsidR="001C2E69" w:rsidRPr="00F867BF" w:rsidRDefault="001C2E69" w:rsidP="001C2E69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F867BF">
              <w:rPr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2EDF092" w14:textId="11357224" w:rsidR="001C2E69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D32F6F1" w14:textId="5D0B2FCB" w:rsidR="001C2E69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7385696" w14:textId="2FC96A99" w:rsidR="001C2E69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75EACED" w14:textId="258B7086" w:rsidR="001C2E69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79,04</w:t>
            </w:r>
            <w:r w:rsidR="00333F6D" w:rsidRPr="00F867B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61D0AA5" w14:textId="5590663F" w:rsidR="001C2E69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79,04</w:t>
            </w:r>
            <w:r w:rsidR="00333F6D" w:rsidRPr="00F867B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32E09E0" w14:textId="40C3BA28" w:rsidR="001C2E69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83D971D" w14:textId="322098A1" w:rsidR="001C2E69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79,867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DDB0AFA" w14:textId="44350313" w:rsidR="001C2E69" w:rsidRPr="00F867BF" w:rsidRDefault="00006111" w:rsidP="00006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F867BF">
              <w:rPr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4740F1AF" w14:textId="278C1602" w:rsidR="001C2E69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79,867</w:t>
            </w:r>
          </w:p>
        </w:tc>
      </w:tr>
      <w:tr w:rsidR="001C2E69" w:rsidRPr="00F867BF" w14:paraId="5845E5A2" w14:textId="77777777" w:rsidTr="00006111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7A7D77FC" w14:textId="77777777" w:rsidR="001C2E69" w:rsidRPr="00F867BF" w:rsidRDefault="001C2E69" w:rsidP="001C2E69">
            <w:pPr>
              <w:spacing w:line="240" w:lineRule="auto"/>
              <w:ind w:left="-14" w:right="-90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A70EE44" w14:textId="24D2E55E" w:rsidR="001C2E69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97179F3" w14:textId="34F83EF8" w:rsidR="001C2E69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127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160318D" w14:textId="19109175" w:rsidR="001C2E69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259B2A2" w14:textId="2A7D0409" w:rsidR="001C2E69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626C478" w14:textId="2D3A23D2" w:rsidR="001C2E69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171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84C24B5" w14:textId="0BADE376" w:rsidR="001C2E69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C2909ED" w14:textId="4215B1F7" w:rsidR="001C2E69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132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D6E783B" w14:textId="55592D57" w:rsidR="001C2E69" w:rsidRPr="00F867BF" w:rsidRDefault="00006111" w:rsidP="00006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 w:bidi="ar-SA"/>
              </w:rPr>
            </w:pPr>
            <w:r w:rsidRPr="00F867BF">
              <w:rPr>
                <w:color w:val="000000" w:themeColor="text1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32072C94" w14:textId="128AB7F5" w:rsidR="001C2E69" w:rsidRPr="00F867BF" w:rsidRDefault="00006111" w:rsidP="0000611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171</w:t>
            </w:r>
          </w:p>
        </w:tc>
      </w:tr>
    </w:tbl>
    <w:p w14:paraId="097DBC9A" w14:textId="77777777" w:rsidR="00DA0C00" w:rsidRPr="00F867BF" w:rsidRDefault="00DA0C00"/>
    <w:tbl>
      <w:tblPr>
        <w:tblW w:w="1455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60"/>
        <w:gridCol w:w="1244"/>
        <w:gridCol w:w="1244"/>
        <w:gridCol w:w="1244"/>
        <w:gridCol w:w="1244"/>
        <w:gridCol w:w="1261"/>
        <w:gridCol w:w="1228"/>
        <w:gridCol w:w="1244"/>
        <w:gridCol w:w="1244"/>
        <w:gridCol w:w="1245"/>
      </w:tblGrid>
      <w:tr w:rsidR="00113E1E" w:rsidRPr="00F867BF" w14:paraId="108B26E8" w14:textId="77777777" w:rsidTr="005F3E7F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6557A968" w14:textId="77777777" w:rsidR="00113E1E" w:rsidRPr="00F867BF" w:rsidRDefault="00113E1E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6F0AE8A0" w14:textId="77777777" w:rsidR="00113E1E" w:rsidRPr="00F867BF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13E1E" w:rsidRPr="00F867BF" w14:paraId="078DA86E" w14:textId="77777777" w:rsidTr="005F3E7F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45605198" w14:textId="77777777" w:rsidR="00113E1E" w:rsidRPr="00F867BF" w:rsidRDefault="00113E1E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1B2720B8" w14:textId="77777777" w:rsidR="00113E1E" w:rsidRPr="00F867BF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961" w:type="dxa"/>
            <w:gridSpan w:val="4"/>
            <w:vAlign w:val="bottom"/>
          </w:tcPr>
          <w:p w14:paraId="471EE6EB" w14:textId="77777777" w:rsidR="00113E1E" w:rsidRPr="00F867BF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13E1E" w:rsidRPr="00F867BF" w14:paraId="0BFACA7F" w14:textId="77777777" w:rsidTr="005F3E7F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60833C61" w14:textId="39A258F9" w:rsidR="00113E1E" w:rsidRPr="00F867BF" w:rsidRDefault="00113E1E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F867BF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867BF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Pr="00F867BF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44" w:type="dxa"/>
            <w:vAlign w:val="bottom"/>
          </w:tcPr>
          <w:p w14:paraId="25B04CD3" w14:textId="77777777" w:rsidR="00113E1E" w:rsidRPr="00F867BF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มูลค่ายุติธรรม-ใช้การบัญชีป้องกัน</w:t>
            </w:r>
            <w:r w:rsidRPr="00F867B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1244" w:type="dxa"/>
            <w:vAlign w:val="bottom"/>
          </w:tcPr>
          <w:p w14:paraId="77801098" w14:textId="77777777" w:rsidR="00113E1E" w:rsidRPr="00F867BF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7097E2D" w14:textId="77777777" w:rsidR="00113E1E" w:rsidRPr="00F867BF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23A27A4" w14:textId="77777777" w:rsidR="00113E1E" w:rsidRPr="00F867BF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C0F8742" w14:textId="77777777" w:rsidR="00113E1E" w:rsidRPr="00F867BF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28" w:type="dxa"/>
            <w:vAlign w:val="bottom"/>
          </w:tcPr>
          <w:p w14:paraId="5AC4D028" w14:textId="77777777" w:rsidR="00113E1E" w:rsidRPr="00F867BF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44" w:type="dxa"/>
            <w:vAlign w:val="bottom"/>
          </w:tcPr>
          <w:p w14:paraId="4B727EEC" w14:textId="77777777" w:rsidR="00113E1E" w:rsidRPr="00F867BF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44" w:type="dxa"/>
            <w:vAlign w:val="bottom"/>
          </w:tcPr>
          <w:p w14:paraId="027C0F43" w14:textId="77777777" w:rsidR="00113E1E" w:rsidRPr="00F867BF" w:rsidRDefault="00113E1E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  <w:cs/>
              </w:rPr>
              <w:t xml:space="preserve">ระดับ </w:t>
            </w:r>
            <w:r w:rsidRPr="00F867BF">
              <w:rPr>
                <w:sz w:val="28"/>
                <w:szCs w:val="28"/>
              </w:rPr>
              <w:t>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6C62238D" w14:textId="77777777" w:rsidR="00113E1E" w:rsidRPr="00F867BF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13E1E" w:rsidRPr="00F867BF" w14:paraId="61FE5472" w14:textId="77777777" w:rsidTr="005F3E7F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2F370E54" w14:textId="77777777" w:rsidR="00113E1E" w:rsidRPr="00F867BF" w:rsidRDefault="00113E1E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6E2D7C16" w14:textId="77777777" w:rsidR="00113E1E" w:rsidRPr="00F867BF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F3E7F" w:rsidRPr="00F867BF" w14:paraId="7E88274C" w14:textId="77777777" w:rsidTr="005F3E7F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08362933" w14:textId="6539D67B" w:rsidR="005F3E7F" w:rsidRPr="00F867BF" w:rsidRDefault="005F3E7F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F867BF">
              <w:rPr>
                <w:b/>
                <w:bCs/>
                <w:i/>
                <w:iCs/>
                <w:sz w:val="28"/>
                <w:szCs w:val="28"/>
              </w:rPr>
              <w:t>2</w:t>
            </w:r>
            <w:r w:rsidR="00BC6628" w:rsidRPr="00F867B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566</w:t>
            </w:r>
          </w:p>
        </w:tc>
        <w:tc>
          <w:tcPr>
            <w:tcW w:w="11198" w:type="dxa"/>
            <w:gridSpan w:val="9"/>
            <w:vAlign w:val="bottom"/>
          </w:tcPr>
          <w:p w14:paraId="20D74BEB" w14:textId="77777777" w:rsidR="005F3E7F" w:rsidRPr="00F867BF" w:rsidRDefault="005F3E7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BC6628" w:rsidRPr="00F867BF" w14:paraId="2F5D62A1" w14:textId="77777777" w:rsidTr="005F3E7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74FA8E60" w14:textId="25CF8C81" w:rsidR="00BC6628" w:rsidRPr="00F867BF" w:rsidRDefault="00BC6628" w:rsidP="00BC662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F867BF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14:paraId="4B34E778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47A0C454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7D98AD45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653C1957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4DA50063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8" w:type="dxa"/>
            <w:shd w:val="clear" w:color="auto" w:fill="auto"/>
          </w:tcPr>
          <w:p w14:paraId="4E0CB160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57FDA0CA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80E5B52" w14:textId="77777777" w:rsidR="00BC6628" w:rsidRPr="00F867BF" w:rsidRDefault="00BC6628" w:rsidP="00BC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19D22EE2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C6628" w:rsidRPr="00F867BF" w14:paraId="2126D36D" w14:textId="77777777" w:rsidTr="005F3E7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2C9D7BC1" w14:textId="1817CE6E" w:rsidR="00BC6628" w:rsidRPr="00F867BF" w:rsidRDefault="00BC6628" w:rsidP="00BC662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F867BF">
              <w:rPr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4" w:type="dxa"/>
            <w:shd w:val="clear" w:color="auto" w:fill="auto"/>
          </w:tcPr>
          <w:p w14:paraId="30A1569C" w14:textId="7D833CCC" w:rsidR="00BC6628" w:rsidRPr="00F867BF" w:rsidRDefault="00BC6628" w:rsidP="00BC66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8845AB1" w14:textId="26C09FDC" w:rsidR="00BC6628" w:rsidRPr="00F867BF" w:rsidRDefault="00BC6628" w:rsidP="00BC66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38</w:t>
            </w:r>
          </w:p>
        </w:tc>
        <w:tc>
          <w:tcPr>
            <w:tcW w:w="1244" w:type="dxa"/>
            <w:shd w:val="clear" w:color="auto" w:fill="auto"/>
          </w:tcPr>
          <w:p w14:paraId="4897FEBC" w14:textId="0A1EBDE8" w:rsidR="00BC6628" w:rsidRPr="00F867BF" w:rsidRDefault="00BC6628" w:rsidP="00BC66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1,827</w:t>
            </w:r>
          </w:p>
        </w:tc>
        <w:tc>
          <w:tcPr>
            <w:tcW w:w="1244" w:type="dxa"/>
            <w:shd w:val="clear" w:color="auto" w:fill="auto"/>
          </w:tcPr>
          <w:p w14:paraId="0A144240" w14:textId="2C6D3348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463E3D75" w14:textId="7FD2C7A9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1,86</w:t>
            </w:r>
            <w:r w:rsidRPr="00F867B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1228" w:type="dxa"/>
            <w:shd w:val="clear" w:color="auto" w:fill="auto"/>
          </w:tcPr>
          <w:p w14:paraId="5CC891C9" w14:textId="1CF30C80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1,86</w:t>
            </w:r>
            <w:r w:rsidRPr="00F867B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1244" w:type="dxa"/>
            <w:shd w:val="clear" w:color="auto" w:fill="auto"/>
          </w:tcPr>
          <w:p w14:paraId="158DB585" w14:textId="52FF6D69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78797F90" w14:textId="43D22A0E" w:rsidR="00BC6628" w:rsidRPr="00F867BF" w:rsidRDefault="00BC6628" w:rsidP="00BC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681FA5C1" w14:textId="66AED858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1,86</w:t>
            </w:r>
            <w:r w:rsidRPr="00F867B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bidi="th-TH"/>
              </w:rPr>
              <w:t>5</w:t>
            </w:r>
          </w:p>
        </w:tc>
      </w:tr>
      <w:tr w:rsidR="00BC6628" w:rsidRPr="00F867BF" w14:paraId="730A3F37" w14:textId="77777777" w:rsidTr="005F3E7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989CF2B" w14:textId="325CBE55" w:rsidR="00BC6628" w:rsidRPr="00F867BF" w:rsidRDefault="00BC6628" w:rsidP="00BC662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F867BF">
              <w:rPr>
                <w:rFonts w:hint="cs"/>
                <w:color w:val="000000"/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1244" w:type="dxa"/>
            <w:shd w:val="clear" w:color="auto" w:fill="auto"/>
          </w:tcPr>
          <w:p w14:paraId="66DD84E7" w14:textId="02063098" w:rsidR="00BC6628" w:rsidRPr="00F867BF" w:rsidRDefault="00BC6628" w:rsidP="00BC66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5B407B6A" w14:textId="315058E9" w:rsidR="00BC6628" w:rsidRPr="00F867BF" w:rsidRDefault="00BC6628" w:rsidP="00BC66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775</w:t>
            </w:r>
          </w:p>
        </w:tc>
        <w:tc>
          <w:tcPr>
            <w:tcW w:w="1244" w:type="dxa"/>
            <w:shd w:val="clear" w:color="auto" w:fill="auto"/>
          </w:tcPr>
          <w:p w14:paraId="53CB881E" w14:textId="439BD2D9" w:rsidR="00BC6628" w:rsidRPr="00F867BF" w:rsidRDefault="00BC6628" w:rsidP="00BC66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231D558" w14:textId="048759B2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0CD260C5" w14:textId="30669119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775</w:t>
            </w:r>
          </w:p>
        </w:tc>
        <w:tc>
          <w:tcPr>
            <w:tcW w:w="1228" w:type="dxa"/>
            <w:shd w:val="clear" w:color="auto" w:fill="auto"/>
          </w:tcPr>
          <w:p w14:paraId="7DD72A33" w14:textId="4F9B7D8F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27ACF0D" w14:textId="201EDDAC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7C660E8B" w14:textId="160CC06F" w:rsidR="00BC6628" w:rsidRPr="00F867BF" w:rsidRDefault="00BC6628" w:rsidP="00BC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775</w:t>
            </w:r>
          </w:p>
        </w:tc>
        <w:tc>
          <w:tcPr>
            <w:tcW w:w="1245" w:type="dxa"/>
            <w:shd w:val="clear" w:color="auto" w:fill="auto"/>
          </w:tcPr>
          <w:p w14:paraId="7248EF1E" w14:textId="4AAF9A13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775</w:t>
            </w:r>
          </w:p>
        </w:tc>
      </w:tr>
      <w:tr w:rsidR="00BC6628" w:rsidRPr="00F867BF" w14:paraId="0BB1C1F7" w14:textId="77777777" w:rsidTr="005F3E7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71C1425F" w14:textId="77777777" w:rsidR="00BC6628" w:rsidRPr="00F867BF" w:rsidRDefault="00BC6628" w:rsidP="00BC6628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F867BF">
              <w:rPr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7DA4D8C8" w14:textId="1E1C1B11" w:rsidR="00BC6628" w:rsidRPr="00F867BF" w:rsidRDefault="00BC6628" w:rsidP="00BC6628">
            <w:pPr>
              <w:spacing w:line="240" w:lineRule="auto"/>
              <w:ind w:left="168" w:right="-90" w:hanging="18"/>
              <w:rPr>
                <w:color w:val="000000"/>
                <w:sz w:val="28"/>
                <w:szCs w:val="28"/>
                <w:cs/>
              </w:rPr>
            </w:pPr>
            <w:r w:rsidRPr="00F867BF">
              <w:rPr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81D7CD9" w14:textId="4070BBA5" w:rsidR="00BC6628" w:rsidRPr="00F867BF" w:rsidRDefault="00BC6628" w:rsidP="00BC66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E4B64FA" w14:textId="6282CC58" w:rsidR="00BC6628" w:rsidRPr="00F867BF" w:rsidRDefault="00BC6628" w:rsidP="00BC66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D6DA3FD" w14:textId="71FF9CEF" w:rsidR="00BC6628" w:rsidRPr="00F867BF" w:rsidRDefault="00BC6628" w:rsidP="00BC66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bidi="th-TH"/>
              </w:rPr>
              <w:t>1,179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238DA3B" w14:textId="52CAB409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A18E18D" w14:textId="00CB0858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1,209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791A913" w14:textId="493D926E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A10295A" w14:textId="33581FD6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90F274E" w14:textId="21480B65" w:rsidR="00BC6628" w:rsidRPr="00F867BF" w:rsidRDefault="00BC6628" w:rsidP="00BC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1,209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7563AB5B" w14:textId="1FA041E5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1,209</w:t>
            </w:r>
          </w:p>
        </w:tc>
      </w:tr>
      <w:tr w:rsidR="00BC6628" w:rsidRPr="00F867BF" w14:paraId="189084D0" w14:textId="77777777" w:rsidTr="005F3E7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9E49F0E" w14:textId="620CB18D" w:rsidR="00BC6628" w:rsidRPr="00F867BF" w:rsidRDefault="00BC6628" w:rsidP="00BC662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  <w:cs/>
              </w:rPr>
              <w:t>เงินให้กู้ยืม</w:t>
            </w:r>
            <w:r w:rsidRPr="00F867BF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F867BF">
              <w:rPr>
                <w:sz w:val="28"/>
                <w:szCs w:val="28"/>
                <w:cs/>
              </w:rPr>
              <w:t>(ส่วนที่มีดอกเบี้ยคงที่)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2B6D938" w14:textId="1C045361" w:rsidR="00BC6628" w:rsidRPr="00F867BF" w:rsidRDefault="00BC6628" w:rsidP="00BC66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BB7F9DC" w14:textId="6CFF6BF4" w:rsidR="00BC6628" w:rsidRPr="00F867BF" w:rsidRDefault="00BC6628" w:rsidP="00BC66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BF92F77" w14:textId="1DDD66EE" w:rsidR="00BC6628" w:rsidRPr="00F867BF" w:rsidRDefault="00BC6628" w:rsidP="00BC66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19E97BC" w14:textId="2DA1CF0C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bidi="th-TH"/>
              </w:rPr>
              <w:t>1,278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C2FE747" w14:textId="7EEB0120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1,278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4C882C8" w14:textId="316FE2B1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B4E1364" w14:textId="1C69B714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bidi="th-TH"/>
              </w:rPr>
              <w:t>978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D4AA9E8" w14:textId="56C6061B" w:rsidR="00BC6628" w:rsidRPr="00F867BF" w:rsidRDefault="00BC6628" w:rsidP="00BC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64652D87" w14:textId="277C4074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bidi="th-TH"/>
              </w:rPr>
              <w:t>978</w:t>
            </w:r>
          </w:p>
        </w:tc>
      </w:tr>
      <w:tr w:rsidR="00BC6628" w:rsidRPr="00F867BF" w14:paraId="4112140D" w14:textId="77777777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3D6AD69B" w14:textId="43958954" w:rsidR="00BC6628" w:rsidRPr="00F867BF" w:rsidRDefault="00BC6628" w:rsidP="00BC6628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F867BF">
              <w:rPr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244" w:type="dxa"/>
            <w:shd w:val="clear" w:color="auto" w:fill="auto"/>
          </w:tcPr>
          <w:p w14:paraId="46B7C2CA" w14:textId="6501D2B3" w:rsidR="00BC6628" w:rsidRPr="00F867BF" w:rsidRDefault="00BC6628" w:rsidP="00BC66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bidi="th-TH"/>
              </w:rPr>
              <w:t>581</w:t>
            </w:r>
          </w:p>
        </w:tc>
        <w:tc>
          <w:tcPr>
            <w:tcW w:w="1244" w:type="dxa"/>
            <w:shd w:val="clear" w:color="auto" w:fill="auto"/>
          </w:tcPr>
          <w:p w14:paraId="12B887FE" w14:textId="30E230F6" w:rsidR="00BC6628" w:rsidRPr="00F867BF" w:rsidRDefault="00BC6628" w:rsidP="00BC66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  <w:lang w:bidi="th-TH"/>
              </w:rPr>
              <w:t>485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C45CF20" w14:textId="07B5A336" w:rsidR="00BC6628" w:rsidRPr="00F867BF" w:rsidRDefault="00BC6628" w:rsidP="00BC66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D27CCC7" w14:textId="4D2413D6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6AE7B313" w14:textId="070F2007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1,066</w:t>
            </w:r>
          </w:p>
        </w:tc>
        <w:tc>
          <w:tcPr>
            <w:tcW w:w="1228" w:type="dxa"/>
            <w:shd w:val="clear" w:color="auto" w:fill="auto"/>
          </w:tcPr>
          <w:p w14:paraId="55CDD65D" w14:textId="0E5FF940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244" w:type="dxa"/>
            <w:shd w:val="clear" w:color="auto" w:fill="auto"/>
          </w:tcPr>
          <w:p w14:paraId="54A58E5E" w14:textId="2EEB3788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bidi="th-TH"/>
              </w:rPr>
              <w:t>668</w:t>
            </w:r>
          </w:p>
        </w:tc>
        <w:tc>
          <w:tcPr>
            <w:tcW w:w="1244" w:type="dxa"/>
            <w:shd w:val="clear" w:color="auto" w:fill="auto"/>
          </w:tcPr>
          <w:p w14:paraId="6E538B28" w14:textId="6D02D73F" w:rsidR="00BC6628" w:rsidRPr="00F867BF" w:rsidRDefault="00BC6628" w:rsidP="00BC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160E63A9" w14:textId="5BA91181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bidi="th-TH"/>
              </w:rPr>
              <w:t>1,068</w:t>
            </w:r>
          </w:p>
        </w:tc>
      </w:tr>
      <w:tr w:rsidR="00BC6628" w:rsidRPr="00F867BF" w14:paraId="2442D1A2" w14:textId="77777777" w:rsidTr="005F3E7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3A0E4B85" w14:textId="77777777" w:rsidR="00BC6628" w:rsidRPr="00F867BF" w:rsidRDefault="00BC6628" w:rsidP="00BC6628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244" w:type="dxa"/>
            <w:shd w:val="clear" w:color="auto" w:fill="auto"/>
          </w:tcPr>
          <w:p w14:paraId="51740B47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6BE17416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432F7344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0E65DA89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747D83A5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28" w:type="dxa"/>
            <w:shd w:val="clear" w:color="auto" w:fill="auto"/>
          </w:tcPr>
          <w:p w14:paraId="0E3054E5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6F3583B8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730B2253" w14:textId="77777777" w:rsidR="00BC6628" w:rsidRPr="00F867BF" w:rsidRDefault="00BC6628" w:rsidP="00BC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0D30CD5B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C6628" w:rsidRPr="00F867BF" w14:paraId="110F6908" w14:textId="77777777" w:rsidTr="005F3E7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327108D2" w14:textId="246DB51F" w:rsidR="00BC6628" w:rsidRPr="00F867BF" w:rsidRDefault="00BC6628" w:rsidP="00BC6628">
            <w:pPr>
              <w:spacing w:line="240" w:lineRule="auto"/>
              <w:ind w:left="-14" w:right="-90"/>
              <w:rPr>
                <w:sz w:val="28"/>
                <w:szCs w:val="28"/>
              </w:rPr>
            </w:pPr>
            <w:r w:rsidRPr="00F867BF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4" w:type="dxa"/>
            <w:shd w:val="clear" w:color="auto" w:fill="auto"/>
          </w:tcPr>
          <w:p w14:paraId="356C3961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13E216F5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63976AE0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42EC0438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736AA0F2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28" w:type="dxa"/>
            <w:shd w:val="clear" w:color="auto" w:fill="auto"/>
          </w:tcPr>
          <w:p w14:paraId="5CAD647D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02F503ED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0CA45FE3" w14:textId="77777777" w:rsidR="00BC6628" w:rsidRPr="00F867BF" w:rsidRDefault="00BC6628" w:rsidP="00BC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18FF3134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C6628" w:rsidRPr="00F867BF" w14:paraId="6D83948E" w14:textId="77777777" w:rsidTr="005F3E7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73D17A3" w14:textId="2AD69077" w:rsidR="00BC6628" w:rsidRPr="00F867BF" w:rsidRDefault="00BC6628" w:rsidP="00BC6628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F867BF">
              <w:rPr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244" w:type="dxa"/>
            <w:shd w:val="clear" w:color="auto" w:fill="auto"/>
          </w:tcPr>
          <w:p w14:paraId="1DC07B22" w14:textId="7E35645D" w:rsidR="00BC6628" w:rsidRPr="00F867BF" w:rsidRDefault="00BC6628" w:rsidP="00BC66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C4077F0" w14:textId="100D2B7E" w:rsidR="00BC6628" w:rsidRPr="00F867BF" w:rsidRDefault="00BC6628" w:rsidP="00BC66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0463DAA" w14:textId="0C957A81" w:rsidR="00BC6628" w:rsidRPr="00F867BF" w:rsidRDefault="00BC6628" w:rsidP="00BC66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1B89493" w14:textId="7AE55B8E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14,243</w:t>
            </w:r>
          </w:p>
        </w:tc>
        <w:tc>
          <w:tcPr>
            <w:tcW w:w="1261" w:type="dxa"/>
            <w:shd w:val="clear" w:color="auto" w:fill="auto"/>
          </w:tcPr>
          <w:p w14:paraId="1128A1DF" w14:textId="45FBE33A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14,243</w:t>
            </w:r>
          </w:p>
        </w:tc>
        <w:tc>
          <w:tcPr>
            <w:tcW w:w="1228" w:type="dxa"/>
            <w:shd w:val="clear" w:color="auto" w:fill="auto"/>
          </w:tcPr>
          <w:p w14:paraId="5ED6B303" w14:textId="6D451D82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6D9E7379" w14:textId="3C3D88B1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13,927</w:t>
            </w:r>
          </w:p>
        </w:tc>
        <w:tc>
          <w:tcPr>
            <w:tcW w:w="1244" w:type="dxa"/>
            <w:shd w:val="clear" w:color="auto" w:fill="auto"/>
          </w:tcPr>
          <w:p w14:paraId="72C0CCAF" w14:textId="022CC0B2" w:rsidR="00BC6628" w:rsidRPr="00F867BF" w:rsidRDefault="00BC6628" w:rsidP="00BC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69794CC8" w14:textId="4D359143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13,927</w:t>
            </w:r>
          </w:p>
        </w:tc>
      </w:tr>
      <w:tr w:rsidR="00BC6628" w:rsidRPr="00F867BF" w14:paraId="73D424A0" w14:textId="77777777" w:rsidTr="005F3E7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BE70E1C" w14:textId="35D8DF06" w:rsidR="00BC6628" w:rsidRPr="00F867BF" w:rsidRDefault="00BC6628" w:rsidP="00BC6628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F867BF">
              <w:rPr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  <w:shd w:val="clear" w:color="auto" w:fill="auto"/>
          </w:tcPr>
          <w:p w14:paraId="1A153233" w14:textId="3B1DCF07" w:rsidR="00BC6628" w:rsidRPr="00F867BF" w:rsidRDefault="00BC6628" w:rsidP="00BC66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A3382E7" w14:textId="5C869646" w:rsidR="00BC6628" w:rsidRPr="00F867BF" w:rsidRDefault="00BC6628" w:rsidP="00BC66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531B07B" w14:textId="55D455FA" w:rsidR="00BC6628" w:rsidRPr="00F867BF" w:rsidRDefault="00BC6628" w:rsidP="00BC66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E4C5359" w14:textId="0834B602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bidi="th-TH"/>
              </w:rPr>
              <w:t>65,289</w:t>
            </w:r>
          </w:p>
        </w:tc>
        <w:tc>
          <w:tcPr>
            <w:tcW w:w="1261" w:type="dxa"/>
            <w:shd w:val="clear" w:color="auto" w:fill="auto"/>
          </w:tcPr>
          <w:p w14:paraId="1126500E" w14:textId="00B437E8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bidi="th-TH"/>
              </w:rPr>
              <w:t>65,289</w:t>
            </w:r>
          </w:p>
        </w:tc>
        <w:tc>
          <w:tcPr>
            <w:tcW w:w="1228" w:type="dxa"/>
            <w:shd w:val="clear" w:color="auto" w:fill="auto"/>
          </w:tcPr>
          <w:p w14:paraId="05D9F0F2" w14:textId="2885C12A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4FD2ED0" w14:textId="52B937BB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64,732</w:t>
            </w:r>
          </w:p>
        </w:tc>
        <w:tc>
          <w:tcPr>
            <w:tcW w:w="1244" w:type="dxa"/>
            <w:shd w:val="clear" w:color="auto" w:fill="auto"/>
          </w:tcPr>
          <w:p w14:paraId="4FF98C32" w14:textId="44EF5672" w:rsidR="00BC6628" w:rsidRPr="00F867BF" w:rsidRDefault="00BC6628" w:rsidP="00BC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33844191" w14:textId="64B612D1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64,732</w:t>
            </w:r>
          </w:p>
        </w:tc>
      </w:tr>
      <w:tr w:rsidR="00BC6628" w:rsidRPr="00F867BF" w14:paraId="28FD552E" w14:textId="77777777" w:rsidTr="005F3E7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2C8DFCDF" w14:textId="75BBE787" w:rsidR="00BC6628" w:rsidRPr="00F867BF" w:rsidRDefault="00BC6628" w:rsidP="00BC6628">
            <w:pPr>
              <w:spacing w:line="240" w:lineRule="auto"/>
              <w:ind w:left="-14" w:right="-90"/>
              <w:rPr>
                <w:sz w:val="28"/>
                <w:szCs w:val="28"/>
                <w:cs/>
              </w:rPr>
            </w:pPr>
            <w:r w:rsidRPr="00F867BF">
              <w:rPr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244" w:type="dxa"/>
            <w:shd w:val="clear" w:color="auto" w:fill="auto"/>
          </w:tcPr>
          <w:p w14:paraId="5E2ABC78" w14:textId="6482F8B9" w:rsidR="00BC6628" w:rsidRPr="00F867BF" w:rsidRDefault="00BC6628" w:rsidP="00BC66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321</w:t>
            </w:r>
          </w:p>
        </w:tc>
        <w:tc>
          <w:tcPr>
            <w:tcW w:w="1244" w:type="dxa"/>
            <w:shd w:val="clear" w:color="auto" w:fill="auto"/>
          </w:tcPr>
          <w:p w14:paraId="288D300C" w14:textId="253F7DDE" w:rsidR="00BC6628" w:rsidRPr="00F867BF" w:rsidRDefault="00BC6628" w:rsidP="00BC66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158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B78F7C7" w14:textId="2F4973B4" w:rsidR="00BC6628" w:rsidRPr="00F867BF" w:rsidRDefault="00BC6628" w:rsidP="00BC66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7AC668B4" w14:textId="06A01B92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28ABB24F" w14:textId="2504B3DC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479</w:t>
            </w:r>
          </w:p>
        </w:tc>
        <w:tc>
          <w:tcPr>
            <w:tcW w:w="1228" w:type="dxa"/>
            <w:shd w:val="clear" w:color="auto" w:fill="auto"/>
          </w:tcPr>
          <w:p w14:paraId="5DE45059" w14:textId="5BCC781C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1244" w:type="dxa"/>
            <w:shd w:val="clear" w:color="auto" w:fill="auto"/>
          </w:tcPr>
          <w:p w14:paraId="1AEB4365" w14:textId="07BE7D8D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bidi="th-TH"/>
              </w:rPr>
              <w:t>181</w:t>
            </w:r>
          </w:p>
        </w:tc>
        <w:tc>
          <w:tcPr>
            <w:tcW w:w="1244" w:type="dxa"/>
            <w:shd w:val="clear" w:color="auto" w:fill="auto"/>
          </w:tcPr>
          <w:p w14:paraId="4E854418" w14:textId="758C3027" w:rsidR="00BC6628" w:rsidRPr="00F867BF" w:rsidRDefault="00BC6628" w:rsidP="00BC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699234B8" w14:textId="57B05464" w:rsidR="00BC6628" w:rsidRPr="00F867BF" w:rsidRDefault="00BC6628" w:rsidP="00BC66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bidi="th-TH"/>
              </w:rPr>
              <w:t>479</w:t>
            </w:r>
          </w:p>
        </w:tc>
      </w:tr>
    </w:tbl>
    <w:p w14:paraId="69C9B988" w14:textId="77777777" w:rsidR="005F3E7F" w:rsidRPr="00F867BF" w:rsidRDefault="005F3E7F"/>
    <w:p w14:paraId="147CC7A2" w14:textId="77777777" w:rsidR="00185BA4" w:rsidRPr="00F867BF" w:rsidRDefault="00185BA4">
      <w:pPr>
        <w:rPr>
          <w:sz w:val="22"/>
          <w:szCs w:val="22"/>
        </w:rPr>
      </w:pPr>
    </w:p>
    <w:tbl>
      <w:tblPr>
        <w:tblW w:w="14533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375"/>
        <w:gridCol w:w="1394"/>
        <w:gridCol w:w="1395"/>
        <w:gridCol w:w="1395"/>
        <w:gridCol w:w="1395"/>
        <w:gridCol w:w="1394"/>
        <w:gridCol w:w="1395"/>
        <w:gridCol w:w="1395"/>
        <w:gridCol w:w="1395"/>
      </w:tblGrid>
      <w:tr w:rsidR="00113E1E" w:rsidRPr="00F867BF" w14:paraId="75FB72D3" w14:textId="77777777" w:rsidTr="005F3E7F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596E46EA" w14:textId="77777777" w:rsidR="00113E1E" w:rsidRPr="00F867BF" w:rsidRDefault="00113E1E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76A368E1" w14:textId="77777777" w:rsidR="00113E1E" w:rsidRPr="00F867BF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13E1E" w:rsidRPr="00F867BF" w14:paraId="1814E9EC" w14:textId="77777777" w:rsidTr="005F3E7F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4A7108DB" w14:textId="77777777" w:rsidR="00113E1E" w:rsidRPr="00F867BF" w:rsidRDefault="00113E1E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79" w:type="dxa"/>
            <w:gridSpan w:val="4"/>
            <w:vAlign w:val="bottom"/>
          </w:tcPr>
          <w:p w14:paraId="6D6D8B4E" w14:textId="77777777" w:rsidR="00113E1E" w:rsidRPr="00F867BF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5579" w:type="dxa"/>
            <w:gridSpan w:val="4"/>
            <w:vAlign w:val="bottom"/>
          </w:tcPr>
          <w:p w14:paraId="1E860FB2" w14:textId="77777777" w:rsidR="00113E1E" w:rsidRPr="00F867BF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 w:rsidRPr="00F867B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113E1E" w:rsidRPr="00F867BF" w14:paraId="31736BD4" w14:textId="77777777" w:rsidTr="005F3E7F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755EB66F" w14:textId="4788BF01" w:rsidR="00113E1E" w:rsidRPr="00F867BF" w:rsidRDefault="00113E1E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867B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867B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867B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94" w:type="dxa"/>
            <w:vAlign w:val="bottom"/>
          </w:tcPr>
          <w:p w14:paraId="4D89A6E7" w14:textId="77777777" w:rsidR="00113E1E" w:rsidRPr="00F867BF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4D4B905" w14:textId="77777777" w:rsidR="00113E1E" w:rsidRPr="00F867BF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FCACB22" w14:textId="77777777" w:rsidR="00113E1E" w:rsidRPr="00F867BF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1DFBAC9" w14:textId="77777777" w:rsidR="00113E1E" w:rsidRPr="00F867BF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94" w:type="dxa"/>
            <w:vAlign w:val="bottom"/>
          </w:tcPr>
          <w:p w14:paraId="7F0D65EA" w14:textId="77777777" w:rsidR="00113E1E" w:rsidRPr="00F867BF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867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95" w:type="dxa"/>
            <w:vAlign w:val="bottom"/>
          </w:tcPr>
          <w:p w14:paraId="400BCB5B" w14:textId="77777777" w:rsidR="00113E1E" w:rsidRPr="00F867BF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867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395" w:type="dxa"/>
            <w:vAlign w:val="bottom"/>
          </w:tcPr>
          <w:p w14:paraId="1F852A84" w14:textId="77777777" w:rsidR="00113E1E" w:rsidRPr="00F867BF" w:rsidRDefault="00113E1E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F867B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2BCD63B" w14:textId="77777777" w:rsidR="00113E1E" w:rsidRPr="00F867BF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13E1E" w:rsidRPr="00F867BF" w14:paraId="6358AEA3" w14:textId="77777777" w:rsidTr="005F3E7F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33FC680D" w14:textId="77777777" w:rsidR="00113E1E" w:rsidRPr="00F867BF" w:rsidRDefault="00113E1E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753091DD" w14:textId="77777777" w:rsidR="00113E1E" w:rsidRPr="00F867BF" w:rsidRDefault="00113E1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F3E7F" w:rsidRPr="00F867BF" w14:paraId="42F36E03" w14:textId="77777777" w:rsidTr="005F3E7F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5D155255" w14:textId="5C87CE77" w:rsidR="005F3E7F" w:rsidRPr="00F867BF" w:rsidRDefault="005F3E7F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867B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C6628" w:rsidRPr="00F867B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158" w:type="dxa"/>
            <w:gridSpan w:val="8"/>
            <w:vAlign w:val="bottom"/>
          </w:tcPr>
          <w:p w14:paraId="16046DC2" w14:textId="77777777" w:rsidR="005F3E7F" w:rsidRPr="00F867BF" w:rsidRDefault="005F3E7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13E1E" w:rsidRPr="00F867BF" w14:paraId="65ED25B1" w14:textId="77777777" w:rsidTr="005F3E7F">
        <w:trPr>
          <w:trHeight w:val="261"/>
        </w:trPr>
        <w:tc>
          <w:tcPr>
            <w:tcW w:w="3375" w:type="dxa"/>
            <w:shd w:val="clear" w:color="auto" w:fill="auto"/>
          </w:tcPr>
          <w:p w14:paraId="5C309E05" w14:textId="77777777" w:rsidR="00113E1E" w:rsidRPr="00F867BF" w:rsidRDefault="00113E1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867B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4" w:type="dxa"/>
          </w:tcPr>
          <w:p w14:paraId="502B1ADB" w14:textId="77777777" w:rsidR="00113E1E" w:rsidRPr="00F867BF" w:rsidRDefault="00113E1E" w:rsidP="00A9457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20B212C3" w14:textId="77777777" w:rsidR="00113E1E" w:rsidRPr="00F867BF" w:rsidRDefault="00113E1E" w:rsidP="00A9457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6A867617" w14:textId="77777777" w:rsidR="00113E1E" w:rsidRPr="00F867BF" w:rsidRDefault="00113E1E" w:rsidP="00A9457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436D337C" w14:textId="77777777" w:rsidR="00113E1E" w:rsidRPr="00F867BF" w:rsidRDefault="00113E1E" w:rsidP="00A9457E">
            <w:pPr>
              <w:pStyle w:val="acctfourfigures"/>
              <w:tabs>
                <w:tab w:val="clear" w:pos="765"/>
                <w:tab w:val="decimal" w:pos="59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4" w:type="dxa"/>
          </w:tcPr>
          <w:p w14:paraId="4F5D01CD" w14:textId="77777777" w:rsidR="00113E1E" w:rsidRPr="00F867BF" w:rsidRDefault="00113E1E" w:rsidP="00A9457E">
            <w:pPr>
              <w:pStyle w:val="acctfourfigures"/>
              <w:tabs>
                <w:tab w:val="clear" w:pos="765"/>
                <w:tab w:val="decimal" w:pos="470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5" w:type="dxa"/>
          </w:tcPr>
          <w:p w14:paraId="3E1AE293" w14:textId="77777777" w:rsidR="00113E1E" w:rsidRPr="00F867BF" w:rsidRDefault="00113E1E" w:rsidP="00A9457E">
            <w:pPr>
              <w:pStyle w:val="acctfourfigures"/>
              <w:tabs>
                <w:tab w:val="clear" w:pos="765"/>
                <w:tab w:val="decimal" w:pos="500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872F7B9" w14:textId="77777777" w:rsidR="00113E1E" w:rsidRPr="00F867BF" w:rsidRDefault="00113E1E" w:rsidP="00A9457E">
            <w:pPr>
              <w:pStyle w:val="acctfourfigures"/>
              <w:tabs>
                <w:tab w:val="clear" w:pos="765"/>
                <w:tab w:val="decimal" w:pos="450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5D963146" w14:textId="77777777" w:rsidR="00113E1E" w:rsidRPr="00F867BF" w:rsidRDefault="00113E1E" w:rsidP="00A9457E">
            <w:pPr>
              <w:pStyle w:val="acctfourfigures"/>
              <w:tabs>
                <w:tab w:val="clear" w:pos="765"/>
                <w:tab w:val="decimal" w:pos="480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9457E" w:rsidRPr="00F867BF" w14:paraId="2081827A" w14:textId="77777777" w:rsidTr="003A1137">
        <w:trPr>
          <w:trHeight w:val="261"/>
        </w:trPr>
        <w:tc>
          <w:tcPr>
            <w:tcW w:w="3375" w:type="dxa"/>
            <w:shd w:val="clear" w:color="auto" w:fill="auto"/>
          </w:tcPr>
          <w:p w14:paraId="55CBDA48" w14:textId="77777777" w:rsidR="00A9457E" w:rsidRPr="00F867BF" w:rsidRDefault="00A9457E" w:rsidP="00A9457E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867B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0881D3FA" w14:textId="530AA659" w:rsidR="00A9457E" w:rsidRPr="00F867BF" w:rsidRDefault="00A9457E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7ADCCCC" w14:textId="35121AAB" w:rsidR="00A9457E" w:rsidRPr="00F867BF" w:rsidRDefault="00A9457E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333F6D" w:rsidRPr="00F867B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59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196AA0A" w14:textId="2A239F74" w:rsidR="00A9457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C062C41" w14:textId="1A3428F1" w:rsidR="00A9457E" w:rsidRPr="00F867BF" w:rsidRDefault="00A9457E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17</w:t>
            </w:r>
            <w:r w:rsidR="00333F6D" w:rsidRPr="00F867B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43DCA5A9" w14:textId="2933DD3B" w:rsidR="00A9457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17</w:t>
            </w:r>
            <w:r w:rsidR="00333F6D" w:rsidRPr="00F867B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2CC1B8A" w14:textId="6A1696DB" w:rsidR="00A9457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B493A1F" w14:textId="7FA64EA2" w:rsidR="00A9457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347B1EB" w14:textId="2F8DB335" w:rsidR="00A9457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17</w:t>
            </w:r>
            <w:r w:rsidR="00333F6D" w:rsidRPr="00F867B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8</w:t>
            </w:r>
          </w:p>
        </w:tc>
      </w:tr>
      <w:tr w:rsidR="00113E1E" w:rsidRPr="00F867BF" w14:paraId="75EE29DE" w14:textId="77777777" w:rsidTr="00A9457E">
        <w:trPr>
          <w:trHeight w:val="261"/>
        </w:trPr>
        <w:tc>
          <w:tcPr>
            <w:tcW w:w="3375" w:type="dxa"/>
            <w:shd w:val="clear" w:color="auto" w:fill="auto"/>
          </w:tcPr>
          <w:p w14:paraId="237750C6" w14:textId="77777777" w:rsidR="00113E1E" w:rsidRPr="00F867BF" w:rsidRDefault="00113E1E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867B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3362763A" w14:textId="77777777" w:rsidR="00113E1E" w:rsidRPr="00F867BF" w:rsidRDefault="00113E1E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7B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35E4EAF" w14:textId="73004F3C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3FD7195" w14:textId="287D7F4A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CFB2B16" w14:textId="33A8EFB2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B0A92E" w14:textId="57987343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525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65740C6" w14:textId="364AAE89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C5CB775" w14:textId="327464C5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BF6E0F0" w14:textId="4F92B279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920446F" w14:textId="196AD4DA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525</w:t>
            </w:r>
          </w:p>
        </w:tc>
      </w:tr>
      <w:tr w:rsidR="00113E1E" w:rsidRPr="00F867BF" w14:paraId="45DD8125" w14:textId="77777777" w:rsidTr="00A9457E">
        <w:trPr>
          <w:trHeight w:val="261"/>
        </w:trPr>
        <w:tc>
          <w:tcPr>
            <w:tcW w:w="3375" w:type="dxa"/>
            <w:shd w:val="clear" w:color="auto" w:fill="auto"/>
          </w:tcPr>
          <w:p w14:paraId="4CC917CB" w14:textId="77777777" w:rsidR="00113E1E" w:rsidRPr="00F867BF" w:rsidRDefault="00113E1E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67B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59A2A12F" w14:textId="3755A3E4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F0E6B21" w14:textId="08DA3CA8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730AFC5" w14:textId="689AB749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110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1D41027" w14:textId="276BE842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110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5F7C7E1C" w14:textId="59B17B76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5FEDF20" w14:textId="523DA09C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110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DC29821" w14:textId="367FA388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D530B19" w14:textId="628C2BF8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110</w:t>
            </w:r>
          </w:p>
        </w:tc>
      </w:tr>
      <w:tr w:rsidR="003A1137" w:rsidRPr="00F867BF" w14:paraId="3A2E3CF8" w14:textId="77777777">
        <w:trPr>
          <w:trHeight w:val="261"/>
        </w:trPr>
        <w:tc>
          <w:tcPr>
            <w:tcW w:w="3375" w:type="dxa"/>
            <w:shd w:val="clear" w:color="auto" w:fill="auto"/>
          </w:tcPr>
          <w:p w14:paraId="5DB031B8" w14:textId="77777777" w:rsidR="003A1137" w:rsidRPr="00F867BF" w:rsidRDefault="003A1137" w:rsidP="003A1137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67B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4B705269" w14:textId="257D22F9" w:rsidR="003A1137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253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F165592" w14:textId="2EBAA903" w:rsidR="003A1137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6DD8A33" w14:textId="124651BE" w:rsidR="003A1137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C0B76ED" w14:textId="6C957673" w:rsidR="003A1137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253</w:t>
            </w:r>
          </w:p>
        </w:tc>
        <w:tc>
          <w:tcPr>
            <w:tcW w:w="1394" w:type="dxa"/>
            <w:shd w:val="clear" w:color="auto" w:fill="auto"/>
          </w:tcPr>
          <w:p w14:paraId="5EDE6F56" w14:textId="7325EFC8" w:rsidR="003A1137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6621F38" w14:textId="13E65543" w:rsidR="003A1137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253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D546D2D" w14:textId="116CB41C" w:rsidR="003A1137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AED3C47" w14:textId="0661B479" w:rsidR="003A1137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253</w:t>
            </w:r>
          </w:p>
        </w:tc>
      </w:tr>
      <w:tr w:rsidR="00113E1E" w:rsidRPr="00F867BF" w14:paraId="49E34266" w14:textId="77777777" w:rsidTr="00A9457E">
        <w:trPr>
          <w:trHeight w:val="261"/>
        </w:trPr>
        <w:tc>
          <w:tcPr>
            <w:tcW w:w="3375" w:type="dxa"/>
            <w:shd w:val="clear" w:color="auto" w:fill="auto"/>
          </w:tcPr>
          <w:p w14:paraId="1AE5D362" w14:textId="77777777" w:rsidR="00113E1E" w:rsidRPr="00F867BF" w:rsidRDefault="00113E1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7DEB0F8B" w14:textId="77777777" w:rsidR="00113E1E" w:rsidRPr="00F867BF" w:rsidRDefault="00113E1E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DC0497F" w14:textId="77777777" w:rsidR="00113E1E" w:rsidRPr="00F867BF" w:rsidRDefault="00113E1E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4D06CAC" w14:textId="77777777" w:rsidR="00113E1E" w:rsidRPr="00F867BF" w:rsidRDefault="00113E1E" w:rsidP="003A1137">
            <w:pPr>
              <w:pStyle w:val="acctfourfigures"/>
              <w:tabs>
                <w:tab w:val="clear" w:pos="765"/>
                <w:tab w:val="decimal" w:pos="789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AE5CCAA" w14:textId="77777777" w:rsidR="00113E1E" w:rsidRPr="00F867BF" w:rsidRDefault="00113E1E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7CE968DA" w14:textId="77777777" w:rsidR="00113E1E" w:rsidRPr="00F867BF" w:rsidRDefault="00113E1E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1685DE5" w14:textId="77777777" w:rsidR="00113E1E" w:rsidRPr="00F867BF" w:rsidRDefault="00113E1E" w:rsidP="003A1137">
            <w:pPr>
              <w:pStyle w:val="acctfourfigures"/>
              <w:tabs>
                <w:tab w:val="clear" w:pos="765"/>
                <w:tab w:val="decimal" w:pos="500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BE6E6D8" w14:textId="77777777" w:rsidR="00113E1E" w:rsidRPr="00F867BF" w:rsidRDefault="00113E1E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432BF57" w14:textId="77777777" w:rsidR="00113E1E" w:rsidRPr="00F867BF" w:rsidRDefault="00113E1E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13E1E" w:rsidRPr="00F867BF" w14:paraId="73949F43" w14:textId="77777777" w:rsidTr="00A9457E">
        <w:trPr>
          <w:trHeight w:val="261"/>
        </w:trPr>
        <w:tc>
          <w:tcPr>
            <w:tcW w:w="3375" w:type="dxa"/>
            <w:shd w:val="clear" w:color="auto" w:fill="auto"/>
          </w:tcPr>
          <w:p w14:paraId="2E771C12" w14:textId="77777777" w:rsidR="00113E1E" w:rsidRPr="00F867BF" w:rsidRDefault="00113E1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867B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2A7CB04A" w14:textId="77777777" w:rsidR="00113E1E" w:rsidRPr="00F867BF" w:rsidRDefault="00113E1E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C83C0E1" w14:textId="77777777" w:rsidR="00113E1E" w:rsidRPr="00F867BF" w:rsidRDefault="00113E1E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58B41D8" w14:textId="77777777" w:rsidR="00113E1E" w:rsidRPr="00F867BF" w:rsidRDefault="00113E1E" w:rsidP="003A1137">
            <w:pPr>
              <w:pStyle w:val="acctfourfigures"/>
              <w:tabs>
                <w:tab w:val="clear" w:pos="765"/>
                <w:tab w:val="decimal" w:pos="789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A69C799" w14:textId="77777777" w:rsidR="00113E1E" w:rsidRPr="00F867BF" w:rsidRDefault="00113E1E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071B010B" w14:textId="77777777" w:rsidR="00113E1E" w:rsidRPr="00F867BF" w:rsidRDefault="00113E1E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203A8E9" w14:textId="77777777" w:rsidR="00113E1E" w:rsidRPr="00F867BF" w:rsidRDefault="00113E1E" w:rsidP="003A1137">
            <w:pPr>
              <w:pStyle w:val="acctfourfigures"/>
              <w:tabs>
                <w:tab w:val="clear" w:pos="765"/>
                <w:tab w:val="decimal" w:pos="500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173C909" w14:textId="77777777" w:rsidR="00113E1E" w:rsidRPr="00F867BF" w:rsidRDefault="00113E1E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1F448AA" w14:textId="77777777" w:rsidR="00113E1E" w:rsidRPr="00F867BF" w:rsidRDefault="00113E1E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13E1E" w:rsidRPr="00F867BF" w14:paraId="7C662DA0" w14:textId="77777777" w:rsidTr="00A9457E">
        <w:trPr>
          <w:trHeight w:val="261"/>
        </w:trPr>
        <w:tc>
          <w:tcPr>
            <w:tcW w:w="3375" w:type="dxa"/>
            <w:shd w:val="clear" w:color="auto" w:fill="auto"/>
          </w:tcPr>
          <w:p w14:paraId="27AEB0B2" w14:textId="77777777" w:rsidR="00113E1E" w:rsidRPr="00F867BF" w:rsidRDefault="00113E1E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67B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73BD711B" w14:textId="125B312F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5A90DD9" w14:textId="36C08280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1850D2F" w14:textId="08890A03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1,600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8578542" w14:textId="276A5EB8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1,600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00A0363C" w14:textId="7D7D3BAC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D4D410A" w14:textId="3999EED2" w:rsidR="00113E1E" w:rsidRPr="00F867BF" w:rsidRDefault="001930A6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1,601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7C4DAAD" w14:textId="4F7A92E4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605ED1D" w14:textId="7F22E912" w:rsidR="00113E1E" w:rsidRPr="00F867BF" w:rsidRDefault="001930A6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1,601</w:t>
            </w:r>
          </w:p>
        </w:tc>
      </w:tr>
      <w:tr w:rsidR="00113E1E" w:rsidRPr="00F867BF" w14:paraId="7C8880E5" w14:textId="77777777" w:rsidTr="00A9457E">
        <w:trPr>
          <w:trHeight w:val="261"/>
        </w:trPr>
        <w:tc>
          <w:tcPr>
            <w:tcW w:w="3375" w:type="dxa"/>
            <w:shd w:val="clear" w:color="auto" w:fill="auto"/>
          </w:tcPr>
          <w:p w14:paraId="76F146E3" w14:textId="77777777" w:rsidR="00113E1E" w:rsidRPr="00F867BF" w:rsidRDefault="00113E1E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67B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213964BC" w14:textId="288851A5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1DA33EC" w14:textId="628F24EC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B06C458" w14:textId="3547E73A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46,565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DA7351D" w14:textId="0CD17993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46,565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42AD8EDF" w14:textId="443CC317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74EEC3D" w14:textId="30B50D51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47,821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9C990DD" w14:textId="2CCCB4B1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4C74AAC" w14:textId="5018CD77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47,821</w:t>
            </w:r>
          </w:p>
        </w:tc>
      </w:tr>
      <w:tr w:rsidR="00113E1E" w:rsidRPr="00F867BF" w14:paraId="20D77F83" w14:textId="77777777" w:rsidTr="00A9457E">
        <w:trPr>
          <w:trHeight w:val="261"/>
        </w:trPr>
        <w:tc>
          <w:tcPr>
            <w:tcW w:w="3375" w:type="dxa"/>
            <w:shd w:val="clear" w:color="auto" w:fill="auto"/>
          </w:tcPr>
          <w:p w14:paraId="1BC5DE49" w14:textId="77777777" w:rsidR="00113E1E" w:rsidRPr="00F867BF" w:rsidRDefault="00113E1E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67B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0ED4B33" w14:textId="6E97EB6F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A6A8B3C" w14:textId="55BE40BE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46C8756" w14:textId="4D3DC513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290E8E7" w14:textId="3AA6E0DE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7C43A6A7" w14:textId="71EDDCD5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A5D5279" w14:textId="32E2BCC8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31C4E5" w14:textId="3F712038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5B7656" w14:textId="2F0D78DF" w:rsidR="00113E1E" w:rsidRPr="00F867BF" w:rsidRDefault="003A1137" w:rsidP="003A113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4" w:right="-2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72</w:t>
            </w:r>
          </w:p>
        </w:tc>
      </w:tr>
    </w:tbl>
    <w:p w14:paraId="27F85A80" w14:textId="7DB4958C" w:rsidR="008F3C28" w:rsidRPr="00F867BF" w:rsidRDefault="008F3C28" w:rsidP="0029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6B609092" w14:textId="77777777" w:rsidR="00B937DD" w:rsidRPr="00F867BF" w:rsidRDefault="00B937DD">
      <w:pPr>
        <w:rPr>
          <w:rFonts w:asciiTheme="majorBidi" w:hAnsiTheme="majorBidi" w:cstheme="majorBidi"/>
        </w:rPr>
      </w:pPr>
      <w:r w:rsidRPr="00F867BF">
        <w:rPr>
          <w:rFonts w:asciiTheme="majorBidi" w:hAnsiTheme="majorBidi" w:cstheme="majorBidi"/>
        </w:rPr>
        <w:br w:type="page"/>
      </w:r>
    </w:p>
    <w:tbl>
      <w:tblPr>
        <w:tblW w:w="14533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375"/>
        <w:gridCol w:w="1394"/>
        <w:gridCol w:w="1395"/>
        <w:gridCol w:w="1395"/>
        <w:gridCol w:w="1395"/>
        <w:gridCol w:w="1394"/>
        <w:gridCol w:w="1395"/>
        <w:gridCol w:w="1395"/>
        <w:gridCol w:w="1395"/>
      </w:tblGrid>
      <w:tr w:rsidR="00CD7447" w:rsidRPr="00F867BF" w14:paraId="53E7FCA6" w14:textId="77777777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482B0246" w14:textId="77777777" w:rsidR="00CD7447" w:rsidRPr="00F867BF" w:rsidRDefault="00CD744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35031FCE" w14:textId="77777777" w:rsidR="00CD7447" w:rsidRPr="00F867BF" w:rsidRDefault="00CD744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D7447" w:rsidRPr="00F867BF" w14:paraId="514651BB" w14:textId="77777777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05D44BD8" w14:textId="77777777" w:rsidR="00CD7447" w:rsidRPr="00F867BF" w:rsidRDefault="00CD744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79" w:type="dxa"/>
            <w:gridSpan w:val="4"/>
            <w:vAlign w:val="bottom"/>
          </w:tcPr>
          <w:p w14:paraId="3C6E4149" w14:textId="77777777" w:rsidR="00CD7447" w:rsidRPr="00F867BF" w:rsidRDefault="00CD744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5579" w:type="dxa"/>
            <w:gridSpan w:val="4"/>
            <w:vAlign w:val="bottom"/>
          </w:tcPr>
          <w:p w14:paraId="6CCB609D" w14:textId="77777777" w:rsidR="00CD7447" w:rsidRPr="00F867BF" w:rsidRDefault="00CD744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 w:rsidRPr="00F867B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CD7447" w:rsidRPr="00F867BF" w14:paraId="7B29C117" w14:textId="77777777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11BA65F4" w14:textId="26641D60" w:rsidR="00CD7447" w:rsidRPr="00F867BF" w:rsidRDefault="00CD744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867B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867BF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Pr="00F867BF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94" w:type="dxa"/>
            <w:vAlign w:val="bottom"/>
          </w:tcPr>
          <w:p w14:paraId="36E5EE26" w14:textId="77777777" w:rsidR="00CD7447" w:rsidRPr="00F867BF" w:rsidRDefault="00CD744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DEDFD99" w14:textId="77777777" w:rsidR="00CD7447" w:rsidRPr="00F867BF" w:rsidRDefault="00CD744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E26AF99" w14:textId="77777777" w:rsidR="00CD7447" w:rsidRPr="00F867BF" w:rsidRDefault="00CD744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D2B5254" w14:textId="77777777" w:rsidR="00CD7447" w:rsidRPr="00F867BF" w:rsidRDefault="00CD744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94" w:type="dxa"/>
            <w:vAlign w:val="bottom"/>
          </w:tcPr>
          <w:p w14:paraId="120240E0" w14:textId="77777777" w:rsidR="00CD7447" w:rsidRPr="00F867BF" w:rsidRDefault="00CD744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867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95" w:type="dxa"/>
            <w:vAlign w:val="bottom"/>
          </w:tcPr>
          <w:p w14:paraId="7B7F9B7A" w14:textId="77777777" w:rsidR="00CD7447" w:rsidRPr="00F867BF" w:rsidRDefault="00CD744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F867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395" w:type="dxa"/>
            <w:vAlign w:val="bottom"/>
          </w:tcPr>
          <w:p w14:paraId="697C89CF" w14:textId="77777777" w:rsidR="00CD7447" w:rsidRPr="00F867BF" w:rsidRDefault="00CD744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F867B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9BFB904" w14:textId="77777777" w:rsidR="00CD7447" w:rsidRPr="00F867BF" w:rsidRDefault="00CD744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D7447" w:rsidRPr="00F867BF" w14:paraId="46F7B00D" w14:textId="77777777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0BE18C1D" w14:textId="77777777" w:rsidR="00CD7447" w:rsidRPr="00F867BF" w:rsidRDefault="00CD744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66C8F8A5" w14:textId="77777777" w:rsidR="00CD7447" w:rsidRPr="00F867BF" w:rsidRDefault="00CD744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F3E7F" w:rsidRPr="00F867BF" w14:paraId="70C2BB12" w14:textId="77777777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3A6791F9" w14:textId="27CDBF96" w:rsidR="005F3E7F" w:rsidRPr="00F867BF" w:rsidRDefault="005F3E7F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867B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C6628" w:rsidRPr="00F867B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158" w:type="dxa"/>
            <w:gridSpan w:val="8"/>
            <w:vAlign w:val="bottom"/>
          </w:tcPr>
          <w:p w14:paraId="3257E396" w14:textId="77777777" w:rsidR="005F3E7F" w:rsidRPr="00F867BF" w:rsidRDefault="005F3E7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D7447" w:rsidRPr="00F867BF" w14:paraId="41766938" w14:textId="77777777">
        <w:trPr>
          <w:trHeight w:val="261"/>
        </w:trPr>
        <w:tc>
          <w:tcPr>
            <w:tcW w:w="3375" w:type="dxa"/>
            <w:shd w:val="clear" w:color="auto" w:fill="auto"/>
          </w:tcPr>
          <w:p w14:paraId="2729C1F5" w14:textId="77777777" w:rsidR="00CD7447" w:rsidRPr="00F867BF" w:rsidRDefault="00CD744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867B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4" w:type="dxa"/>
          </w:tcPr>
          <w:p w14:paraId="0802A8AD" w14:textId="77777777" w:rsidR="00CD7447" w:rsidRPr="00F867BF" w:rsidRDefault="00CD744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690DB210" w14:textId="77777777" w:rsidR="00CD7447" w:rsidRPr="00F867BF" w:rsidRDefault="00CD744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4D74F903" w14:textId="77777777" w:rsidR="00CD7447" w:rsidRPr="00F867BF" w:rsidRDefault="00CD744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1B81C2D5" w14:textId="77777777" w:rsidR="00CD7447" w:rsidRPr="00F867BF" w:rsidRDefault="00CD744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5C1C1794" w14:textId="77777777" w:rsidR="00CD7447" w:rsidRPr="00F867BF" w:rsidRDefault="00CD744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3CC17D6E" w14:textId="77777777" w:rsidR="00CD7447" w:rsidRPr="00F867BF" w:rsidRDefault="00CD744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5F5B7AE" w14:textId="77777777" w:rsidR="00CD7447" w:rsidRPr="00F867BF" w:rsidRDefault="00CD744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1E947C6F" w14:textId="77777777" w:rsidR="00CD7447" w:rsidRPr="00F867BF" w:rsidRDefault="00CD744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6628" w:rsidRPr="00F867BF" w14:paraId="5A9A6A86" w14:textId="77777777">
        <w:trPr>
          <w:trHeight w:val="261"/>
        </w:trPr>
        <w:tc>
          <w:tcPr>
            <w:tcW w:w="3375" w:type="dxa"/>
            <w:shd w:val="clear" w:color="auto" w:fill="auto"/>
          </w:tcPr>
          <w:p w14:paraId="76AF5A57" w14:textId="77777777" w:rsidR="00BC6628" w:rsidRPr="00F867BF" w:rsidRDefault="00BC6628" w:rsidP="00BC66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867B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94" w:type="dxa"/>
            <w:shd w:val="clear" w:color="auto" w:fill="auto"/>
          </w:tcPr>
          <w:p w14:paraId="4029A302" w14:textId="61C45BF0" w:rsidR="00BC6628" w:rsidRPr="00F867BF" w:rsidRDefault="00BC6628" w:rsidP="00BC66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  <w:r w:rsidRPr="00F867B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395" w:type="dxa"/>
            <w:shd w:val="clear" w:color="auto" w:fill="auto"/>
          </w:tcPr>
          <w:p w14:paraId="185F50AE" w14:textId="5C2FA6EF" w:rsidR="00BC6628" w:rsidRPr="00F867BF" w:rsidRDefault="00BC6628" w:rsidP="00BC66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320</w:t>
            </w:r>
          </w:p>
        </w:tc>
        <w:tc>
          <w:tcPr>
            <w:tcW w:w="1395" w:type="dxa"/>
            <w:shd w:val="clear" w:color="auto" w:fill="auto"/>
          </w:tcPr>
          <w:p w14:paraId="1BA6EB98" w14:textId="21C7783D" w:rsidR="00BC6628" w:rsidRPr="00F867BF" w:rsidRDefault="00BC6628" w:rsidP="00BC66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DA8EB86" w14:textId="01D48AA6" w:rsidR="00BC6628" w:rsidRPr="00F867BF" w:rsidRDefault="00BC6628" w:rsidP="00BC66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35</w:t>
            </w:r>
            <w:r w:rsidRPr="00F867B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394" w:type="dxa"/>
            <w:shd w:val="clear" w:color="auto" w:fill="auto"/>
          </w:tcPr>
          <w:p w14:paraId="0460748F" w14:textId="5B430CE2" w:rsidR="00BC6628" w:rsidRPr="00F867BF" w:rsidRDefault="00BC6628" w:rsidP="00BC66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35</w:t>
            </w:r>
            <w:r w:rsidRPr="00F867B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395" w:type="dxa"/>
            <w:shd w:val="clear" w:color="auto" w:fill="auto"/>
          </w:tcPr>
          <w:p w14:paraId="0364559D" w14:textId="051EBE60" w:rsidR="00BC6628" w:rsidRPr="00F867BF" w:rsidRDefault="00BC6628" w:rsidP="00BC66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3B351C56" w14:textId="71372A88" w:rsidR="00BC6628" w:rsidRPr="00F867BF" w:rsidRDefault="00BC6628" w:rsidP="00BC66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F8CE0D6" w14:textId="5BA0F003" w:rsidR="00BC6628" w:rsidRPr="00F867BF" w:rsidRDefault="00BC6628" w:rsidP="00BC66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67B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35</w:t>
            </w:r>
            <w:r w:rsidRPr="00F86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BC6628" w:rsidRPr="00F867BF" w14:paraId="57BE0ACA" w14:textId="77777777">
        <w:trPr>
          <w:trHeight w:val="261"/>
        </w:trPr>
        <w:tc>
          <w:tcPr>
            <w:tcW w:w="3375" w:type="dxa"/>
            <w:shd w:val="clear" w:color="auto" w:fill="auto"/>
          </w:tcPr>
          <w:p w14:paraId="70F58F63" w14:textId="77777777" w:rsidR="00BC6628" w:rsidRPr="00F867BF" w:rsidRDefault="00BC6628" w:rsidP="00BC6628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867B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178ABAB5" w14:textId="77777777" w:rsidR="00BC6628" w:rsidRPr="00F867BF" w:rsidRDefault="00BC6628" w:rsidP="00BC6628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7B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40298167" w14:textId="3B7A80E4" w:rsidR="00BC6628" w:rsidRPr="00F867BF" w:rsidRDefault="00BC6628" w:rsidP="00BC66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356297B" w14:textId="1959279B" w:rsidR="00BC6628" w:rsidRPr="00F867BF" w:rsidRDefault="00BC6628" w:rsidP="00BC66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67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B821E16" w14:textId="2105081A" w:rsidR="00BC6628" w:rsidRPr="00F867BF" w:rsidRDefault="00BC6628" w:rsidP="00BC66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C919FD" w14:textId="07E9B2A0" w:rsidR="00BC6628" w:rsidRPr="00F867BF" w:rsidRDefault="00BC6628" w:rsidP="00BC66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525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32F7039C" w14:textId="78EB5F82" w:rsidR="00BC6628" w:rsidRPr="00F867BF" w:rsidRDefault="00BC6628" w:rsidP="00BC66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9524586" w14:textId="5C2B7597" w:rsidR="00BC6628" w:rsidRPr="00F867BF" w:rsidRDefault="00BC6628" w:rsidP="00BC66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441F4F3" w14:textId="7B785862" w:rsidR="00BC6628" w:rsidRPr="00F867BF" w:rsidRDefault="00BC6628" w:rsidP="00BC66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867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15F153A" w14:textId="0047F701" w:rsidR="00BC6628" w:rsidRPr="00F867BF" w:rsidRDefault="00BC6628" w:rsidP="00BC66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525</w:t>
            </w:r>
          </w:p>
        </w:tc>
      </w:tr>
      <w:tr w:rsidR="00BC6628" w:rsidRPr="00F867BF" w14:paraId="5001CBB0" w14:textId="77777777">
        <w:trPr>
          <w:trHeight w:val="261"/>
        </w:trPr>
        <w:tc>
          <w:tcPr>
            <w:tcW w:w="3375" w:type="dxa"/>
            <w:shd w:val="clear" w:color="auto" w:fill="auto"/>
          </w:tcPr>
          <w:p w14:paraId="30B0D47B" w14:textId="77777777" w:rsidR="00BC6628" w:rsidRPr="00F867BF" w:rsidRDefault="00BC6628" w:rsidP="00BC66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67B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1394" w:type="dxa"/>
            <w:shd w:val="clear" w:color="auto" w:fill="auto"/>
          </w:tcPr>
          <w:p w14:paraId="0AD43825" w14:textId="79967187" w:rsidR="00BC6628" w:rsidRPr="00F867BF" w:rsidRDefault="00BC6628" w:rsidP="00BC66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A7AA588" w14:textId="3976ED17" w:rsidR="00BC6628" w:rsidRPr="00F867BF" w:rsidRDefault="00BC6628" w:rsidP="00BC66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E2D0DD4" w14:textId="17BB36B2" w:rsidR="00BC6628" w:rsidRPr="00F867BF" w:rsidRDefault="00BC6628" w:rsidP="00BC662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867B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510</w:t>
            </w:r>
          </w:p>
        </w:tc>
        <w:tc>
          <w:tcPr>
            <w:tcW w:w="1395" w:type="dxa"/>
            <w:shd w:val="clear" w:color="auto" w:fill="auto"/>
          </w:tcPr>
          <w:p w14:paraId="41783311" w14:textId="744D534E" w:rsidR="00BC6628" w:rsidRPr="00F867BF" w:rsidRDefault="00BC6628" w:rsidP="00BC66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67B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510</w:t>
            </w:r>
          </w:p>
        </w:tc>
        <w:tc>
          <w:tcPr>
            <w:tcW w:w="1394" w:type="dxa"/>
            <w:shd w:val="clear" w:color="auto" w:fill="auto"/>
          </w:tcPr>
          <w:p w14:paraId="3B4BDDBB" w14:textId="720E3141" w:rsidR="00BC6628" w:rsidRPr="00F867BF" w:rsidRDefault="00BC6628" w:rsidP="00BC66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8861E81" w14:textId="64C0946F" w:rsidR="00BC6628" w:rsidRPr="00F867BF" w:rsidRDefault="00BC6628" w:rsidP="00BC66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  <w:r w:rsidRPr="00F867B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1395" w:type="dxa"/>
            <w:shd w:val="clear" w:color="auto" w:fill="auto"/>
          </w:tcPr>
          <w:p w14:paraId="7C4D3751" w14:textId="0A69F445" w:rsidR="00BC6628" w:rsidRPr="00F867BF" w:rsidRDefault="00BC6628" w:rsidP="00BC66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67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39501351" w14:textId="4F1D4A01" w:rsidR="00BC6628" w:rsidRPr="00F867BF" w:rsidRDefault="00BC6628" w:rsidP="00BC66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  <w:r w:rsidRPr="00F867B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</w:tr>
      <w:tr w:rsidR="00BC6628" w:rsidRPr="00F867BF" w14:paraId="2EBC19A3" w14:textId="77777777">
        <w:trPr>
          <w:trHeight w:val="261"/>
        </w:trPr>
        <w:tc>
          <w:tcPr>
            <w:tcW w:w="3375" w:type="dxa"/>
            <w:shd w:val="clear" w:color="auto" w:fill="auto"/>
          </w:tcPr>
          <w:p w14:paraId="6FF000CB" w14:textId="77777777" w:rsidR="00BC6628" w:rsidRPr="00F867BF" w:rsidRDefault="00BC6628" w:rsidP="00BC66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67B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55B4E20" w14:textId="5334B69E" w:rsidR="00BC6628" w:rsidRPr="00F867BF" w:rsidRDefault="00BC6628" w:rsidP="00BC66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AD10E7E" w14:textId="6EC3A8B2" w:rsidR="00BC6628" w:rsidRPr="00F867BF" w:rsidRDefault="00BC6628" w:rsidP="00BC66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125F50E" w14:textId="1E8A1D30" w:rsidR="00BC6628" w:rsidRPr="00F867BF" w:rsidRDefault="00BC6628" w:rsidP="00BC662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836E889" w14:textId="7D997375" w:rsidR="00BC6628" w:rsidRPr="00F867BF" w:rsidRDefault="00BC6628" w:rsidP="00BC66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67B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366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D83B06E" w14:textId="2F67A03B" w:rsidR="00BC6628" w:rsidRPr="00F867BF" w:rsidRDefault="00BC6628" w:rsidP="00BC66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0142B93" w14:textId="4436ED8B" w:rsidR="00BC6628" w:rsidRPr="00F867BF" w:rsidRDefault="00BC6628" w:rsidP="00BC66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0D8886A" w14:textId="6606771E" w:rsidR="00BC6628" w:rsidRPr="00F867BF" w:rsidRDefault="00BC6628" w:rsidP="00BC66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DF5EE1A" w14:textId="31629E12" w:rsidR="00BC6628" w:rsidRPr="00F867BF" w:rsidRDefault="00BC6628" w:rsidP="00BC66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366</w:t>
            </w:r>
          </w:p>
        </w:tc>
      </w:tr>
      <w:tr w:rsidR="00BC6628" w:rsidRPr="00F867BF" w14:paraId="5560BB1A" w14:textId="77777777">
        <w:trPr>
          <w:trHeight w:val="261"/>
        </w:trPr>
        <w:tc>
          <w:tcPr>
            <w:tcW w:w="3375" w:type="dxa"/>
            <w:shd w:val="clear" w:color="auto" w:fill="auto"/>
          </w:tcPr>
          <w:p w14:paraId="01305E6B" w14:textId="77777777" w:rsidR="00BC6628" w:rsidRPr="00F867BF" w:rsidRDefault="00BC6628" w:rsidP="00BC66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37A2E2AF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EDF316B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377E1C3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91CD47A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22100F9C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D338B7E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D7B46FA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D5EB55F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6628" w:rsidRPr="00F867BF" w14:paraId="4697F96F" w14:textId="77777777">
        <w:trPr>
          <w:trHeight w:val="261"/>
        </w:trPr>
        <w:tc>
          <w:tcPr>
            <w:tcW w:w="3375" w:type="dxa"/>
            <w:shd w:val="clear" w:color="auto" w:fill="auto"/>
          </w:tcPr>
          <w:p w14:paraId="7AF6BA1F" w14:textId="77777777" w:rsidR="00BC6628" w:rsidRPr="00F867BF" w:rsidRDefault="00BC6628" w:rsidP="00BC66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867B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64F23C2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51BA3EB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06C2B11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0BCE399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097435CF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A40F5C7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921BA3F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DF2CC64" w14:textId="77777777" w:rsidR="00BC6628" w:rsidRPr="00F867BF" w:rsidRDefault="00BC6628" w:rsidP="00BC66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6628" w:rsidRPr="00F867BF" w14:paraId="6CD12911" w14:textId="77777777">
        <w:trPr>
          <w:trHeight w:val="261"/>
        </w:trPr>
        <w:tc>
          <w:tcPr>
            <w:tcW w:w="3375" w:type="dxa"/>
            <w:shd w:val="clear" w:color="auto" w:fill="auto"/>
          </w:tcPr>
          <w:p w14:paraId="4F4900BF" w14:textId="77777777" w:rsidR="00BC6628" w:rsidRPr="00F867BF" w:rsidRDefault="00BC6628" w:rsidP="00BC66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67B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394" w:type="dxa"/>
            <w:shd w:val="clear" w:color="auto" w:fill="auto"/>
          </w:tcPr>
          <w:p w14:paraId="3EAE8F08" w14:textId="321C6D43" w:rsidR="00BC6628" w:rsidRPr="00F867BF" w:rsidRDefault="00BC6628" w:rsidP="00BC66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9B1F21C" w14:textId="7D2D003A" w:rsidR="00BC6628" w:rsidRPr="00F867BF" w:rsidRDefault="00BC6628" w:rsidP="00BC66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AA1EB98" w14:textId="2D260A13" w:rsidR="00BC6628" w:rsidRPr="00F867BF" w:rsidRDefault="00BC6628" w:rsidP="00BC662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67B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600</w:t>
            </w:r>
          </w:p>
        </w:tc>
        <w:tc>
          <w:tcPr>
            <w:tcW w:w="1395" w:type="dxa"/>
            <w:shd w:val="clear" w:color="auto" w:fill="auto"/>
          </w:tcPr>
          <w:p w14:paraId="40D814BD" w14:textId="3D89A83F" w:rsidR="00BC6628" w:rsidRPr="00F867BF" w:rsidRDefault="00BC6628" w:rsidP="00BC66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67B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600</w:t>
            </w:r>
          </w:p>
        </w:tc>
        <w:tc>
          <w:tcPr>
            <w:tcW w:w="1394" w:type="dxa"/>
            <w:shd w:val="clear" w:color="auto" w:fill="auto"/>
          </w:tcPr>
          <w:p w14:paraId="3CA06D6D" w14:textId="0A26E915" w:rsidR="00BC6628" w:rsidRPr="00F867BF" w:rsidRDefault="00BC6628" w:rsidP="00BC66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192D579" w14:textId="5660A389" w:rsidR="00BC6628" w:rsidRPr="00F867BF" w:rsidRDefault="00BC6628" w:rsidP="00BC66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599</w:t>
            </w:r>
          </w:p>
        </w:tc>
        <w:tc>
          <w:tcPr>
            <w:tcW w:w="1395" w:type="dxa"/>
            <w:shd w:val="clear" w:color="auto" w:fill="auto"/>
          </w:tcPr>
          <w:p w14:paraId="29146BDC" w14:textId="347F2C36" w:rsidR="00BC6628" w:rsidRPr="00F867BF" w:rsidRDefault="00BC6628" w:rsidP="00BC66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F7A95CA" w14:textId="7C9915E3" w:rsidR="00BC6628" w:rsidRPr="00F867BF" w:rsidRDefault="00BC6628" w:rsidP="00BC66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599</w:t>
            </w:r>
          </w:p>
        </w:tc>
      </w:tr>
      <w:tr w:rsidR="00BC6628" w:rsidRPr="00F867BF" w14:paraId="46A7341E" w14:textId="77777777">
        <w:trPr>
          <w:trHeight w:val="261"/>
        </w:trPr>
        <w:tc>
          <w:tcPr>
            <w:tcW w:w="3375" w:type="dxa"/>
            <w:shd w:val="clear" w:color="auto" w:fill="auto"/>
          </w:tcPr>
          <w:p w14:paraId="2F216458" w14:textId="77777777" w:rsidR="00BC6628" w:rsidRPr="00F867BF" w:rsidRDefault="00BC6628" w:rsidP="00BC66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67B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94" w:type="dxa"/>
            <w:shd w:val="clear" w:color="auto" w:fill="auto"/>
          </w:tcPr>
          <w:p w14:paraId="2F133E7D" w14:textId="7AECB2A0" w:rsidR="00BC6628" w:rsidRPr="00F867BF" w:rsidRDefault="00BC6628" w:rsidP="00BC66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05115EF" w14:textId="035F3971" w:rsidR="00BC6628" w:rsidRPr="00F867BF" w:rsidRDefault="00BC6628" w:rsidP="00BC66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1C3211B" w14:textId="52096766" w:rsidR="00BC6628" w:rsidRPr="00F867BF" w:rsidRDefault="00BC6628" w:rsidP="00BC66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40</w:t>
            </w:r>
            <w:r w:rsidRPr="00F86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,06</w:t>
            </w:r>
            <w:r w:rsidRPr="00F867B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</w:t>
            </w:r>
          </w:p>
        </w:tc>
        <w:tc>
          <w:tcPr>
            <w:tcW w:w="1395" w:type="dxa"/>
            <w:shd w:val="clear" w:color="auto" w:fill="auto"/>
          </w:tcPr>
          <w:p w14:paraId="05D9D3E4" w14:textId="56A6876E" w:rsidR="00BC6628" w:rsidRPr="00F867BF" w:rsidRDefault="00BC6628" w:rsidP="00BC66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</w:rPr>
              <w:t>40,06</w:t>
            </w:r>
            <w:r w:rsidRPr="00F867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394" w:type="dxa"/>
            <w:shd w:val="clear" w:color="auto" w:fill="auto"/>
          </w:tcPr>
          <w:p w14:paraId="10A28575" w14:textId="02F3691D" w:rsidR="00BC6628" w:rsidRPr="00F867BF" w:rsidRDefault="00BC6628" w:rsidP="00BC66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5E692C0" w14:textId="5566C93A" w:rsidR="00BC6628" w:rsidRPr="00F867BF" w:rsidRDefault="00BC6628" w:rsidP="00BC66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</w:rPr>
              <w:t>40,627</w:t>
            </w:r>
          </w:p>
        </w:tc>
        <w:tc>
          <w:tcPr>
            <w:tcW w:w="1395" w:type="dxa"/>
            <w:shd w:val="clear" w:color="auto" w:fill="auto"/>
          </w:tcPr>
          <w:p w14:paraId="3998A0E6" w14:textId="0E74AE57" w:rsidR="00BC6628" w:rsidRPr="00F867BF" w:rsidRDefault="00BC6628" w:rsidP="00BC66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2F616688" w14:textId="18F6F6DC" w:rsidR="00BC6628" w:rsidRPr="00F867BF" w:rsidRDefault="00BC6628" w:rsidP="00BC66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</w:rPr>
              <w:t>40,627</w:t>
            </w:r>
          </w:p>
        </w:tc>
      </w:tr>
      <w:tr w:rsidR="00BC6628" w:rsidRPr="00F867BF" w14:paraId="799F16F1" w14:textId="77777777">
        <w:trPr>
          <w:trHeight w:val="261"/>
        </w:trPr>
        <w:tc>
          <w:tcPr>
            <w:tcW w:w="3375" w:type="dxa"/>
            <w:shd w:val="clear" w:color="auto" w:fill="auto"/>
          </w:tcPr>
          <w:p w14:paraId="17872C08" w14:textId="77777777" w:rsidR="00BC6628" w:rsidRPr="00F867BF" w:rsidRDefault="00BC6628" w:rsidP="00BC66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867B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394" w:type="dxa"/>
            <w:shd w:val="clear" w:color="auto" w:fill="auto"/>
          </w:tcPr>
          <w:p w14:paraId="37B0ED2C" w14:textId="3AE4F0DB" w:rsidR="00BC6628" w:rsidRPr="00F867BF" w:rsidRDefault="00BC6628" w:rsidP="00BC66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158</w:t>
            </w:r>
          </w:p>
        </w:tc>
        <w:tc>
          <w:tcPr>
            <w:tcW w:w="1395" w:type="dxa"/>
            <w:shd w:val="clear" w:color="auto" w:fill="auto"/>
          </w:tcPr>
          <w:p w14:paraId="198788A7" w14:textId="12EC21EA" w:rsidR="00BC6628" w:rsidRPr="00F867BF" w:rsidRDefault="00BC6628" w:rsidP="00BC6628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F923612" w14:textId="61C77E8B" w:rsidR="00BC6628" w:rsidRPr="00F867BF" w:rsidRDefault="00BC6628" w:rsidP="00BC66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73154B7" w14:textId="09CB6B23" w:rsidR="00BC6628" w:rsidRPr="00F867BF" w:rsidRDefault="00BC6628" w:rsidP="00BC66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158</w:t>
            </w:r>
          </w:p>
        </w:tc>
        <w:tc>
          <w:tcPr>
            <w:tcW w:w="1394" w:type="dxa"/>
            <w:shd w:val="clear" w:color="auto" w:fill="auto"/>
          </w:tcPr>
          <w:p w14:paraId="2A8BB3D8" w14:textId="4E01990F" w:rsidR="00BC6628" w:rsidRPr="00F867BF" w:rsidRDefault="00BC6628" w:rsidP="00BC66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C7F2442" w14:textId="42495581" w:rsidR="00BC6628" w:rsidRPr="00F867BF" w:rsidRDefault="00BC6628" w:rsidP="00BC66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158</w:t>
            </w:r>
          </w:p>
        </w:tc>
        <w:tc>
          <w:tcPr>
            <w:tcW w:w="1395" w:type="dxa"/>
            <w:shd w:val="clear" w:color="auto" w:fill="auto"/>
          </w:tcPr>
          <w:p w14:paraId="449EDA0F" w14:textId="53F3613D" w:rsidR="00BC6628" w:rsidRPr="00F867BF" w:rsidRDefault="00BC6628" w:rsidP="00BC66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D204260" w14:textId="2EA2F2F7" w:rsidR="00BC6628" w:rsidRPr="00F867BF" w:rsidRDefault="00BC6628" w:rsidP="00BC66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7B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158</w:t>
            </w:r>
          </w:p>
        </w:tc>
      </w:tr>
    </w:tbl>
    <w:p w14:paraId="13DA0CC8" w14:textId="2F28FDF1" w:rsidR="008F3C28" w:rsidRPr="00F867BF" w:rsidRDefault="008F3C28" w:rsidP="0029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5BD058B0" w14:textId="18BF911E" w:rsidR="008F3C28" w:rsidRPr="00F867BF" w:rsidRDefault="008F3C28" w:rsidP="0029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0A914FF3" w14:textId="6818A924" w:rsidR="00FE302E" w:rsidRPr="00F867BF" w:rsidRDefault="00FE302E">
      <w:pPr>
        <w:rPr>
          <w:cs/>
        </w:rPr>
        <w:sectPr w:rsidR="00FE302E" w:rsidRPr="00F867BF" w:rsidSect="003554C1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0AD3727" w14:textId="0A163432" w:rsidR="00B937DD" w:rsidRPr="00F867BF" w:rsidRDefault="00B937DD" w:rsidP="00C5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rFonts w:hint="cs"/>
          <w:cs/>
        </w:rPr>
        <w:lastRenderedPageBreak/>
        <w:t xml:space="preserve">มูลค่ายุติธรรมระดับ </w:t>
      </w:r>
      <w:r w:rsidR="00423C1C" w:rsidRPr="00F867BF">
        <w:rPr>
          <w:rFonts w:hint="cs"/>
        </w:rPr>
        <w:t>2</w:t>
      </w:r>
      <w:r w:rsidRPr="00F867BF">
        <w:rPr>
          <w:rFonts w:hint="cs"/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10297E8E" w14:textId="77777777" w:rsidR="00B937DD" w:rsidRPr="00F867BF" w:rsidRDefault="00B937DD" w:rsidP="00B93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22E8C795" w14:textId="77777777" w:rsidR="00B937DD" w:rsidRPr="00F867BF" w:rsidRDefault="00B937DD" w:rsidP="00B93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F867BF">
        <w:rPr>
          <w:rFonts w:hint="cs"/>
          <w:cs/>
        </w:rPr>
        <w:t xml:space="preserve">มูลค่ายุติธรรมระดับ </w:t>
      </w:r>
      <w:r w:rsidRPr="00F867BF">
        <w:rPr>
          <w:rFonts w:hint="cs"/>
        </w:rPr>
        <w:t xml:space="preserve">3 </w:t>
      </w:r>
      <w:r w:rsidRPr="00F867BF">
        <w:rPr>
          <w:rFonts w:hint="cs"/>
          <w:cs/>
        </w:rPr>
        <w:t>สำหรับเงินลงทุนในตราสารหนี้และตราสารทุนที่วัดมูลค่าด้วยมูลค่ายุติธรรมผ่านกำไรขาดทุนและ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573D74BC" w14:textId="77777777" w:rsidR="00B937DD" w:rsidRPr="00F867BF" w:rsidRDefault="00B937DD" w:rsidP="00B937DD">
      <w:pPr>
        <w:pStyle w:val="ListParagraph"/>
        <w:numPr>
          <w:ilvl w:val="0"/>
          <w:numId w:val="49"/>
        </w:numPr>
        <w:tabs>
          <w:tab w:val="decimal" w:pos="54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กรณีการลงทุนในหลักทรัพย์ที่ไม่อยู่ในความต้องการของตลาด ใช้ราคาทุนซึ่งถือเป็นมูลค่ายุติธรรมโดยประมาณ ยกเว้นมีการเปลี่ยนแปลงอย่างมีนัยสำคัญในการดำเนินงานของกิจการที่ไปลงทุน</w:t>
      </w:r>
    </w:p>
    <w:p w14:paraId="3172431A" w14:textId="3E652C72" w:rsidR="000266D7" w:rsidRPr="00F867BF" w:rsidRDefault="000266D7" w:rsidP="00707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4EA23E02" w14:textId="0732ED4C" w:rsidR="00D174E2" w:rsidRPr="00F867BF" w:rsidRDefault="00D174E2" w:rsidP="00D174E2">
      <w:pPr>
        <w:pStyle w:val="ListParagraph"/>
        <w:numPr>
          <w:ilvl w:val="1"/>
          <w:numId w:val="39"/>
        </w:numPr>
        <w:tabs>
          <w:tab w:val="left" w:pos="810"/>
        </w:tabs>
        <w:spacing w:line="240" w:lineRule="atLeast"/>
        <w:ind w:left="540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67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สินทรัพย์ทางการเงินที่อยู่ในความต้องการของตลาด</w:t>
      </w:r>
    </w:p>
    <w:p w14:paraId="47C633FB" w14:textId="77777777" w:rsidR="003C1743" w:rsidRPr="00F867BF" w:rsidRDefault="003C1743" w:rsidP="00707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0"/>
          <w:szCs w:val="20"/>
        </w:rPr>
      </w:pPr>
    </w:p>
    <w:tbl>
      <w:tblPr>
        <w:tblStyle w:val="TableGrid"/>
        <w:tblW w:w="9241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105"/>
        <w:gridCol w:w="398"/>
        <w:gridCol w:w="707"/>
        <w:gridCol w:w="899"/>
        <w:gridCol w:w="206"/>
        <w:gridCol w:w="1105"/>
        <w:gridCol w:w="295"/>
        <w:gridCol w:w="810"/>
        <w:gridCol w:w="823"/>
        <w:gridCol w:w="283"/>
      </w:tblGrid>
      <w:tr w:rsidR="007C23A6" w:rsidRPr="00F867BF" w14:paraId="2EEBCB23" w14:textId="77777777" w:rsidTr="007076A2">
        <w:tc>
          <w:tcPr>
            <w:tcW w:w="2610" w:type="dxa"/>
            <w:vAlign w:val="bottom"/>
          </w:tcPr>
          <w:p w14:paraId="2DE92B46" w14:textId="77777777" w:rsidR="007C23A6" w:rsidRPr="00F867BF" w:rsidRDefault="007C23A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631" w:type="dxa"/>
            <w:gridSpan w:val="10"/>
            <w:vAlign w:val="bottom"/>
          </w:tcPr>
          <w:p w14:paraId="652DF3B8" w14:textId="77777777" w:rsidR="007C23A6" w:rsidRPr="00F867BF" w:rsidRDefault="007C23A6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867BF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1E7860" w:rsidRPr="00F867BF" w14:paraId="44BCE1CE" w14:textId="77777777" w:rsidTr="007076A2">
        <w:tc>
          <w:tcPr>
            <w:tcW w:w="2610" w:type="dxa"/>
            <w:vAlign w:val="bottom"/>
            <w:hideMark/>
          </w:tcPr>
          <w:p w14:paraId="26DCC9C5" w14:textId="77777777" w:rsidR="001E7860" w:rsidRPr="00F867BF" w:rsidRDefault="001E7860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867B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105" w:type="dxa"/>
            <w:vAlign w:val="bottom"/>
            <w:hideMark/>
          </w:tcPr>
          <w:p w14:paraId="7F354C0D" w14:textId="77777777" w:rsidR="001E7860" w:rsidRPr="00F867BF" w:rsidRDefault="001E7860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AB3857C" w14:textId="77777777" w:rsidR="001E7860" w:rsidRPr="00F867BF" w:rsidRDefault="001E7860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 w:hint="cs"/>
              </w:rPr>
              <w:t>1</w:t>
            </w:r>
            <w:r w:rsidRPr="00F867BF">
              <w:rPr>
                <w:rFonts w:asciiTheme="majorBidi" w:hAnsiTheme="majorBidi" w:hint="cs"/>
                <w:cs/>
              </w:rPr>
              <w:t xml:space="preserve"> </w:t>
            </w:r>
            <w:r w:rsidRPr="00F867BF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1105" w:type="dxa"/>
            <w:gridSpan w:val="2"/>
            <w:vAlign w:val="bottom"/>
          </w:tcPr>
          <w:p w14:paraId="1414BC24" w14:textId="77777777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4"/>
              <w:jc w:val="center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 w:hint="cs"/>
                <w:cs/>
              </w:rPr>
              <w:t>ได้มาจาก</w:t>
            </w:r>
          </w:p>
          <w:p w14:paraId="7B661E91" w14:textId="68BA9AB7" w:rsidR="001E7860" w:rsidRPr="00F867BF" w:rsidRDefault="001E7860" w:rsidP="0013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4"/>
              <w:jc w:val="center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 w:hint="cs"/>
                <w:cs/>
              </w:rPr>
              <w:t>การซื้อธุรกิจ</w:t>
            </w:r>
          </w:p>
        </w:tc>
        <w:tc>
          <w:tcPr>
            <w:tcW w:w="1105" w:type="dxa"/>
            <w:gridSpan w:val="2"/>
            <w:vAlign w:val="bottom"/>
          </w:tcPr>
          <w:p w14:paraId="344D4E44" w14:textId="3A1B3EA4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F867BF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105" w:type="dxa"/>
            <w:vAlign w:val="bottom"/>
            <w:hideMark/>
          </w:tcPr>
          <w:p w14:paraId="17AFA8F9" w14:textId="7463D0C7" w:rsidR="001E7860" w:rsidRPr="00F867BF" w:rsidRDefault="001E7860">
            <w:pPr>
              <w:spacing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 w:hint="cs"/>
                <w:cs/>
              </w:rPr>
              <w:t>ปรับปรุง</w:t>
            </w:r>
          </w:p>
          <w:p w14:paraId="48F21B85" w14:textId="77777777" w:rsidR="001E7860" w:rsidRPr="00F867BF" w:rsidRDefault="001E7860">
            <w:pPr>
              <w:spacing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 w:hint="cs"/>
                <w:cs/>
              </w:rPr>
              <w:t>มูลค่ายุติธรรม</w:t>
            </w:r>
          </w:p>
        </w:tc>
        <w:tc>
          <w:tcPr>
            <w:tcW w:w="1105" w:type="dxa"/>
            <w:gridSpan w:val="2"/>
          </w:tcPr>
          <w:p w14:paraId="0B16869A" w14:textId="77777777" w:rsidR="001E7860" w:rsidRPr="00F867BF" w:rsidRDefault="001E786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 w:hint="cs"/>
                <w:cs/>
              </w:rPr>
              <w:t>ผลกระทบ</w:t>
            </w:r>
          </w:p>
          <w:p w14:paraId="7A3667C8" w14:textId="436680F1" w:rsidR="001E7860" w:rsidRPr="00F867BF" w:rsidRDefault="001E7860" w:rsidP="00D7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867BF">
              <w:rPr>
                <w:rFonts w:asciiTheme="majorBidi" w:hAnsiTheme="majorBidi" w:cstheme="majorBidi" w:hint="cs"/>
                <w:cs/>
              </w:rPr>
              <w:t>จากการแปลงค่างบการเงิน</w:t>
            </w:r>
          </w:p>
        </w:tc>
        <w:tc>
          <w:tcPr>
            <w:tcW w:w="1106" w:type="dxa"/>
            <w:gridSpan w:val="2"/>
            <w:vAlign w:val="bottom"/>
            <w:hideMark/>
          </w:tcPr>
          <w:p w14:paraId="14385972" w14:textId="77777777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/>
              <w:jc w:val="center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50CC3292" w14:textId="403EA00B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4"/>
              <w:jc w:val="center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 w:hint="cs"/>
              </w:rPr>
              <w:t>3</w:t>
            </w:r>
            <w:r w:rsidRPr="00F867BF">
              <w:rPr>
                <w:rFonts w:asciiTheme="majorBidi" w:hAnsiTheme="majorBidi" w:cstheme="majorBidi"/>
              </w:rPr>
              <w:t>1</w:t>
            </w:r>
            <w:r w:rsidRPr="00F867BF">
              <w:rPr>
                <w:rFonts w:asciiTheme="majorBidi" w:hAnsiTheme="majorBidi" w:cstheme="majorBidi" w:hint="cs"/>
              </w:rPr>
              <w:t xml:space="preserve"> </w:t>
            </w:r>
            <w:r w:rsidRPr="00F867B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1E7860" w:rsidRPr="00F867BF" w14:paraId="189A84CD" w14:textId="77777777" w:rsidTr="007076A2">
        <w:tc>
          <w:tcPr>
            <w:tcW w:w="2610" w:type="dxa"/>
          </w:tcPr>
          <w:p w14:paraId="1D2F82B7" w14:textId="1D0F3C7C" w:rsidR="001E7860" w:rsidRPr="00F867BF" w:rsidRDefault="001E786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631" w:type="dxa"/>
            <w:gridSpan w:val="10"/>
            <w:vAlign w:val="center"/>
          </w:tcPr>
          <w:p w14:paraId="5AD42BA0" w14:textId="2180656A" w:rsidR="001E7860" w:rsidRPr="00F867BF" w:rsidRDefault="001E7860" w:rsidP="001E786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F867B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1E7860" w:rsidRPr="00F867BF" w14:paraId="5DA2F0E0" w14:textId="77777777" w:rsidTr="007076A2">
        <w:tc>
          <w:tcPr>
            <w:tcW w:w="2610" w:type="dxa"/>
          </w:tcPr>
          <w:p w14:paraId="6C9F2B14" w14:textId="195DE955" w:rsidR="001E7860" w:rsidRPr="00F867BF" w:rsidRDefault="001E786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867BF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1105" w:type="dxa"/>
          </w:tcPr>
          <w:p w14:paraId="314488D1" w14:textId="77777777" w:rsidR="001E7860" w:rsidRPr="00F867BF" w:rsidRDefault="001E786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gridSpan w:val="2"/>
          </w:tcPr>
          <w:p w14:paraId="2D4178CB" w14:textId="77777777" w:rsidR="001E7860" w:rsidRPr="00F867BF" w:rsidRDefault="001E786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gridSpan w:val="2"/>
          </w:tcPr>
          <w:p w14:paraId="732BFBF4" w14:textId="77777777" w:rsidR="001E7860" w:rsidRPr="00F867BF" w:rsidRDefault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5" w:type="dxa"/>
          </w:tcPr>
          <w:p w14:paraId="43C3C66F" w14:textId="671A3339" w:rsidR="001E7860" w:rsidRPr="00F867BF" w:rsidRDefault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5" w:type="dxa"/>
            <w:gridSpan w:val="2"/>
          </w:tcPr>
          <w:p w14:paraId="48A05D20" w14:textId="77777777" w:rsidR="001E7860" w:rsidRPr="00F867BF" w:rsidRDefault="001E786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  <w:gridSpan w:val="2"/>
          </w:tcPr>
          <w:p w14:paraId="4B21756F" w14:textId="77777777" w:rsidR="001E7860" w:rsidRPr="00F867BF" w:rsidRDefault="001E786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7C4A87" w:rsidRPr="00F867BF" w14:paraId="227B7609" w14:textId="77777777" w:rsidTr="007076A2">
        <w:tc>
          <w:tcPr>
            <w:tcW w:w="9241" w:type="dxa"/>
            <w:gridSpan w:val="11"/>
          </w:tcPr>
          <w:p w14:paraId="5C862D0F" w14:textId="35D5F0C6" w:rsidR="007C4A87" w:rsidRPr="00F867BF" w:rsidRDefault="007C4A87" w:rsidP="007C4A8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</w:rPr>
            </w:pPr>
            <w:r w:rsidRPr="00F867BF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cs/>
              </w:rPr>
              <w:t>สินทรัพย์ทางการเงินไม่หมุนเวียน</w:t>
            </w:r>
          </w:p>
        </w:tc>
      </w:tr>
      <w:tr w:rsidR="001E7860" w:rsidRPr="00F867BF" w14:paraId="6014F895" w14:textId="77777777" w:rsidTr="007076A2">
        <w:tc>
          <w:tcPr>
            <w:tcW w:w="2610" w:type="dxa"/>
          </w:tcPr>
          <w:p w14:paraId="618A02C2" w14:textId="77777777" w:rsidR="001E7860" w:rsidRPr="00F867BF" w:rsidRDefault="001E786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867BF">
              <w:rPr>
                <w:rFonts w:asciiTheme="majorBidi" w:hAnsiTheme="majorBidi" w:cstheme="majorBidi" w:hint="cs"/>
                <w:cs/>
              </w:rPr>
              <w:t>ตราสาร</w:t>
            </w:r>
            <w:r w:rsidRPr="00F867BF">
              <w:rPr>
                <w:rFonts w:hint="cs"/>
                <w:cs/>
              </w:rPr>
              <w:t>ทุน</w:t>
            </w:r>
            <w:r w:rsidRPr="00F867BF">
              <w:rPr>
                <w:rFonts w:asciiTheme="majorBidi" w:hAnsiTheme="majorBidi" w:cstheme="majorBidi" w:hint="cs"/>
                <w:cs/>
              </w:rPr>
              <w:t>ที่วัดมูลค่าด้วย</w:t>
            </w:r>
            <w:r w:rsidRPr="00F867BF">
              <w:rPr>
                <w:rFonts w:asciiTheme="majorBidi" w:hAnsiTheme="majorBidi"/>
                <w:cs/>
              </w:rPr>
              <w:t xml:space="preserve">      </w:t>
            </w:r>
          </w:p>
        </w:tc>
        <w:tc>
          <w:tcPr>
            <w:tcW w:w="1105" w:type="dxa"/>
          </w:tcPr>
          <w:p w14:paraId="0698A50C" w14:textId="77777777" w:rsidR="001E7860" w:rsidRPr="00F867BF" w:rsidRDefault="001E786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gridSpan w:val="2"/>
          </w:tcPr>
          <w:p w14:paraId="2900654C" w14:textId="77777777" w:rsidR="001E7860" w:rsidRPr="00F867BF" w:rsidRDefault="001E786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gridSpan w:val="2"/>
          </w:tcPr>
          <w:p w14:paraId="7FE76FEC" w14:textId="77777777" w:rsidR="001E7860" w:rsidRPr="00F867BF" w:rsidRDefault="001E786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</w:tcPr>
          <w:p w14:paraId="0F3AE755" w14:textId="796DAF35" w:rsidR="001E7860" w:rsidRPr="00F867BF" w:rsidRDefault="001E786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gridSpan w:val="2"/>
          </w:tcPr>
          <w:p w14:paraId="61C96FBC" w14:textId="77777777" w:rsidR="001E7860" w:rsidRPr="00F867BF" w:rsidRDefault="001E786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  <w:gridSpan w:val="2"/>
          </w:tcPr>
          <w:p w14:paraId="07D0608F" w14:textId="77777777" w:rsidR="001E7860" w:rsidRPr="00F867BF" w:rsidRDefault="001E786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E7860" w:rsidRPr="00F867BF" w14:paraId="45C9F426" w14:textId="77777777" w:rsidTr="007076A2">
        <w:tc>
          <w:tcPr>
            <w:tcW w:w="2610" w:type="dxa"/>
          </w:tcPr>
          <w:p w14:paraId="1F915388" w14:textId="77777777" w:rsidR="001E7860" w:rsidRPr="00F867BF" w:rsidRDefault="001E7860" w:rsidP="00BC6628">
            <w:pPr>
              <w:pStyle w:val="ListParagraph"/>
              <w:numPr>
                <w:ilvl w:val="0"/>
                <w:numId w:val="49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7B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05" w:type="dxa"/>
            <w:vAlign w:val="bottom"/>
          </w:tcPr>
          <w:p w14:paraId="253E555C" w14:textId="41B76C1E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3</w:t>
            </w:r>
            <w:r w:rsidRPr="00F867BF">
              <w:rPr>
                <w:rFonts w:asciiTheme="majorBidi" w:hAnsiTheme="majorBidi" w:cstheme="majorBidi" w:hint="cs"/>
                <w:cs/>
              </w:rPr>
              <w:t>8</w:t>
            </w:r>
          </w:p>
        </w:tc>
        <w:tc>
          <w:tcPr>
            <w:tcW w:w="1105" w:type="dxa"/>
            <w:gridSpan w:val="2"/>
            <w:vAlign w:val="bottom"/>
          </w:tcPr>
          <w:p w14:paraId="130A0E26" w14:textId="575B216F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5" w:type="dxa"/>
            <w:gridSpan w:val="2"/>
            <w:vAlign w:val="bottom"/>
          </w:tcPr>
          <w:p w14:paraId="445677A4" w14:textId="71093B40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  <w:cs/>
              </w:rPr>
            </w:pPr>
            <w:r w:rsidRPr="00F867BF">
              <w:rPr>
                <w:rFonts w:asciiTheme="majorBidi" w:hAnsiTheme="majorBidi" w:cstheme="majorBidi"/>
              </w:rPr>
              <w:t>783</w:t>
            </w:r>
          </w:p>
        </w:tc>
        <w:tc>
          <w:tcPr>
            <w:tcW w:w="1105" w:type="dxa"/>
            <w:vAlign w:val="bottom"/>
          </w:tcPr>
          <w:p w14:paraId="7D1929A9" w14:textId="6AC453E0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  <w:cs/>
              </w:rPr>
            </w:pPr>
            <w:r w:rsidRPr="00F867BF">
              <w:rPr>
                <w:rFonts w:asciiTheme="majorBidi" w:hAnsiTheme="majorBidi" w:cstheme="majorBidi"/>
              </w:rPr>
              <w:t>(19)</w:t>
            </w:r>
          </w:p>
        </w:tc>
        <w:tc>
          <w:tcPr>
            <w:tcW w:w="1105" w:type="dxa"/>
            <w:gridSpan w:val="2"/>
            <w:vAlign w:val="bottom"/>
          </w:tcPr>
          <w:p w14:paraId="0B87B5FC" w14:textId="172215FF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(17)</w:t>
            </w:r>
          </w:p>
        </w:tc>
        <w:tc>
          <w:tcPr>
            <w:tcW w:w="1106" w:type="dxa"/>
            <w:gridSpan w:val="2"/>
            <w:vAlign w:val="bottom"/>
          </w:tcPr>
          <w:p w14:paraId="4435249A" w14:textId="225BBB46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785</w:t>
            </w:r>
          </w:p>
        </w:tc>
      </w:tr>
      <w:tr w:rsidR="001E7860" w:rsidRPr="00F867BF" w14:paraId="5A4C0675" w14:textId="77777777" w:rsidTr="007076A2">
        <w:tc>
          <w:tcPr>
            <w:tcW w:w="2610" w:type="dxa"/>
          </w:tcPr>
          <w:p w14:paraId="6FA8253A" w14:textId="77777777" w:rsidR="001E7860" w:rsidRPr="00F867BF" w:rsidRDefault="001E7860" w:rsidP="00BC6628">
            <w:pPr>
              <w:pStyle w:val="ListParagraph"/>
              <w:numPr>
                <w:ilvl w:val="0"/>
                <w:numId w:val="49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867B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05" w:type="dxa"/>
            <w:vAlign w:val="bottom"/>
          </w:tcPr>
          <w:p w14:paraId="20A91097" w14:textId="1B208A04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1,827</w:t>
            </w:r>
          </w:p>
        </w:tc>
        <w:tc>
          <w:tcPr>
            <w:tcW w:w="1105" w:type="dxa"/>
            <w:gridSpan w:val="2"/>
            <w:vAlign w:val="bottom"/>
          </w:tcPr>
          <w:p w14:paraId="20416583" w14:textId="2E221262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5" w:type="dxa"/>
            <w:gridSpan w:val="2"/>
            <w:vAlign w:val="bottom"/>
          </w:tcPr>
          <w:p w14:paraId="4D319C13" w14:textId="6C280760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5" w:type="dxa"/>
            <w:vAlign w:val="bottom"/>
          </w:tcPr>
          <w:p w14:paraId="39F938F7" w14:textId="3093142B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(801)</w:t>
            </w:r>
          </w:p>
        </w:tc>
        <w:tc>
          <w:tcPr>
            <w:tcW w:w="1105" w:type="dxa"/>
            <w:gridSpan w:val="2"/>
            <w:vAlign w:val="bottom"/>
          </w:tcPr>
          <w:p w14:paraId="2FD35F8A" w14:textId="7DFD6325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106" w:type="dxa"/>
            <w:gridSpan w:val="2"/>
            <w:vAlign w:val="bottom"/>
          </w:tcPr>
          <w:p w14:paraId="67163715" w14:textId="199DEDD7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1,078</w:t>
            </w:r>
          </w:p>
        </w:tc>
      </w:tr>
      <w:tr w:rsidR="001E7860" w:rsidRPr="00F867BF" w14:paraId="1242D4F3" w14:textId="77777777" w:rsidTr="007076A2">
        <w:tc>
          <w:tcPr>
            <w:tcW w:w="2610" w:type="dxa"/>
            <w:hideMark/>
          </w:tcPr>
          <w:p w14:paraId="31A08A93" w14:textId="50D5D470" w:rsidR="001E7860" w:rsidRPr="00F867BF" w:rsidRDefault="001E7860" w:rsidP="00CA79E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867BF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F867BF">
              <w:rPr>
                <w:rFonts w:asciiTheme="majorBidi" w:hAnsiTheme="majorBidi" w:cstheme="majorBidi"/>
                <w:b/>
                <w:bCs/>
                <w:i/>
                <w:iCs/>
              </w:rPr>
              <w:t>6</w:t>
            </w:r>
          </w:p>
        </w:tc>
        <w:tc>
          <w:tcPr>
            <w:tcW w:w="1105" w:type="dxa"/>
            <w:vAlign w:val="bottom"/>
          </w:tcPr>
          <w:p w14:paraId="76F0FB98" w14:textId="77777777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15F10064" w14:textId="77777777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67F4C7D4" w14:textId="77777777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vAlign w:val="bottom"/>
          </w:tcPr>
          <w:p w14:paraId="59A8ADB4" w14:textId="033D766C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371CC721" w14:textId="77777777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661016AD" w14:textId="77777777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</w:p>
        </w:tc>
      </w:tr>
      <w:tr w:rsidR="007C4A87" w:rsidRPr="00F867BF" w14:paraId="2D0B8E87" w14:textId="77777777" w:rsidTr="007076A2">
        <w:tc>
          <w:tcPr>
            <w:tcW w:w="9241" w:type="dxa"/>
            <w:gridSpan w:val="11"/>
          </w:tcPr>
          <w:p w14:paraId="7B0FED32" w14:textId="0DBC3D73" w:rsidR="007C4A87" w:rsidRPr="00F867BF" w:rsidRDefault="007C4A87" w:rsidP="007C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cs/>
              </w:rPr>
              <w:t>สินทรัพย์ทางการเงินไม่หมุนเวียน</w:t>
            </w:r>
          </w:p>
        </w:tc>
      </w:tr>
      <w:tr w:rsidR="007C4A87" w:rsidRPr="00F867BF" w14:paraId="4DB341B9" w14:textId="77777777" w:rsidTr="007076A2">
        <w:tc>
          <w:tcPr>
            <w:tcW w:w="2610" w:type="dxa"/>
          </w:tcPr>
          <w:p w14:paraId="03E48F0B" w14:textId="77777777" w:rsidR="007C4A87" w:rsidRPr="00F867BF" w:rsidRDefault="007C4A87" w:rsidP="007C4A8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867BF">
              <w:rPr>
                <w:rFonts w:asciiTheme="majorBidi" w:hAnsiTheme="majorBidi" w:cstheme="majorBidi" w:hint="cs"/>
                <w:cs/>
              </w:rPr>
              <w:t>ตราสาร</w:t>
            </w:r>
            <w:r w:rsidRPr="00F867BF">
              <w:rPr>
                <w:rFonts w:hint="cs"/>
                <w:cs/>
              </w:rPr>
              <w:t>ทุน</w:t>
            </w:r>
            <w:r w:rsidRPr="00F867BF">
              <w:rPr>
                <w:rFonts w:asciiTheme="majorBidi" w:hAnsiTheme="majorBidi" w:cstheme="majorBidi" w:hint="cs"/>
                <w:cs/>
              </w:rPr>
              <w:t>ที่วัดมูลค่าด้วย</w:t>
            </w:r>
            <w:r w:rsidRPr="00F867BF">
              <w:rPr>
                <w:rFonts w:asciiTheme="majorBidi" w:hAnsiTheme="majorBidi"/>
                <w:cs/>
              </w:rPr>
              <w:t xml:space="preserve">      </w:t>
            </w:r>
          </w:p>
        </w:tc>
        <w:tc>
          <w:tcPr>
            <w:tcW w:w="1105" w:type="dxa"/>
            <w:vAlign w:val="bottom"/>
          </w:tcPr>
          <w:p w14:paraId="72504174" w14:textId="77777777" w:rsidR="007C4A87" w:rsidRPr="00F867BF" w:rsidRDefault="007C4A87" w:rsidP="007C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0BEC02A5" w14:textId="77777777" w:rsidR="007C4A87" w:rsidRPr="00F867BF" w:rsidRDefault="007C4A87" w:rsidP="007C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69319C63" w14:textId="77777777" w:rsidR="007C4A87" w:rsidRPr="00F867BF" w:rsidRDefault="007C4A87" w:rsidP="007C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vAlign w:val="bottom"/>
          </w:tcPr>
          <w:p w14:paraId="782E1F06" w14:textId="34A2EB82" w:rsidR="007C4A87" w:rsidRPr="00F867BF" w:rsidRDefault="007C4A87" w:rsidP="007C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1C691408" w14:textId="77777777" w:rsidR="007C4A87" w:rsidRPr="00F867BF" w:rsidRDefault="007C4A87" w:rsidP="007C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06322B49" w14:textId="77777777" w:rsidR="007C4A87" w:rsidRPr="00F867BF" w:rsidRDefault="007C4A87" w:rsidP="007C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</w:p>
        </w:tc>
      </w:tr>
      <w:tr w:rsidR="007C4A87" w:rsidRPr="00F867BF" w14:paraId="19CACC3C" w14:textId="77777777" w:rsidTr="007076A2">
        <w:tc>
          <w:tcPr>
            <w:tcW w:w="2610" w:type="dxa"/>
          </w:tcPr>
          <w:p w14:paraId="70ED2481" w14:textId="77777777" w:rsidR="007C4A87" w:rsidRPr="00F867BF" w:rsidRDefault="007C4A87" w:rsidP="007C4A87">
            <w:pPr>
              <w:pStyle w:val="ListParagraph"/>
              <w:numPr>
                <w:ilvl w:val="0"/>
                <w:numId w:val="49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7B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549E61F2" w14:textId="15B8B788" w:rsidR="007C4A87" w:rsidRPr="00F867BF" w:rsidRDefault="007C4A87" w:rsidP="007C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6544C9D" w14:textId="5F9C0B90" w:rsidR="007C4A87" w:rsidRPr="00F867BF" w:rsidRDefault="007C4A87" w:rsidP="007C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8FC5C6" w14:textId="4B4F5C40" w:rsidR="007C4A87" w:rsidRPr="00F867BF" w:rsidRDefault="007C4A87" w:rsidP="007C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6B0BCDAB" w14:textId="2F496AB7" w:rsidR="007C4A87" w:rsidRPr="00F867BF" w:rsidRDefault="007C4A87" w:rsidP="007C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(1</w:t>
            </w:r>
            <w:r w:rsidRPr="00F867BF">
              <w:rPr>
                <w:rFonts w:asciiTheme="majorBidi" w:hAnsiTheme="majorBidi" w:cstheme="majorBidi" w:hint="cs"/>
                <w:cs/>
              </w:rPr>
              <w:t>3</w:t>
            </w:r>
            <w:r w:rsidRPr="00F867B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05" w:type="dxa"/>
            <w:gridSpan w:val="2"/>
            <w:vAlign w:val="bottom"/>
          </w:tcPr>
          <w:p w14:paraId="3EDE0086" w14:textId="13FBAF85" w:rsidR="007C4A87" w:rsidRPr="00F867BF" w:rsidRDefault="007C4A87" w:rsidP="007C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5C6E1A1" w14:textId="637B3639" w:rsidR="007C4A87" w:rsidRPr="00F867BF" w:rsidRDefault="007C4A87" w:rsidP="007C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3</w:t>
            </w:r>
            <w:r w:rsidRPr="00F867BF">
              <w:rPr>
                <w:rFonts w:asciiTheme="majorBidi" w:hAnsiTheme="majorBidi" w:cstheme="majorBidi" w:hint="cs"/>
                <w:cs/>
              </w:rPr>
              <w:t>8</w:t>
            </w:r>
          </w:p>
        </w:tc>
      </w:tr>
      <w:tr w:rsidR="007C4A87" w:rsidRPr="00F867BF" w14:paraId="14F2AB9C" w14:textId="77777777" w:rsidTr="007076A2">
        <w:tc>
          <w:tcPr>
            <w:tcW w:w="2610" w:type="dxa"/>
            <w:hideMark/>
          </w:tcPr>
          <w:p w14:paraId="1409DF1C" w14:textId="77777777" w:rsidR="007C4A87" w:rsidRPr="00F867BF" w:rsidRDefault="007C4A87" w:rsidP="007C4A87">
            <w:pPr>
              <w:pStyle w:val="ListParagraph"/>
              <w:numPr>
                <w:ilvl w:val="0"/>
                <w:numId w:val="49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F867B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59C0E952" w14:textId="7BFB7F49" w:rsidR="007C4A87" w:rsidRPr="00F867BF" w:rsidRDefault="007C4A87" w:rsidP="007C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1,214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617E39" w14:textId="0BAAB39C" w:rsidR="007C4A87" w:rsidRPr="00F867BF" w:rsidRDefault="007C4A87" w:rsidP="007C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1,350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714EF9" w14:textId="3E92E8A1" w:rsidR="007C4A87" w:rsidRPr="00F867BF" w:rsidRDefault="007C4A87" w:rsidP="007C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733448AA" w14:textId="5CA307DB" w:rsidR="007C4A87" w:rsidRPr="00F867BF" w:rsidRDefault="007C4A87" w:rsidP="007C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 w:hint="cs"/>
              </w:rPr>
              <w:t>(</w:t>
            </w:r>
            <w:r w:rsidRPr="00F867BF">
              <w:rPr>
                <w:rFonts w:asciiTheme="majorBidi" w:hAnsiTheme="majorBidi" w:cstheme="majorBidi"/>
              </w:rPr>
              <w:t>737)</w:t>
            </w:r>
          </w:p>
        </w:tc>
        <w:tc>
          <w:tcPr>
            <w:tcW w:w="1105" w:type="dxa"/>
            <w:gridSpan w:val="2"/>
            <w:vAlign w:val="bottom"/>
          </w:tcPr>
          <w:p w14:paraId="37D49A9E" w14:textId="1C93DD6D" w:rsidR="007C4A87" w:rsidRPr="00F867BF" w:rsidRDefault="007C4A87" w:rsidP="007C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3C78C9" w14:textId="45CB1FAE" w:rsidR="007C4A87" w:rsidRPr="00F867BF" w:rsidRDefault="007C4A87" w:rsidP="007C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07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1,827</w:t>
            </w:r>
          </w:p>
        </w:tc>
      </w:tr>
      <w:tr w:rsidR="001E7860" w:rsidRPr="00F867BF" w14:paraId="3770CF33" w14:textId="77777777" w:rsidTr="007076A2">
        <w:trPr>
          <w:gridAfter w:val="1"/>
          <w:wAfter w:w="283" w:type="dxa"/>
          <w:tblHeader/>
        </w:trPr>
        <w:tc>
          <w:tcPr>
            <w:tcW w:w="4113" w:type="dxa"/>
            <w:gridSpan w:val="3"/>
            <w:vAlign w:val="bottom"/>
          </w:tcPr>
          <w:p w14:paraId="22DF62F4" w14:textId="77777777" w:rsidR="001E7860" w:rsidRPr="00F867BF" w:rsidRDefault="001E7860" w:rsidP="00CA79E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845" w:type="dxa"/>
            <w:gridSpan w:val="7"/>
            <w:vAlign w:val="bottom"/>
          </w:tcPr>
          <w:p w14:paraId="6EE3E262" w14:textId="16EF8E4F" w:rsidR="001E7860" w:rsidRPr="00F867BF" w:rsidRDefault="001E7860" w:rsidP="00CA79E6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867B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E7860" w:rsidRPr="00F867BF" w14:paraId="3E365EA9" w14:textId="77777777" w:rsidTr="007076A2">
        <w:trPr>
          <w:gridAfter w:val="1"/>
          <w:wAfter w:w="283" w:type="dxa"/>
          <w:tblHeader/>
        </w:trPr>
        <w:tc>
          <w:tcPr>
            <w:tcW w:w="4113" w:type="dxa"/>
            <w:gridSpan w:val="3"/>
            <w:vAlign w:val="bottom"/>
            <w:hideMark/>
          </w:tcPr>
          <w:p w14:paraId="7DC9AC45" w14:textId="77777777" w:rsidR="001E7860" w:rsidRPr="00F867BF" w:rsidRDefault="001E7860" w:rsidP="00CA79E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867B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606" w:type="dxa"/>
            <w:gridSpan w:val="2"/>
            <w:vAlign w:val="bottom"/>
            <w:hideMark/>
          </w:tcPr>
          <w:p w14:paraId="3CE2BD9D" w14:textId="6BC17DD7" w:rsidR="001E7860" w:rsidRPr="00F867BF" w:rsidRDefault="001E7860" w:rsidP="00CA79E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61911543" w14:textId="77777777" w:rsidR="001E7860" w:rsidRPr="00F867BF" w:rsidRDefault="001E7860" w:rsidP="00CA79E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 w:hint="cs"/>
              </w:rPr>
              <w:t>1</w:t>
            </w:r>
            <w:r w:rsidRPr="00F867BF">
              <w:rPr>
                <w:rFonts w:asciiTheme="majorBidi" w:hAnsiTheme="majorBidi" w:hint="cs"/>
                <w:cs/>
              </w:rPr>
              <w:t xml:space="preserve"> </w:t>
            </w:r>
            <w:r w:rsidRPr="00F867BF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1606" w:type="dxa"/>
            <w:gridSpan w:val="3"/>
            <w:vAlign w:val="bottom"/>
            <w:hideMark/>
          </w:tcPr>
          <w:p w14:paraId="15E99464" w14:textId="77777777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1633" w:type="dxa"/>
            <w:gridSpan w:val="2"/>
            <w:vAlign w:val="bottom"/>
            <w:hideMark/>
          </w:tcPr>
          <w:p w14:paraId="3FF2A064" w14:textId="77777777" w:rsidR="001E7860" w:rsidRPr="00F867BF" w:rsidRDefault="001E7860" w:rsidP="00CA79E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6A90BCC" w14:textId="59FFEB73" w:rsidR="001E7860" w:rsidRPr="00F867BF" w:rsidRDefault="001E7860" w:rsidP="00CA79E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 w:hint="cs"/>
              </w:rPr>
              <w:t>3</w:t>
            </w:r>
            <w:r w:rsidRPr="00F867BF">
              <w:rPr>
                <w:rFonts w:asciiTheme="majorBidi" w:hAnsiTheme="majorBidi" w:cstheme="majorBidi"/>
              </w:rPr>
              <w:t>1</w:t>
            </w:r>
            <w:r w:rsidRPr="00F867BF">
              <w:rPr>
                <w:rFonts w:asciiTheme="majorBidi" w:hAnsiTheme="majorBidi" w:cstheme="majorBidi" w:hint="cs"/>
              </w:rPr>
              <w:t xml:space="preserve"> </w:t>
            </w:r>
            <w:r w:rsidRPr="00F867BF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1E7860" w:rsidRPr="00F867BF" w14:paraId="6EEE8F63" w14:textId="77777777" w:rsidTr="007076A2">
        <w:trPr>
          <w:gridAfter w:val="1"/>
          <w:wAfter w:w="283" w:type="dxa"/>
        </w:trPr>
        <w:tc>
          <w:tcPr>
            <w:tcW w:w="4113" w:type="dxa"/>
            <w:gridSpan w:val="3"/>
            <w:hideMark/>
          </w:tcPr>
          <w:p w14:paraId="46DA5329" w14:textId="6A510C34" w:rsidR="001E7860" w:rsidRPr="00F867BF" w:rsidRDefault="001E7860" w:rsidP="00CA79E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606" w:type="dxa"/>
            <w:gridSpan w:val="2"/>
          </w:tcPr>
          <w:p w14:paraId="40B51699" w14:textId="641652F8" w:rsidR="001E7860" w:rsidRPr="00F867BF" w:rsidRDefault="001E7860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gridSpan w:val="3"/>
          </w:tcPr>
          <w:p w14:paraId="7E30C917" w14:textId="77777777" w:rsidR="001E7860" w:rsidRPr="00F867BF" w:rsidRDefault="001E7860" w:rsidP="00CA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  <w:tc>
          <w:tcPr>
            <w:tcW w:w="1633" w:type="dxa"/>
            <w:gridSpan w:val="2"/>
          </w:tcPr>
          <w:p w14:paraId="309F6B92" w14:textId="77777777" w:rsidR="001E7860" w:rsidRPr="00F867BF" w:rsidRDefault="001E7860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E7860" w:rsidRPr="00F867BF" w14:paraId="090EE46E" w14:textId="77777777" w:rsidTr="007076A2">
        <w:trPr>
          <w:gridAfter w:val="1"/>
          <w:wAfter w:w="283" w:type="dxa"/>
        </w:trPr>
        <w:tc>
          <w:tcPr>
            <w:tcW w:w="4113" w:type="dxa"/>
            <w:gridSpan w:val="3"/>
          </w:tcPr>
          <w:p w14:paraId="5B54DB4B" w14:textId="0EDE170F" w:rsidR="001E7860" w:rsidRPr="00F867BF" w:rsidRDefault="001E7860" w:rsidP="00CA79E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867BF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1606" w:type="dxa"/>
            <w:gridSpan w:val="2"/>
          </w:tcPr>
          <w:p w14:paraId="616DBBAA" w14:textId="26C71C88" w:rsidR="001E7860" w:rsidRPr="00F867BF" w:rsidRDefault="001E7860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gridSpan w:val="3"/>
          </w:tcPr>
          <w:p w14:paraId="49C5466B" w14:textId="77777777" w:rsidR="001E7860" w:rsidRPr="00F867BF" w:rsidRDefault="001E7860" w:rsidP="00CA7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633" w:type="dxa"/>
            <w:gridSpan w:val="2"/>
          </w:tcPr>
          <w:p w14:paraId="302B52A9" w14:textId="77777777" w:rsidR="001E7860" w:rsidRPr="00F867BF" w:rsidRDefault="001E7860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E7860" w:rsidRPr="00F867BF" w14:paraId="6FE16F9F" w14:textId="77777777" w:rsidTr="007076A2">
        <w:trPr>
          <w:gridAfter w:val="1"/>
          <w:wAfter w:w="283" w:type="dxa"/>
        </w:trPr>
        <w:tc>
          <w:tcPr>
            <w:tcW w:w="4113" w:type="dxa"/>
            <w:gridSpan w:val="3"/>
            <w:hideMark/>
          </w:tcPr>
          <w:p w14:paraId="50FFB084" w14:textId="77777777" w:rsidR="001E7860" w:rsidRPr="00F867BF" w:rsidRDefault="001E7860" w:rsidP="00CA79E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</w:rPr>
            </w:pPr>
            <w:r w:rsidRPr="00F867BF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606" w:type="dxa"/>
            <w:gridSpan w:val="2"/>
            <w:vAlign w:val="bottom"/>
          </w:tcPr>
          <w:p w14:paraId="7C2392FD" w14:textId="3A0B77A6" w:rsidR="001E7860" w:rsidRPr="00F867BF" w:rsidRDefault="001E7860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gridSpan w:val="3"/>
            <w:vAlign w:val="bottom"/>
          </w:tcPr>
          <w:p w14:paraId="7BCAE858" w14:textId="77777777" w:rsidR="001E7860" w:rsidRPr="00F867BF" w:rsidRDefault="001E7860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3" w:type="dxa"/>
            <w:gridSpan w:val="2"/>
            <w:vAlign w:val="bottom"/>
          </w:tcPr>
          <w:p w14:paraId="324082AA" w14:textId="77777777" w:rsidR="001E7860" w:rsidRPr="00F867BF" w:rsidRDefault="001E7860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E7860" w:rsidRPr="00F867BF" w14:paraId="12F67D8E" w14:textId="77777777" w:rsidTr="007076A2">
        <w:trPr>
          <w:gridAfter w:val="1"/>
          <w:wAfter w:w="283" w:type="dxa"/>
        </w:trPr>
        <w:tc>
          <w:tcPr>
            <w:tcW w:w="4113" w:type="dxa"/>
            <w:gridSpan w:val="3"/>
          </w:tcPr>
          <w:p w14:paraId="36842BFC" w14:textId="77777777" w:rsidR="001E7860" w:rsidRPr="00F867BF" w:rsidRDefault="001E7860" w:rsidP="00CA79E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cs/>
              </w:rPr>
            </w:pPr>
            <w:r w:rsidRPr="00F867BF">
              <w:rPr>
                <w:rFonts w:asciiTheme="majorBidi" w:hAnsiTheme="majorBidi" w:cstheme="majorBidi" w:hint="cs"/>
                <w:color w:val="000000" w:themeColor="text1"/>
                <w:cs/>
              </w:rPr>
              <w:t>ตราสาร</w:t>
            </w:r>
            <w:r w:rsidRPr="00F867BF">
              <w:rPr>
                <w:rFonts w:hint="cs"/>
                <w:color w:val="000000" w:themeColor="text1"/>
                <w:cs/>
              </w:rPr>
              <w:t>ทุน</w:t>
            </w:r>
            <w:r w:rsidRPr="00F867BF">
              <w:rPr>
                <w:rFonts w:asciiTheme="majorBidi" w:hAnsiTheme="majorBidi" w:cstheme="majorBidi" w:hint="cs"/>
                <w:color w:val="000000" w:themeColor="text1"/>
                <w:cs/>
              </w:rPr>
              <w:t>ที่วัดมูลค่าด้วย</w:t>
            </w:r>
            <w:r w:rsidRPr="00F867BF">
              <w:rPr>
                <w:rFonts w:asciiTheme="majorBidi" w:hAnsiTheme="majorBidi"/>
                <w:color w:val="000000" w:themeColor="text1"/>
                <w:cs/>
              </w:rPr>
              <w:t xml:space="preserve">      </w:t>
            </w:r>
          </w:p>
        </w:tc>
        <w:tc>
          <w:tcPr>
            <w:tcW w:w="1606" w:type="dxa"/>
            <w:gridSpan w:val="2"/>
          </w:tcPr>
          <w:p w14:paraId="07983AE4" w14:textId="609B0803" w:rsidR="001E7860" w:rsidRPr="00F867BF" w:rsidRDefault="001E7860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gridSpan w:val="3"/>
          </w:tcPr>
          <w:p w14:paraId="7617F638" w14:textId="77777777" w:rsidR="001E7860" w:rsidRPr="00F867BF" w:rsidRDefault="001E7860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3" w:type="dxa"/>
            <w:gridSpan w:val="2"/>
          </w:tcPr>
          <w:p w14:paraId="104DC7CB" w14:textId="77777777" w:rsidR="001E7860" w:rsidRPr="00F867BF" w:rsidRDefault="001E7860" w:rsidP="00CA79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E7860" w:rsidRPr="00F867BF" w14:paraId="044B95A4" w14:textId="77777777" w:rsidTr="007076A2">
        <w:trPr>
          <w:gridAfter w:val="1"/>
          <w:wAfter w:w="283" w:type="dxa"/>
        </w:trPr>
        <w:tc>
          <w:tcPr>
            <w:tcW w:w="4113" w:type="dxa"/>
            <w:gridSpan w:val="3"/>
            <w:hideMark/>
          </w:tcPr>
          <w:p w14:paraId="153B7D04" w14:textId="77777777" w:rsidR="001E7860" w:rsidRPr="00F867BF" w:rsidRDefault="001E7860" w:rsidP="00BC6628">
            <w:pPr>
              <w:pStyle w:val="ListParagraph"/>
              <w:numPr>
                <w:ilvl w:val="0"/>
                <w:numId w:val="49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867B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</w:tcBorders>
            <w:vAlign w:val="bottom"/>
          </w:tcPr>
          <w:p w14:paraId="2637C06C" w14:textId="337D6BA1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</w:rPr>
              <w:t>38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right w:val="nil"/>
            </w:tcBorders>
          </w:tcPr>
          <w:p w14:paraId="43DDAB07" w14:textId="4DBF5CF3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</w:rPr>
              <w:t>(19)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right w:val="nil"/>
            </w:tcBorders>
          </w:tcPr>
          <w:p w14:paraId="29F7036F" w14:textId="44200AB7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</w:rPr>
              <w:t>19</w:t>
            </w:r>
          </w:p>
        </w:tc>
      </w:tr>
      <w:tr w:rsidR="001E7860" w:rsidRPr="00F867BF" w14:paraId="5D20AACC" w14:textId="77777777" w:rsidTr="007076A2">
        <w:trPr>
          <w:gridAfter w:val="1"/>
          <w:wAfter w:w="283" w:type="dxa"/>
        </w:trPr>
        <w:tc>
          <w:tcPr>
            <w:tcW w:w="4113" w:type="dxa"/>
            <w:gridSpan w:val="3"/>
            <w:hideMark/>
          </w:tcPr>
          <w:p w14:paraId="62B85FA9" w14:textId="77777777" w:rsidR="001E7860" w:rsidRPr="00F867BF" w:rsidRDefault="001E7860" w:rsidP="00BC6628">
            <w:pPr>
              <w:pStyle w:val="ListParagraph"/>
              <w:numPr>
                <w:ilvl w:val="0"/>
                <w:numId w:val="49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867B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AC13E" w14:textId="4B846692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</w:rPr>
              <w:t>320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14421D" w14:textId="48516E46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</w:rPr>
              <w:t>(161)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91D2A" w14:textId="67F1ADB4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</w:rPr>
              <w:t>159</w:t>
            </w:r>
          </w:p>
        </w:tc>
      </w:tr>
      <w:tr w:rsidR="001E7860" w:rsidRPr="00F867BF" w14:paraId="50E21545" w14:textId="77777777" w:rsidTr="007076A2">
        <w:trPr>
          <w:gridAfter w:val="1"/>
          <w:wAfter w:w="283" w:type="dxa"/>
        </w:trPr>
        <w:tc>
          <w:tcPr>
            <w:tcW w:w="4113" w:type="dxa"/>
            <w:gridSpan w:val="3"/>
          </w:tcPr>
          <w:p w14:paraId="49454C72" w14:textId="77777777" w:rsidR="001E7860" w:rsidRPr="00F867BF" w:rsidRDefault="001E7860" w:rsidP="00CA79E6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28051" w14:textId="44C69919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1612B" w14:textId="77777777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97BE0" w14:textId="77777777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1E7860" w:rsidRPr="00F867BF" w14:paraId="67F91DD6" w14:textId="77777777" w:rsidTr="007076A2">
        <w:trPr>
          <w:gridAfter w:val="1"/>
          <w:wAfter w:w="283" w:type="dxa"/>
        </w:trPr>
        <w:tc>
          <w:tcPr>
            <w:tcW w:w="4113" w:type="dxa"/>
            <w:gridSpan w:val="3"/>
          </w:tcPr>
          <w:p w14:paraId="0C56CA31" w14:textId="72B77C59" w:rsidR="001E7860" w:rsidRPr="00F867BF" w:rsidRDefault="001E7860" w:rsidP="00CA79E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867BF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F867BF">
              <w:rPr>
                <w:rFonts w:asciiTheme="majorBidi" w:hAnsiTheme="majorBidi" w:cstheme="majorBidi"/>
                <w:b/>
                <w:bCs/>
                <w:i/>
                <w:iCs/>
              </w:rPr>
              <w:t>6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77045" w14:textId="2B79D61E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B094A" w14:textId="77777777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05065" w14:textId="77777777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1E7860" w:rsidRPr="00F867BF" w14:paraId="72187D09" w14:textId="77777777" w:rsidTr="007076A2">
        <w:trPr>
          <w:gridAfter w:val="1"/>
          <w:wAfter w:w="283" w:type="dxa"/>
        </w:trPr>
        <w:tc>
          <w:tcPr>
            <w:tcW w:w="4113" w:type="dxa"/>
            <w:gridSpan w:val="3"/>
          </w:tcPr>
          <w:p w14:paraId="5AFA915A" w14:textId="77777777" w:rsidR="001E7860" w:rsidRPr="00F867BF" w:rsidRDefault="001E7860" w:rsidP="00CA79E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867B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1823" w14:textId="3F954BB7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5ECE0" w14:textId="77777777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D385F" w14:textId="77777777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1E7860" w:rsidRPr="00F867BF" w14:paraId="3F19D022" w14:textId="77777777" w:rsidTr="007076A2">
        <w:trPr>
          <w:gridAfter w:val="1"/>
          <w:wAfter w:w="283" w:type="dxa"/>
        </w:trPr>
        <w:tc>
          <w:tcPr>
            <w:tcW w:w="4113" w:type="dxa"/>
            <w:gridSpan w:val="3"/>
          </w:tcPr>
          <w:p w14:paraId="3081AB05" w14:textId="77777777" w:rsidR="001E7860" w:rsidRPr="00F867BF" w:rsidRDefault="001E7860" w:rsidP="00CA79E6">
            <w:pPr>
              <w:spacing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F867BF">
              <w:rPr>
                <w:rFonts w:asciiTheme="majorBidi" w:hAnsiTheme="majorBidi" w:cstheme="majorBidi" w:hint="cs"/>
                <w:cs/>
              </w:rPr>
              <w:t>ตราสารทุนที่วัดมูลค่าด้วย</w:t>
            </w:r>
            <w:r w:rsidRPr="00F867BF">
              <w:rPr>
                <w:rFonts w:asciiTheme="majorBidi" w:hAnsiTheme="majorBidi" w:cstheme="majorBidi"/>
                <w:cs/>
              </w:rPr>
              <w:t xml:space="preserve">      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AB641" w14:textId="0ED1D427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EDAD7" w14:textId="77777777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E546D" w14:textId="77777777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1E7860" w:rsidRPr="00F867BF" w14:paraId="6C4D1B98" w14:textId="77777777" w:rsidTr="007076A2">
        <w:trPr>
          <w:gridAfter w:val="1"/>
          <w:wAfter w:w="283" w:type="dxa"/>
        </w:trPr>
        <w:tc>
          <w:tcPr>
            <w:tcW w:w="4113" w:type="dxa"/>
            <w:gridSpan w:val="3"/>
          </w:tcPr>
          <w:p w14:paraId="5C528FFA" w14:textId="77777777" w:rsidR="001E7860" w:rsidRPr="00F867BF" w:rsidRDefault="001E7860" w:rsidP="00BC6628">
            <w:pPr>
              <w:pStyle w:val="ListParagraph"/>
              <w:numPr>
                <w:ilvl w:val="0"/>
                <w:numId w:val="49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7B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6A4BAD" w14:textId="6896CC52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</w:rPr>
              <w:t>51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E60E3B" w14:textId="2890A2EC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</w:rPr>
              <w:t>(13)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CB3DF" w14:textId="223F2E7C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</w:rPr>
              <w:t>38</w:t>
            </w:r>
          </w:p>
        </w:tc>
      </w:tr>
      <w:tr w:rsidR="001E7860" w:rsidRPr="00F867BF" w14:paraId="3223967C" w14:textId="77777777" w:rsidTr="007076A2">
        <w:trPr>
          <w:gridAfter w:val="1"/>
          <w:wAfter w:w="283" w:type="dxa"/>
        </w:trPr>
        <w:tc>
          <w:tcPr>
            <w:tcW w:w="4113" w:type="dxa"/>
            <w:gridSpan w:val="3"/>
          </w:tcPr>
          <w:p w14:paraId="65288F27" w14:textId="77777777" w:rsidR="001E7860" w:rsidRPr="00F867BF" w:rsidRDefault="001E7860" w:rsidP="00BC6628">
            <w:pPr>
              <w:pStyle w:val="ListParagraph"/>
              <w:numPr>
                <w:ilvl w:val="0"/>
                <w:numId w:val="49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7B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606" w:type="dxa"/>
            <w:gridSpan w:val="2"/>
            <w:tcBorders>
              <w:top w:val="nil"/>
              <w:left w:val="nil"/>
              <w:right w:val="nil"/>
            </w:tcBorders>
          </w:tcPr>
          <w:p w14:paraId="6008AB99" w14:textId="57A2BC54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</w:rPr>
              <w:t>425</w:t>
            </w:r>
          </w:p>
        </w:tc>
        <w:tc>
          <w:tcPr>
            <w:tcW w:w="1606" w:type="dxa"/>
            <w:gridSpan w:val="3"/>
            <w:tcBorders>
              <w:top w:val="nil"/>
              <w:left w:val="nil"/>
              <w:right w:val="nil"/>
            </w:tcBorders>
          </w:tcPr>
          <w:p w14:paraId="47AC0405" w14:textId="4C85111F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</w:rPr>
              <w:t>(105)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right w:val="nil"/>
            </w:tcBorders>
          </w:tcPr>
          <w:p w14:paraId="2D22FBD3" w14:textId="0ACBAD6E" w:rsidR="001E7860" w:rsidRPr="00F867BF" w:rsidRDefault="001E7860" w:rsidP="001E7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F867BF">
              <w:rPr>
                <w:rFonts w:asciiTheme="majorBidi" w:hAnsiTheme="majorBidi" w:cstheme="majorBidi"/>
                <w:color w:val="000000" w:themeColor="text1"/>
              </w:rPr>
              <w:t>320</w:t>
            </w:r>
          </w:p>
        </w:tc>
      </w:tr>
    </w:tbl>
    <w:p w14:paraId="11F09FBB" w14:textId="125D1331" w:rsidR="00742BA3" w:rsidRPr="00F867BF" w:rsidRDefault="00742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b/>
          <w:bCs/>
          <w:i/>
          <w:iCs/>
          <w:cs/>
        </w:rPr>
      </w:pPr>
    </w:p>
    <w:p w14:paraId="255B3167" w14:textId="764A0D64" w:rsidR="00BD57C1" w:rsidRPr="00F867BF" w:rsidRDefault="00BD57C1" w:rsidP="00BD57C1">
      <w:pPr>
        <w:pStyle w:val="ListParagraph"/>
        <w:numPr>
          <w:ilvl w:val="1"/>
          <w:numId w:val="39"/>
        </w:numPr>
        <w:tabs>
          <w:tab w:val="left" w:pos="810"/>
        </w:tabs>
        <w:spacing w:line="240" w:lineRule="atLeast"/>
        <w:ind w:left="540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67B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นโยบายการจัดการความเสี่ยงทางด้านการเงิน   </w:t>
      </w:r>
    </w:p>
    <w:p w14:paraId="3EA98562" w14:textId="764308F9" w:rsidR="00BD57C1" w:rsidRPr="00F867BF" w:rsidRDefault="00BD57C1" w:rsidP="00BD57C1">
      <w:pPr>
        <w:tabs>
          <w:tab w:val="left" w:pos="810"/>
        </w:tabs>
        <w:contextualSpacing/>
        <w:jc w:val="thaiDistribute"/>
        <w:rPr>
          <w:b/>
          <w:bCs/>
          <w:i/>
          <w:iCs/>
        </w:rPr>
      </w:pPr>
    </w:p>
    <w:p w14:paraId="3FD16B71" w14:textId="193C234E" w:rsidR="00BD57C1" w:rsidRPr="00F867BF" w:rsidRDefault="00BD57C1" w:rsidP="00BD57C1">
      <w:pPr>
        <w:ind w:left="540"/>
        <w:jc w:val="both"/>
        <w:rPr>
          <w:b/>
          <w:bCs/>
          <w:i/>
          <w:iCs/>
        </w:rPr>
      </w:pPr>
      <w:r w:rsidRPr="00F867BF">
        <w:rPr>
          <w:rFonts w:hint="cs"/>
          <w:b/>
          <w:bCs/>
          <w:i/>
          <w:iCs/>
          <w:cs/>
        </w:rPr>
        <w:t>กรอบการบริหารจัดการความเสี่ยง</w:t>
      </w:r>
    </w:p>
    <w:p w14:paraId="0EB37F65" w14:textId="77777777" w:rsidR="00815CEA" w:rsidRPr="00F867BF" w:rsidRDefault="00815CEA" w:rsidP="00BD57C1">
      <w:pPr>
        <w:spacing w:line="240" w:lineRule="auto"/>
        <w:ind w:left="540" w:right="-7"/>
        <w:jc w:val="thaiDistribute"/>
      </w:pPr>
    </w:p>
    <w:p w14:paraId="6AF7A033" w14:textId="63535367" w:rsidR="00BD57C1" w:rsidRPr="00F867BF" w:rsidRDefault="00BD57C1" w:rsidP="00BD57C1">
      <w:pPr>
        <w:spacing w:line="240" w:lineRule="auto"/>
        <w:ind w:left="540" w:right="-7"/>
        <w:jc w:val="thaiDistribute"/>
      </w:pPr>
      <w:r w:rsidRPr="00F867BF">
        <w:rPr>
          <w:rFonts w:hint="cs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8C9B1C6" w14:textId="77777777" w:rsidR="00BD57C1" w:rsidRPr="00F867BF" w:rsidRDefault="00BD57C1" w:rsidP="00BD57C1">
      <w:pPr>
        <w:spacing w:line="240" w:lineRule="auto"/>
        <w:ind w:left="540" w:right="-7"/>
        <w:jc w:val="thaiDistribute"/>
      </w:pPr>
    </w:p>
    <w:p w14:paraId="355859AF" w14:textId="3F8D193B" w:rsidR="00426F1F" w:rsidRPr="00F867BF" w:rsidRDefault="00BD57C1" w:rsidP="00E0060B">
      <w:pPr>
        <w:spacing w:line="240" w:lineRule="auto"/>
        <w:ind w:left="540" w:right="-7"/>
        <w:jc w:val="thaiDistribute"/>
      </w:pPr>
      <w:r w:rsidRPr="00F867BF">
        <w:rPr>
          <w:rFonts w:hint="cs"/>
          <w:cs/>
        </w:rPr>
        <w:t xml:space="preserve"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 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</w:t>
      </w:r>
    </w:p>
    <w:p w14:paraId="230DBFFB" w14:textId="618AC7F7" w:rsidR="00E72299" w:rsidRPr="00F867BF" w:rsidRDefault="00E72299" w:rsidP="00E0060B">
      <w:pPr>
        <w:spacing w:line="240" w:lineRule="auto"/>
        <w:ind w:left="540" w:right="-7"/>
        <w:jc w:val="thaiDistribute"/>
      </w:pPr>
    </w:p>
    <w:p w14:paraId="53533975" w14:textId="77777777" w:rsidR="00341FD2" w:rsidRPr="00F867BF" w:rsidRDefault="00341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F867BF">
        <w:rPr>
          <w:cs/>
        </w:rPr>
        <w:br w:type="page"/>
      </w:r>
    </w:p>
    <w:p w14:paraId="21B8F06B" w14:textId="704CF4AB" w:rsidR="00BD57C1" w:rsidRPr="00F867BF" w:rsidRDefault="00F17DCC" w:rsidP="00E72299">
      <w:pPr>
        <w:spacing w:line="240" w:lineRule="auto"/>
        <w:ind w:left="540" w:right="-7"/>
        <w:jc w:val="thaiDistribute"/>
      </w:pPr>
      <w:r w:rsidRPr="00F867BF">
        <w:rPr>
          <w:rFonts w:hint="cs"/>
          <w:cs/>
        </w:rPr>
        <w:lastRenderedPageBreak/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200CA8E" w14:textId="77777777" w:rsidR="00742BA3" w:rsidRPr="00F867BF" w:rsidRDefault="00742BA3" w:rsidP="00E72299">
      <w:pPr>
        <w:spacing w:line="240" w:lineRule="auto"/>
        <w:ind w:left="540" w:right="-7"/>
        <w:jc w:val="thaiDistribute"/>
      </w:pPr>
    </w:p>
    <w:p w14:paraId="04BC1DD7" w14:textId="04CA4023" w:rsidR="00BD57C1" w:rsidRPr="00F867BF" w:rsidRDefault="00BD57C1" w:rsidP="00BD57C1">
      <w:pPr>
        <w:tabs>
          <w:tab w:val="left" w:pos="810"/>
        </w:tabs>
        <w:contextualSpacing/>
        <w:jc w:val="thaiDistribute"/>
        <w:rPr>
          <w:b/>
          <w:bCs/>
          <w:i/>
          <w:iCs/>
        </w:rPr>
      </w:pPr>
      <w:r w:rsidRPr="00F867BF">
        <w:rPr>
          <w:rFonts w:hint="cs"/>
          <w:b/>
          <w:bCs/>
          <w:i/>
          <w:iCs/>
          <w:cs/>
        </w:rPr>
        <w:tab/>
      </w:r>
      <w:r w:rsidRPr="00F867BF">
        <w:rPr>
          <w:rFonts w:hint="cs"/>
          <w:b/>
          <w:bCs/>
          <w:i/>
          <w:iCs/>
          <w:cs/>
        </w:rPr>
        <w:tab/>
        <w:t>(</w:t>
      </w:r>
      <w:r w:rsidR="00BC7531" w:rsidRPr="00F867BF">
        <w:rPr>
          <w:rFonts w:hint="cs"/>
          <w:b/>
          <w:bCs/>
          <w:i/>
          <w:iCs/>
          <w:cs/>
        </w:rPr>
        <w:t>ค</w:t>
      </w:r>
      <w:r w:rsidRPr="00F867BF">
        <w:rPr>
          <w:rFonts w:hint="cs"/>
          <w:b/>
          <w:bCs/>
          <w:i/>
          <w:iCs/>
          <w:cs/>
        </w:rPr>
        <w:t>.</w:t>
      </w:r>
      <w:r w:rsidR="00D52C0E" w:rsidRPr="00F867BF">
        <w:rPr>
          <w:rFonts w:hint="cs"/>
          <w:b/>
          <w:bCs/>
          <w:i/>
          <w:iCs/>
        </w:rPr>
        <w:t>1</w:t>
      </w:r>
      <w:r w:rsidRPr="00F867BF">
        <w:rPr>
          <w:rFonts w:hint="cs"/>
          <w:b/>
          <w:bCs/>
          <w:i/>
          <w:iCs/>
          <w:cs/>
        </w:rPr>
        <w:t>) ความเสี่ยงด้านเครดิต</w:t>
      </w:r>
    </w:p>
    <w:p w14:paraId="491D1258" w14:textId="7B559CF2" w:rsidR="00BD57C1" w:rsidRPr="00F867BF" w:rsidRDefault="00BD57C1" w:rsidP="00BD57C1">
      <w:pPr>
        <w:tabs>
          <w:tab w:val="left" w:pos="810"/>
        </w:tabs>
        <w:contextualSpacing/>
        <w:jc w:val="thaiDistribute"/>
        <w:rPr>
          <w:b/>
          <w:bCs/>
          <w:i/>
          <w:iCs/>
        </w:rPr>
      </w:pPr>
    </w:p>
    <w:p w14:paraId="3A24E410" w14:textId="3E136CB7" w:rsidR="00BD57C1" w:rsidRPr="00F867BF" w:rsidRDefault="00BD57C1" w:rsidP="00BD57C1">
      <w:pPr>
        <w:ind w:left="900"/>
        <w:jc w:val="thaiDistribute"/>
        <w:rPr>
          <w:cs/>
        </w:rPr>
      </w:pPr>
      <w:r w:rsidRPr="00F867BF">
        <w:rPr>
          <w:rFonts w:hint="cs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</w:t>
      </w:r>
      <w:r w:rsidR="006679D4" w:rsidRPr="00F867BF">
        <w:rPr>
          <w:rFonts w:hint="cs"/>
          <w:cs/>
        </w:rPr>
        <w:t>เงินให้กู้ยืมแก่กิจการที่เกี่ยวข้องกัน</w:t>
      </w:r>
      <w:r w:rsidRPr="00F867BF">
        <w:rPr>
          <w:rFonts w:hint="cs"/>
          <w:cs/>
        </w:rPr>
        <w:t>ของกลุ่มบริษัท</w:t>
      </w:r>
    </w:p>
    <w:p w14:paraId="50430490" w14:textId="17BE1ACD" w:rsidR="005575E4" w:rsidRPr="00F867BF" w:rsidRDefault="00557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E72EE18" w14:textId="6C60CCB0" w:rsidR="00BD57C1" w:rsidRPr="00F867BF" w:rsidRDefault="00BD57C1" w:rsidP="00BD57C1">
      <w:pPr>
        <w:tabs>
          <w:tab w:val="left" w:pos="810"/>
        </w:tabs>
        <w:contextualSpacing/>
        <w:jc w:val="thaiDistribute"/>
      </w:pPr>
      <w:r w:rsidRPr="00F867BF">
        <w:rPr>
          <w:rFonts w:hint="cs"/>
        </w:rPr>
        <w:tab/>
      </w:r>
      <w:r w:rsidRPr="00F867BF">
        <w:rPr>
          <w:rFonts w:hint="cs"/>
        </w:rPr>
        <w:tab/>
      </w:r>
      <w:r w:rsidRPr="00F867BF">
        <w:rPr>
          <w:rFonts w:hint="cs"/>
        </w:rPr>
        <w:tab/>
      </w:r>
      <w:r w:rsidRPr="00F867BF">
        <w:rPr>
          <w:rFonts w:hint="cs"/>
          <w:cs/>
        </w:rPr>
        <w:t>(</w:t>
      </w:r>
      <w:r w:rsidR="00BC7531" w:rsidRPr="00F867BF">
        <w:rPr>
          <w:rFonts w:hint="cs"/>
          <w:cs/>
        </w:rPr>
        <w:t>ค</w:t>
      </w:r>
      <w:r w:rsidRPr="00F867BF">
        <w:rPr>
          <w:rFonts w:hint="cs"/>
          <w:cs/>
        </w:rPr>
        <w:t>.</w:t>
      </w:r>
      <w:r w:rsidR="00D52C0E" w:rsidRPr="00F867BF">
        <w:rPr>
          <w:rFonts w:hint="cs"/>
        </w:rPr>
        <w:t>1</w:t>
      </w:r>
      <w:r w:rsidRPr="00F867BF">
        <w:rPr>
          <w:rFonts w:hint="cs"/>
          <w:cs/>
        </w:rPr>
        <w:t>.</w:t>
      </w:r>
      <w:r w:rsidR="00D52C0E" w:rsidRPr="00F867BF">
        <w:rPr>
          <w:rFonts w:hint="cs"/>
        </w:rPr>
        <w:t>1</w:t>
      </w:r>
      <w:r w:rsidRPr="00F867BF">
        <w:rPr>
          <w:rFonts w:hint="cs"/>
          <w:cs/>
        </w:rPr>
        <w:t>)</w:t>
      </w:r>
      <w:r w:rsidRPr="00F867BF">
        <w:rPr>
          <w:rFonts w:hint="cs"/>
          <w:i/>
          <w:iCs/>
          <w:cs/>
        </w:rPr>
        <w:t xml:space="preserve">  </w:t>
      </w:r>
      <w:r w:rsidRPr="00F867BF">
        <w:rPr>
          <w:rFonts w:hint="cs"/>
          <w:cs/>
        </w:rPr>
        <w:t>ลูกหนี้การค้า</w:t>
      </w:r>
    </w:p>
    <w:p w14:paraId="373D39E7" w14:textId="42E33022" w:rsidR="00BD57C1" w:rsidRPr="00F867BF" w:rsidRDefault="00BD57C1" w:rsidP="00BD57C1">
      <w:pPr>
        <w:tabs>
          <w:tab w:val="left" w:pos="810"/>
        </w:tabs>
        <w:contextualSpacing/>
        <w:jc w:val="thaiDistribute"/>
      </w:pPr>
    </w:p>
    <w:p w14:paraId="26CF0093" w14:textId="0336581D" w:rsidR="00BD57C1" w:rsidRPr="00F867BF" w:rsidRDefault="00BD57C1" w:rsidP="00BD57C1">
      <w:pPr>
        <w:tabs>
          <w:tab w:val="clear" w:pos="907"/>
          <w:tab w:val="left" w:pos="1080"/>
        </w:tabs>
        <w:spacing w:line="240" w:lineRule="auto"/>
        <w:ind w:left="1530"/>
        <w:jc w:val="thaiDistribute"/>
      </w:pPr>
      <w:r w:rsidRPr="00F867BF">
        <w:rPr>
          <w:rFonts w:hint="cs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</w:t>
      </w:r>
      <w:r w:rsidR="006C2040" w:rsidRPr="00F867BF">
        <w:rPr>
          <w:rFonts w:hint="cs"/>
          <w:cs/>
        </w:rPr>
        <w:t>ได้</w:t>
      </w:r>
      <w:r w:rsidRPr="00F867BF">
        <w:rPr>
          <w:rFonts w:hint="cs"/>
          <w:cs/>
        </w:rPr>
        <w:t xml:space="preserve">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56DF006A" w14:textId="77777777" w:rsidR="00A432DD" w:rsidRPr="00F867BF" w:rsidRDefault="00A432DD" w:rsidP="00BD57C1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cs/>
        </w:rPr>
      </w:pPr>
    </w:p>
    <w:p w14:paraId="349712E2" w14:textId="18FD2719" w:rsidR="00A432DD" w:rsidRPr="00F867BF" w:rsidRDefault="00BB6B7D" w:rsidP="00A432DD">
      <w:pPr>
        <w:tabs>
          <w:tab w:val="clear" w:pos="907"/>
          <w:tab w:val="left" w:pos="1080"/>
        </w:tabs>
        <w:spacing w:line="240" w:lineRule="auto"/>
        <w:ind w:left="1530"/>
        <w:jc w:val="thaiDistribute"/>
      </w:pPr>
      <w:r w:rsidRPr="00F867BF">
        <w:rPr>
          <w:rFonts w:hint="cs"/>
          <w:cs/>
        </w:rPr>
        <w:t xml:space="preserve">กลุ่มบริษัทจำกัดความเสี่ยงด้านเครดิตของลูกหนี้การค้า โดยกลุ่มบริษัทมีการพิจารณาการด้อยค่าทุกวันสิ้นรอบระยะเวลารายงาน โดยใช้อัตราการตั้งสำรองผลขาดทุนที่คาดว่าจะเกิดขึ้นซึ่งคำนวณจากประสบการณ์ของการสูญเสียด้านเครดิตที่เกิดขึ้นจริง </w:t>
      </w:r>
      <w:r w:rsidR="00BC7531" w:rsidRPr="00F867BF">
        <w:rPr>
          <w:rFonts w:hint="cs"/>
        </w:rPr>
        <w:t>1</w:t>
      </w:r>
      <w:r w:rsidRPr="00F867BF">
        <w:rPr>
          <w:rFonts w:hint="cs"/>
          <w:cs/>
        </w:rPr>
        <w:t xml:space="preserve"> ปีย้อนหลัง ประกอบกับ พิจารณา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ทั้งนี้ระยะเวลาการให้สินเชื่อแก่ลูกค้าของกลุ่มบริษัทโดยปกติมีระยะเวลาตั้งแต่ </w:t>
      </w:r>
      <w:r w:rsidR="00BC7531" w:rsidRPr="00F867BF">
        <w:rPr>
          <w:rFonts w:hint="cs"/>
        </w:rPr>
        <w:t>1</w:t>
      </w:r>
      <w:r w:rsidRPr="00F867BF">
        <w:rPr>
          <w:rFonts w:hint="cs"/>
          <w:cs/>
        </w:rPr>
        <w:t xml:space="preserve"> </w:t>
      </w:r>
      <w:r w:rsidRPr="00F867BF">
        <w:rPr>
          <w:rFonts w:hint="cs"/>
        </w:rPr>
        <w:t>-</w:t>
      </w:r>
      <w:r w:rsidRPr="00F867BF">
        <w:rPr>
          <w:rFonts w:hint="cs"/>
          <w:cs/>
        </w:rPr>
        <w:t xml:space="preserve"> </w:t>
      </w:r>
      <w:r w:rsidR="00BC7531" w:rsidRPr="00F867BF">
        <w:rPr>
          <w:rFonts w:hint="cs"/>
        </w:rPr>
        <w:t>120</w:t>
      </w:r>
      <w:r w:rsidRPr="00F867BF">
        <w:rPr>
          <w:rFonts w:hint="cs"/>
          <w:cs/>
        </w:rPr>
        <w:t xml:space="preserve"> วัน</w:t>
      </w:r>
    </w:p>
    <w:p w14:paraId="1DF579A0" w14:textId="77777777" w:rsidR="00BB6B7D" w:rsidRPr="00F867BF" w:rsidRDefault="00BB6B7D" w:rsidP="00A432DD">
      <w:pPr>
        <w:tabs>
          <w:tab w:val="clear" w:pos="907"/>
          <w:tab w:val="left" w:pos="1080"/>
        </w:tabs>
        <w:spacing w:line="240" w:lineRule="auto"/>
        <w:ind w:left="1530"/>
        <w:jc w:val="thaiDistribute"/>
      </w:pPr>
    </w:p>
    <w:p w14:paraId="58187106" w14:textId="4E6E69D6" w:rsidR="00A432DD" w:rsidRPr="00F867BF" w:rsidRDefault="00A432DD" w:rsidP="00A432D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cs/>
        </w:rPr>
      </w:pPr>
      <w:r w:rsidRPr="00F867BF">
        <w:rPr>
          <w:rFonts w:hint="cs"/>
          <w:cs/>
        </w:rPr>
        <w:t xml:space="preserve">ข้อมูลเกี่ยวกับลูกหนี้การค้าเปิดเผยในหมายเหตุข้อ </w:t>
      </w:r>
      <w:r w:rsidR="00BC6628" w:rsidRPr="00F867BF">
        <w:t>8</w:t>
      </w:r>
    </w:p>
    <w:p w14:paraId="5124E315" w14:textId="105758B8" w:rsidR="00333F6D" w:rsidRPr="00F867BF" w:rsidRDefault="001E0299" w:rsidP="001E0299">
      <w:pPr>
        <w:tabs>
          <w:tab w:val="left" w:pos="810"/>
        </w:tabs>
        <w:contextualSpacing/>
        <w:jc w:val="thaiDistribute"/>
      </w:pPr>
      <w:r w:rsidRPr="00F867BF">
        <w:rPr>
          <w:rFonts w:hint="cs"/>
        </w:rPr>
        <w:tab/>
      </w:r>
      <w:r w:rsidRPr="00F867BF">
        <w:rPr>
          <w:rFonts w:hint="cs"/>
        </w:rPr>
        <w:tab/>
      </w:r>
      <w:r w:rsidRPr="00F867BF">
        <w:rPr>
          <w:rFonts w:hint="cs"/>
        </w:rPr>
        <w:tab/>
      </w:r>
      <w:r w:rsidRPr="00F867BF">
        <w:rPr>
          <w:rFonts w:hint="cs"/>
        </w:rPr>
        <w:tab/>
      </w:r>
    </w:p>
    <w:p w14:paraId="31B96827" w14:textId="19CECFA7" w:rsidR="00C32E2F" w:rsidRPr="00F867BF" w:rsidRDefault="00C32E2F" w:rsidP="001E0299">
      <w:pPr>
        <w:tabs>
          <w:tab w:val="left" w:pos="810"/>
        </w:tabs>
        <w:contextualSpacing/>
        <w:jc w:val="thaiDistribute"/>
      </w:pPr>
    </w:p>
    <w:p w14:paraId="78004ECC" w14:textId="77777777" w:rsidR="00C32E2F" w:rsidRPr="00F867BF" w:rsidRDefault="00C32E2F" w:rsidP="001E0299">
      <w:pPr>
        <w:tabs>
          <w:tab w:val="left" w:pos="810"/>
        </w:tabs>
        <w:contextualSpacing/>
        <w:jc w:val="thaiDistribute"/>
      </w:pPr>
    </w:p>
    <w:p w14:paraId="1195030B" w14:textId="77777777" w:rsidR="00C32E2F" w:rsidRPr="00F867BF" w:rsidRDefault="00C32E2F" w:rsidP="001E0299">
      <w:pPr>
        <w:tabs>
          <w:tab w:val="left" w:pos="810"/>
        </w:tabs>
        <w:contextualSpacing/>
        <w:jc w:val="thaiDistribute"/>
      </w:pPr>
    </w:p>
    <w:p w14:paraId="1E3A89B6" w14:textId="77777777" w:rsidR="00C32E2F" w:rsidRPr="00F867BF" w:rsidRDefault="00C32E2F" w:rsidP="001E0299">
      <w:pPr>
        <w:tabs>
          <w:tab w:val="left" w:pos="810"/>
        </w:tabs>
        <w:contextualSpacing/>
        <w:jc w:val="thaiDistribute"/>
      </w:pPr>
    </w:p>
    <w:p w14:paraId="11F03C70" w14:textId="77777777" w:rsidR="00C32E2F" w:rsidRPr="00F867BF" w:rsidRDefault="00C32E2F" w:rsidP="001E0299">
      <w:pPr>
        <w:tabs>
          <w:tab w:val="left" w:pos="810"/>
        </w:tabs>
        <w:contextualSpacing/>
        <w:jc w:val="thaiDistribute"/>
      </w:pPr>
    </w:p>
    <w:p w14:paraId="0ACEA86D" w14:textId="77777777" w:rsidR="00C32E2F" w:rsidRPr="00F867BF" w:rsidRDefault="00C32E2F" w:rsidP="001E0299">
      <w:pPr>
        <w:tabs>
          <w:tab w:val="left" w:pos="810"/>
        </w:tabs>
        <w:contextualSpacing/>
        <w:jc w:val="thaiDistribute"/>
      </w:pPr>
    </w:p>
    <w:p w14:paraId="2997FEF3" w14:textId="77777777" w:rsidR="00C32E2F" w:rsidRPr="00F867BF" w:rsidRDefault="00C32E2F" w:rsidP="001E0299">
      <w:pPr>
        <w:tabs>
          <w:tab w:val="left" w:pos="810"/>
        </w:tabs>
        <w:contextualSpacing/>
        <w:jc w:val="thaiDistribute"/>
      </w:pPr>
    </w:p>
    <w:p w14:paraId="27CF8D6A" w14:textId="77777777" w:rsidR="00C32E2F" w:rsidRPr="00F867BF" w:rsidRDefault="00C32E2F" w:rsidP="001E0299">
      <w:pPr>
        <w:tabs>
          <w:tab w:val="left" w:pos="810"/>
        </w:tabs>
        <w:contextualSpacing/>
        <w:jc w:val="thaiDistribute"/>
      </w:pPr>
    </w:p>
    <w:p w14:paraId="5E018D70" w14:textId="7CEEFFE4" w:rsidR="001E0299" w:rsidRPr="00F867BF" w:rsidRDefault="005575E4" w:rsidP="001E0299">
      <w:pPr>
        <w:tabs>
          <w:tab w:val="left" w:pos="810"/>
        </w:tabs>
        <w:contextualSpacing/>
        <w:jc w:val="thaiDistribute"/>
      </w:pPr>
      <w:r w:rsidRPr="00F867BF">
        <w:rPr>
          <w:rFonts w:hint="cs"/>
        </w:rPr>
        <w:lastRenderedPageBreak/>
        <w:tab/>
      </w:r>
      <w:r w:rsidRPr="00F867BF">
        <w:rPr>
          <w:rFonts w:hint="cs"/>
        </w:rPr>
        <w:tab/>
      </w:r>
      <w:r w:rsidRPr="00F867BF">
        <w:rPr>
          <w:rFonts w:hint="cs"/>
        </w:rPr>
        <w:tab/>
      </w:r>
      <w:r w:rsidRPr="00F867BF">
        <w:rPr>
          <w:rFonts w:hint="cs"/>
          <w:cs/>
        </w:rPr>
        <w:t xml:space="preserve"> </w:t>
      </w:r>
      <w:r w:rsidR="001E0299" w:rsidRPr="00F867BF">
        <w:rPr>
          <w:rFonts w:hint="cs"/>
          <w:cs/>
        </w:rPr>
        <w:t>(</w:t>
      </w:r>
      <w:r w:rsidR="00BC7531" w:rsidRPr="00F867BF">
        <w:rPr>
          <w:rFonts w:hint="cs"/>
          <w:cs/>
        </w:rPr>
        <w:t>ค</w:t>
      </w:r>
      <w:r w:rsidR="001E0299" w:rsidRPr="00F867BF">
        <w:rPr>
          <w:rFonts w:hint="cs"/>
          <w:cs/>
        </w:rPr>
        <w:t>.</w:t>
      </w:r>
      <w:r w:rsidR="00D52C0E" w:rsidRPr="00F867BF">
        <w:rPr>
          <w:rFonts w:hint="cs"/>
        </w:rPr>
        <w:t>1</w:t>
      </w:r>
      <w:r w:rsidR="001E0299" w:rsidRPr="00F867BF">
        <w:rPr>
          <w:rFonts w:hint="cs"/>
          <w:cs/>
        </w:rPr>
        <w:t>.</w:t>
      </w:r>
      <w:r w:rsidR="00DE3F43" w:rsidRPr="00F867BF">
        <w:rPr>
          <w:rFonts w:hint="cs"/>
        </w:rPr>
        <w:t>2</w:t>
      </w:r>
      <w:r w:rsidR="001E0299" w:rsidRPr="00F867BF">
        <w:rPr>
          <w:rFonts w:hint="cs"/>
          <w:cs/>
        </w:rPr>
        <w:t xml:space="preserve">) </w:t>
      </w:r>
      <w:r w:rsidR="009F2858" w:rsidRPr="00F867BF">
        <w:rPr>
          <w:rFonts w:hint="cs"/>
          <w:cs/>
        </w:rPr>
        <w:t xml:space="preserve">    </w:t>
      </w:r>
      <w:r w:rsidR="001E0299" w:rsidRPr="00F867BF">
        <w:rPr>
          <w:rFonts w:hint="cs"/>
          <w:cs/>
        </w:rPr>
        <w:t>เงิน</w:t>
      </w:r>
      <w:r w:rsidR="00FB5E1D" w:rsidRPr="00F867BF">
        <w:rPr>
          <w:rFonts w:hint="cs"/>
          <w:cs/>
        </w:rPr>
        <w:t>ให้กู้ยืมแก</w:t>
      </w:r>
      <w:r w:rsidR="006C2040" w:rsidRPr="00F867BF">
        <w:rPr>
          <w:rFonts w:hint="cs"/>
          <w:cs/>
        </w:rPr>
        <w:t>่</w:t>
      </w:r>
      <w:r w:rsidR="00FB5E1D" w:rsidRPr="00F867BF">
        <w:rPr>
          <w:rFonts w:hint="cs"/>
          <w:cs/>
        </w:rPr>
        <w:t>กิจการที่เกี่ยวข้องกัน</w:t>
      </w:r>
      <w:r w:rsidR="003C7CB7" w:rsidRPr="00F867BF">
        <w:rPr>
          <w:rFonts w:hint="cs"/>
          <w:cs/>
        </w:rPr>
        <w:t>และดอกเบี้ยค้างรับ</w:t>
      </w:r>
    </w:p>
    <w:p w14:paraId="28452FCF" w14:textId="0147E395" w:rsidR="001E0299" w:rsidRPr="00F867BF" w:rsidRDefault="001E0299" w:rsidP="009F2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/>
        <w:contextualSpacing/>
        <w:jc w:val="thaiDistribute"/>
      </w:pPr>
    </w:p>
    <w:p w14:paraId="3DF27444" w14:textId="687CF689" w:rsidR="001E0299" w:rsidRPr="00F867BF" w:rsidRDefault="001E0299" w:rsidP="001E0299">
      <w:pPr>
        <w:tabs>
          <w:tab w:val="left" w:pos="810"/>
        </w:tabs>
        <w:ind w:left="1530"/>
        <w:contextualSpacing/>
        <w:jc w:val="thaiDistribute"/>
      </w:pPr>
      <w:r w:rsidRPr="00F867BF">
        <w:rPr>
          <w:rFonts w:hint="cs"/>
          <w:cs/>
        </w:rPr>
        <w:t>ตารางต่อไปนี้แสดงฐานะเปิดต่อความเสี่ยงด้านเครดิต</w:t>
      </w:r>
      <w:r w:rsidR="00A432DD" w:rsidRPr="00F867BF">
        <w:rPr>
          <w:rFonts w:hint="cs"/>
          <w:cs/>
        </w:rPr>
        <w:t>และผลขาดทุนด้านเครดิตที่คาดว่าจะเกิดขึ้น</w:t>
      </w:r>
      <w:r w:rsidRPr="00F867BF">
        <w:rPr>
          <w:rFonts w:hint="cs"/>
          <w:cs/>
        </w:rPr>
        <w:t>ของ</w:t>
      </w:r>
      <w:r w:rsidR="006C2040" w:rsidRPr="00F867BF">
        <w:rPr>
          <w:rFonts w:hint="cs"/>
          <w:cs/>
        </w:rPr>
        <w:t>เงินให้กู้ยืมแก่กิจการที่เกี่ยวข้องกันและดอกเบี้ยค้างรับ</w:t>
      </w:r>
    </w:p>
    <w:p w14:paraId="73EF6EC5" w14:textId="77777777" w:rsidR="00805215" w:rsidRPr="00F867BF" w:rsidRDefault="00805215" w:rsidP="001E0299">
      <w:pPr>
        <w:tabs>
          <w:tab w:val="left" w:pos="810"/>
        </w:tabs>
        <w:ind w:left="1530"/>
        <w:contextualSpacing/>
        <w:jc w:val="thaiDistribute"/>
      </w:pPr>
    </w:p>
    <w:tbl>
      <w:tblPr>
        <w:tblW w:w="9048" w:type="dxa"/>
        <w:tblInd w:w="450" w:type="dxa"/>
        <w:tblLook w:val="04A0" w:firstRow="1" w:lastRow="0" w:firstColumn="1" w:lastColumn="0" w:noHBand="0" w:noVBand="1"/>
      </w:tblPr>
      <w:tblGrid>
        <w:gridCol w:w="3420"/>
        <w:gridCol w:w="1407"/>
        <w:gridCol w:w="1407"/>
        <w:gridCol w:w="1407"/>
        <w:gridCol w:w="1407"/>
      </w:tblGrid>
      <w:tr w:rsidR="0033726D" w:rsidRPr="00F867BF" w14:paraId="2D86531F" w14:textId="77777777" w:rsidTr="00B923E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13CB259" w14:textId="77777777" w:rsidR="0033726D" w:rsidRPr="00F867BF" w:rsidRDefault="00337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4"/>
            <w:shd w:val="clear" w:color="auto" w:fill="auto"/>
            <w:vAlign w:val="bottom"/>
          </w:tcPr>
          <w:p w14:paraId="5092DF1E" w14:textId="77777777" w:rsidR="0033726D" w:rsidRPr="00F867BF" w:rsidRDefault="00337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F867B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33726D" w:rsidRPr="00F867BF" w14:paraId="77BD38B2" w14:textId="77777777" w:rsidTr="00B923E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152FA235" w14:textId="77777777" w:rsidR="0033726D" w:rsidRPr="00F867BF" w:rsidRDefault="00337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867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Pr="00F867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F867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5F6E8BD7" w14:textId="77777777" w:rsidR="0033726D" w:rsidRPr="00F867BF" w:rsidRDefault="00337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67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EF7A6FA" w14:textId="77777777" w:rsidR="0033726D" w:rsidRPr="00F867BF" w:rsidRDefault="00337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867BF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  <w:r w:rsidRPr="00F867BF">
              <w:rPr>
                <w:rFonts w:asciiTheme="majorBidi" w:hAnsiTheme="majorBidi" w:cstheme="majorBidi"/>
                <w:cs/>
              </w:rPr>
              <w:br/>
              <w:t xml:space="preserve">จะเกิดขึ้นใน </w:t>
            </w:r>
            <w:r w:rsidRPr="00F867BF">
              <w:rPr>
                <w:rFonts w:asciiTheme="majorBidi" w:hAnsiTheme="majorBidi" w:cstheme="majorBidi"/>
              </w:rPr>
              <w:t>12</w:t>
            </w:r>
            <w:r w:rsidRPr="00F867BF">
              <w:rPr>
                <w:rFonts w:asciiTheme="majorBidi" w:hAnsiTheme="majorBidi"/>
                <w:cs/>
              </w:rPr>
              <w:t xml:space="preserve"> </w:t>
            </w:r>
            <w:r w:rsidRPr="00F867BF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DCD7F90" w14:textId="77777777" w:rsidR="0033726D" w:rsidRPr="00F867BF" w:rsidRDefault="00337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F867BF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  <w:r w:rsidRPr="00F867BF">
              <w:rPr>
                <w:rFonts w:asciiTheme="majorBidi" w:hAnsiTheme="majorBidi" w:cstheme="majorBidi"/>
                <w:cs/>
              </w:rPr>
              <w:br/>
              <w:t xml:space="preserve">จะเกิดขึ้นตลอดอายุ </w:t>
            </w:r>
            <w:r w:rsidRPr="00F867BF">
              <w:rPr>
                <w:rFonts w:asciiTheme="majorBidi" w:hAnsiTheme="majorBidi"/>
                <w:cs/>
              </w:rPr>
              <w:t xml:space="preserve">- </w:t>
            </w:r>
            <w:r w:rsidRPr="00F867BF">
              <w:rPr>
                <w:rFonts w:asciiTheme="majorBidi" w:hAnsiTheme="majorBidi" w:cstheme="majorBidi"/>
                <w:cs/>
              </w:rPr>
              <w:t>ไม่ด้อยค่า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FA3A0BC" w14:textId="77777777" w:rsidR="0033726D" w:rsidRPr="00F867BF" w:rsidRDefault="00337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F867BF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  <w:r w:rsidRPr="00F867BF">
              <w:rPr>
                <w:rFonts w:asciiTheme="majorBidi" w:hAnsiTheme="majorBidi" w:cstheme="majorBidi"/>
                <w:cs/>
              </w:rPr>
              <w:br/>
              <w:t xml:space="preserve">จะเกิดขึ้นตลอดอายุ </w:t>
            </w:r>
            <w:r w:rsidRPr="00F867BF">
              <w:rPr>
                <w:rFonts w:asciiTheme="majorBidi" w:hAnsiTheme="majorBidi" w:cstheme="majorBidi"/>
              </w:rPr>
              <w:t>-</w:t>
            </w:r>
            <w:r w:rsidRPr="00F867BF">
              <w:rPr>
                <w:rFonts w:asciiTheme="majorBidi" w:hAnsiTheme="majorBidi"/>
                <w:cs/>
              </w:rPr>
              <w:t xml:space="preserve"> </w:t>
            </w:r>
            <w:r w:rsidRPr="00F867BF">
              <w:rPr>
                <w:rFonts w:asciiTheme="majorBidi" w:hAnsiTheme="majorBidi" w:cstheme="majorBidi"/>
                <w:cs/>
              </w:rPr>
              <w:t>ด้อยค่า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35A3C04" w14:textId="77777777" w:rsidR="0033726D" w:rsidRPr="00F867BF" w:rsidRDefault="00337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3726D" w:rsidRPr="00F867BF" w14:paraId="04D1C7B8" w14:textId="77777777" w:rsidTr="00B923E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134FD4D" w14:textId="77777777" w:rsidR="0033726D" w:rsidRPr="00F867BF" w:rsidRDefault="00337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58E63788" w14:textId="77777777" w:rsidR="0033726D" w:rsidRPr="00F867BF" w:rsidRDefault="00337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867BF">
              <w:rPr>
                <w:rFonts w:asciiTheme="majorBidi" w:hAnsiTheme="majorBidi"/>
                <w:cs/>
              </w:rPr>
              <w:t>(</w:t>
            </w:r>
            <w:r w:rsidRPr="00F867BF">
              <w:rPr>
                <w:rFonts w:asciiTheme="majorBidi" w:hAnsiTheme="majorBidi" w:cstheme="majorBidi"/>
              </w:rPr>
              <w:t>Stage 1</w:t>
            </w:r>
            <w:r w:rsidRPr="00F867BF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2ED3DF7" w14:textId="77777777" w:rsidR="0033726D" w:rsidRPr="00F867BF" w:rsidRDefault="00337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F867BF">
              <w:rPr>
                <w:rFonts w:asciiTheme="majorBidi" w:hAnsiTheme="majorBidi"/>
                <w:cs/>
              </w:rPr>
              <w:t>(</w:t>
            </w:r>
            <w:r w:rsidRPr="00F867BF">
              <w:rPr>
                <w:rFonts w:asciiTheme="majorBidi" w:hAnsiTheme="majorBidi" w:cstheme="majorBidi"/>
              </w:rPr>
              <w:t>Stage 2</w:t>
            </w:r>
            <w:r w:rsidRPr="00F867BF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26EF33D" w14:textId="77777777" w:rsidR="0033726D" w:rsidRPr="00F867BF" w:rsidRDefault="00337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F867BF">
              <w:rPr>
                <w:rFonts w:asciiTheme="majorBidi" w:hAnsiTheme="majorBidi"/>
                <w:cs/>
              </w:rPr>
              <w:t>(</w:t>
            </w:r>
            <w:r w:rsidRPr="00F867BF">
              <w:rPr>
                <w:rFonts w:asciiTheme="majorBidi" w:hAnsiTheme="majorBidi" w:cstheme="majorBidi"/>
              </w:rPr>
              <w:t>Stage 3</w:t>
            </w:r>
            <w:r w:rsidRPr="00F867BF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5764213" w14:textId="77777777" w:rsidR="0033726D" w:rsidRPr="00F867BF" w:rsidRDefault="00337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3726D" w:rsidRPr="00F867BF" w14:paraId="2924D462" w14:textId="77777777" w:rsidTr="00B923E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EE79822" w14:textId="77777777" w:rsidR="0033726D" w:rsidRPr="00F867BF" w:rsidRDefault="00337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4"/>
            <w:shd w:val="clear" w:color="auto" w:fill="auto"/>
            <w:vAlign w:val="bottom"/>
          </w:tcPr>
          <w:p w14:paraId="15C45CB2" w14:textId="77777777" w:rsidR="0033726D" w:rsidRPr="00F867BF" w:rsidRDefault="00337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F867B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867170" w:rsidRPr="00F867BF" w14:paraId="532F9E8B" w14:textId="77777777" w:rsidTr="00B923EB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6B1D0B9" w14:textId="174BC156" w:rsidR="00867170" w:rsidRPr="00F867BF" w:rsidRDefault="00867170" w:rsidP="00867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111" w:hanging="14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67B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เงินให้กู้ยืมแก่กิจการที่เกี่ยวข้องกันและดอกเบี้ยค้างรับ</w:t>
            </w:r>
          </w:p>
        </w:tc>
        <w:tc>
          <w:tcPr>
            <w:tcW w:w="5628" w:type="dxa"/>
            <w:gridSpan w:val="4"/>
            <w:shd w:val="clear" w:color="auto" w:fill="auto"/>
            <w:vAlign w:val="bottom"/>
          </w:tcPr>
          <w:p w14:paraId="0EA10AFF" w14:textId="77777777" w:rsidR="00867170" w:rsidRPr="00F867BF" w:rsidRDefault="0086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EA06F5" w:rsidRPr="00F867BF" w14:paraId="264BC9A7" w14:textId="77777777" w:rsidTr="00B923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C05F753" w14:textId="639C50C2" w:rsidR="00EA06F5" w:rsidRPr="00F867BF" w:rsidRDefault="00EA0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867BF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BC6628" w:rsidRPr="00F867BF">
              <w:rPr>
                <w:rFonts w:asciiTheme="majorBidi" w:hAnsiTheme="majorBidi" w:cstheme="majorBidi"/>
                <w:b/>
                <w:bCs/>
                <w:i/>
                <w:iCs/>
              </w:rPr>
              <w:t>6</w:t>
            </w:r>
          </w:p>
        </w:tc>
        <w:tc>
          <w:tcPr>
            <w:tcW w:w="1407" w:type="dxa"/>
            <w:shd w:val="clear" w:color="auto" w:fill="auto"/>
          </w:tcPr>
          <w:p w14:paraId="1BEE1388" w14:textId="77777777" w:rsidR="00EA06F5" w:rsidRPr="00F867BF" w:rsidRDefault="00EA0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176FFCDC" w14:textId="77777777" w:rsidR="00EA06F5" w:rsidRPr="00F867BF" w:rsidRDefault="00EA0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3E443D18" w14:textId="77777777" w:rsidR="00EA06F5" w:rsidRPr="00F867BF" w:rsidRDefault="00EA0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shd w:val="clear" w:color="auto" w:fill="auto"/>
          </w:tcPr>
          <w:p w14:paraId="5AE88BE5" w14:textId="77777777" w:rsidR="00EA06F5" w:rsidRPr="00F867BF" w:rsidRDefault="00EA0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</w:tr>
      <w:tr w:rsidR="00BC6628" w:rsidRPr="00F867BF" w14:paraId="31900FF0" w14:textId="77777777" w:rsidTr="00B923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FAD9F37" w14:textId="06B5EAF3" w:rsidR="00BC6628" w:rsidRPr="00F867BF" w:rsidRDefault="00BC6628" w:rsidP="00BC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</w:rPr>
            </w:pPr>
            <w:r w:rsidRPr="00F867B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867BF">
              <w:rPr>
                <w:rFonts w:asciiTheme="majorBidi" w:hAnsiTheme="majorBidi" w:cstheme="majorBidi"/>
              </w:rPr>
              <w:t>1</w:t>
            </w:r>
            <w:r w:rsidRPr="00F867BF">
              <w:rPr>
                <w:rFonts w:asciiTheme="majorBidi" w:hAnsiTheme="majorBidi"/>
                <w:cs/>
              </w:rPr>
              <w:t xml:space="preserve"> </w:t>
            </w:r>
            <w:r w:rsidRPr="00F867BF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1407" w:type="dxa"/>
            <w:shd w:val="clear" w:color="auto" w:fill="auto"/>
          </w:tcPr>
          <w:p w14:paraId="62C1CDC8" w14:textId="2086B2D7" w:rsidR="00BC6628" w:rsidRPr="00F867BF" w:rsidRDefault="00BC6628" w:rsidP="00BC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F867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40005277" w14:textId="6E378A29" w:rsidR="00BC6628" w:rsidRPr="00F867BF" w:rsidRDefault="00BC6628" w:rsidP="00BC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407" w:type="dxa"/>
            <w:shd w:val="clear" w:color="auto" w:fill="auto"/>
          </w:tcPr>
          <w:p w14:paraId="67686CC7" w14:textId="47BE6A50" w:rsidR="00BC6628" w:rsidRPr="00F867BF" w:rsidRDefault="00BC6628" w:rsidP="00BC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2C220E6C" w14:textId="22E47A45" w:rsidR="00BC6628" w:rsidRPr="00F867BF" w:rsidRDefault="00BC6628" w:rsidP="00BC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27</w:t>
            </w:r>
          </w:p>
        </w:tc>
      </w:tr>
      <w:tr w:rsidR="00BC6628" w:rsidRPr="00F867BF" w14:paraId="49F1321A" w14:textId="77777777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EC047B2" w14:textId="77777777" w:rsidR="00BC6628" w:rsidRPr="00F867BF" w:rsidRDefault="00BC6628" w:rsidP="00BC6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11" w:hanging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7BF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การวัดมูลค่าใหม่สุทธิของสำรอง</w:t>
            </w:r>
            <w:r w:rsidRPr="00F867B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ผลขาดทุน</w:t>
            </w:r>
          </w:p>
        </w:tc>
        <w:tc>
          <w:tcPr>
            <w:tcW w:w="1407" w:type="dxa"/>
            <w:shd w:val="clear" w:color="auto" w:fill="auto"/>
          </w:tcPr>
          <w:p w14:paraId="318B6BE1" w14:textId="7CC494DD" w:rsidR="00BC6628" w:rsidRPr="00F867BF" w:rsidRDefault="00BC6628" w:rsidP="00BC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F867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4CB66616" w14:textId="57582280" w:rsidR="00BC6628" w:rsidRPr="00F867BF" w:rsidRDefault="00BC6628" w:rsidP="00BC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407" w:type="dxa"/>
            <w:shd w:val="clear" w:color="auto" w:fill="auto"/>
          </w:tcPr>
          <w:p w14:paraId="0C77418C" w14:textId="3BF7013B" w:rsidR="00BC6628" w:rsidRPr="00F867BF" w:rsidRDefault="00BC6628" w:rsidP="00BC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561A4C62" w14:textId="5BDF8E99" w:rsidR="00BC6628" w:rsidRPr="00F867BF" w:rsidRDefault="00BC6628" w:rsidP="00BC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15</w:t>
            </w:r>
          </w:p>
        </w:tc>
      </w:tr>
      <w:tr w:rsidR="00BC6628" w:rsidRPr="00F867BF" w14:paraId="21637384" w14:textId="77777777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E8A0E96" w14:textId="3A1C2DF4" w:rsidR="00BC6628" w:rsidRPr="00F867BF" w:rsidRDefault="00BC6628" w:rsidP="00BC6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11" w:hanging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7BF">
              <w:rPr>
                <w:rFonts w:asciiTheme="majorBidi" w:hAnsiTheme="majorBidi"/>
                <w:sz w:val="30"/>
                <w:szCs w:val="30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407" w:type="dxa"/>
            <w:shd w:val="clear" w:color="auto" w:fill="auto"/>
          </w:tcPr>
          <w:p w14:paraId="315E4132" w14:textId="2A6E68D0" w:rsidR="00BC6628" w:rsidRPr="00F867BF" w:rsidRDefault="00BC6628" w:rsidP="00BC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07F7F78E" w14:textId="68B7B63F" w:rsidR="00BC6628" w:rsidRPr="00F867BF" w:rsidRDefault="00BC6628" w:rsidP="00BC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(43)</w:t>
            </w:r>
          </w:p>
        </w:tc>
        <w:tc>
          <w:tcPr>
            <w:tcW w:w="1407" w:type="dxa"/>
            <w:shd w:val="clear" w:color="auto" w:fill="auto"/>
          </w:tcPr>
          <w:p w14:paraId="4EE0B4A3" w14:textId="6AD7820D" w:rsidR="00BC6628" w:rsidRPr="00F867BF" w:rsidRDefault="00BC6628" w:rsidP="00BC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1D7EB7F2" w14:textId="68A50D87" w:rsidR="00BC6628" w:rsidRPr="00F867BF" w:rsidRDefault="00BC6628" w:rsidP="00BC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(43)</w:t>
            </w:r>
          </w:p>
        </w:tc>
      </w:tr>
      <w:tr w:rsidR="00BC6628" w:rsidRPr="00F867BF" w14:paraId="44773700" w14:textId="77777777" w:rsidTr="00B923E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1A37865" w14:textId="2D72204F" w:rsidR="00BC6628" w:rsidRPr="00F867BF" w:rsidRDefault="00BC6628" w:rsidP="00BC6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11" w:hanging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7B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ผลกระทบจากการแปลงค่างบการเงิน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74E5E21" w14:textId="1A437BC5" w:rsidR="00BC6628" w:rsidRPr="00F867BF" w:rsidRDefault="00BC6628" w:rsidP="00BC6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47E14F9" w14:textId="7720D793" w:rsidR="00BC6628" w:rsidRPr="00F867BF" w:rsidRDefault="00BC6628" w:rsidP="00BC6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3F75293" w14:textId="589F7ABF" w:rsidR="00BC6628" w:rsidRPr="00F867BF" w:rsidRDefault="00BC6628" w:rsidP="00BC6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2279B23" w14:textId="7B734A12" w:rsidR="00BC6628" w:rsidRPr="00F867BF" w:rsidRDefault="00BC6628" w:rsidP="00BC6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F867BF">
              <w:rPr>
                <w:rFonts w:asciiTheme="majorBidi" w:hAnsiTheme="majorBidi" w:cstheme="majorBidi"/>
              </w:rPr>
              <w:t>1</w:t>
            </w:r>
          </w:p>
        </w:tc>
      </w:tr>
      <w:tr w:rsidR="00BC6628" w:rsidRPr="00F867BF" w14:paraId="13337164" w14:textId="77777777">
        <w:trPr>
          <w:trHeight w:val="361"/>
        </w:trPr>
        <w:tc>
          <w:tcPr>
            <w:tcW w:w="3420" w:type="dxa"/>
            <w:shd w:val="clear" w:color="auto" w:fill="auto"/>
            <w:vAlign w:val="center"/>
          </w:tcPr>
          <w:p w14:paraId="451BFBDE" w14:textId="0819C6DE" w:rsidR="00BC6628" w:rsidRPr="00F867BF" w:rsidRDefault="00BC6628" w:rsidP="00BC6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F867B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F867BF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F867BF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1407" w:type="dxa"/>
            <w:shd w:val="clear" w:color="auto" w:fill="auto"/>
          </w:tcPr>
          <w:p w14:paraId="5D9A471E" w14:textId="0758B8CA" w:rsidR="00BC6628" w:rsidRPr="00F867BF" w:rsidRDefault="00BC6628" w:rsidP="00BC66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  <w:r w:rsidRPr="00F867BF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02A73114" w14:textId="66933FAC" w:rsidR="00BC6628" w:rsidRPr="00F867BF" w:rsidRDefault="00BC6628" w:rsidP="00BC66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  <w:r w:rsidRPr="00F867BF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6312844F" w14:textId="743A563C" w:rsidR="00BC6628" w:rsidRPr="00F867BF" w:rsidRDefault="00BC6628" w:rsidP="00BC66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  <w:r w:rsidRPr="00F867BF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07" w:type="dxa"/>
            <w:shd w:val="clear" w:color="auto" w:fill="auto"/>
          </w:tcPr>
          <w:p w14:paraId="586AC5CF" w14:textId="321DE85A" w:rsidR="00BC6628" w:rsidRPr="00F867BF" w:rsidRDefault="00BC6628" w:rsidP="00BC66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F867BF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3DDC7445" w14:textId="77777777" w:rsidR="00DB5CF0" w:rsidRPr="00F867BF" w:rsidRDefault="00FB5E1D" w:rsidP="006679D4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  <w:r w:rsidRPr="00F867BF">
        <w:rPr>
          <w:rFonts w:hint="cs"/>
          <w:cs/>
        </w:rPr>
        <w:tab/>
      </w:r>
    </w:p>
    <w:p w14:paraId="08C4F085" w14:textId="640394A0" w:rsidR="008760A4" w:rsidRPr="00F867BF" w:rsidRDefault="008760A4" w:rsidP="00914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firstLine="1"/>
        <w:contextualSpacing/>
        <w:jc w:val="thaiDistribute"/>
      </w:pPr>
      <w:r w:rsidRPr="00F867BF">
        <w:rPr>
          <w:rFonts w:hint="cs"/>
          <w:cs/>
        </w:rPr>
        <w:t>(</w:t>
      </w:r>
      <w:r w:rsidR="00BC7531" w:rsidRPr="00F867BF">
        <w:rPr>
          <w:rFonts w:hint="cs"/>
          <w:cs/>
        </w:rPr>
        <w:t>ค</w:t>
      </w:r>
      <w:r w:rsidRPr="00F867BF">
        <w:rPr>
          <w:rFonts w:hint="cs"/>
          <w:cs/>
        </w:rPr>
        <w:t>.</w:t>
      </w:r>
      <w:r w:rsidR="00D52C0E" w:rsidRPr="00F867BF">
        <w:rPr>
          <w:rFonts w:hint="cs"/>
        </w:rPr>
        <w:t>1</w:t>
      </w:r>
      <w:r w:rsidRPr="00F867BF">
        <w:rPr>
          <w:rFonts w:hint="cs"/>
          <w:cs/>
        </w:rPr>
        <w:t>.</w:t>
      </w:r>
      <w:r w:rsidR="00DE3F43" w:rsidRPr="00F867BF">
        <w:rPr>
          <w:rFonts w:hint="cs"/>
        </w:rPr>
        <w:t>3</w:t>
      </w:r>
      <w:r w:rsidRPr="00F867BF">
        <w:rPr>
          <w:rFonts w:hint="cs"/>
          <w:cs/>
        </w:rPr>
        <w:t>)</w:t>
      </w:r>
      <w:r w:rsidR="00914B8C" w:rsidRPr="00F867BF">
        <w:rPr>
          <w:cs/>
        </w:rPr>
        <w:tab/>
      </w:r>
      <w:r w:rsidR="00914B8C" w:rsidRPr="00F867BF">
        <w:rPr>
          <w:rFonts w:hint="cs"/>
          <w:cs/>
        </w:rPr>
        <w:t xml:space="preserve">    </w:t>
      </w:r>
      <w:r w:rsidRPr="00F867BF">
        <w:rPr>
          <w:rFonts w:hint="cs"/>
          <w:cs/>
        </w:rPr>
        <w:t xml:space="preserve">เงินสดและรายการเทียบเท่าเงินสด และอนุพันธ์ </w:t>
      </w:r>
    </w:p>
    <w:p w14:paraId="064BC2E3" w14:textId="77777777" w:rsidR="008760A4" w:rsidRPr="00F867BF" w:rsidRDefault="008760A4" w:rsidP="008760A4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</w:rPr>
        <w:tab/>
      </w:r>
    </w:p>
    <w:p w14:paraId="23802428" w14:textId="0972903F" w:rsidR="008760A4" w:rsidRPr="00F867BF" w:rsidRDefault="008760A4" w:rsidP="008760A4">
      <w:pPr>
        <w:pStyle w:val="block"/>
        <w:spacing w:after="0" w:line="240" w:lineRule="auto"/>
        <w:ind w:left="1350" w:right="-7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  <w:lang w:val="en-US" w:bidi="th-TH"/>
        </w:rPr>
        <w:t xml:space="preserve"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 </w:t>
      </w:r>
      <w:r w:rsidR="00F92F95" w:rsidRPr="00F867BF">
        <w:rPr>
          <w:rFonts w:ascii="Angsana New" w:hAnsi="Angsana New" w:hint="cs"/>
          <w:sz w:val="30"/>
          <w:szCs w:val="30"/>
          <w:cs/>
          <w:lang w:val="en-US" w:bidi="th-TH"/>
        </w:rPr>
        <w:t>มี</w:t>
      </w:r>
      <w:r w:rsidRPr="00F867BF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จำกัดเนื่องจากคู่สัญญาเป็นธนาคารและสถาบันการเงิน</w:t>
      </w:r>
      <w:r w:rsidR="00F92F95" w:rsidRPr="00F867BF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ซึ่ง</w:t>
      </w:r>
      <w:r w:rsidRPr="00F867BF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กลุ่มบริษัทพิจารณาว่ามีความเสี่ยง</w:t>
      </w:r>
      <w:r w:rsidRPr="00F867BF">
        <w:rPr>
          <w:rFonts w:ascii="Angsana New" w:hAnsi="Angsana New" w:hint="cs"/>
          <w:spacing w:val="4"/>
          <w:sz w:val="30"/>
          <w:szCs w:val="30"/>
          <w:cs/>
          <w:lang w:bidi="th-TH"/>
        </w:rPr>
        <w:t>ด้านเครดิตต่ำ</w:t>
      </w:r>
    </w:p>
    <w:p w14:paraId="40DCA12B" w14:textId="77777777" w:rsidR="00867170" w:rsidRPr="00F867BF" w:rsidRDefault="00867170"/>
    <w:p w14:paraId="2316FED7" w14:textId="7C973F47" w:rsidR="008760A4" w:rsidRPr="00F867BF" w:rsidRDefault="008760A4" w:rsidP="008760A4">
      <w:pPr>
        <w:pStyle w:val="ListParagraph"/>
        <w:ind w:left="900" w:hanging="450"/>
        <w:rPr>
          <w:rFonts w:ascii="Angsana New" w:hAnsi="Angsana New"/>
          <w:b/>
          <w:bCs/>
          <w:sz w:val="30"/>
          <w:szCs w:val="30"/>
        </w:rPr>
      </w:pPr>
      <w:r w:rsidRPr="00F867BF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BC7531" w:rsidRPr="00F867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F867BF">
        <w:rPr>
          <w:rFonts w:ascii="Angsana New" w:hAnsi="Angsana New" w:hint="cs"/>
          <w:b/>
          <w:bCs/>
          <w:i/>
          <w:iCs/>
          <w:sz w:val="30"/>
          <w:szCs w:val="30"/>
          <w:cs/>
        </w:rPr>
        <w:t>.</w:t>
      </w:r>
      <w:r w:rsidR="00DE3F43" w:rsidRPr="00F867BF">
        <w:rPr>
          <w:rFonts w:ascii="Angsana New" w:hAnsi="Angsana New" w:hint="cs"/>
          <w:b/>
          <w:bCs/>
          <w:i/>
          <w:iCs/>
          <w:sz w:val="30"/>
          <w:szCs w:val="30"/>
        </w:rPr>
        <w:t>2</w:t>
      </w:r>
      <w:r w:rsidRPr="00F867BF">
        <w:rPr>
          <w:rFonts w:ascii="Angsana New" w:hAnsi="Angsana New" w:hint="cs"/>
          <w:b/>
          <w:bCs/>
          <w:i/>
          <w:iCs/>
          <w:sz w:val="30"/>
          <w:szCs w:val="30"/>
          <w:cs/>
        </w:rPr>
        <w:t>) ความเสี่ยงด้านสภาพคล่อง</w:t>
      </w:r>
      <w:r w:rsidRPr="00F867BF">
        <w:rPr>
          <w:rFonts w:ascii="Angsana New" w:hAnsi="Angsana New" w:hint="cs"/>
          <w:b/>
          <w:bCs/>
          <w:color w:val="0000FF"/>
          <w:sz w:val="30"/>
          <w:szCs w:val="30"/>
          <w:cs/>
        </w:rPr>
        <w:t xml:space="preserve"> </w:t>
      </w:r>
    </w:p>
    <w:p w14:paraId="443B38A0" w14:textId="77777777" w:rsidR="008760A4" w:rsidRPr="00F867BF" w:rsidRDefault="008760A4" w:rsidP="00876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sz w:val="18"/>
          <w:szCs w:val="18"/>
        </w:rPr>
      </w:pPr>
    </w:p>
    <w:p w14:paraId="2EF826A5" w14:textId="37384107" w:rsidR="008760A4" w:rsidRPr="00F867BF" w:rsidRDefault="008760A4" w:rsidP="008760A4">
      <w:pPr>
        <w:spacing w:line="240" w:lineRule="auto"/>
        <w:ind w:left="900"/>
        <w:jc w:val="thaiDistribute"/>
      </w:pPr>
      <w:r w:rsidRPr="00F867BF">
        <w:rPr>
          <w:rFonts w:hint="cs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04BBC71A" w14:textId="5CF8E12C" w:rsidR="000F7439" w:rsidRPr="00F867BF" w:rsidRDefault="008760A4" w:rsidP="008760A4">
      <w:pPr>
        <w:spacing w:line="240" w:lineRule="auto"/>
        <w:ind w:left="900"/>
        <w:jc w:val="thaiDistribute"/>
      </w:pPr>
      <w:r w:rsidRPr="00F867BF">
        <w:rPr>
          <w:rFonts w:hint="cs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0E6C75" w:rsidRPr="00F867BF">
        <w:rPr>
          <w:rFonts w:hint="cs"/>
          <w:cs/>
        </w:rPr>
        <w:t>แสดง</w:t>
      </w:r>
      <w:r w:rsidRPr="00F867BF">
        <w:rPr>
          <w:rFonts w:hint="cs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4D61B05F" w14:textId="77777777" w:rsidR="00D11A8C" w:rsidRPr="00F867BF" w:rsidRDefault="00D11A8C" w:rsidP="00735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sz w:val="18"/>
          <w:szCs w:val="18"/>
        </w:rPr>
      </w:pPr>
    </w:p>
    <w:tbl>
      <w:tblPr>
        <w:tblStyle w:val="TableGrid"/>
        <w:tblW w:w="953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5"/>
        <w:gridCol w:w="1365"/>
        <w:gridCol w:w="1365"/>
        <w:gridCol w:w="1365"/>
        <w:gridCol w:w="1365"/>
        <w:gridCol w:w="1365"/>
      </w:tblGrid>
      <w:tr w:rsidR="00E80E71" w:rsidRPr="00F867BF" w14:paraId="66072001" w14:textId="77777777">
        <w:tc>
          <w:tcPr>
            <w:tcW w:w="2705" w:type="dxa"/>
            <w:vAlign w:val="bottom"/>
          </w:tcPr>
          <w:p w14:paraId="321BBC42" w14:textId="13F02077" w:rsidR="00E80E71" w:rsidRPr="00F867BF" w:rsidRDefault="00F92F95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F867BF">
              <w:br w:type="page"/>
            </w:r>
          </w:p>
        </w:tc>
        <w:tc>
          <w:tcPr>
            <w:tcW w:w="6825" w:type="dxa"/>
            <w:gridSpan w:val="5"/>
            <w:vAlign w:val="bottom"/>
          </w:tcPr>
          <w:p w14:paraId="6D11FC40" w14:textId="77777777" w:rsidR="00E80E71" w:rsidRPr="00F867BF" w:rsidRDefault="00E80E71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867BF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80E71" w:rsidRPr="00F867BF" w14:paraId="265189A2" w14:textId="77777777">
        <w:tc>
          <w:tcPr>
            <w:tcW w:w="2705" w:type="dxa"/>
            <w:vAlign w:val="bottom"/>
          </w:tcPr>
          <w:p w14:paraId="3A63B0D6" w14:textId="77777777" w:rsidR="00E80E71" w:rsidRPr="00F867BF" w:rsidRDefault="00E80E71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5" w:type="dxa"/>
            <w:vAlign w:val="bottom"/>
          </w:tcPr>
          <w:p w14:paraId="1D83DFDB" w14:textId="77777777" w:rsidR="00E80E71" w:rsidRPr="00F867BF" w:rsidRDefault="00E80E71">
            <w:pPr>
              <w:spacing w:line="240" w:lineRule="auto"/>
              <w:ind w:left="-20" w:right="-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460" w:type="dxa"/>
            <w:gridSpan w:val="4"/>
            <w:vAlign w:val="bottom"/>
          </w:tcPr>
          <w:p w14:paraId="672F8D6D" w14:textId="77777777" w:rsidR="00E80E71" w:rsidRPr="00F867BF" w:rsidRDefault="00E80E71">
            <w:pP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80E71" w:rsidRPr="00F867BF" w14:paraId="45AE72AB" w14:textId="77777777">
        <w:tc>
          <w:tcPr>
            <w:tcW w:w="2705" w:type="dxa"/>
            <w:vAlign w:val="bottom"/>
            <w:hideMark/>
          </w:tcPr>
          <w:p w14:paraId="2119C912" w14:textId="77777777" w:rsidR="00E80E71" w:rsidRPr="00F867BF" w:rsidRDefault="00E80E71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F867B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867BF">
              <w:rPr>
                <w:rFonts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F867B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65" w:type="dxa"/>
            <w:vAlign w:val="bottom"/>
            <w:hideMark/>
          </w:tcPr>
          <w:p w14:paraId="75437A5F" w14:textId="77777777" w:rsidR="00E80E71" w:rsidRPr="00F867BF" w:rsidRDefault="00E80E71">
            <w:pPr>
              <w:spacing w:line="240" w:lineRule="auto"/>
              <w:ind w:left="-20" w:right="-19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มูลค่า</w:t>
            </w:r>
          </w:p>
          <w:p w14:paraId="38BA8F9D" w14:textId="77777777" w:rsidR="00E80E71" w:rsidRPr="00F867BF" w:rsidRDefault="00E80E71">
            <w:pPr>
              <w:spacing w:line="240" w:lineRule="auto"/>
              <w:ind w:left="-20" w:right="-19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65" w:type="dxa"/>
            <w:vAlign w:val="bottom"/>
            <w:hideMark/>
          </w:tcPr>
          <w:p w14:paraId="682452AC" w14:textId="09EF0DAC" w:rsidR="00E80E71" w:rsidRPr="00F867BF" w:rsidRDefault="00E80E7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 xml:space="preserve">ภายใน </w:t>
            </w:r>
            <w:r w:rsidRPr="00F867BF">
              <w:rPr>
                <w:rFonts w:hint="cs"/>
                <w:sz w:val="28"/>
                <w:szCs w:val="28"/>
              </w:rPr>
              <w:t>1</w:t>
            </w:r>
            <w:r w:rsidRPr="00F867BF">
              <w:rPr>
                <w:rFonts w:hint="cs"/>
                <w:sz w:val="28"/>
                <w:szCs w:val="28"/>
                <w:cs/>
              </w:rPr>
              <w:t xml:space="preserve"> ปี</w:t>
            </w:r>
            <w:r w:rsidR="00DE45D1" w:rsidRPr="00F867BF">
              <w:rPr>
                <w:sz w:val="28"/>
                <w:szCs w:val="28"/>
              </w:rPr>
              <w:br/>
            </w:r>
            <w:r w:rsidRPr="00F867BF">
              <w:rPr>
                <w:rFonts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1365" w:type="dxa"/>
            <w:vAlign w:val="bottom"/>
            <w:hideMark/>
          </w:tcPr>
          <w:p w14:paraId="54848C1D" w14:textId="32EC2A32" w:rsidR="00E80E71" w:rsidRPr="00F867BF" w:rsidRDefault="00E80E71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sz w:val="28"/>
                <w:szCs w:val="28"/>
                <w:cs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 xml:space="preserve">มากกว่า </w:t>
            </w:r>
            <w:r w:rsidRPr="00F867BF">
              <w:rPr>
                <w:rFonts w:hint="cs"/>
                <w:sz w:val="28"/>
                <w:szCs w:val="28"/>
              </w:rPr>
              <w:t>1</w:t>
            </w:r>
            <w:r w:rsidRPr="00F867BF">
              <w:rPr>
                <w:rFonts w:hint="cs"/>
                <w:sz w:val="28"/>
                <w:szCs w:val="28"/>
                <w:cs/>
              </w:rPr>
              <w:t xml:space="preserve"> ปี </w:t>
            </w:r>
            <w:r w:rsidR="00DE45D1" w:rsidRPr="00F867BF">
              <w:rPr>
                <w:sz w:val="28"/>
                <w:szCs w:val="28"/>
              </w:rPr>
              <w:br/>
            </w:r>
            <w:r w:rsidRPr="00F867BF">
              <w:rPr>
                <w:rFonts w:hint="cs"/>
                <w:sz w:val="28"/>
                <w:szCs w:val="28"/>
                <w:cs/>
              </w:rPr>
              <w:t xml:space="preserve">แต่ไม่เกิน </w:t>
            </w:r>
            <w:r w:rsidRPr="00F867BF">
              <w:rPr>
                <w:rFonts w:hint="cs"/>
                <w:sz w:val="28"/>
                <w:szCs w:val="28"/>
              </w:rPr>
              <w:t>5</w:t>
            </w:r>
            <w:r w:rsidRPr="00F867BF">
              <w:rPr>
                <w:rFonts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5" w:type="dxa"/>
            <w:vAlign w:val="bottom"/>
            <w:hideMark/>
          </w:tcPr>
          <w:p w14:paraId="7C00297F" w14:textId="77777777" w:rsidR="00E80E71" w:rsidRPr="00F867BF" w:rsidRDefault="00E80E71">
            <w:pPr>
              <w:spacing w:line="240" w:lineRule="auto"/>
              <w:ind w:left="-100" w:right="-108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 xml:space="preserve">มากกว่า </w:t>
            </w:r>
            <w:r w:rsidRPr="00F867BF">
              <w:rPr>
                <w:rFonts w:hint="cs"/>
                <w:sz w:val="28"/>
                <w:szCs w:val="28"/>
              </w:rPr>
              <w:t>5</w:t>
            </w:r>
            <w:r w:rsidRPr="00F867BF">
              <w:rPr>
                <w:rFonts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5" w:type="dxa"/>
            <w:vAlign w:val="bottom"/>
            <w:hideMark/>
          </w:tcPr>
          <w:p w14:paraId="2D44DBBB" w14:textId="77777777" w:rsidR="00E80E71" w:rsidRPr="00F867BF" w:rsidRDefault="00E80E71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E80E71" w:rsidRPr="00F867BF" w14:paraId="39D26003" w14:textId="77777777">
        <w:tc>
          <w:tcPr>
            <w:tcW w:w="2705" w:type="dxa"/>
            <w:vAlign w:val="bottom"/>
          </w:tcPr>
          <w:p w14:paraId="5071ECE0" w14:textId="77777777" w:rsidR="00E80E71" w:rsidRPr="00F867BF" w:rsidRDefault="00E80E71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25" w:type="dxa"/>
            <w:gridSpan w:val="5"/>
            <w:vAlign w:val="bottom"/>
          </w:tcPr>
          <w:p w14:paraId="3D9936A6" w14:textId="77777777" w:rsidR="00E80E71" w:rsidRPr="00F867BF" w:rsidRDefault="00E80E71">
            <w:pPr>
              <w:spacing w:line="240" w:lineRule="auto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F867BF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80E71" w:rsidRPr="00F867BF" w14:paraId="4A52C05E" w14:textId="77777777">
        <w:tc>
          <w:tcPr>
            <w:tcW w:w="2705" w:type="dxa"/>
          </w:tcPr>
          <w:p w14:paraId="56BA2788" w14:textId="7534BEC4" w:rsidR="00E80E71" w:rsidRPr="00F867BF" w:rsidRDefault="00E80E71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  <w:r w:rsidRPr="00F867BF">
              <w:rPr>
                <w:rFonts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EB7F49" w:rsidRPr="00F867BF">
              <w:rPr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365" w:type="dxa"/>
          </w:tcPr>
          <w:p w14:paraId="3E8B8172" w14:textId="77777777" w:rsidR="00E80E71" w:rsidRPr="00F867BF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08F1C19E" w14:textId="77777777" w:rsidR="00E80E71" w:rsidRPr="00F867BF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3D9D7DA6" w14:textId="77777777" w:rsidR="00E80E71" w:rsidRPr="00F867BF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5DEA2C6F" w14:textId="77777777" w:rsidR="00E80E71" w:rsidRPr="00F867BF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7BB78413" w14:textId="77777777" w:rsidR="00E80E71" w:rsidRPr="00F867BF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E80E71" w:rsidRPr="00F867BF" w14:paraId="033520B9" w14:textId="77777777">
        <w:tc>
          <w:tcPr>
            <w:tcW w:w="2705" w:type="dxa"/>
            <w:hideMark/>
          </w:tcPr>
          <w:p w14:paraId="63AAAC8A" w14:textId="77777777" w:rsidR="00E80E71" w:rsidRPr="00F867BF" w:rsidRDefault="00E80E71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  <w:r w:rsidRPr="00F867B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365" w:type="dxa"/>
          </w:tcPr>
          <w:p w14:paraId="25AA1488" w14:textId="77777777" w:rsidR="00E80E71" w:rsidRPr="00F867BF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08E27C8D" w14:textId="77777777" w:rsidR="00E80E71" w:rsidRPr="00F867BF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73D0EA36" w14:textId="77777777" w:rsidR="00E80E71" w:rsidRPr="00F867BF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30B61447" w14:textId="77777777" w:rsidR="00E80E71" w:rsidRPr="00F867BF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5434A89B" w14:textId="77777777" w:rsidR="00E80E71" w:rsidRPr="00F867BF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F30273" w:rsidRPr="00F867BF" w14:paraId="7F99B11C" w14:textId="77777777">
        <w:tc>
          <w:tcPr>
            <w:tcW w:w="2705" w:type="dxa"/>
            <w:hideMark/>
          </w:tcPr>
          <w:p w14:paraId="28350797" w14:textId="77777777" w:rsidR="00F30273" w:rsidRPr="00F867BF" w:rsidRDefault="00F30273" w:rsidP="00F30273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365" w:type="dxa"/>
          </w:tcPr>
          <w:p w14:paraId="1570F00C" w14:textId="47B484E1" w:rsidR="00F30273" w:rsidRPr="00F867BF" w:rsidRDefault="00F30273" w:rsidP="00F3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</w:t>
            </w:r>
            <w:r w:rsidR="009A1B65" w:rsidRPr="00F867BF">
              <w:rPr>
                <w:sz w:val="28"/>
                <w:szCs w:val="28"/>
              </w:rPr>
              <w:t>9</w:t>
            </w:r>
            <w:r w:rsidRPr="00F867BF">
              <w:rPr>
                <w:sz w:val="28"/>
                <w:szCs w:val="28"/>
              </w:rPr>
              <w:t>,</w:t>
            </w:r>
            <w:r w:rsidR="009A1B65" w:rsidRPr="00F867BF">
              <w:rPr>
                <w:sz w:val="28"/>
                <w:szCs w:val="28"/>
              </w:rPr>
              <w:t>666</w:t>
            </w:r>
          </w:p>
        </w:tc>
        <w:tc>
          <w:tcPr>
            <w:tcW w:w="1365" w:type="dxa"/>
          </w:tcPr>
          <w:p w14:paraId="28B5ABB7" w14:textId="17E7C42B" w:rsidR="009A1B65" w:rsidRPr="00F867BF" w:rsidRDefault="00F30273" w:rsidP="00F3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1</w:t>
            </w:r>
            <w:r w:rsidR="009A1B65" w:rsidRPr="00F867BF">
              <w:rPr>
                <w:color w:val="000000" w:themeColor="text1"/>
                <w:sz w:val="28"/>
                <w:szCs w:val="28"/>
              </w:rPr>
              <w:t>9</w:t>
            </w:r>
            <w:r w:rsidRPr="00F867BF">
              <w:rPr>
                <w:color w:val="000000" w:themeColor="text1"/>
                <w:sz w:val="28"/>
                <w:szCs w:val="28"/>
              </w:rPr>
              <w:t>,</w:t>
            </w:r>
            <w:r w:rsidR="009A1B65" w:rsidRPr="00F867BF">
              <w:rPr>
                <w:color w:val="000000" w:themeColor="text1"/>
                <w:sz w:val="28"/>
                <w:szCs w:val="28"/>
              </w:rPr>
              <w:t>664</w:t>
            </w:r>
          </w:p>
        </w:tc>
        <w:tc>
          <w:tcPr>
            <w:tcW w:w="1365" w:type="dxa"/>
          </w:tcPr>
          <w:p w14:paraId="5C895D87" w14:textId="6E8808E0" w:rsidR="00F30273" w:rsidRPr="00F867BF" w:rsidRDefault="00F30273" w:rsidP="00F3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365" w:type="dxa"/>
          </w:tcPr>
          <w:p w14:paraId="1CD5D9EA" w14:textId="13BA0F8C" w:rsidR="00F30273" w:rsidRPr="00F867BF" w:rsidRDefault="00F30273" w:rsidP="00F3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53159FA0" w14:textId="217275EB" w:rsidR="00F30273" w:rsidRPr="00F867BF" w:rsidRDefault="00F30273" w:rsidP="00F3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</w:t>
            </w:r>
            <w:r w:rsidR="009A1B65" w:rsidRPr="00F867BF">
              <w:rPr>
                <w:sz w:val="28"/>
                <w:szCs w:val="28"/>
              </w:rPr>
              <w:t>9</w:t>
            </w:r>
            <w:r w:rsidRPr="00F867BF">
              <w:rPr>
                <w:sz w:val="28"/>
                <w:szCs w:val="28"/>
              </w:rPr>
              <w:t>,</w:t>
            </w:r>
            <w:r w:rsidR="009A1B65" w:rsidRPr="00F867BF">
              <w:rPr>
                <w:sz w:val="28"/>
                <w:szCs w:val="28"/>
              </w:rPr>
              <w:t>666</w:t>
            </w:r>
          </w:p>
        </w:tc>
      </w:tr>
      <w:tr w:rsidR="00F30273" w:rsidRPr="00F867BF" w14:paraId="7A8E1385" w14:textId="77777777">
        <w:tc>
          <w:tcPr>
            <w:tcW w:w="2705" w:type="dxa"/>
          </w:tcPr>
          <w:p w14:paraId="5BB06927" w14:textId="22DFADFF" w:rsidR="00F30273" w:rsidRPr="00F867BF" w:rsidRDefault="00F30273" w:rsidP="00F30273">
            <w:pPr>
              <w:spacing w:line="240" w:lineRule="auto"/>
              <w:ind w:left="73" w:right="-24" w:hanging="73"/>
              <w:rPr>
                <w:sz w:val="28"/>
                <w:szCs w:val="28"/>
                <w:cs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สิ่งตอบแทนที่คาดว่าจะต้องจ่าย</w:t>
            </w:r>
          </w:p>
        </w:tc>
        <w:tc>
          <w:tcPr>
            <w:tcW w:w="1365" w:type="dxa"/>
          </w:tcPr>
          <w:p w14:paraId="19BEE9D1" w14:textId="52E46350" w:rsidR="00F30273" w:rsidRPr="00F867BF" w:rsidRDefault="00F30273" w:rsidP="00F3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100</w:t>
            </w:r>
          </w:p>
        </w:tc>
        <w:tc>
          <w:tcPr>
            <w:tcW w:w="1365" w:type="dxa"/>
          </w:tcPr>
          <w:p w14:paraId="4C1CB8F0" w14:textId="35610A0D" w:rsidR="00F30273" w:rsidRPr="00F867BF" w:rsidRDefault="00F30273" w:rsidP="00F3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365" w:type="dxa"/>
          </w:tcPr>
          <w:p w14:paraId="04EFAA01" w14:textId="21106D85" w:rsidR="00F30273" w:rsidRPr="00F867BF" w:rsidRDefault="00F30273" w:rsidP="00F3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7959A188" w14:textId="380AE6C1" w:rsidR="00F30273" w:rsidRPr="00F867BF" w:rsidRDefault="00F30273" w:rsidP="00F3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7E96CEF2" w14:textId="51C4F726" w:rsidR="00F30273" w:rsidRPr="00F867BF" w:rsidRDefault="00F30273" w:rsidP="00F3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F30273" w:rsidRPr="00F867BF" w14:paraId="1FC8417C" w14:textId="77777777">
        <w:tc>
          <w:tcPr>
            <w:tcW w:w="2705" w:type="dxa"/>
            <w:hideMark/>
          </w:tcPr>
          <w:p w14:paraId="5B9C255C" w14:textId="77777777" w:rsidR="00F30273" w:rsidRPr="00F867BF" w:rsidRDefault="00F30273" w:rsidP="00F30273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65" w:type="dxa"/>
          </w:tcPr>
          <w:p w14:paraId="10522D97" w14:textId="517E7516" w:rsidR="00F30273" w:rsidRPr="00F867BF" w:rsidRDefault="00266F94" w:rsidP="00F3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48,462</w:t>
            </w:r>
          </w:p>
        </w:tc>
        <w:tc>
          <w:tcPr>
            <w:tcW w:w="1365" w:type="dxa"/>
          </w:tcPr>
          <w:p w14:paraId="3BABB44D" w14:textId="7920168B" w:rsidR="00F30273" w:rsidRPr="00F867BF" w:rsidRDefault="00F30273" w:rsidP="00F3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</w:t>
            </w:r>
            <w:r w:rsidR="000B07DE" w:rsidRPr="00F867BF">
              <w:rPr>
                <w:sz w:val="28"/>
                <w:szCs w:val="28"/>
              </w:rPr>
              <w:t>5</w:t>
            </w:r>
            <w:r w:rsidRPr="00F867BF">
              <w:rPr>
                <w:sz w:val="28"/>
                <w:szCs w:val="28"/>
              </w:rPr>
              <w:t>,</w:t>
            </w:r>
            <w:r w:rsidR="000B07DE" w:rsidRPr="00F867BF">
              <w:rPr>
                <w:sz w:val="28"/>
                <w:szCs w:val="28"/>
              </w:rPr>
              <w:t>023</w:t>
            </w:r>
          </w:p>
        </w:tc>
        <w:tc>
          <w:tcPr>
            <w:tcW w:w="1365" w:type="dxa"/>
          </w:tcPr>
          <w:p w14:paraId="4530BB86" w14:textId="0DD115A7" w:rsidR="00F30273" w:rsidRPr="00F867BF" w:rsidRDefault="00F30273" w:rsidP="00F3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23,903</w:t>
            </w:r>
          </w:p>
        </w:tc>
        <w:tc>
          <w:tcPr>
            <w:tcW w:w="1365" w:type="dxa"/>
          </w:tcPr>
          <w:p w14:paraId="7996DD71" w14:textId="34C8CC09" w:rsidR="00F30273" w:rsidRPr="00F867BF" w:rsidRDefault="00F30273" w:rsidP="00F3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1,58</w:t>
            </w:r>
            <w:r w:rsidR="00611CE6" w:rsidRPr="00F867BF">
              <w:rPr>
                <w:sz w:val="28"/>
                <w:szCs w:val="28"/>
              </w:rPr>
              <w:t>7</w:t>
            </w:r>
          </w:p>
        </w:tc>
        <w:tc>
          <w:tcPr>
            <w:tcW w:w="1365" w:type="dxa"/>
          </w:tcPr>
          <w:p w14:paraId="2BBA291F" w14:textId="69C5575E" w:rsidR="00F30273" w:rsidRPr="00F867BF" w:rsidRDefault="00F30273" w:rsidP="00F3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50,</w:t>
            </w:r>
            <w:r w:rsidR="00475872" w:rsidRPr="00F867BF">
              <w:rPr>
                <w:sz w:val="28"/>
                <w:szCs w:val="28"/>
              </w:rPr>
              <w:t>513</w:t>
            </w:r>
          </w:p>
        </w:tc>
      </w:tr>
      <w:tr w:rsidR="00F30273" w:rsidRPr="00F867BF" w14:paraId="0CFA5725" w14:textId="77777777">
        <w:trPr>
          <w:trHeight w:val="119"/>
        </w:trPr>
        <w:tc>
          <w:tcPr>
            <w:tcW w:w="2705" w:type="dxa"/>
            <w:hideMark/>
          </w:tcPr>
          <w:p w14:paraId="608506DD" w14:textId="77777777" w:rsidR="00F30273" w:rsidRPr="00F867BF" w:rsidRDefault="00F30273" w:rsidP="00F30273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5" w:type="dxa"/>
            <w:vAlign w:val="bottom"/>
          </w:tcPr>
          <w:p w14:paraId="6A653DCD" w14:textId="55B5A66A" w:rsidR="00F30273" w:rsidRPr="00F867BF" w:rsidRDefault="00F30273" w:rsidP="00F3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11,04</w:t>
            </w:r>
            <w:r w:rsidR="009A1B65" w:rsidRPr="00F867BF">
              <w:rPr>
                <w:sz w:val="28"/>
                <w:szCs w:val="28"/>
              </w:rPr>
              <w:t>5</w:t>
            </w:r>
          </w:p>
        </w:tc>
        <w:tc>
          <w:tcPr>
            <w:tcW w:w="1365" w:type="dxa"/>
            <w:vAlign w:val="bottom"/>
          </w:tcPr>
          <w:p w14:paraId="4900C26E" w14:textId="4237E9A0" w:rsidR="00F30273" w:rsidRPr="00F867BF" w:rsidRDefault="00F30273" w:rsidP="00F3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1,</w:t>
            </w:r>
            <w:r w:rsidR="00333F6D" w:rsidRPr="00F867BF">
              <w:rPr>
                <w:rFonts w:hint="cs"/>
                <w:sz w:val="28"/>
                <w:szCs w:val="28"/>
                <w:cs/>
              </w:rPr>
              <w:t>7</w:t>
            </w:r>
            <w:r w:rsidR="00271529" w:rsidRPr="00F867BF">
              <w:rPr>
                <w:sz w:val="28"/>
                <w:szCs w:val="28"/>
              </w:rPr>
              <w:t>96</w:t>
            </w:r>
          </w:p>
        </w:tc>
        <w:tc>
          <w:tcPr>
            <w:tcW w:w="1365" w:type="dxa"/>
            <w:vAlign w:val="bottom"/>
          </w:tcPr>
          <w:p w14:paraId="3D2FD173" w14:textId="48D66409" w:rsidR="00F30273" w:rsidRPr="00F867BF" w:rsidRDefault="000E39D2" w:rsidP="00F3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4,</w:t>
            </w:r>
            <w:r w:rsidR="00C33C10" w:rsidRPr="00F867BF">
              <w:rPr>
                <w:sz w:val="28"/>
                <w:szCs w:val="28"/>
              </w:rPr>
              <w:t>596</w:t>
            </w:r>
          </w:p>
        </w:tc>
        <w:tc>
          <w:tcPr>
            <w:tcW w:w="1365" w:type="dxa"/>
            <w:vAlign w:val="bottom"/>
          </w:tcPr>
          <w:p w14:paraId="6E82FA4C" w14:textId="730A6310" w:rsidR="00F30273" w:rsidRPr="00F867BF" w:rsidRDefault="0069647C" w:rsidP="00F3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6</w:t>
            </w:r>
            <w:r w:rsidR="00F30273" w:rsidRPr="00F867BF">
              <w:rPr>
                <w:sz w:val="28"/>
                <w:szCs w:val="28"/>
              </w:rPr>
              <w:t>,</w:t>
            </w:r>
            <w:r w:rsidR="00925825" w:rsidRPr="00F867BF">
              <w:rPr>
                <w:sz w:val="28"/>
                <w:szCs w:val="28"/>
              </w:rPr>
              <w:t>828</w:t>
            </w:r>
          </w:p>
        </w:tc>
        <w:tc>
          <w:tcPr>
            <w:tcW w:w="1365" w:type="dxa"/>
            <w:vAlign w:val="bottom"/>
          </w:tcPr>
          <w:p w14:paraId="31C9276D" w14:textId="5854E6C0" w:rsidR="00F30273" w:rsidRPr="00F867BF" w:rsidRDefault="00F30273" w:rsidP="00F3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</w:t>
            </w:r>
            <w:r w:rsidR="00407A5E" w:rsidRPr="00F867BF">
              <w:rPr>
                <w:sz w:val="28"/>
                <w:szCs w:val="28"/>
              </w:rPr>
              <w:t>3</w:t>
            </w:r>
            <w:r w:rsidRPr="00F867BF">
              <w:rPr>
                <w:sz w:val="28"/>
                <w:szCs w:val="28"/>
              </w:rPr>
              <w:t>,</w:t>
            </w:r>
            <w:r w:rsidR="00407A5E" w:rsidRPr="00F867BF">
              <w:rPr>
                <w:sz w:val="28"/>
                <w:szCs w:val="28"/>
              </w:rPr>
              <w:t>220</w:t>
            </w:r>
          </w:p>
        </w:tc>
      </w:tr>
      <w:tr w:rsidR="00DB79A3" w:rsidRPr="00F867BF" w14:paraId="74514758" w14:textId="77777777">
        <w:tc>
          <w:tcPr>
            <w:tcW w:w="2705" w:type="dxa"/>
            <w:hideMark/>
          </w:tcPr>
          <w:p w14:paraId="7AEDD20C" w14:textId="77777777" w:rsidR="00DB79A3" w:rsidRPr="00F867BF" w:rsidRDefault="00DB79A3" w:rsidP="00DB79A3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10A00BA0" w14:textId="1939E5CD" w:rsidR="00DB79A3" w:rsidRPr="00F867BF" w:rsidRDefault="00597385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79,04</w:t>
            </w:r>
            <w:r w:rsidR="004B1F7B" w:rsidRPr="00F867BF">
              <w:rPr>
                <w:sz w:val="28"/>
                <w:szCs w:val="28"/>
              </w:rPr>
              <w:t>8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66EAB6F0" w14:textId="753C97F4" w:rsidR="00DB79A3" w:rsidRPr="00F867BF" w:rsidRDefault="00597385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1,89</w:t>
            </w:r>
            <w:r w:rsidR="00611CE6" w:rsidRPr="00F867BF">
              <w:rPr>
                <w:sz w:val="28"/>
                <w:szCs w:val="28"/>
              </w:rPr>
              <w:t>5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55790FC5" w14:textId="123A3442" w:rsidR="00DB79A3" w:rsidRPr="00F867BF" w:rsidRDefault="00597385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52,305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205ED8B4" w14:textId="0A0F86FF" w:rsidR="00DB79A3" w:rsidRPr="00F867BF" w:rsidRDefault="00597385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29,330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71AC2696" w14:textId="4596F5E8" w:rsidR="00DB79A3" w:rsidRPr="00F867BF" w:rsidRDefault="00597385" w:rsidP="00DB7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83,5</w:t>
            </w:r>
            <w:r w:rsidR="00611CE6" w:rsidRPr="00F867BF">
              <w:rPr>
                <w:sz w:val="28"/>
                <w:szCs w:val="28"/>
              </w:rPr>
              <w:t>30</w:t>
            </w:r>
          </w:p>
        </w:tc>
      </w:tr>
      <w:tr w:rsidR="00DB79A3" w:rsidRPr="00F867BF" w14:paraId="580BC3D2" w14:textId="77777777">
        <w:tc>
          <w:tcPr>
            <w:tcW w:w="2705" w:type="dxa"/>
          </w:tcPr>
          <w:p w14:paraId="6D2AE8BC" w14:textId="77777777" w:rsidR="00DB79A3" w:rsidRPr="00F867BF" w:rsidRDefault="00DB79A3" w:rsidP="00DB79A3">
            <w:pPr>
              <w:spacing w:line="240" w:lineRule="auto"/>
              <w:ind w:left="73" w:right="-24" w:hanging="7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222F788C" w14:textId="1AF4C3BD" w:rsidR="00DB79A3" w:rsidRPr="00F867BF" w:rsidRDefault="00597385" w:rsidP="00DB79A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867BF">
              <w:rPr>
                <w:b/>
                <w:bCs/>
                <w:color w:val="000000" w:themeColor="text1"/>
                <w:sz w:val="28"/>
                <w:szCs w:val="28"/>
              </w:rPr>
              <w:t>15</w:t>
            </w:r>
            <w:r w:rsidR="009A1B65" w:rsidRPr="00F867BF">
              <w:rPr>
                <w:b/>
                <w:bCs/>
                <w:color w:val="000000" w:themeColor="text1"/>
                <w:sz w:val="28"/>
                <w:szCs w:val="28"/>
              </w:rPr>
              <w:t>8</w:t>
            </w:r>
            <w:r w:rsidRPr="00F867BF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9A1B65" w:rsidRPr="00F867BF">
              <w:rPr>
                <w:b/>
                <w:bCs/>
                <w:color w:val="000000" w:themeColor="text1"/>
                <w:sz w:val="28"/>
                <w:szCs w:val="28"/>
              </w:rPr>
              <w:t>321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12305D44" w14:textId="6FCC6A89" w:rsidR="00DB79A3" w:rsidRPr="00F867BF" w:rsidRDefault="00597385" w:rsidP="00DB79A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867BF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946067" w:rsidRPr="00F867BF">
              <w:rPr>
                <w:b/>
                <w:bCs/>
                <w:color w:val="000000" w:themeColor="text1"/>
                <w:sz w:val="28"/>
                <w:szCs w:val="28"/>
              </w:rPr>
              <w:t>8</w:t>
            </w:r>
            <w:r w:rsidRPr="00F867BF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A544F5" w:rsidRPr="00F867BF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53146C" w:rsidRPr="00F867BF">
              <w:rPr>
                <w:b/>
                <w:bCs/>
                <w:color w:val="000000" w:themeColor="text1"/>
                <w:sz w:val="28"/>
                <w:szCs w:val="28"/>
              </w:rPr>
              <w:t>78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6476BB57" w14:textId="0EC67311" w:rsidR="00DB79A3" w:rsidRPr="00F867BF" w:rsidRDefault="000E39D2" w:rsidP="00DB79A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80</w:t>
            </w:r>
            <w:r w:rsidR="00597385" w:rsidRPr="00F867BF">
              <w:rPr>
                <w:b/>
                <w:bCs/>
                <w:sz w:val="28"/>
                <w:szCs w:val="28"/>
              </w:rPr>
              <w:t>,</w:t>
            </w:r>
            <w:r w:rsidR="0053146C" w:rsidRPr="00F867BF">
              <w:rPr>
                <w:b/>
                <w:bCs/>
                <w:sz w:val="28"/>
                <w:szCs w:val="28"/>
              </w:rPr>
              <w:t>806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39FDD6F1" w14:textId="1CB6EA30" w:rsidR="00DB79A3" w:rsidRPr="00F867BF" w:rsidRDefault="00597385" w:rsidP="00DB79A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3</w:t>
            </w:r>
            <w:r w:rsidR="0069647C" w:rsidRPr="00F867BF">
              <w:rPr>
                <w:b/>
                <w:bCs/>
                <w:sz w:val="28"/>
                <w:szCs w:val="28"/>
              </w:rPr>
              <w:t>7</w:t>
            </w:r>
            <w:r w:rsidRPr="00F867BF">
              <w:rPr>
                <w:b/>
                <w:bCs/>
                <w:sz w:val="28"/>
                <w:szCs w:val="28"/>
              </w:rPr>
              <w:t>,</w:t>
            </w:r>
            <w:r w:rsidR="0053146C" w:rsidRPr="00F867BF">
              <w:rPr>
                <w:b/>
                <w:bCs/>
                <w:sz w:val="28"/>
                <w:szCs w:val="28"/>
              </w:rPr>
              <w:t>74</w:t>
            </w:r>
            <w:r w:rsidR="00611CE6" w:rsidRPr="00F867BF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5A2BA953" w14:textId="754C716A" w:rsidR="00DB79A3" w:rsidRPr="00F867BF" w:rsidRDefault="00597385" w:rsidP="00DB79A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16</w:t>
            </w:r>
            <w:r w:rsidR="0053146C" w:rsidRPr="00F867BF">
              <w:rPr>
                <w:b/>
                <w:bCs/>
                <w:sz w:val="28"/>
                <w:szCs w:val="28"/>
              </w:rPr>
              <w:t>7</w:t>
            </w:r>
            <w:r w:rsidRPr="00F867BF">
              <w:rPr>
                <w:b/>
                <w:bCs/>
                <w:sz w:val="28"/>
                <w:szCs w:val="28"/>
              </w:rPr>
              <w:t>,</w:t>
            </w:r>
            <w:r w:rsidR="0053146C" w:rsidRPr="00F867BF">
              <w:rPr>
                <w:b/>
                <w:bCs/>
                <w:sz w:val="28"/>
                <w:szCs w:val="28"/>
              </w:rPr>
              <w:t>029</w:t>
            </w:r>
          </w:p>
        </w:tc>
      </w:tr>
      <w:tr w:rsidR="00E80E71" w:rsidRPr="00F867BF" w14:paraId="5DEBB2D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566433FE" w14:textId="77777777" w:rsidR="00E80E71" w:rsidRPr="00F867BF" w:rsidRDefault="00E80E71">
            <w:pPr>
              <w:spacing w:line="240" w:lineRule="auto"/>
              <w:ind w:left="73" w:right="-108" w:hanging="73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D2B75E8" w14:textId="77777777" w:rsidR="00E80E71" w:rsidRPr="00F867BF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7572EEE" w14:textId="77777777" w:rsidR="00E80E71" w:rsidRPr="00F867BF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6B03EA6" w14:textId="77777777" w:rsidR="00E80E71" w:rsidRPr="00F867BF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2602626" w14:textId="77777777" w:rsidR="00E80E71" w:rsidRPr="00F867BF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DA429FD" w14:textId="77777777" w:rsidR="00E80E71" w:rsidRPr="00F867BF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E80E71" w:rsidRPr="00F867BF" w14:paraId="167EE54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9C4F7" w14:textId="77777777" w:rsidR="00E80E71" w:rsidRPr="00F867BF" w:rsidRDefault="00E80E71">
            <w:pPr>
              <w:spacing w:line="240" w:lineRule="auto"/>
              <w:ind w:left="73" w:right="-108" w:hanging="73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F867B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1461B29" w14:textId="77777777" w:rsidR="00E80E71" w:rsidRPr="00F867BF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98CCF28" w14:textId="77777777" w:rsidR="00E80E71" w:rsidRPr="00F867BF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9F41484" w14:textId="77777777" w:rsidR="00E80E71" w:rsidRPr="00F867BF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3C3BD67" w14:textId="77777777" w:rsidR="00E80E71" w:rsidRPr="00F867BF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7461420" w14:textId="77777777" w:rsidR="00E80E71" w:rsidRPr="00F867BF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E80E71" w:rsidRPr="00F867BF" w14:paraId="3B77398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E5326" w14:textId="77777777" w:rsidR="00E80E71" w:rsidRPr="00F867BF" w:rsidRDefault="00E80E71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 xml:space="preserve">สัญญาแลกเปลี่ยนอัตราดอกเบี้ย 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5388C6F" w14:textId="2DA47B59" w:rsidR="00E80E71" w:rsidRPr="00F867BF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5703792" w14:textId="77777777" w:rsidR="00E80E71" w:rsidRPr="00F867BF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D10AD30" w14:textId="77777777" w:rsidR="00E80E71" w:rsidRPr="00F867BF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3D0D969" w14:textId="77777777" w:rsidR="00E80E71" w:rsidRPr="00F867BF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E317C38" w14:textId="77777777" w:rsidR="00E80E71" w:rsidRPr="00F867BF" w:rsidRDefault="00E80E71" w:rsidP="00BC5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423ECD" w:rsidRPr="00F867BF" w14:paraId="1185CF5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67E79B74" w14:textId="77777777" w:rsidR="00423ECD" w:rsidRPr="00F867BF" w:rsidRDefault="00423ECD" w:rsidP="00423ECD">
            <w:pPr>
              <w:pStyle w:val="ListParagraph"/>
              <w:numPr>
                <w:ilvl w:val="0"/>
                <w:numId w:val="45"/>
              </w:numPr>
              <w:ind w:left="260" w:right="-2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B43AB0D" w14:textId="6F4E13C7" w:rsidR="00423ECD" w:rsidRPr="00F867BF" w:rsidRDefault="00ED645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</w:t>
            </w:r>
            <w:r w:rsidR="00FD0451" w:rsidRPr="00F867BF">
              <w:rPr>
                <w:sz w:val="28"/>
                <w:szCs w:val="28"/>
              </w:rPr>
              <w:t>2</w:t>
            </w:r>
            <w:r w:rsidRPr="00F867BF">
              <w:rPr>
                <w:sz w:val="28"/>
                <w:szCs w:val="28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E05D981" w14:textId="7954E31B" w:rsidR="00423ECD" w:rsidRPr="00F867BF" w:rsidRDefault="00ED645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</w:t>
            </w:r>
            <w:r w:rsidR="00B76F73" w:rsidRPr="00F867BF">
              <w:rPr>
                <w:sz w:val="28"/>
                <w:szCs w:val="28"/>
              </w:rPr>
              <w:t>145</w:t>
            </w:r>
            <w:r w:rsidRPr="00F867BF">
              <w:rPr>
                <w:sz w:val="28"/>
                <w:szCs w:val="28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1760427" w14:textId="6117F2B4" w:rsidR="00423ECD" w:rsidRPr="00F867BF" w:rsidRDefault="00CE5ED6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78A214A" w14:textId="6EC6D44E" w:rsidR="00423ECD" w:rsidRPr="00F867BF" w:rsidRDefault="00CE5ED6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92BD48C" w14:textId="14A58F16" w:rsidR="00423ECD" w:rsidRPr="00F867BF" w:rsidRDefault="00ED645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</w:t>
            </w:r>
            <w:r w:rsidR="00CE5ED6" w:rsidRPr="00F867BF">
              <w:rPr>
                <w:sz w:val="28"/>
                <w:szCs w:val="28"/>
              </w:rPr>
              <w:t>145</w:t>
            </w:r>
            <w:r w:rsidRPr="00F867BF">
              <w:rPr>
                <w:sz w:val="28"/>
                <w:szCs w:val="28"/>
              </w:rPr>
              <w:t>)</w:t>
            </w:r>
          </w:p>
        </w:tc>
      </w:tr>
      <w:tr w:rsidR="00423ECD" w:rsidRPr="00F867BF" w14:paraId="75A2C1B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556FCCDD" w14:textId="77777777" w:rsidR="00423ECD" w:rsidRPr="00F867BF" w:rsidRDefault="00423ECD" w:rsidP="00423ECD">
            <w:pPr>
              <w:pStyle w:val="ListParagraph"/>
              <w:numPr>
                <w:ilvl w:val="0"/>
                <w:numId w:val="45"/>
              </w:numPr>
              <w:ind w:left="260" w:right="-2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D132416" w14:textId="1C29FFF4" w:rsidR="00423ECD" w:rsidRPr="00F867BF" w:rsidRDefault="00ED645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25C25C1" w14:textId="5BA41786" w:rsidR="00423ECD" w:rsidRPr="00F867BF" w:rsidRDefault="00CE5ED6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143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42114B6" w14:textId="0C5015AD" w:rsidR="00423ECD" w:rsidRPr="00F867BF" w:rsidRDefault="00CE5ED6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4245B6A" w14:textId="5CCBAA46" w:rsidR="00423ECD" w:rsidRPr="00F867BF" w:rsidRDefault="00CE5ED6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1D3CE6B" w14:textId="65A409C7" w:rsidR="00423ECD" w:rsidRPr="00F867BF" w:rsidRDefault="00CE5ED6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143</w:t>
            </w:r>
          </w:p>
        </w:tc>
      </w:tr>
      <w:tr w:rsidR="00423ECD" w:rsidRPr="00F867BF" w14:paraId="7F0FEA49" w14:textId="77777777">
        <w:tc>
          <w:tcPr>
            <w:tcW w:w="2705" w:type="dxa"/>
            <w:hideMark/>
          </w:tcPr>
          <w:p w14:paraId="7FEDE044" w14:textId="77777777" w:rsidR="00423ECD" w:rsidRPr="00F867BF" w:rsidRDefault="00423ECD" w:rsidP="00423ECD">
            <w:pPr>
              <w:spacing w:line="240" w:lineRule="auto"/>
              <w:ind w:left="172" w:right="-24" w:hanging="180"/>
              <w:rPr>
                <w:color w:val="000000" w:themeColor="text1"/>
                <w:sz w:val="28"/>
                <w:szCs w:val="28"/>
              </w:rPr>
            </w:pPr>
            <w:r w:rsidRPr="00F867BF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สัญญาซื้อขายเงินตราต่างประเทศล่วงหน้า </w:t>
            </w:r>
          </w:p>
        </w:tc>
        <w:tc>
          <w:tcPr>
            <w:tcW w:w="1365" w:type="dxa"/>
          </w:tcPr>
          <w:p w14:paraId="63C194CD" w14:textId="77777777" w:rsidR="00423ECD" w:rsidRPr="00F867BF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4765F4E" w14:textId="77777777" w:rsidR="00423ECD" w:rsidRPr="00F867BF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C32FD38" w14:textId="77777777" w:rsidR="00423ECD" w:rsidRPr="00F867BF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B290490" w14:textId="77777777" w:rsidR="00423ECD" w:rsidRPr="00F867BF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FA1037F" w14:textId="77777777" w:rsidR="00423ECD" w:rsidRPr="00F867BF" w:rsidRDefault="00423ECD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F929E9" w:rsidRPr="00F867BF" w14:paraId="1D5DE950" w14:textId="77777777">
        <w:tc>
          <w:tcPr>
            <w:tcW w:w="2705" w:type="dxa"/>
          </w:tcPr>
          <w:p w14:paraId="48C41187" w14:textId="7A6D2631" w:rsidR="00F929E9" w:rsidRPr="00F867BF" w:rsidRDefault="00F929E9" w:rsidP="00F929E9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color w:val="000000" w:themeColor="text1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365" w:type="dxa"/>
          </w:tcPr>
          <w:p w14:paraId="24E1433C" w14:textId="382A443E" w:rsidR="00F929E9" w:rsidRPr="00F867BF" w:rsidRDefault="0082554A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(3)</w:t>
            </w:r>
          </w:p>
        </w:tc>
        <w:tc>
          <w:tcPr>
            <w:tcW w:w="1365" w:type="dxa"/>
          </w:tcPr>
          <w:p w14:paraId="70DD0A71" w14:textId="0428C03E" w:rsidR="00F929E9" w:rsidRPr="00F867BF" w:rsidRDefault="0082554A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(14)</w:t>
            </w:r>
          </w:p>
        </w:tc>
        <w:tc>
          <w:tcPr>
            <w:tcW w:w="1365" w:type="dxa"/>
          </w:tcPr>
          <w:p w14:paraId="6AE69359" w14:textId="0C73B809" w:rsidR="00F929E9" w:rsidRPr="00F867BF" w:rsidRDefault="0082554A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(52)</w:t>
            </w:r>
          </w:p>
        </w:tc>
        <w:tc>
          <w:tcPr>
            <w:tcW w:w="1365" w:type="dxa"/>
          </w:tcPr>
          <w:p w14:paraId="2AAFB8BE" w14:textId="00334A2D" w:rsidR="00F929E9" w:rsidRPr="00F867BF" w:rsidRDefault="0082554A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(46)</w:t>
            </w:r>
          </w:p>
        </w:tc>
        <w:tc>
          <w:tcPr>
            <w:tcW w:w="1365" w:type="dxa"/>
          </w:tcPr>
          <w:p w14:paraId="324F0ACB" w14:textId="6224C65E" w:rsidR="00F929E9" w:rsidRPr="00F867BF" w:rsidRDefault="008D1957" w:rsidP="0042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(112)</w:t>
            </w:r>
          </w:p>
        </w:tc>
      </w:tr>
      <w:tr w:rsidR="00423ECD" w:rsidRPr="00F867BF" w14:paraId="22153E15" w14:textId="77777777">
        <w:tc>
          <w:tcPr>
            <w:tcW w:w="2705" w:type="dxa"/>
            <w:hideMark/>
          </w:tcPr>
          <w:p w14:paraId="751CD9BB" w14:textId="77777777" w:rsidR="00423ECD" w:rsidRPr="00F867BF" w:rsidRDefault="00423ECD" w:rsidP="00423ECD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6ED9E327" w14:textId="00900FA8" w:rsidR="00423ECD" w:rsidRPr="00F867BF" w:rsidRDefault="00ED645D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1,563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7EC31B3" w14:textId="1256E5DC" w:rsidR="00423ECD" w:rsidRPr="00F867BF" w:rsidRDefault="00ED645D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1,5</w:t>
            </w:r>
            <w:r w:rsidR="008D7FA5" w:rsidRPr="00F867BF">
              <w:rPr>
                <w:color w:val="000000" w:themeColor="text1"/>
                <w:sz w:val="28"/>
                <w:szCs w:val="28"/>
              </w:rPr>
              <w:t>7</w:t>
            </w:r>
            <w:r w:rsidR="00785113" w:rsidRPr="00F867BF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7B3B7478" w14:textId="13EA5D38" w:rsidR="00423ECD" w:rsidRPr="00F867BF" w:rsidRDefault="008D7FA5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2F014A2" w14:textId="5B9B8214" w:rsidR="00423ECD" w:rsidRPr="00F867BF" w:rsidRDefault="008D7FA5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F545A33" w14:textId="3D03A318" w:rsidR="00423ECD" w:rsidRPr="00F867BF" w:rsidRDefault="00ED645D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1,</w:t>
            </w:r>
            <w:r w:rsidR="00785113" w:rsidRPr="00F867BF">
              <w:rPr>
                <w:color w:val="000000" w:themeColor="text1"/>
                <w:sz w:val="28"/>
                <w:szCs w:val="28"/>
              </w:rPr>
              <w:t>668</w:t>
            </w:r>
          </w:p>
        </w:tc>
      </w:tr>
      <w:tr w:rsidR="007352F7" w:rsidRPr="00F867BF" w14:paraId="25AFCFF0" w14:textId="77777777">
        <w:tc>
          <w:tcPr>
            <w:tcW w:w="2705" w:type="dxa"/>
          </w:tcPr>
          <w:p w14:paraId="29E11497" w14:textId="1D998957" w:rsidR="007352F7" w:rsidRPr="00F867BF" w:rsidRDefault="007352F7" w:rsidP="007352F7">
            <w:pPr>
              <w:spacing w:line="240" w:lineRule="auto"/>
              <w:ind w:left="172" w:right="-24" w:hanging="180"/>
              <w:rPr>
                <w:color w:val="000000" w:themeColor="text1"/>
                <w:sz w:val="28"/>
                <w:szCs w:val="28"/>
                <w:cs/>
              </w:rPr>
            </w:pPr>
            <w:r w:rsidRPr="00F867BF">
              <w:rPr>
                <w:color w:val="000000" w:themeColor="text1"/>
                <w:sz w:val="28"/>
                <w:szCs w:val="28"/>
                <w:cs/>
              </w:rPr>
              <w:t>สัญญาซื้อขายน้ำมันดิบและผลิตภัณฑ์น้ำมันล่วงหน้า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ADFA837" w14:textId="77777777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1452B23" w14:textId="77777777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4594996F" w14:textId="77777777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70CF083E" w14:textId="77777777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517C3952" w14:textId="77777777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7352F7" w:rsidRPr="00F867BF" w14:paraId="6BE11BAF" w14:textId="77777777">
        <w:tc>
          <w:tcPr>
            <w:tcW w:w="2705" w:type="dxa"/>
          </w:tcPr>
          <w:p w14:paraId="4CBDB5D1" w14:textId="6AF01537" w:rsidR="007352F7" w:rsidRPr="00F867BF" w:rsidRDefault="007352F7" w:rsidP="007352F7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24F4FD67" w14:textId="555F5DF0" w:rsidR="007352F7" w:rsidRPr="00F867BF" w:rsidRDefault="007352F7" w:rsidP="007352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  <w:cs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(35)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65AA102A" w14:textId="44F95181" w:rsidR="007352F7" w:rsidRPr="00F867BF" w:rsidRDefault="007352F7" w:rsidP="007352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(35)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483AFA7E" w14:textId="6750D937" w:rsidR="007352F7" w:rsidRPr="00F867BF" w:rsidRDefault="007352F7" w:rsidP="007352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19A88872" w14:textId="39C8CC42" w:rsidR="007352F7" w:rsidRPr="00F867BF" w:rsidRDefault="007352F7" w:rsidP="007352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71873AA1" w14:textId="10F73E1E" w:rsidR="007352F7" w:rsidRPr="00F867BF" w:rsidRDefault="007352F7" w:rsidP="007352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olor w:val="000000" w:themeColor="text1"/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(35)</w:t>
            </w:r>
          </w:p>
        </w:tc>
      </w:tr>
      <w:tr w:rsidR="007352F7" w:rsidRPr="00F867BF" w14:paraId="13E4C17A" w14:textId="77777777">
        <w:tc>
          <w:tcPr>
            <w:tcW w:w="2705" w:type="dxa"/>
          </w:tcPr>
          <w:p w14:paraId="7B76C89E" w14:textId="77777777" w:rsidR="007352F7" w:rsidRPr="00F867BF" w:rsidRDefault="007352F7" w:rsidP="007352F7">
            <w:pPr>
              <w:spacing w:line="240" w:lineRule="auto"/>
              <w:ind w:left="73" w:right="-24" w:hanging="73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16FB492A" w14:textId="61A11008" w:rsidR="007352F7" w:rsidRPr="00F867BF" w:rsidRDefault="007352F7" w:rsidP="007352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867BF">
              <w:rPr>
                <w:b/>
                <w:bCs/>
                <w:color w:val="000000" w:themeColor="text1"/>
                <w:sz w:val="28"/>
                <w:szCs w:val="28"/>
              </w:rPr>
              <w:t>1,52</w:t>
            </w:r>
            <w:r w:rsidR="00F405B9" w:rsidRPr="00F867BF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41329C29" w14:textId="6422C502" w:rsidR="007352F7" w:rsidRPr="00F867BF" w:rsidRDefault="007352F7" w:rsidP="007352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867BF">
              <w:rPr>
                <w:b/>
                <w:bCs/>
                <w:color w:val="000000" w:themeColor="text1"/>
                <w:sz w:val="28"/>
                <w:szCs w:val="28"/>
              </w:rPr>
              <w:t>1,52</w:t>
            </w:r>
            <w:r w:rsidR="003F7398" w:rsidRPr="00F867BF">
              <w:rPr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4D9DAACF" w14:textId="532BF43C" w:rsidR="007352F7" w:rsidRPr="00F867BF" w:rsidRDefault="003F7398" w:rsidP="007352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867BF">
              <w:rPr>
                <w:b/>
                <w:bCs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34AE9FD7" w14:textId="1F7D021A" w:rsidR="007352F7" w:rsidRPr="00F867BF" w:rsidRDefault="007352F7" w:rsidP="007352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867BF">
              <w:rPr>
                <w:b/>
                <w:bCs/>
                <w:color w:val="000000" w:themeColor="text1"/>
                <w:sz w:val="28"/>
                <w:szCs w:val="28"/>
              </w:rPr>
              <w:t>(6)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2A36D060" w14:textId="4CC9F21F" w:rsidR="007352F7" w:rsidRPr="00F867BF" w:rsidRDefault="007352F7" w:rsidP="007352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867BF">
              <w:rPr>
                <w:b/>
                <w:bCs/>
                <w:color w:val="000000" w:themeColor="text1"/>
                <w:sz w:val="28"/>
                <w:szCs w:val="28"/>
              </w:rPr>
              <w:t>1,519</w:t>
            </w:r>
          </w:p>
        </w:tc>
      </w:tr>
      <w:tr w:rsidR="00C32E2F" w:rsidRPr="00F867BF" w14:paraId="70A8A5D2" w14:textId="77777777">
        <w:tc>
          <w:tcPr>
            <w:tcW w:w="2705" w:type="dxa"/>
          </w:tcPr>
          <w:p w14:paraId="5091DE4E" w14:textId="77777777" w:rsidR="00C32E2F" w:rsidRPr="00F867BF" w:rsidRDefault="00C32E2F" w:rsidP="007352F7">
            <w:pPr>
              <w:spacing w:line="240" w:lineRule="auto"/>
              <w:ind w:left="73" w:right="-24" w:hanging="73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070A3DAA" w14:textId="77777777" w:rsidR="00C32E2F" w:rsidRPr="00F867BF" w:rsidRDefault="00C32E2F" w:rsidP="00C3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2EEC68BE" w14:textId="77777777" w:rsidR="00C32E2F" w:rsidRPr="00F867BF" w:rsidRDefault="00C32E2F" w:rsidP="00C3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3E7B0D87" w14:textId="77777777" w:rsidR="00C32E2F" w:rsidRPr="00F867BF" w:rsidRDefault="00C32E2F" w:rsidP="00C3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11C2B8FB" w14:textId="77777777" w:rsidR="00C32E2F" w:rsidRPr="00F867BF" w:rsidRDefault="00C32E2F" w:rsidP="00C3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763F2CDA" w14:textId="77777777" w:rsidR="00C32E2F" w:rsidRPr="00F867BF" w:rsidRDefault="00C32E2F" w:rsidP="00C3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32E2F" w:rsidRPr="00F867BF" w14:paraId="162B1284" w14:textId="77777777">
        <w:tc>
          <w:tcPr>
            <w:tcW w:w="2705" w:type="dxa"/>
          </w:tcPr>
          <w:p w14:paraId="1E027D3C" w14:textId="77777777" w:rsidR="00C32E2F" w:rsidRPr="00F867BF" w:rsidRDefault="00C32E2F" w:rsidP="007352F7">
            <w:pPr>
              <w:spacing w:line="240" w:lineRule="auto"/>
              <w:ind w:left="73" w:right="-24" w:hanging="73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608B201E" w14:textId="77777777" w:rsidR="00C32E2F" w:rsidRPr="00F867BF" w:rsidRDefault="00C32E2F" w:rsidP="00C3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545BF703" w14:textId="77777777" w:rsidR="00C32E2F" w:rsidRPr="00F867BF" w:rsidRDefault="00C32E2F" w:rsidP="00C3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67201F4E" w14:textId="77777777" w:rsidR="00C32E2F" w:rsidRPr="00F867BF" w:rsidRDefault="00C32E2F" w:rsidP="00C3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565DDEC8" w14:textId="77777777" w:rsidR="00C32E2F" w:rsidRPr="00F867BF" w:rsidRDefault="00C32E2F" w:rsidP="00C3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6A388AA0" w14:textId="77777777" w:rsidR="00C32E2F" w:rsidRPr="00F867BF" w:rsidRDefault="00C32E2F" w:rsidP="00C3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32E2F" w:rsidRPr="00F867BF" w14:paraId="710B95FF" w14:textId="77777777">
        <w:tc>
          <w:tcPr>
            <w:tcW w:w="2705" w:type="dxa"/>
          </w:tcPr>
          <w:p w14:paraId="5AD5E997" w14:textId="77777777" w:rsidR="00C32E2F" w:rsidRPr="00F867BF" w:rsidRDefault="00C32E2F" w:rsidP="007352F7">
            <w:pPr>
              <w:spacing w:line="240" w:lineRule="auto"/>
              <w:ind w:left="73" w:right="-24" w:hanging="73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5B6F26BD" w14:textId="77777777" w:rsidR="00C32E2F" w:rsidRPr="00F867BF" w:rsidRDefault="00C32E2F" w:rsidP="00C3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522DF52E" w14:textId="77777777" w:rsidR="00C32E2F" w:rsidRPr="00F867BF" w:rsidRDefault="00C32E2F" w:rsidP="00C3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4823BB5B" w14:textId="77777777" w:rsidR="00C32E2F" w:rsidRPr="00F867BF" w:rsidRDefault="00C32E2F" w:rsidP="00C3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1DD75D24" w14:textId="77777777" w:rsidR="00C32E2F" w:rsidRPr="00F867BF" w:rsidRDefault="00C32E2F" w:rsidP="00C3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6A1CE1B4" w14:textId="77777777" w:rsidR="00C32E2F" w:rsidRPr="00F867BF" w:rsidRDefault="00C32E2F" w:rsidP="00C3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454C95" w:rsidRPr="00F867BF" w14:paraId="0BCD0A18" w14:textId="77777777">
        <w:tc>
          <w:tcPr>
            <w:tcW w:w="2705" w:type="dxa"/>
          </w:tcPr>
          <w:p w14:paraId="2E3BD765" w14:textId="77777777" w:rsidR="00454C95" w:rsidRPr="00F867BF" w:rsidRDefault="00454C95" w:rsidP="007352F7">
            <w:pPr>
              <w:spacing w:line="240" w:lineRule="auto"/>
              <w:ind w:left="73" w:right="-24" w:hanging="73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48C3082B" w14:textId="77777777" w:rsidR="00454C95" w:rsidRPr="00F867BF" w:rsidRDefault="00454C95" w:rsidP="00C3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7D1D4896" w14:textId="77777777" w:rsidR="00454C95" w:rsidRPr="00F867BF" w:rsidRDefault="00454C95" w:rsidP="00C3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6776A311" w14:textId="77777777" w:rsidR="00454C95" w:rsidRPr="00F867BF" w:rsidRDefault="00454C95" w:rsidP="00C3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4D5AB7B0" w14:textId="77777777" w:rsidR="00454C95" w:rsidRPr="00F867BF" w:rsidRDefault="00454C95" w:rsidP="00C3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2C45C616" w14:textId="77777777" w:rsidR="00454C95" w:rsidRPr="00F867BF" w:rsidRDefault="00454C95" w:rsidP="00C3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32E2F" w:rsidRPr="00F867BF" w14:paraId="50794D1C" w14:textId="77777777">
        <w:tc>
          <w:tcPr>
            <w:tcW w:w="2705" w:type="dxa"/>
          </w:tcPr>
          <w:p w14:paraId="4BA20315" w14:textId="77777777" w:rsidR="00C32E2F" w:rsidRPr="00F867BF" w:rsidRDefault="00C32E2F" w:rsidP="007352F7">
            <w:pPr>
              <w:spacing w:line="240" w:lineRule="auto"/>
              <w:ind w:left="73" w:right="-24" w:hanging="73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215D2814" w14:textId="77777777" w:rsidR="00C32E2F" w:rsidRPr="00F867BF" w:rsidRDefault="00C32E2F" w:rsidP="00C3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0DD74CE1" w14:textId="77777777" w:rsidR="00C32E2F" w:rsidRPr="00F867BF" w:rsidRDefault="00C32E2F" w:rsidP="00C3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17ACFD67" w14:textId="77777777" w:rsidR="00C32E2F" w:rsidRPr="00F867BF" w:rsidRDefault="00C32E2F" w:rsidP="00C3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62820B98" w14:textId="77777777" w:rsidR="00C32E2F" w:rsidRPr="00F867BF" w:rsidRDefault="00C32E2F" w:rsidP="00C3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3203A262" w14:textId="77777777" w:rsidR="00C32E2F" w:rsidRPr="00F867BF" w:rsidRDefault="00C32E2F" w:rsidP="00C3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352F7" w:rsidRPr="00F867BF" w14:paraId="64A7AA47" w14:textId="77777777" w:rsidTr="00E80E71">
        <w:tc>
          <w:tcPr>
            <w:tcW w:w="2705" w:type="dxa"/>
            <w:vAlign w:val="bottom"/>
          </w:tcPr>
          <w:p w14:paraId="682E11E1" w14:textId="0FE9105B" w:rsidR="007352F7" w:rsidRPr="00F867BF" w:rsidRDefault="007352F7" w:rsidP="007352F7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25" w:type="dxa"/>
            <w:gridSpan w:val="5"/>
            <w:vAlign w:val="bottom"/>
          </w:tcPr>
          <w:p w14:paraId="4A70CE50" w14:textId="77777777" w:rsidR="007352F7" w:rsidRPr="00F867BF" w:rsidRDefault="007352F7" w:rsidP="007352F7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867BF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352F7" w:rsidRPr="00F867BF" w14:paraId="45384E1D" w14:textId="77777777">
        <w:tc>
          <w:tcPr>
            <w:tcW w:w="2705" w:type="dxa"/>
            <w:vAlign w:val="bottom"/>
          </w:tcPr>
          <w:p w14:paraId="71B9B827" w14:textId="77777777" w:rsidR="007352F7" w:rsidRPr="00F867BF" w:rsidRDefault="007352F7" w:rsidP="007352F7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5" w:type="dxa"/>
            <w:vAlign w:val="bottom"/>
          </w:tcPr>
          <w:p w14:paraId="7CDAAD42" w14:textId="77777777" w:rsidR="007352F7" w:rsidRPr="00F867BF" w:rsidRDefault="007352F7" w:rsidP="007352F7">
            <w:pPr>
              <w:spacing w:line="240" w:lineRule="auto"/>
              <w:ind w:left="-20" w:right="-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460" w:type="dxa"/>
            <w:gridSpan w:val="4"/>
            <w:vAlign w:val="bottom"/>
          </w:tcPr>
          <w:p w14:paraId="4C110D4E" w14:textId="1176EA6E" w:rsidR="007352F7" w:rsidRPr="00F867BF" w:rsidRDefault="007352F7" w:rsidP="007352F7">
            <w:pP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7352F7" w:rsidRPr="00F867BF" w14:paraId="24DDB391" w14:textId="77777777" w:rsidTr="00E530B7">
        <w:tc>
          <w:tcPr>
            <w:tcW w:w="2705" w:type="dxa"/>
            <w:vAlign w:val="bottom"/>
            <w:hideMark/>
          </w:tcPr>
          <w:p w14:paraId="50DB5566" w14:textId="62101926" w:rsidR="007352F7" w:rsidRPr="00F867BF" w:rsidRDefault="007352F7" w:rsidP="007352F7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F867B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867BF">
              <w:rPr>
                <w:rFonts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F867B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65" w:type="dxa"/>
            <w:vAlign w:val="bottom"/>
            <w:hideMark/>
          </w:tcPr>
          <w:p w14:paraId="09680133" w14:textId="77777777" w:rsidR="007352F7" w:rsidRPr="00F867BF" w:rsidRDefault="007352F7" w:rsidP="007352F7">
            <w:pPr>
              <w:spacing w:line="240" w:lineRule="auto"/>
              <w:ind w:left="-20" w:right="-19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มูลค่า</w:t>
            </w:r>
          </w:p>
          <w:p w14:paraId="7602BE84" w14:textId="77777777" w:rsidR="007352F7" w:rsidRPr="00F867BF" w:rsidRDefault="007352F7" w:rsidP="007352F7">
            <w:pPr>
              <w:spacing w:line="240" w:lineRule="auto"/>
              <w:ind w:left="-20" w:right="-19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65" w:type="dxa"/>
            <w:vAlign w:val="bottom"/>
            <w:hideMark/>
          </w:tcPr>
          <w:p w14:paraId="4343EFD9" w14:textId="1E02CCF2" w:rsidR="007352F7" w:rsidRPr="00F867BF" w:rsidRDefault="007352F7" w:rsidP="007352F7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 xml:space="preserve">ภายใน </w:t>
            </w:r>
            <w:r w:rsidRPr="00F867BF">
              <w:rPr>
                <w:rFonts w:hint="cs"/>
                <w:sz w:val="28"/>
                <w:szCs w:val="28"/>
              </w:rPr>
              <w:t>1</w:t>
            </w:r>
            <w:r w:rsidRPr="00F867BF">
              <w:rPr>
                <w:rFonts w:hint="cs"/>
                <w:sz w:val="28"/>
                <w:szCs w:val="28"/>
                <w:cs/>
              </w:rPr>
              <w:t xml:space="preserve"> ปี</w:t>
            </w:r>
            <w:r w:rsidRPr="00F867BF">
              <w:rPr>
                <w:sz w:val="28"/>
                <w:szCs w:val="28"/>
              </w:rPr>
              <w:br/>
            </w:r>
            <w:r w:rsidRPr="00F867BF">
              <w:rPr>
                <w:rFonts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1365" w:type="dxa"/>
            <w:vAlign w:val="bottom"/>
            <w:hideMark/>
          </w:tcPr>
          <w:p w14:paraId="000EBD46" w14:textId="153E166D" w:rsidR="007352F7" w:rsidRPr="00F867BF" w:rsidRDefault="007352F7" w:rsidP="007352F7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sz w:val="28"/>
                <w:szCs w:val="28"/>
                <w:cs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 xml:space="preserve">มากกว่า </w:t>
            </w:r>
            <w:r w:rsidRPr="00F867BF">
              <w:rPr>
                <w:rFonts w:hint="cs"/>
                <w:sz w:val="28"/>
                <w:szCs w:val="28"/>
              </w:rPr>
              <w:t>1</w:t>
            </w:r>
            <w:r w:rsidRPr="00F867BF">
              <w:rPr>
                <w:rFonts w:hint="cs"/>
                <w:sz w:val="28"/>
                <w:szCs w:val="28"/>
                <w:cs/>
              </w:rPr>
              <w:t xml:space="preserve"> ปี</w:t>
            </w:r>
            <w:r w:rsidRPr="00F867BF">
              <w:rPr>
                <w:sz w:val="28"/>
                <w:szCs w:val="28"/>
              </w:rPr>
              <w:br/>
            </w:r>
            <w:r w:rsidRPr="00F867BF">
              <w:rPr>
                <w:rFonts w:hint="cs"/>
                <w:sz w:val="28"/>
                <w:szCs w:val="28"/>
                <w:cs/>
              </w:rPr>
              <w:t xml:space="preserve">แต่ไม่เกิน </w:t>
            </w:r>
            <w:r w:rsidRPr="00F867BF">
              <w:rPr>
                <w:rFonts w:hint="cs"/>
                <w:sz w:val="28"/>
                <w:szCs w:val="28"/>
              </w:rPr>
              <w:t>5</w:t>
            </w:r>
            <w:r w:rsidRPr="00F867BF">
              <w:rPr>
                <w:rFonts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5" w:type="dxa"/>
            <w:vAlign w:val="bottom"/>
            <w:hideMark/>
          </w:tcPr>
          <w:p w14:paraId="5098B054" w14:textId="77777777" w:rsidR="007352F7" w:rsidRPr="00F867BF" w:rsidRDefault="007352F7" w:rsidP="007352F7">
            <w:pPr>
              <w:spacing w:line="240" w:lineRule="auto"/>
              <w:ind w:left="-100" w:right="-108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 xml:space="preserve">มากกว่า </w:t>
            </w:r>
            <w:r w:rsidRPr="00F867BF">
              <w:rPr>
                <w:rFonts w:hint="cs"/>
                <w:sz w:val="28"/>
                <w:szCs w:val="28"/>
              </w:rPr>
              <w:t>5</w:t>
            </w:r>
            <w:r w:rsidRPr="00F867BF">
              <w:rPr>
                <w:rFonts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5" w:type="dxa"/>
            <w:vAlign w:val="bottom"/>
            <w:hideMark/>
          </w:tcPr>
          <w:p w14:paraId="0E065AFF" w14:textId="77777777" w:rsidR="007352F7" w:rsidRPr="00F867BF" w:rsidRDefault="007352F7" w:rsidP="007352F7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7352F7" w:rsidRPr="00F867BF" w14:paraId="40ACFFA2" w14:textId="77777777" w:rsidTr="00E80E71">
        <w:tc>
          <w:tcPr>
            <w:tcW w:w="2705" w:type="dxa"/>
            <w:vAlign w:val="bottom"/>
          </w:tcPr>
          <w:p w14:paraId="683E8DBA" w14:textId="77777777" w:rsidR="007352F7" w:rsidRPr="00F867BF" w:rsidRDefault="007352F7" w:rsidP="007352F7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25" w:type="dxa"/>
            <w:gridSpan w:val="5"/>
            <w:vAlign w:val="bottom"/>
          </w:tcPr>
          <w:p w14:paraId="42D0006C" w14:textId="77777777" w:rsidR="007352F7" w:rsidRPr="00F867BF" w:rsidRDefault="007352F7" w:rsidP="007352F7">
            <w:pPr>
              <w:spacing w:line="240" w:lineRule="auto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F867BF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352F7" w:rsidRPr="00F867BF" w14:paraId="3A5821A9" w14:textId="77777777" w:rsidTr="00E530B7">
        <w:tc>
          <w:tcPr>
            <w:tcW w:w="2705" w:type="dxa"/>
          </w:tcPr>
          <w:p w14:paraId="70D053E8" w14:textId="79AF3687" w:rsidR="007352F7" w:rsidRPr="00F867BF" w:rsidRDefault="007352F7" w:rsidP="007352F7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  <w:r w:rsidRPr="00F867BF">
              <w:rPr>
                <w:rFonts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F867BF">
              <w:rPr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365" w:type="dxa"/>
          </w:tcPr>
          <w:p w14:paraId="032FD7A2" w14:textId="77777777" w:rsidR="007352F7" w:rsidRPr="00F867BF" w:rsidRDefault="007352F7" w:rsidP="007352F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2DF51FF4" w14:textId="77777777" w:rsidR="007352F7" w:rsidRPr="00F867BF" w:rsidRDefault="007352F7" w:rsidP="007352F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7D3E9AD9" w14:textId="77777777" w:rsidR="007352F7" w:rsidRPr="00F867BF" w:rsidRDefault="007352F7" w:rsidP="007352F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2F1792A3" w14:textId="77777777" w:rsidR="007352F7" w:rsidRPr="00F867BF" w:rsidRDefault="007352F7" w:rsidP="007352F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4D1F06E3" w14:textId="77777777" w:rsidR="007352F7" w:rsidRPr="00F867BF" w:rsidRDefault="007352F7" w:rsidP="007352F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7352F7" w:rsidRPr="00F867BF" w14:paraId="0BC0D620" w14:textId="77777777" w:rsidTr="00E530B7">
        <w:tc>
          <w:tcPr>
            <w:tcW w:w="2705" w:type="dxa"/>
            <w:hideMark/>
          </w:tcPr>
          <w:p w14:paraId="47D7BFDE" w14:textId="77777777" w:rsidR="007352F7" w:rsidRPr="00F867BF" w:rsidRDefault="007352F7" w:rsidP="007352F7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  <w:r w:rsidRPr="00F867B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365" w:type="dxa"/>
          </w:tcPr>
          <w:p w14:paraId="3AE89592" w14:textId="77777777" w:rsidR="007352F7" w:rsidRPr="00F867BF" w:rsidRDefault="007352F7" w:rsidP="007352F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3CF55BB7" w14:textId="77777777" w:rsidR="007352F7" w:rsidRPr="00F867BF" w:rsidRDefault="007352F7" w:rsidP="007352F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5AC0C7A3" w14:textId="77777777" w:rsidR="007352F7" w:rsidRPr="00F867BF" w:rsidRDefault="007352F7" w:rsidP="007352F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116766DA" w14:textId="77777777" w:rsidR="007352F7" w:rsidRPr="00F867BF" w:rsidRDefault="007352F7" w:rsidP="007352F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503B3DDB" w14:textId="77777777" w:rsidR="007352F7" w:rsidRPr="00F867BF" w:rsidRDefault="007352F7" w:rsidP="007352F7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7352F7" w:rsidRPr="00F867BF" w14:paraId="1FAAC664" w14:textId="77777777" w:rsidTr="00E530B7">
        <w:tc>
          <w:tcPr>
            <w:tcW w:w="2705" w:type="dxa"/>
            <w:hideMark/>
          </w:tcPr>
          <w:p w14:paraId="7FE33BC0" w14:textId="77777777" w:rsidR="007352F7" w:rsidRPr="00F867BF" w:rsidRDefault="007352F7" w:rsidP="007352F7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365" w:type="dxa"/>
          </w:tcPr>
          <w:p w14:paraId="4B782272" w14:textId="143616C4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23,464</w:t>
            </w:r>
          </w:p>
        </w:tc>
        <w:tc>
          <w:tcPr>
            <w:tcW w:w="1365" w:type="dxa"/>
          </w:tcPr>
          <w:p w14:paraId="366A1976" w14:textId="6EBF75A8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23,464</w:t>
            </w:r>
          </w:p>
        </w:tc>
        <w:tc>
          <w:tcPr>
            <w:tcW w:w="1365" w:type="dxa"/>
          </w:tcPr>
          <w:p w14:paraId="2E15E9C3" w14:textId="39399DDC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67550DEC" w14:textId="5E54068B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448439D0" w14:textId="0800E762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23,464</w:t>
            </w:r>
          </w:p>
        </w:tc>
      </w:tr>
      <w:tr w:rsidR="007352F7" w:rsidRPr="00F867BF" w14:paraId="2432F4B5" w14:textId="77777777" w:rsidTr="00E530B7">
        <w:tc>
          <w:tcPr>
            <w:tcW w:w="2705" w:type="dxa"/>
            <w:hideMark/>
          </w:tcPr>
          <w:p w14:paraId="7589BE65" w14:textId="77777777" w:rsidR="007352F7" w:rsidRPr="00F867BF" w:rsidRDefault="007352F7" w:rsidP="007352F7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สิ่งตอบแทนที่คาดว่าจะต้องจ่าย</w:t>
            </w:r>
          </w:p>
        </w:tc>
        <w:tc>
          <w:tcPr>
            <w:tcW w:w="1365" w:type="dxa"/>
          </w:tcPr>
          <w:p w14:paraId="405A2140" w14:textId="53060F24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140</w:t>
            </w:r>
          </w:p>
        </w:tc>
        <w:tc>
          <w:tcPr>
            <w:tcW w:w="1365" w:type="dxa"/>
          </w:tcPr>
          <w:p w14:paraId="789F68B2" w14:textId="0121074E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140</w:t>
            </w:r>
          </w:p>
        </w:tc>
        <w:tc>
          <w:tcPr>
            <w:tcW w:w="1365" w:type="dxa"/>
          </w:tcPr>
          <w:p w14:paraId="56BA554B" w14:textId="0E58044F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1D3C33A7" w14:textId="543AB6FB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0889A95C" w14:textId="3FB48B25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140</w:t>
            </w:r>
          </w:p>
        </w:tc>
      </w:tr>
      <w:tr w:rsidR="007352F7" w:rsidRPr="00F867BF" w14:paraId="48AE4E03" w14:textId="77777777" w:rsidTr="00E530B7">
        <w:tc>
          <w:tcPr>
            <w:tcW w:w="2705" w:type="dxa"/>
            <w:hideMark/>
          </w:tcPr>
          <w:p w14:paraId="51E285C4" w14:textId="77777777" w:rsidR="007352F7" w:rsidRPr="00F867BF" w:rsidRDefault="007352F7" w:rsidP="007352F7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65" w:type="dxa"/>
          </w:tcPr>
          <w:p w14:paraId="7A328B03" w14:textId="2DDA0A36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61,359</w:t>
            </w:r>
          </w:p>
        </w:tc>
        <w:tc>
          <w:tcPr>
            <w:tcW w:w="1365" w:type="dxa"/>
          </w:tcPr>
          <w:p w14:paraId="66356F29" w14:textId="7C8407A3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22,749</w:t>
            </w:r>
          </w:p>
        </w:tc>
        <w:tc>
          <w:tcPr>
            <w:tcW w:w="1365" w:type="dxa"/>
          </w:tcPr>
          <w:p w14:paraId="4C72D601" w14:textId="7DC8DAD2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34,983</w:t>
            </w:r>
          </w:p>
        </w:tc>
        <w:tc>
          <w:tcPr>
            <w:tcW w:w="1365" w:type="dxa"/>
          </w:tcPr>
          <w:p w14:paraId="536054CC" w14:textId="42529CD6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7,957</w:t>
            </w:r>
          </w:p>
        </w:tc>
        <w:tc>
          <w:tcPr>
            <w:tcW w:w="1365" w:type="dxa"/>
          </w:tcPr>
          <w:p w14:paraId="2D4845E6" w14:textId="185F2C50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65,689</w:t>
            </w:r>
          </w:p>
        </w:tc>
      </w:tr>
      <w:tr w:rsidR="007352F7" w:rsidRPr="00F867BF" w14:paraId="08A5D4A8" w14:textId="77777777" w:rsidTr="00E530B7">
        <w:trPr>
          <w:trHeight w:val="119"/>
        </w:trPr>
        <w:tc>
          <w:tcPr>
            <w:tcW w:w="2705" w:type="dxa"/>
            <w:hideMark/>
          </w:tcPr>
          <w:p w14:paraId="61F3B18A" w14:textId="77777777" w:rsidR="007352F7" w:rsidRPr="00F867BF" w:rsidRDefault="007352F7" w:rsidP="007352F7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5" w:type="dxa"/>
            <w:vAlign w:val="bottom"/>
          </w:tcPr>
          <w:p w14:paraId="5CEEDCEA" w14:textId="5A999755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12,215</w:t>
            </w:r>
          </w:p>
        </w:tc>
        <w:tc>
          <w:tcPr>
            <w:tcW w:w="1365" w:type="dxa"/>
            <w:vAlign w:val="bottom"/>
          </w:tcPr>
          <w:p w14:paraId="0C8471CB" w14:textId="73C9C379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1,876</w:t>
            </w:r>
          </w:p>
        </w:tc>
        <w:tc>
          <w:tcPr>
            <w:tcW w:w="1365" w:type="dxa"/>
            <w:vAlign w:val="bottom"/>
          </w:tcPr>
          <w:p w14:paraId="49398A19" w14:textId="6E59BC73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5,028</w:t>
            </w:r>
          </w:p>
        </w:tc>
        <w:tc>
          <w:tcPr>
            <w:tcW w:w="1365" w:type="dxa"/>
            <w:vAlign w:val="bottom"/>
          </w:tcPr>
          <w:p w14:paraId="5424B4EF" w14:textId="1AF6D0EF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8,251</w:t>
            </w:r>
          </w:p>
        </w:tc>
        <w:tc>
          <w:tcPr>
            <w:tcW w:w="1365" w:type="dxa"/>
            <w:vAlign w:val="bottom"/>
          </w:tcPr>
          <w:p w14:paraId="2BF8F398" w14:textId="45F9997E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15,155</w:t>
            </w:r>
          </w:p>
        </w:tc>
      </w:tr>
      <w:tr w:rsidR="007352F7" w:rsidRPr="00F867BF" w14:paraId="632209A3" w14:textId="77777777" w:rsidTr="00E530B7">
        <w:tc>
          <w:tcPr>
            <w:tcW w:w="2705" w:type="dxa"/>
            <w:hideMark/>
          </w:tcPr>
          <w:p w14:paraId="5CDBDA9D" w14:textId="77777777" w:rsidR="007352F7" w:rsidRPr="00F867BF" w:rsidRDefault="007352F7" w:rsidP="007352F7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795EB1F7" w14:textId="0B1334EC" w:rsidR="007352F7" w:rsidRPr="00F867BF" w:rsidRDefault="007352F7" w:rsidP="007352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65,237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2CCAE773" w14:textId="4CB665B0" w:rsidR="007352F7" w:rsidRPr="00F867BF" w:rsidRDefault="007352F7" w:rsidP="007352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6,997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CA5E399" w14:textId="0D0ABEE9" w:rsidR="007352F7" w:rsidRPr="00F867BF" w:rsidRDefault="007352F7" w:rsidP="007352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37,073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90C9776" w14:textId="7DABE6B8" w:rsidR="007352F7" w:rsidRPr="00F867BF" w:rsidRDefault="007352F7" w:rsidP="007352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26,143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B4BB9C2" w14:textId="2CE520CC" w:rsidR="007352F7" w:rsidRPr="00F867BF" w:rsidRDefault="007352F7" w:rsidP="007352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70,213</w:t>
            </w:r>
          </w:p>
        </w:tc>
      </w:tr>
      <w:tr w:rsidR="007352F7" w:rsidRPr="00F867BF" w14:paraId="4711333C" w14:textId="77777777" w:rsidTr="00E530B7">
        <w:tc>
          <w:tcPr>
            <w:tcW w:w="2705" w:type="dxa"/>
          </w:tcPr>
          <w:p w14:paraId="2BD89AF7" w14:textId="77777777" w:rsidR="007352F7" w:rsidRPr="00F867BF" w:rsidRDefault="007352F7" w:rsidP="007352F7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2FBDCD06" w14:textId="33C6E1CE" w:rsidR="007352F7" w:rsidRPr="00F867BF" w:rsidRDefault="007352F7" w:rsidP="007352F7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color w:val="000000" w:themeColor="text1"/>
                <w:sz w:val="28"/>
                <w:szCs w:val="28"/>
              </w:rPr>
              <w:t>162,415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06AF403A" w14:textId="4FCA9478" w:rsidR="007352F7" w:rsidRPr="00F867BF" w:rsidRDefault="007352F7" w:rsidP="007352F7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color w:val="000000" w:themeColor="text1"/>
                <w:sz w:val="28"/>
                <w:szCs w:val="28"/>
              </w:rPr>
              <w:t>55,226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02B1E85A" w14:textId="2C7FEF22" w:rsidR="007352F7" w:rsidRPr="00F867BF" w:rsidRDefault="007352F7" w:rsidP="007352F7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77,084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641B6841" w14:textId="4C909B52" w:rsidR="007352F7" w:rsidRPr="00F867BF" w:rsidRDefault="007352F7" w:rsidP="007352F7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42,351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3A6B726B" w14:textId="3503CA0E" w:rsidR="007352F7" w:rsidRPr="00F867BF" w:rsidRDefault="007352F7" w:rsidP="007352F7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color w:val="000000" w:themeColor="text1"/>
                <w:sz w:val="28"/>
                <w:szCs w:val="28"/>
              </w:rPr>
              <w:t>174,661</w:t>
            </w:r>
          </w:p>
        </w:tc>
      </w:tr>
      <w:tr w:rsidR="007352F7" w:rsidRPr="00F867BF" w14:paraId="22C6A052" w14:textId="77777777" w:rsidTr="00E53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79E75FC2" w14:textId="77777777" w:rsidR="007352F7" w:rsidRPr="00F867BF" w:rsidRDefault="007352F7" w:rsidP="007352F7">
            <w:pPr>
              <w:spacing w:line="240" w:lineRule="auto"/>
              <w:ind w:left="73" w:right="-108" w:hanging="73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C5182F3" w14:textId="77777777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F75FFB2" w14:textId="77777777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92281B6" w14:textId="77777777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AF66245" w14:textId="77777777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6129AB9" w14:textId="77777777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7352F7" w:rsidRPr="00F867BF" w14:paraId="2F1DD192" w14:textId="77777777" w:rsidTr="00E53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13FF5" w14:textId="77777777" w:rsidR="007352F7" w:rsidRPr="00F867BF" w:rsidRDefault="007352F7" w:rsidP="007352F7">
            <w:pPr>
              <w:spacing w:line="240" w:lineRule="auto"/>
              <w:ind w:left="73" w:right="-108" w:hanging="73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F867B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FFF6F7E" w14:textId="77777777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820FBD0" w14:textId="77777777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E0CFEA5" w14:textId="77777777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6694F62" w14:textId="77777777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07CCEFE" w14:textId="77777777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7352F7" w:rsidRPr="00F867BF" w14:paraId="4FDB3177" w14:textId="77777777" w:rsidTr="00E53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DAC13" w14:textId="77777777" w:rsidR="007352F7" w:rsidRPr="00F867BF" w:rsidRDefault="007352F7" w:rsidP="007352F7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 xml:space="preserve">สัญญาแลกเปลี่ยนอัตราดอกเบี้ย 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FBF2D2C" w14:textId="5238707F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26DD659" w14:textId="7C43DB13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2C63F10" w14:textId="3E87D6AF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37B358F" w14:textId="13D070E6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726A029" w14:textId="3B3FA602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7352F7" w:rsidRPr="00F867BF" w14:paraId="10FB7233" w14:textId="77777777" w:rsidTr="00E53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270583A4" w14:textId="77777777" w:rsidR="007352F7" w:rsidRPr="00F867BF" w:rsidRDefault="007352F7" w:rsidP="007352F7">
            <w:pPr>
              <w:pStyle w:val="ListParagraph"/>
              <w:numPr>
                <w:ilvl w:val="0"/>
                <w:numId w:val="45"/>
              </w:numPr>
              <w:ind w:left="260" w:right="-2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997E327" w14:textId="5A93DD04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(23)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A285C6E" w14:textId="1B1D2619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(165)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B244F16" w14:textId="0DF7D196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(178)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A287265" w14:textId="0A11BE95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(11)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E20F247" w14:textId="6CD6C815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(355)</w:t>
            </w:r>
          </w:p>
        </w:tc>
      </w:tr>
      <w:tr w:rsidR="007352F7" w:rsidRPr="00F867BF" w14:paraId="600AD450" w14:textId="77777777" w:rsidTr="00E53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1958D14B" w14:textId="77777777" w:rsidR="007352F7" w:rsidRPr="00F867BF" w:rsidRDefault="007352F7" w:rsidP="007352F7">
            <w:pPr>
              <w:pStyle w:val="ListParagraph"/>
              <w:numPr>
                <w:ilvl w:val="0"/>
                <w:numId w:val="45"/>
              </w:numPr>
              <w:ind w:left="260" w:right="-2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F61D7A6" w14:textId="115512D7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01CB70F" w14:textId="7D8585A2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152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07206BC" w14:textId="5C49C17C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169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2B50A2B" w14:textId="094D69E4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FAF382C" w14:textId="395190AD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332</w:t>
            </w:r>
          </w:p>
        </w:tc>
      </w:tr>
      <w:tr w:rsidR="007352F7" w:rsidRPr="00F867BF" w14:paraId="5B0AA43E" w14:textId="77777777" w:rsidTr="00E530B7">
        <w:tc>
          <w:tcPr>
            <w:tcW w:w="2705" w:type="dxa"/>
            <w:hideMark/>
          </w:tcPr>
          <w:p w14:paraId="407B57AD" w14:textId="77777777" w:rsidR="007352F7" w:rsidRPr="00F867BF" w:rsidRDefault="007352F7" w:rsidP="007352F7">
            <w:pPr>
              <w:spacing w:line="240" w:lineRule="auto"/>
              <w:ind w:left="172" w:right="-24" w:hanging="180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 xml:space="preserve">สัญญาซื้อขายเงินตราต่างประเทศล่วงหน้า </w:t>
            </w:r>
          </w:p>
        </w:tc>
        <w:tc>
          <w:tcPr>
            <w:tcW w:w="1365" w:type="dxa"/>
          </w:tcPr>
          <w:p w14:paraId="56DF54B9" w14:textId="77777777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4311A0FA" w14:textId="77777777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004F548E" w14:textId="77777777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7A6CB7B6" w14:textId="77777777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5C845055" w14:textId="77777777" w:rsidR="007352F7" w:rsidRPr="00F867BF" w:rsidRDefault="007352F7" w:rsidP="0073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7352F7" w:rsidRPr="00F867BF" w14:paraId="3871C319" w14:textId="77777777" w:rsidTr="00E530B7">
        <w:tc>
          <w:tcPr>
            <w:tcW w:w="2705" w:type="dxa"/>
            <w:hideMark/>
          </w:tcPr>
          <w:p w14:paraId="20A009F0" w14:textId="77777777" w:rsidR="007352F7" w:rsidRPr="00F867BF" w:rsidRDefault="007352F7" w:rsidP="007352F7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6A9FBBA" w14:textId="6D766C92" w:rsidR="007352F7" w:rsidRPr="00F867BF" w:rsidRDefault="007352F7" w:rsidP="007352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2,741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350D3C0" w14:textId="1512E58D" w:rsidR="007352F7" w:rsidRPr="00F867BF" w:rsidRDefault="007352F7" w:rsidP="007352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2,741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05E5D0E6" w14:textId="5665EEF9" w:rsidR="007352F7" w:rsidRPr="00F867BF" w:rsidRDefault="007352F7" w:rsidP="007352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788468B6" w14:textId="199B7AA5" w:rsidR="007352F7" w:rsidRPr="00F867BF" w:rsidRDefault="007352F7" w:rsidP="007352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6BA873DD" w14:textId="6F3946DA" w:rsidR="007352F7" w:rsidRPr="00F867BF" w:rsidRDefault="007352F7" w:rsidP="007352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color w:val="000000" w:themeColor="text1"/>
                <w:sz w:val="28"/>
                <w:szCs w:val="28"/>
              </w:rPr>
              <w:t>2,741</w:t>
            </w:r>
          </w:p>
        </w:tc>
      </w:tr>
      <w:tr w:rsidR="007352F7" w:rsidRPr="00F867BF" w14:paraId="0C01B464" w14:textId="77777777" w:rsidTr="00E530B7">
        <w:tc>
          <w:tcPr>
            <w:tcW w:w="2705" w:type="dxa"/>
          </w:tcPr>
          <w:p w14:paraId="7F565970" w14:textId="77777777" w:rsidR="007352F7" w:rsidRPr="00F867BF" w:rsidRDefault="007352F7" w:rsidP="007352F7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2EB22935" w14:textId="1728C1E9" w:rsidR="007352F7" w:rsidRPr="00F867BF" w:rsidRDefault="007352F7" w:rsidP="007352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color w:val="000000" w:themeColor="text1"/>
                <w:sz w:val="28"/>
                <w:szCs w:val="28"/>
              </w:rPr>
              <w:t>2,718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4C698E1F" w14:textId="5281F818" w:rsidR="007352F7" w:rsidRPr="00F867BF" w:rsidRDefault="007352F7" w:rsidP="007352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color w:val="000000" w:themeColor="text1"/>
                <w:sz w:val="28"/>
                <w:szCs w:val="28"/>
              </w:rPr>
              <w:t>2,728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67BD1AF6" w14:textId="2802A0E7" w:rsidR="007352F7" w:rsidRPr="00F867BF" w:rsidRDefault="007352F7" w:rsidP="007352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color w:val="000000" w:themeColor="text1"/>
                <w:sz w:val="28"/>
                <w:szCs w:val="28"/>
              </w:rPr>
              <w:t>(9)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54FF10A5" w14:textId="402AEBB1" w:rsidR="007352F7" w:rsidRPr="00F867BF" w:rsidRDefault="007352F7" w:rsidP="007352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0A76D623" w14:textId="392A5EB9" w:rsidR="007352F7" w:rsidRPr="00F867BF" w:rsidRDefault="007352F7" w:rsidP="007352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color w:val="000000" w:themeColor="text1"/>
                <w:sz w:val="28"/>
                <w:szCs w:val="28"/>
              </w:rPr>
              <w:t>2,719</w:t>
            </w:r>
          </w:p>
        </w:tc>
      </w:tr>
    </w:tbl>
    <w:p w14:paraId="4E387D5C" w14:textId="77777777" w:rsidR="00F92F95" w:rsidRPr="00F867BF" w:rsidRDefault="00F92F95" w:rsidP="008760A4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DEE76A" w14:textId="66121D94" w:rsidR="005720A2" w:rsidRPr="00F867BF" w:rsidRDefault="00572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F867BF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Style w:val="TableGrid"/>
        <w:tblW w:w="953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5"/>
        <w:gridCol w:w="1365"/>
        <w:gridCol w:w="1365"/>
        <w:gridCol w:w="1365"/>
        <w:gridCol w:w="1365"/>
        <w:gridCol w:w="1365"/>
      </w:tblGrid>
      <w:tr w:rsidR="00E80E71" w:rsidRPr="00F867BF" w14:paraId="5AC0B779" w14:textId="77777777">
        <w:tc>
          <w:tcPr>
            <w:tcW w:w="2705" w:type="dxa"/>
            <w:vAlign w:val="bottom"/>
          </w:tcPr>
          <w:p w14:paraId="68D19C5C" w14:textId="77777777" w:rsidR="00E80E71" w:rsidRPr="00F867BF" w:rsidRDefault="00E80E71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25" w:type="dxa"/>
            <w:gridSpan w:val="5"/>
            <w:vAlign w:val="bottom"/>
          </w:tcPr>
          <w:p w14:paraId="4C685CE6" w14:textId="77777777" w:rsidR="00E80E71" w:rsidRPr="00F867BF" w:rsidRDefault="00E80E71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867BF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0E71" w:rsidRPr="00F867BF" w14:paraId="0F601B02" w14:textId="77777777">
        <w:tc>
          <w:tcPr>
            <w:tcW w:w="2705" w:type="dxa"/>
            <w:vAlign w:val="bottom"/>
          </w:tcPr>
          <w:p w14:paraId="2E4B8795" w14:textId="77777777" w:rsidR="00E80E71" w:rsidRPr="00F867BF" w:rsidRDefault="00E80E71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5" w:type="dxa"/>
            <w:vAlign w:val="bottom"/>
          </w:tcPr>
          <w:p w14:paraId="229D24D0" w14:textId="77777777" w:rsidR="00E80E71" w:rsidRPr="00F867BF" w:rsidRDefault="00E80E71">
            <w:pPr>
              <w:spacing w:line="240" w:lineRule="auto"/>
              <w:ind w:left="-20" w:right="-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460" w:type="dxa"/>
            <w:gridSpan w:val="4"/>
            <w:vAlign w:val="bottom"/>
          </w:tcPr>
          <w:p w14:paraId="019A168F" w14:textId="77777777" w:rsidR="00E80E71" w:rsidRPr="00F867BF" w:rsidRDefault="00E80E71">
            <w:pP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80E71" w:rsidRPr="00F867BF" w14:paraId="27A8A2CF" w14:textId="77777777">
        <w:tc>
          <w:tcPr>
            <w:tcW w:w="2705" w:type="dxa"/>
            <w:vAlign w:val="bottom"/>
            <w:hideMark/>
          </w:tcPr>
          <w:p w14:paraId="74F8D1E6" w14:textId="77777777" w:rsidR="00E80E71" w:rsidRPr="00F867BF" w:rsidRDefault="00E80E71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F867B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867BF">
              <w:rPr>
                <w:rFonts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F867B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65" w:type="dxa"/>
            <w:vAlign w:val="bottom"/>
            <w:hideMark/>
          </w:tcPr>
          <w:p w14:paraId="08995669" w14:textId="77777777" w:rsidR="00E80E71" w:rsidRPr="00F867BF" w:rsidRDefault="00E80E71">
            <w:pPr>
              <w:spacing w:line="240" w:lineRule="auto"/>
              <w:ind w:left="-20" w:right="-19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มูลค่า</w:t>
            </w:r>
          </w:p>
          <w:p w14:paraId="7D94C0F3" w14:textId="77777777" w:rsidR="00E80E71" w:rsidRPr="00F867BF" w:rsidRDefault="00E80E71">
            <w:pPr>
              <w:spacing w:line="240" w:lineRule="auto"/>
              <w:ind w:left="-20" w:right="-19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65" w:type="dxa"/>
            <w:vAlign w:val="bottom"/>
            <w:hideMark/>
          </w:tcPr>
          <w:p w14:paraId="4EBB1D11" w14:textId="291B882C" w:rsidR="00E80E71" w:rsidRPr="00F867BF" w:rsidRDefault="00E80E7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 xml:space="preserve">ภายใน </w:t>
            </w:r>
            <w:r w:rsidRPr="00F867BF">
              <w:rPr>
                <w:rFonts w:hint="cs"/>
                <w:sz w:val="28"/>
                <w:szCs w:val="28"/>
              </w:rPr>
              <w:t>1</w:t>
            </w:r>
            <w:r w:rsidRPr="00F867BF">
              <w:rPr>
                <w:rFonts w:hint="cs"/>
                <w:sz w:val="28"/>
                <w:szCs w:val="28"/>
                <w:cs/>
              </w:rPr>
              <w:t xml:space="preserve"> ปี</w:t>
            </w:r>
            <w:r w:rsidR="00DE45D1" w:rsidRPr="00F867BF">
              <w:rPr>
                <w:sz w:val="28"/>
                <w:szCs w:val="28"/>
              </w:rPr>
              <w:br/>
            </w:r>
            <w:r w:rsidRPr="00F867BF">
              <w:rPr>
                <w:rFonts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1365" w:type="dxa"/>
            <w:vAlign w:val="bottom"/>
            <w:hideMark/>
          </w:tcPr>
          <w:p w14:paraId="7B56F980" w14:textId="2043C8D1" w:rsidR="00E80E71" w:rsidRPr="00F867BF" w:rsidRDefault="00E80E71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sz w:val="28"/>
                <w:szCs w:val="28"/>
                <w:cs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 xml:space="preserve">มากกว่า </w:t>
            </w:r>
            <w:r w:rsidRPr="00F867BF">
              <w:rPr>
                <w:rFonts w:hint="cs"/>
                <w:sz w:val="28"/>
                <w:szCs w:val="28"/>
              </w:rPr>
              <w:t>1</w:t>
            </w:r>
            <w:r w:rsidRPr="00F867BF">
              <w:rPr>
                <w:rFonts w:hint="cs"/>
                <w:sz w:val="28"/>
                <w:szCs w:val="28"/>
                <w:cs/>
              </w:rPr>
              <w:t xml:space="preserve"> ปี </w:t>
            </w:r>
            <w:r w:rsidR="00DE45D1" w:rsidRPr="00F867BF">
              <w:rPr>
                <w:sz w:val="28"/>
                <w:szCs w:val="28"/>
              </w:rPr>
              <w:br/>
            </w:r>
            <w:r w:rsidRPr="00F867BF">
              <w:rPr>
                <w:rFonts w:hint="cs"/>
                <w:sz w:val="28"/>
                <w:szCs w:val="28"/>
                <w:cs/>
              </w:rPr>
              <w:t xml:space="preserve">แต่ไม่เกิน </w:t>
            </w:r>
            <w:r w:rsidRPr="00F867BF">
              <w:rPr>
                <w:rFonts w:hint="cs"/>
                <w:sz w:val="28"/>
                <w:szCs w:val="28"/>
              </w:rPr>
              <w:t>5</w:t>
            </w:r>
            <w:r w:rsidRPr="00F867BF">
              <w:rPr>
                <w:rFonts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5" w:type="dxa"/>
            <w:vAlign w:val="bottom"/>
            <w:hideMark/>
          </w:tcPr>
          <w:p w14:paraId="52AEAC05" w14:textId="77777777" w:rsidR="00E80E71" w:rsidRPr="00F867BF" w:rsidRDefault="00E80E71">
            <w:pPr>
              <w:spacing w:line="240" w:lineRule="auto"/>
              <w:ind w:left="-100" w:right="-108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 xml:space="preserve">มากกว่า </w:t>
            </w:r>
            <w:r w:rsidRPr="00F867BF">
              <w:rPr>
                <w:rFonts w:hint="cs"/>
                <w:sz w:val="28"/>
                <w:szCs w:val="28"/>
              </w:rPr>
              <w:t>5</w:t>
            </w:r>
            <w:r w:rsidRPr="00F867BF">
              <w:rPr>
                <w:rFonts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5" w:type="dxa"/>
            <w:vAlign w:val="bottom"/>
            <w:hideMark/>
          </w:tcPr>
          <w:p w14:paraId="120A13DC" w14:textId="77777777" w:rsidR="00E80E71" w:rsidRPr="00F867BF" w:rsidRDefault="00E80E71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E80E71" w:rsidRPr="00F867BF" w14:paraId="13326400" w14:textId="77777777">
        <w:tc>
          <w:tcPr>
            <w:tcW w:w="2705" w:type="dxa"/>
            <w:vAlign w:val="bottom"/>
          </w:tcPr>
          <w:p w14:paraId="0B7AA868" w14:textId="77777777" w:rsidR="00E80E71" w:rsidRPr="00F867BF" w:rsidRDefault="00E80E71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25" w:type="dxa"/>
            <w:gridSpan w:val="5"/>
            <w:vAlign w:val="bottom"/>
          </w:tcPr>
          <w:p w14:paraId="7B9B6303" w14:textId="77777777" w:rsidR="00E80E71" w:rsidRPr="00F867BF" w:rsidRDefault="00E80E71">
            <w:pPr>
              <w:spacing w:line="240" w:lineRule="auto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F867BF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80E71" w:rsidRPr="00F867BF" w14:paraId="7E500D2B" w14:textId="77777777">
        <w:tc>
          <w:tcPr>
            <w:tcW w:w="2705" w:type="dxa"/>
          </w:tcPr>
          <w:p w14:paraId="0F331BDC" w14:textId="0A739CCF" w:rsidR="00E80E71" w:rsidRPr="00F867BF" w:rsidRDefault="00E80E71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  <w:r w:rsidRPr="00F867BF">
              <w:rPr>
                <w:rFonts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4D4F01" w:rsidRPr="00F867BF">
              <w:rPr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365" w:type="dxa"/>
          </w:tcPr>
          <w:p w14:paraId="36C081D1" w14:textId="77777777" w:rsidR="00E80E71" w:rsidRPr="00F867BF" w:rsidRDefault="00E80E7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40FFED" w14:textId="77777777" w:rsidR="00E80E71" w:rsidRPr="00F867BF" w:rsidRDefault="00E80E7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A6E822" w14:textId="77777777" w:rsidR="00E80E71" w:rsidRPr="00F867BF" w:rsidRDefault="00E80E7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382453AB" w14:textId="77777777" w:rsidR="00E80E71" w:rsidRPr="00F867BF" w:rsidRDefault="00E80E7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64AA8F80" w14:textId="77777777" w:rsidR="00E80E71" w:rsidRPr="00F867BF" w:rsidRDefault="00E80E7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E80E71" w:rsidRPr="00F867BF" w14:paraId="4822683E" w14:textId="77777777">
        <w:tc>
          <w:tcPr>
            <w:tcW w:w="2705" w:type="dxa"/>
            <w:hideMark/>
          </w:tcPr>
          <w:p w14:paraId="60162B7F" w14:textId="77777777" w:rsidR="00E80E71" w:rsidRPr="00F867BF" w:rsidRDefault="00E80E71" w:rsidP="00E80E71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  <w:r w:rsidRPr="00F867B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365" w:type="dxa"/>
          </w:tcPr>
          <w:p w14:paraId="4D8F9129" w14:textId="0680C0EF" w:rsidR="00E80E71" w:rsidRPr="00F867BF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17C0AC8F" w14:textId="09B1D68E" w:rsidR="00E80E71" w:rsidRPr="00F867BF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55A8BB8C" w14:textId="55145FF3" w:rsidR="00E80E71" w:rsidRPr="00F867BF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452FBC48" w14:textId="3F30FADA" w:rsidR="00E80E71" w:rsidRPr="00F867BF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5356E880" w14:textId="1510C3B7" w:rsidR="00E80E71" w:rsidRPr="00F867BF" w:rsidRDefault="00E80E71" w:rsidP="00E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4931A9" w:rsidRPr="00F867BF" w14:paraId="5B23CBAA" w14:textId="77777777">
        <w:tc>
          <w:tcPr>
            <w:tcW w:w="2705" w:type="dxa"/>
            <w:hideMark/>
          </w:tcPr>
          <w:p w14:paraId="6B05E205" w14:textId="77777777" w:rsidR="004931A9" w:rsidRPr="00F867BF" w:rsidRDefault="004931A9" w:rsidP="004931A9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365" w:type="dxa"/>
          </w:tcPr>
          <w:p w14:paraId="5BBCCF4D" w14:textId="0B739497" w:rsidR="004931A9" w:rsidRPr="00F867BF" w:rsidRDefault="00ED645D" w:rsidP="00493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13,099</w:t>
            </w:r>
          </w:p>
        </w:tc>
        <w:tc>
          <w:tcPr>
            <w:tcW w:w="1365" w:type="dxa"/>
          </w:tcPr>
          <w:p w14:paraId="7569B5FB" w14:textId="6C180D9D" w:rsidR="004931A9" w:rsidRPr="00F867BF" w:rsidRDefault="00ED645D" w:rsidP="00493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13,099</w:t>
            </w:r>
          </w:p>
        </w:tc>
        <w:tc>
          <w:tcPr>
            <w:tcW w:w="1365" w:type="dxa"/>
          </w:tcPr>
          <w:p w14:paraId="7377456F" w14:textId="78193035" w:rsidR="004931A9" w:rsidRPr="00F867BF" w:rsidRDefault="00ED645D" w:rsidP="00493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41AF98DA" w14:textId="35CC4253" w:rsidR="004931A9" w:rsidRPr="00F867BF" w:rsidRDefault="00ED645D" w:rsidP="00493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0887C1D5" w14:textId="71CF390B" w:rsidR="004931A9" w:rsidRPr="00F867BF" w:rsidRDefault="00ED645D" w:rsidP="00493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13,099</w:t>
            </w:r>
          </w:p>
        </w:tc>
      </w:tr>
      <w:tr w:rsidR="004931A9" w:rsidRPr="00F867BF" w14:paraId="2BB07048" w14:textId="77777777">
        <w:tc>
          <w:tcPr>
            <w:tcW w:w="2705" w:type="dxa"/>
            <w:hideMark/>
          </w:tcPr>
          <w:p w14:paraId="4EB9187F" w14:textId="77777777" w:rsidR="004931A9" w:rsidRPr="00F867BF" w:rsidRDefault="004931A9" w:rsidP="004931A9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65" w:type="dxa"/>
            <w:vAlign w:val="bottom"/>
          </w:tcPr>
          <w:p w14:paraId="2DED9EEC" w14:textId="039272A0" w:rsidR="004931A9" w:rsidRPr="00F867BF" w:rsidRDefault="00ED645D" w:rsidP="00493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19,633</w:t>
            </w:r>
          </w:p>
        </w:tc>
        <w:tc>
          <w:tcPr>
            <w:tcW w:w="1365" w:type="dxa"/>
            <w:vAlign w:val="bottom"/>
          </w:tcPr>
          <w:p w14:paraId="0FF694F6" w14:textId="51F64029" w:rsidR="004931A9" w:rsidRPr="00F867BF" w:rsidRDefault="00ED645D" w:rsidP="00493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10,800</w:t>
            </w:r>
          </w:p>
        </w:tc>
        <w:tc>
          <w:tcPr>
            <w:tcW w:w="1365" w:type="dxa"/>
            <w:vAlign w:val="bottom"/>
          </w:tcPr>
          <w:p w14:paraId="01BD50F3" w14:textId="616AE8A6" w:rsidR="004931A9" w:rsidRPr="00F867BF" w:rsidRDefault="00ED645D" w:rsidP="00493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8,92</w:t>
            </w:r>
            <w:r w:rsidR="006F2CBC" w:rsidRPr="00F867BF">
              <w:rPr>
                <w:sz w:val="28"/>
                <w:szCs w:val="28"/>
              </w:rPr>
              <w:t>1</w:t>
            </w:r>
          </w:p>
        </w:tc>
        <w:tc>
          <w:tcPr>
            <w:tcW w:w="1365" w:type="dxa"/>
            <w:vAlign w:val="bottom"/>
          </w:tcPr>
          <w:p w14:paraId="56D73ADD" w14:textId="5479FC18" w:rsidR="004931A9" w:rsidRPr="00F867BF" w:rsidRDefault="00ED645D" w:rsidP="00493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19FA2028" w14:textId="26282383" w:rsidR="004931A9" w:rsidRPr="00F867BF" w:rsidRDefault="00ED645D" w:rsidP="00493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19,721</w:t>
            </w:r>
          </w:p>
        </w:tc>
      </w:tr>
      <w:tr w:rsidR="004931A9" w:rsidRPr="00F867BF" w14:paraId="20726A82" w14:textId="77777777">
        <w:trPr>
          <w:trHeight w:val="119"/>
        </w:trPr>
        <w:tc>
          <w:tcPr>
            <w:tcW w:w="2705" w:type="dxa"/>
            <w:hideMark/>
          </w:tcPr>
          <w:p w14:paraId="2AD03427" w14:textId="77777777" w:rsidR="004931A9" w:rsidRPr="00F867BF" w:rsidRDefault="004931A9" w:rsidP="004931A9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5" w:type="dxa"/>
          </w:tcPr>
          <w:p w14:paraId="106D8646" w14:textId="29BE7E50" w:rsidR="004931A9" w:rsidRPr="00F867BF" w:rsidRDefault="00ED645D" w:rsidP="00493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8,590</w:t>
            </w:r>
          </w:p>
        </w:tc>
        <w:tc>
          <w:tcPr>
            <w:tcW w:w="1365" w:type="dxa"/>
          </w:tcPr>
          <w:p w14:paraId="54C4F78E" w14:textId="4679F500" w:rsidR="004931A9" w:rsidRPr="00F867BF" w:rsidRDefault="00ED645D" w:rsidP="00493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1,</w:t>
            </w:r>
            <w:r w:rsidR="005107BA" w:rsidRPr="00F867BF">
              <w:rPr>
                <w:sz w:val="28"/>
                <w:szCs w:val="28"/>
              </w:rPr>
              <w:t>464</w:t>
            </w:r>
          </w:p>
        </w:tc>
        <w:tc>
          <w:tcPr>
            <w:tcW w:w="1365" w:type="dxa"/>
          </w:tcPr>
          <w:p w14:paraId="2359F168" w14:textId="5D7F078F" w:rsidR="004931A9" w:rsidRPr="00F867BF" w:rsidRDefault="005107BA" w:rsidP="00493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4</w:t>
            </w:r>
            <w:r w:rsidR="00ED645D" w:rsidRPr="00F867BF">
              <w:rPr>
                <w:sz w:val="28"/>
                <w:szCs w:val="28"/>
              </w:rPr>
              <w:t>,</w:t>
            </w:r>
            <w:r w:rsidRPr="00F867BF">
              <w:rPr>
                <w:sz w:val="28"/>
                <w:szCs w:val="28"/>
              </w:rPr>
              <w:t>229</w:t>
            </w:r>
          </w:p>
        </w:tc>
        <w:tc>
          <w:tcPr>
            <w:tcW w:w="1365" w:type="dxa"/>
          </w:tcPr>
          <w:p w14:paraId="4C8EEF0F" w14:textId="36D74B70" w:rsidR="004931A9" w:rsidRPr="00F867BF" w:rsidRDefault="00ED645D" w:rsidP="00493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4,</w:t>
            </w:r>
            <w:r w:rsidR="005107BA" w:rsidRPr="00F867BF">
              <w:rPr>
                <w:sz w:val="28"/>
                <w:szCs w:val="28"/>
              </w:rPr>
              <w:t>804</w:t>
            </w:r>
          </w:p>
        </w:tc>
        <w:tc>
          <w:tcPr>
            <w:tcW w:w="1365" w:type="dxa"/>
          </w:tcPr>
          <w:p w14:paraId="2275E8D8" w14:textId="6DDB8B7B" w:rsidR="004931A9" w:rsidRPr="00F867BF" w:rsidRDefault="005107BA" w:rsidP="00493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10</w:t>
            </w:r>
            <w:r w:rsidR="00ED645D" w:rsidRPr="00F867BF">
              <w:rPr>
                <w:sz w:val="28"/>
                <w:szCs w:val="28"/>
              </w:rPr>
              <w:t>,</w:t>
            </w:r>
            <w:r w:rsidRPr="00F867BF">
              <w:rPr>
                <w:sz w:val="28"/>
                <w:szCs w:val="28"/>
              </w:rPr>
              <w:t>497</w:t>
            </w:r>
          </w:p>
        </w:tc>
      </w:tr>
      <w:tr w:rsidR="004931A9" w:rsidRPr="00F867BF" w14:paraId="549B846A" w14:textId="77777777">
        <w:tc>
          <w:tcPr>
            <w:tcW w:w="2705" w:type="dxa"/>
            <w:hideMark/>
          </w:tcPr>
          <w:p w14:paraId="606CAE01" w14:textId="77777777" w:rsidR="004931A9" w:rsidRPr="00F867BF" w:rsidRDefault="004931A9" w:rsidP="004931A9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445C3FB8" w14:textId="0C008AEC" w:rsidR="004931A9" w:rsidRPr="00F867BF" w:rsidRDefault="00ED645D" w:rsidP="004931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46,565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22054A24" w14:textId="18119FFF" w:rsidR="004931A9" w:rsidRPr="00F867BF" w:rsidRDefault="00ED645D" w:rsidP="004931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60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FFA07D1" w14:textId="6E7CA95B" w:rsidR="004931A9" w:rsidRPr="00F867BF" w:rsidRDefault="00ED645D" w:rsidP="004931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29,940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760AB45D" w14:textId="7A039E49" w:rsidR="004931A9" w:rsidRPr="00F867BF" w:rsidRDefault="00ED645D" w:rsidP="004931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16,600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13B65304" w14:textId="6704ACCF" w:rsidR="004931A9" w:rsidRPr="00F867BF" w:rsidRDefault="00ED645D" w:rsidP="004931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46,600</w:t>
            </w:r>
          </w:p>
        </w:tc>
      </w:tr>
      <w:tr w:rsidR="004931A9" w:rsidRPr="00F867BF" w14:paraId="52234E79" w14:textId="77777777">
        <w:tc>
          <w:tcPr>
            <w:tcW w:w="2705" w:type="dxa"/>
          </w:tcPr>
          <w:p w14:paraId="6D33A6AE" w14:textId="77777777" w:rsidR="004931A9" w:rsidRPr="00F867BF" w:rsidRDefault="004931A9" w:rsidP="004931A9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718E48AF" w14:textId="67D7791B" w:rsidR="004931A9" w:rsidRPr="00F867BF" w:rsidRDefault="00ED645D" w:rsidP="004931A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87,887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7A875BEE" w14:textId="27DC5E08" w:rsidR="004931A9" w:rsidRPr="00F867BF" w:rsidRDefault="00ED645D" w:rsidP="004931A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25,</w:t>
            </w:r>
            <w:r w:rsidR="005107BA" w:rsidRPr="00F867BF">
              <w:rPr>
                <w:b/>
                <w:bCs/>
                <w:sz w:val="28"/>
                <w:szCs w:val="28"/>
              </w:rPr>
              <w:t>4</w:t>
            </w:r>
            <w:r w:rsidRPr="00F867BF">
              <w:rPr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35DEAB21" w14:textId="6EDA0636" w:rsidR="004931A9" w:rsidRPr="00F867BF" w:rsidRDefault="00ED645D" w:rsidP="004931A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4</w:t>
            </w:r>
            <w:r w:rsidR="005107BA" w:rsidRPr="00F867BF">
              <w:rPr>
                <w:b/>
                <w:bCs/>
                <w:sz w:val="28"/>
                <w:szCs w:val="28"/>
              </w:rPr>
              <w:t>3</w:t>
            </w:r>
            <w:r w:rsidRPr="00F867BF">
              <w:rPr>
                <w:b/>
                <w:bCs/>
                <w:sz w:val="28"/>
                <w:szCs w:val="28"/>
              </w:rPr>
              <w:t>,</w:t>
            </w:r>
            <w:r w:rsidR="005107BA" w:rsidRPr="00F867BF">
              <w:rPr>
                <w:b/>
                <w:bCs/>
                <w:sz w:val="28"/>
                <w:szCs w:val="28"/>
              </w:rPr>
              <w:t>090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3A57D998" w14:textId="59811666" w:rsidR="004931A9" w:rsidRPr="00F867BF" w:rsidRDefault="00ED645D" w:rsidP="004931A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2</w:t>
            </w:r>
            <w:r w:rsidR="005107BA" w:rsidRPr="00F867BF">
              <w:rPr>
                <w:b/>
                <w:bCs/>
                <w:sz w:val="28"/>
                <w:szCs w:val="28"/>
              </w:rPr>
              <w:t>1</w:t>
            </w:r>
            <w:r w:rsidRPr="00F867BF">
              <w:rPr>
                <w:b/>
                <w:bCs/>
                <w:sz w:val="28"/>
                <w:szCs w:val="28"/>
              </w:rPr>
              <w:t>,</w:t>
            </w:r>
            <w:r w:rsidR="005107BA" w:rsidRPr="00F867BF">
              <w:rPr>
                <w:b/>
                <w:bCs/>
                <w:sz w:val="28"/>
                <w:szCs w:val="28"/>
              </w:rPr>
              <w:t>404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5743766E" w14:textId="25BCF86D" w:rsidR="004931A9" w:rsidRPr="00F867BF" w:rsidRDefault="005107BA" w:rsidP="004931A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89</w:t>
            </w:r>
            <w:r w:rsidR="00ED645D" w:rsidRPr="00F867BF">
              <w:rPr>
                <w:b/>
                <w:bCs/>
                <w:sz w:val="28"/>
                <w:szCs w:val="28"/>
              </w:rPr>
              <w:t>,</w:t>
            </w:r>
            <w:r w:rsidRPr="00F867BF">
              <w:rPr>
                <w:b/>
                <w:bCs/>
                <w:sz w:val="28"/>
                <w:szCs w:val="28"/>
              </w:rPr>
              <w:t>917</w:t>
            </w:r>
          </w:p>
        </w:tc>
      </w:tr>
      <w:tr w:rsidR="00E80E71" w:rsidRPr="00F867BF" w14:paraId="111C28D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2F86631B" w14:textId="77777777" w:rsidR="00E80E71" w:rsidRPr="00F867BF" w:rsidRDefault="00E80E71">
            <w:pPr>
              <w:spacing w:line="240" w:lineRule="auto"/>
              <w:ind w:left="73" w:right="-108" w:hanging="73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194D2E8" w14:textId="77777777" w:rsidR="00E80E71" w:rsidRPr="00F867BF" w:rsidRDefault="00E80E7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56BEECA" w14:textId="77777777" w:rsidR="00E80E71" w:rsidRPr="00F867BF" w:rsidRDefault="00E80E7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8B4936D" w14:textId="77777777" w:rsidR="00E80E71" w:rsidRPr="00F867BF" w:rsidRDefault="00E80E7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288807C" w14:textId="77777777" w:rsidR="00E80E71" w:rsidRPr="00F867BF" w:rsidRDefault="00E80E7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9B5DE41" w14:textId="77777777" w:rsidR="00E80E71" w:rsidRPr="00F867BF" w:rsidRDefault="00E80E7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E80E71" w:rsidRPr="00F867BF" w14:paraId="1D9D690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7E062" w14:textId="77777777" w:rsidR="00E80E71" w:rsidRPr="00F867BF" w:rsidRDefault="00E80E71">
            <w:pPr>
              <w:spacing w:line="240" w:lineRule="auto"/>
              <w:ind w:left="73" w:right="-108" w:hanging="73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F867B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647B105" w14:textId="77777777" w:rsidR="00E80E71" w:rsidRPr="00F867BF" w:rsidRDefault="00E80E7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75EE71B" w14:textId="77777777" w:rsidR="00E80E71" w:rsidRPr="00F867BF" w:rsidRDefault="00E80E7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ED4DA51" w14:textId="77777777" w:rsidR="00E80E71" w:rsidRPr="00F867BF" w:rsidRDefault="00E80E7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6C8114B" w14:textId="77777777" w:rsidR="00E80E71" w:rsidRPr="00F867BF" w:rsidRDefault="00E80E7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44C491B" w14:textId="77777777" w:rsidR="00E80E71" w:rsidRPr="00F867BF" w:rsidRDefault="00E80E7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E80E71" w:rsidRPr="00F867BF" w14:paraId="6ECF2246" w14:textId="77777777">
        <w:tc>
          <w:tcPr>
            <w:tcW w:w="2705" w:type="dxa"/>
            <w:hideMark/>
          </w:tcPr>
          <w:p w14:paraId="6774703E" w14:textId="303D1DD4" w:rsidR="00E80E71" w:rsidRPr="00F867BF" w:rsidRDefault="00E80E71">
            <w:pPr>
              <w:spacing w:line="240" w:lineRule="auto"/>
              <w:ind w:left="172" w:right="-24" w:hanging="180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5" w:type="dxa"/>
          </w:tcPr>
          <w:p w14:paraId="7902D6C2" w14:textId="77777777" w:rsidR="00E80E71" w:rsidRPr="00F867BF" w:rsidRDefault="00E80E71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7CF5C151" w14:textId="77777777" w:rsidR="00E80E71" w:rsidRPr="00F867BF" w:rsidRDefault="00E80E71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7B062F8B" w14:textId="77777777" w:rsidR="00E80E71" w:rsidRPr="00F867BF" w:rsidRDefault="00E80E71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375ACFB9" w14:textId="77777777" w:rsidR="00E80E71" w:rsidRPr="00F867BF" w:rsidRDefault="00E80E71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31DFB929" w14:textId="77777777" w:rsidR="00E80E71" w:rsidRPr="00F867BF" w:rsidRDefault="00E80E71">
            <w:pPr>
              <w:tabs>
                <w:tab w:val="clear" w:pos="907"/>
                <w:tab w:val="decimal" w:pos="706"/>
                <w:tab w:val="left" w:pos="874"/>
              </w:tabs>
              <w:spacing w:line="240" w:lineRule="auto"/>
              <w:ind w:right="67"/>
              <w:jc w:val="right"/>
              <w:rPr>
                <w:sz w:val="28"/>
                <w:szCs w:val="28"/>
              </w:rPr>
            </w:pPr>
          </w:p>
        </w:tc>
      </w:tr>
      <w:tr w:rsidR="004931A9" w:rsidRPr="00F867BF" w14:paraId="119F0637" w14:textId="77777777">
        <w:tc>
          <w:tcPr>
            <w:tcW w:w="2705" w:type="dxa"/>
            <w:hideMark/>
          </w:tcPr>
          <w:p w14:paraId="16FC2DB3" w14:textId="77777777" w:rsidR="004931A9" w:rsidRPr="00F867BF" w:rsidRDefault="004931A9" w:rsidP="004931A9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6371F7B4" w14:textId="63345E8E" w:rsidR="004931A9" w:rsidRPr="00F867BF" w:rsidRDefault="007352F7" w:rsidP="004931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1,563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26389FC4" w14:textId="3A28CD06" w:rsidR="004931A9" w:rsidRPr="00F867BF" w:rsidRDefault="007352F7" w:rsidP="004931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1,563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6555E0D7" w14:textId="0B3BBC18" w:rsidR="004931A9" w:rsidRPr="00F867BF" w:rsidRDefault="007352F7" w:rsidP="004931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2A9F929D" w14:textId="17D96D1D" w:rsidR="004931A9" w:rsidRPr="00F867BF" w:rsidRDefault="007352F7" w:rsidP="004931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46C86A33" w14:textId="4A4E3B1E" w:rsidR="004931A9" w:rsidRPr="00F867BF" w:rsidRDefault="007352F7" w:rsidP="004931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1,563</w:t>
            </w:r>
          </w:p>
        </w:tc>
      </w:tr>
      <w:tr w:rsidR="004931A9" w:rsidRPr="00F867BF" w14:paraId="78DEE71E" w14:textId="77777777">
        <w:tc>
          <w:tcPr>
            <w:tcW w:w="2705" w:type="dxa"/>
          </w:tcPr>
          <w:p w14:paraId="1CBE1DBC" w14:textId="77777777" w:rsidR="004931A9" w:rsidRPr="00F867BF" w:rsidRDefault="004931A9" w:rsidP="004931A9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44878026" w14:textId="363EC2DE" w:rsidR="004931A9" w:rsidRPr="00F867BF" w:rsidRDefault="007352F7" w:rsidP="004931A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1,563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1D4C1D41" w14:textId="20C697BE" w:rsidR="004931A9" w:rsidRPr="00F867BF" w:rsidRDefault="007352F7" w:rsidP="004931A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1,563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0C0B0C3A" w14:textId="0DAB8DEF" w:rsidR="004931A9" w:rsidRPr="00F867BF" w:rsidRDefault="007352F7" w:rsidP="004931A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1EE0B6BC" w14:textId="0970B98F" w:rsidR="004931A9" w:rsidRPr="00F867BF" w:rsidRDefault="007352F7" w:rsidP="004931A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2DCEFD79" w14:textId="7DB8065F" w:rsidR="004931A9" w:rsidRPr="00F867BF" w:rsidRDefault="007352F7" w:rsidP="004931A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1,563</w:t>
            </w:r>
          </w:p>
        </w:tc>
      </w:tr>
    </w:tbl>
    <w:p w14:paraId="6FF999A2" w14:textId="77777777" w:rsidR="00E80E71" w:rsidRPr="00F867BF" w:rsidRDefault="00E80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0023227" w14:textId="64F15344" w:rsidR="005720A2" w:rsidRPr="00F867BF" w:rsidRDefault="00572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  <w:r w:rsidRPr="00F867BF">
        <w:rPr>
          <w:sz w:val="28"/>
          <w:szCs w:val="28"/>
        </w:rPr>
        <w:br w:type="page"/>
      </w:r>
    </w:p>
    <w:tbl>
      <w:tblPr>
        <w:tblStyle w:val="TableGrid"/>
        <w:tblW w:w="953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5"/>
        <w:gridCol w:w="1365"/>
        <w:gridCol w:w="1365"/>
        <w:gridCol w:w="1365"/>
        <w:gridCol w:w="1365"/>
        <w:gridCol w:w="1365"/>
      </w:tblGrid>
      <w:tr w:rsidR="004D4F01" w:rsidRPr="00F867BF" w14:paraId="6D954BCD" w14:textId="77777777">
        <w:tc>
          <w:tcPr>
            <w:tcW w:w="2705" w:type="dxa"/>
            <w:vAlign w:val="bottom"/>
          </w:tcPr>
          <w:p w14:paraId="143B17AF" w14:textId="77777777" w:rsidR="004D4F01" w:rsidRPr="00F867BF" w:rsidRDefault="004D4F01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25" w:type="dxa"/>
            <w:gridSpan w:val="5"/>
            <w:vAlign w:val="bottom"/>
          </w:tcPr>
          <w:p w14:paraId="3A085AEF" w14:textId="77777777" w:rsidR="004D4F01" w:rsidRPr="00F867BF" w:rsidRDefault="004D4F01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867BF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4F01" w:rsidRPr="00F867BF" w14:paraId="24B67B5B" w14:textId="77777777">
        <w:tc>
          <w:tcPr>
            <w:tcW w:w="2705" w:type="dxa"/>
            <w:vAlign w:val="bottom"/>
          </w:tcPr>
          <w:p w14:paraId="1389F488" w14:textId="77777777" w:rsidR="004D4F01" w:rsidRPr="00F867BF" w:rsidRDefault="004D4F01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5" w:type="dxa"/>
            <w:vAlign w:val="bottom"/>
          </w:tcPr>
          <w:p w14:paraId="2E76BF07" w14:textId="77777777" w:rsidR="004D4F01" w:rsidRPr="00F867BF" w:rsidRDefault="004D4F01">
            <w:pPr>
              <w:spacing w:line="240" w:lineRule="auto"/>
              <w:ind w:left="-20" w:right="-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460" w:type="dxa"/>
            <w:gridSpan w:val="4"/>
            <w:vAlign w:val="bottom"/>
          </w:tcPr>
          <w:p w14:paraId="1C8B3D2C" w14:textId="77777777" w:rsidR="004D4F01" w:rsidRPr="00F867BF" w:rsidRDefault="004D4F01">
            <w:pP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4D4F01" w:rsidRPr="00F867BF" w14:paraId="7F7907E7" w14:textId="77777777">
        <w:tc>
          <w:tcPr>
            <w:tcW w:w="2705" w:type="dxa"/>
            <w:vAlign w:val="bottom"/>
            <w:hideMark/>
          </w:tcPr>
          <w:p w14:paraId="07A718A5" w14:textId="77777777" w:rsidR="004D4F01" w:rsidRPr="00F867BF" w:rsidRDefault="004D4F01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F867B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867BF">
              <w:rPr>
                <w:rFonts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F867B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65" w:type="dxa"/>
            <w:vAlign w:val="bottom"/>
            <w:hideMark/>
          </w:tcPr>
          <w:p w14:paraId="30692977" w14:textId="77777777" w:rsidR="004D4F01" w:rsidRPr="00F867BF" w:rsidRDefault="004D4F01">
            <w:pPr>
              <w:spacing w:line="240" w:lineRule="auto"/>
              <w:ind w:left="-20" w:right="-19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มูลค่า</w:t>
            </w:r>
          </w:p>
          <w:p w14:paraId="4D68848F" w14:textId="77777777" w:rsidR="004D4F01" w:rsidRPr="00F867BF" w:rsidRDefault="004D4F01">
            <w:pPr>
              <w:spacing w:line="240" w:lineRule="auto"/>
              <w:ind w:left="-20" w:right="-19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65" w:type="dxa"/>
            <w:vAlign w:val="bottom"/>
            <w:hideMark/>
          </w:tcPr>
          <w:p w14:paraId="3DB242FB" w14:textId="77777777" w:rsidR="004D4F01" w:rsidRPr="00F867BF" w:rsidRDefault="004D4F0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 xml:space="preserve">ภายใน </w:t>
            </w:r>
            <w:r w:rsidRPr="00F867BF">
              <w:rPr>
                <w:rFonts w:hint="cs"/>
                <w:sz w:val="28"/>
                <w:szCs w:val="28"/>
              </w:rPr>
              <w:t>1</w:t>
            </w:r>
            <w:r w:rsidRPr="00F867BF">
              <w:rPr>
                <w:rFonts w:hint="cs"/>
                <w:sz w:val="28"/>
                <w:szCs w:val="28"/>
                <w:cs/>
              </w:rPr>
              <w:t xml:space="preserve"> ปี</w:t>
            </w:r>
            <w:r w:rsidRPr="00F867BF">
              <w:rPr>
                <w:sz w:val="28"/>
                <w:szCs w:val="28"/>
              </w:rPr>
              <w:br/>
            </w:r>
            <w:r w:rsidRPr="00F867BF">
              <w:rPr>
                <w:rFonts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1365" w:type="dxa"/>
            <w:vAlign w:val="bottom"/>
            <w:hideMark/>
          </w:tcPr>
          <w:p w14:paraId="7AC079A3" w14:textId="77777777" w:rsidR="004D4F01" w:rsidRPr="00F867BF" w:rsidRDefault="004D4F01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sz w:val="28"/>
                <w:szCs w:val="28"/>
                <w:cs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 xml:space="preserve">มากกว่า </w:t>
            </w:r>
            <w:r w:rsidRPr="00F867BF">
              <w:rPr>
                <w:rFonts w:hint="cs"/>
                <w:sz w:val="28"/>
                <w:szCs w:val="28"/>
              </w:rPr>
              <w:t>1</w:t>
            </w:r>
            <w:r w:rsidRPr="00F867BF">
              <w:rPr>
                <w:rFonts w:hint="cs"/>
                <w:sz w:val="28"/>
                <w:szCs w:val="28"/>
                <w:cs/>
              </w:rPr>
              <w:t xml:space="preserve"> ปี </w:t>
            </w:r>
            <w:r w:rsidRPr="00F867BF">
              <w:rPr>
                <w:sz w:val="28"/>
                <w:szCs w:val="28"/>
              </w:rPr>
              <w:br/>
            </w:r>
            <w:r w:rsidRPr="00F867BF">
              <w:rPr>
                <w:rFonts w:hint="cs"/>
                <w:sz w:val="28"/>
                <w:szCs w:val="28"/>
                <w:cs/>
              </w:rPr>
              <w:t xml:space="preserve">แต่ไม่เกิน </w:t>
            </w:r>
            <w:r w:rsidRPr="00F867BF">
              <w:rPr>
                <w:rFonts w:hint="cs"/>
                <w:sz w:val="28"/>
                <w:szCs w:val="28"/>
              </w:rPr>
              <w:t>5</w:t>
            </w:r>
            <w:r w:rsidRPr="00F867BF">
              <w:rPr>
                <w:rFonts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5" w:type="dxa"/>
            <w:vAlign w:val="bottom"/>
            <w:hideMark/>
          </w:tcPr>
          <w:p w14:paraId="450755FB" w14:textId="77777777" w:rsidR="004D4F01" w:rsidRPr="00F867BF" w:rsidRDefault="004D4F01">
            <w:pPr>
              <w:spacing w:line="240" w:lineRule="auto"/>
              <w:ind w:left="-100" w:right="-108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 xml:space="preserve">มากกว่า </w:t>
            </w:r>
            <w:r w:rsidRPr="00F867BF">
              <w:rPr>
                <w:rFonts w:hint="cs"/>
                <w:sz w:val="28"/>
                <w:szCs w:val="28"/>
              </w:rPr>
              <w:t>5</w:t>
            </w:r>
            <w:r w:rsidRPr="00F867BF">
              <w:rPr>
                <w:rFonts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5" w:type="dxa"/>
            <w:vAlign w:val="bottom"/>
            <w:hideMark/>
          </w:tcPr>
          <w:p w14:paraId="457A4A16" w14:textId="77777777" w:rsidR="004D4F01" w:rsidRPr="00F867BF" w:rsidRDefault="004D4F01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4D4F01" w:rsidRPr="00F867BF" w14:paraId="5586FAD5" w14:textId="77777777">
        <w:tc>
          <w:tcPr>
            <w:tcW w:w="2705" w:type="dxa"/>
            <w:vAlign w:val="bottom"/>
          </w:tcPr>
          <w:p w14:paraId="613127EB" w14:textId="77777777" w:rsidR="004D4F01" w:rsidRPr="00F867BF" w:rsidRDefault="004D4F01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25" w:type="dxa"/>
            <w:gridSpan w:val="5"/>
            <w:vAlign w:val="bottom"/>
          </w:tcPr>
          <w:p w14:paraId="35D55E14" w14:textId="77777777" w:rsidR="004D4F01" w:rsidRPr="00F867BF" w:rsidRDefault="004D4F01">
            <w:pPr>
              <w:spacing w:line="240" w:lineRule="auto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F867BF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D4F01" w:rsidRPr="00F867BF" w14:paraId="340B3F35" w14:textId="77777777">
        <w:tc>
          <w:tcPr>
            <w:tcW w:w="2705" w:type="dxa"/>
          </w:tcPr>
          <w:p w14:paraId="3651A7DA" w14:textId="77777777" w:rsidR="004D4F01" w:rsidRPr="00F867BF" w:rsidRDefault="004D4F01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  <w:r w:rsidRPr="00F867BF">
              <w:rPr>
                <w:rFonts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F867B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6</w:t>
            </w:r>
          </w:p>
        </w:tc>
        <w:tc>
          <w:tcPr>
            <w:tcW w:w="1365" w:type="dxa"/>
          </w:tcPr>
          <w:p w14:paraId="75A1344D" w14:textId="77777777" w:rsidR="004D4F01" w:rsidRPr="00F867BF" w:rsidRDefault="004D4F0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44607392" w14:textId="77777777" w:rsidR="004D4F01" w:rsidRPr="00F867BF" w:rsidRDefault="004D4F0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433E7CC8" w14:textId="77777777" w:rsidR="004D4F01" w:rsidRPr="00F867BF" w:rsidRDefault="004D4F0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4F45EF34" w14:textId="77777777" w:rsidR="004D4F01" w:rsidRPr="00F867BF" w:rsidRDefault="004D4F0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48F682F8" w14:textId="77777777" w:rsidR="004D4F01" w:rsidRPr="00F867BF" w:rsidRDefault="004D4F0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4D4F01" w:rsidRPr="00F867BF" w14:paraId="51837EB4" w14:textId="77777777">
        <w:tc>
          <w:tcPr>
            <w:tcW w:w="2705" w:type="dxa"/>
            <w:hideMark/>
          </w:tcPr>
          <w:p w14:paraId="2E84A94D" w14:textId="77777777" w:rsidR="004D4F01" w:rsidRPr="00F867BF" w:rsidRDefault="004D4F01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8"/>
                <w:szCs w:val="28"/>
              </w:rPr>
            </w:pPr>
            <w:r w:rsidRPr="00F867B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365" w:type="dxa"/>
          </w:tcPr>
          <w:p w14:paraId="325FA8AB" w14:textId="77777777" w:rsidR="004D4F01" w:rsidRPr="00F867BF" w:rsidRDefault="004D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1AD67CB8" w14:textId="77777777" w:rsidR="004D4F01" w:rsidRPr="00F867BF" w:rsidRDefault="004D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317B5518" w14:textId="77777777" w:rsidR="004D4F01" w:rsidRPr="00F867BF" w:rsidRDefault="004D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637C40AD" w14:textId="77777777" w:rsidR="004D4F01" w:rsidRPr="00F867BF" w:rsidRDefault="004D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30CA0736" w14:textId="77777777" w:rsidR="004D4F01" w:rsidRPr="00F867BF" w:rsidRDefault="004D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4D4F01" w:rsidRPr="00F867BF" w14:paraId="6710621A" w14:textId="77777777">
        <w:tc>
          <w:tcPr>
            <w:tcW w:w="2705" w:type="dxa"/>
            <w:hideMark/>
          </w:tcPr>
          <w:p w14:paraId="3CA0A24C" w14:textId="77777777" w:rsidR="004D4F01" w:rsidRPr="00F867BF" w:rsidRDefault="004D4F01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365" w:type="dxa"/>
          </w:tcPr>
          <w:p w14:paraId="797F0E74" w14:textId="77777777" w:rsidR="004D4F01" w:rsidRPr="00F867BF" w:rsidRDefault="004D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13,38</w:t>
            </w:r>
            <w:r w:rsidRPr="00F867BF"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1365" w:type="dxa"/>
          </w:tcPr>
          <w:p w14:paraId="1A5A77F9" w14:textId="77777777" w:rsidR="004D4F01" w:rsidRPr="00F867BF" w:rsidRDefault="004D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13,38</w:t>
            </w:r>
            <w:r w:rsidRPr="00F867BF"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1365" w:type="dxa"/>
          </w:tcPr>
          <w:p w14:paraId="1BB93A71" w14:textId="77777777" w:rsidR="004D4F01" w:rsidRPr="00F867BF" w:rsidRDefault="004D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2C03B042" w14:textId="77777777" w:rsidR="004D4F01" w:rsidRPr="00F867BF" w:rsidRDefault="004D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248D9817" w14:textId="77777777" w:rsidR="004D4F01" w:rsidRPr="00F867BF" w:rsidRDefault="004D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13,38</w:t>
            </w:r>
            <w:r w:rsidRPr="00F867BF"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4D4F01" w:rsidRPr="00F867BF" w14:paraId="267EAA1B" w14:textId="77777777">
        <w:tc>
          <w:tcPr>
            <w:tcW w:w="2705" w:type="dxa"/>
            <w:hideMark/>
          </w:tcPr>
          <w:p w14:paraId="7A905EAD" w14:textId="77777777" w:rsidR="004D4F01" w:rsidRPr="00F867BF" w:rsidRDefault="004D4F01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65" w:type="dxa"/>
            <w:vAlign w:val="bottom"/>
          </w:tcPr>
          <w:p w14:paraId="0F8D0DE2" w14:textId="77777777" w:rsidR="004D4F01" w:rsidRPr="00F867BF" w:rsidRDefault="004D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13,956</w:t>
            </w:r>
          </w:p>
        </w:tc>
        <w:tc>
          <w:tcPr>
            <w:tcW w:w="1365" w:type="dxa"/>
            <w:vAlign w:val="bottom"/>
          </w:tcPr>
          <w:p w14:paraId="315A5478" w14:textId="77777777" w:rsidR="004D4F01" w:rsidRPr="00F867BF" w:rsidRDefault="004D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2,300</w:t>
            </w:r>
          </w:p>
        </w:tc>
        <w:tc>
          <w:tcPr>
            <w:tcW w:w="1365" w:type="dxa"/>
            <w:vAlign w:val="bottom"/>
          </w:tcPr>
          <w:p w14:paraId="7167505D" w14:textId="77777777" w:rsidR="004D4F01" w:rsidRPr="00F867BF" w:rsidRDefault="004D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11,</w:t>
            </w:r>
            <w:r w:rsidRPr="00F867BF">
              <w:rPr>
                <w:rFonts w:hint="cs"/>
                <w:sz w:val="28"/>
                <w:szCs w:val="28"/>
                <w:cs/>
              </w:rPr>
              <w:t>800</w:t>
            </w:r>
          </w:p>
        </w:tc>
        <w:tc>
          <w:tcPr>
            <w:tcW w:w="1365" w:type="dxa"/>
            <w:vAlign w:val="bottom"/>
          </w:tcPr>
          <w:p w14:paraId="2382F8A6" w14:textId="77777777" w:rsidR="004D4F01" w:rsidRPr="00F867BF" w:rsidRDefault="004D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7289AB54" w14:textId="77777777" w:rsidR="004D4F01" w:rsidRPr="00F867BF" w:rsidRDefault="004D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14,100</w:t>
            </w:r>
          </w:p>
        </w:tc>
      </w:tr>
      <w:tr w:rsidR="004D4F01" w:rsidRPr="00F867BF" w14:paraId="2AA290E5" w14:textId="77777777">
        <w:trPr>
          <w:trHeight w:val="119"/>
        </w:trPr>
        <w:tc>
          <w:tcPr>
            <w:tcW w:w="2705" w:type="dxa"/>
            <w:hideMark/>
          </w:tcPr>
          <w:p w14:paraId="6450998F" w14:textId="77777777" w:rsidR="004D4F01" w:rsidRPr="00F867BF" w:rsidRDefault="004D4F01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5" w:type="dxa"/>
          </w:tcPr>
          <w:p w14:paraId="031FF54B" w14:textId="77777777" w:rsidR="004D4F01" w:rsidRPr="00F867BF" w:rsidRDefault="004D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9,43</w:t>
            </w:r>
            <w:r w:rsidRPr="00F867BF">
              <w:rPr>
                <w:rFonts w:hint="cs"/>
                <w:sz w:val="28"/>
                <w:szCs w:val="28"/>
                <w:cs/>
              </w:rPr>
              <w:t>6</w:t>
            </w:r>
          </w:p>
        </w:tc>
        <w:tc>
          <w:tcPr>
            <w:tcW w:w="1365" w:type="dxa"/>
          </w:tcPr>
          <w:p w14:paraId="7C11F8C3" w14:textId="77777777" w:rsidR="004D4F01" w:rsidRPr="00F867BF" w:rsidRDefault="004D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1,517</w:t>
            </w:r>
          </w:p>
        </w:tc>
        <w:tc>
          <w:tcPr>
            <w:tcW w:w="1365" w:type="dxa"/>
          </w:tcPr>
          <w:p w14:paraId="58814BB9" w14:textId="77777777" w:rsidR="004D4F01" w:rsidRPr="00F867BF" w:rsidRDefault="004D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4,555</w:t>
            </w:r>
          </w:p>
        </w:tc>
        <w:tc>
          <w:tcPr>
            <w:tcW w:w="1365" w:type="dxa"/>
          </w:tcPr>
          <w:p w14:paraId="7342E4ED" w14:textId="77777777" w:rsidR="004D4F01" w:rsidRPr="00F867BF" w:rsidRDefault="004D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5,466</w:t>
            </w:r>
          </w:p>
        </w:tc>
        <w:tc>
          <w:tcPr>
            <w:tcW w:w="1365" w:type="dxa"/>
          </w:tcPr>
          <w:p w14:paraId="68554770" w14:textId="77777777" w:rsidR="004D4F01" w:rsidRPr="00F867BF" w:rsidRDefault="004D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11,538</w:t>
            </w:r>
          </w:p>
        </w:tc>
      </w:tr>
      <w:tr w:rsidR="004D4F01" w:rsidRPr="00F867BF" w14:paraId="4076A62F" w14:textId="77777777">
        <w:tc>
          <w:tcPr>
            <w:tcW w:w="2705" w:type="dxa"/>
            <w:hideMark/>
          </w:tcPr>
          <w:p w14:paraId="399D68AC" w14:textId="77777777" w:rsidR="004D4F01" w:rsidRPr="00F867BF" w:rsidRDefault="004D4F01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66C57343" w14:textId="77777777" w:rsidR="004D4F01" w:rsidRPr="00F867BF" w:rsidRDefault="004D4F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40,068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FE3B6F1" w14:textId="77777777" w:rsidR="004D4F01" w:rsidRPr="00F867BF" w:rsidRDefault="004D4F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3,500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1DEE2115" w14:textId="77777777" w:rsidR="004D4F01" w:rsidRPr="00F867BF" w:rsidRDefault="004D4F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23,600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5377DAD3" w14:textId="77777777" w:rsidR="004D4F01" w:rsidRPr="00F867BF" w:rsidRDefault="004D4F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13,000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</w:tcPr>
          <w:p w14:paraId="3812B355" w14:textId="77777777" w:rsidR="004D4F01" w:rsidRPr="00F867BF" w:rsidRDefault="004D4F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40,100</w:t>
            </w:r>
          </w:p>
        </w:tc>
      </w:tr>
      <w:tr w:rsidR="004D4F01" w:rsidRPr="00F867BF" w14:paraId="378E8A04" w14:textId="77777777">
        <w:tc>
          <w:tcPr>
            <w:tcW w:w="2705" w:type="dxa"/>
          </w:tcPr>
          <w:p w14:paraId="22D23EE7" w14:textId="77777777" w:rsidR="004D4F01" w:rsidRPr="00F867BF" w:rsidRDefault="004D4F01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76C3F7FC" w14:textId="77777777" w:rsidR="004D4F01" w:rsidRPr="00F867BF" w:rsidRDefault="004D4F01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76,8</w:t>
            </w:r>
            <w:r w:rsidRPr="00F867BF">
              <w:rPr>
                <w:rFonts w:hint="cs"/>
                <w:b/>
                <w:bCs/>
                <w:sz w:val="28"/>
                <w:szCs w:val="28"/>
                <w:cs/>
              </w:rPr>
              <w:t>4</w:t>
            </w:r>
            <w:r w:rsidRPr="00F867B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570D771B" w14:textId="77777777" w:rsidR="004D4F01" w:rsidRPr="00F867BF" w:rsidRDefault="004D4F01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20,698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3A9F2AB0" w14:textId="77777777" w:rsidR="004D4F01" w:rsidRPr="00F867BF" w:rsidRDefault="004D4F01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39,955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073580A7" w14:textId="77777777" w:rsidR="004D4F01" w:rsidRPr="00F867BF" w:rsidRDefault="004D4F01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18,466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2A952A8F" w14:textId="77777777" w:rsidR="004D4F01" w:rsidRPr="00F867BF" w:rsidRDefault="004D4F01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79,119</w:t>
            </w:r>
          </w:p>
        </w:tc>
      </w:tr>
      <w:tr w:rsidR="004D4F01" w:rsidRPr="00F867BF" w14:paraId="0558B79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72517BAA" w14:textId="77777777" w:rsidR="004D4F01" w:rsidRPr="00F867BF" w:rsidRDefault="004D4F01">
            <w:pPr>
              <w:spacing w:line="240" w:lineRule="auto"/>
              <w:ind w:left="73" w:right="-108" w:hanging="73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B021C26" w14:textId="77777777" w:rsidR="004D4F01" w:rsidRPr="00F867BF" w:rsidRDefault="004D4F0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AFEAD27" w14:textId="77777777" w:rsidR="004D4F01" w:rsidRPr="00F867BF" w:rsidRDefault="004D4F0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74598B7" w14:textId="77777777" w:rsidR="004D4F01" w:rsidRPr="00F867BF" w:rsidRDefault="004D4F0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400A5BB" w14:textId="77777777" w:rsidR="004D4F01" w:rsidRPr="00F867BF" w:rsidRDefault="004D4F0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7E2DD82" w14:textId="77777777" w:rsidR="004D4F01" w:rsidRPr="00F867BF" w:rsidRDefault="004D4F0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4D4F01" w:rsidRPr="00F867BF" w14:paraId="605DBA9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8F7C0" w14:textId="77777777" w:rsidR="004D4F01" w:rsidRPr="00F867BF" w:rsidRDefault="004D4F01">
            <w:pPr>
              <w:spacing w:line="240" w:lineRule="auto"/>
              <w:ind w:left="73" w:right="-108" w:hanging="73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F867B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C9541F1" w14:textId="77777777" w:rsidR="004D4F01" w:rsidRPr="00F867BF" w:rsidRDefault="004D4F0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50F6F14" w14:textId="77777777" w:rsidR="004D4F01" w:rsidRPr="00F867BF" w:rsidRDefault="004D4F0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C251267" w14:textId="77777777" w:rsidR="004D4F01" w:rsidRPr="00F867BF" w:rsidRDefault="004D4F0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53FE5D8" w14:textId="77777777" w:rsidR="004D4F01" w:rsidRPr="00F867BF" w:rsidRDefault="004D4F0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F613C93" w14:textId="77777777" w:rsidR="004D4F01" w:rsidRPr="00F867BF" w:rsidRDefault="004D4F0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4D4F01" w:rsidRPr="00F867BF" w14:paraId="67FBC1CD" w14:textId="77777777">
        <w:tc>
          <w:tcPr>
            <w:tcW w:w="2705" w:type="dxa"/>
            <w:hideMark/>
          </w:tcPr>
          <w:p w14:paraId="06CB9E2E" w14:textId="77777777" w:rsidR="004D4F01" w:rsidRPr="00F867BF" w:rsidRDefault="004D4F01">
            <w:pPr>
              <w:spacing w:line="240" w:lineRule="auto"/>
              <w:ind w:left="172" w:right="-24" w:hanging="180"/>
              <w:rPr>
                <w:sz w:val="28"/>
                <w:szCs w:val="28"/>
              </w:rPr>
            </w:pPr>
            <w:r w:rsidRPr="00F867BF">
              <w:rPr>
                <w:rFonts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5" w:type="dxa"/>
          </w:tcPr>
          <w:p w14:paraId="4C7FF917" w14:textId="77777777" w:rsidR="004D4F01" w:rsidRPr="00F867BF" w:rsidRDefault="004D4F01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6483D1E7" w14:textId="77777777" w:rsidR="004D4F01" w:rsidRPr="00F867BF" w:rsidRDefault="004D4F01">
            <w:pPr>
              <w:tabs>
                <w:tab w:val="clear" w:pos="907"/>
                <w:tab w:val="decimal" w:pos="706"/>
                <w:tab w:val="left" w:pos="797"/>
              </w:tabs>
              <w:spacing w:line="240" w:lineRule="auto"/>
              <w:ind w:right="78"/>
              <w:jc w:val="right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30186FFF" w14:textId="77777777" w:rsidR="004D4F01" w:rsidRPr="00F867BF" w:rsidRDefault="004D4F01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348D64C0" w14:textId="77777777" w:rsidR="004D4F01" w:rsidRPr="00F867BF" w:rsidRDefault="004D4F01">
            <w:pPr>
              <w:tabs>
                <w:tab w:val="decimal" w:pos="706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14:paraId="2F5EEECC" w14:textId="77777777" w:rsidR="004D4F01" w:rsidRPr="00F867BF" w:rsidRDefault="004D4F01">
            <w:pPr>
              <w:tabs>
                <w:tab w:val="clear" w:pos="907"/>
                <w:tab w:val="decimal" w:pos="706"/>
                <w:tab w:val="left" w:pos="874"/>
              </w:tabs>
              <w:spacing w:line="240" w:lineRule="auto"/>
              <w:ind w:right="67"/>
              <w:jc w:val="right"/>
              <w:rPr>
                <w:sz w:val="28"/>
                <w:szCs w:val="28"/>
              </w:rPr>
            </w:pPr>
          </w:p>
        </w:tc>
      </w:tr>
      <w:tr w:rsidR="004D4F01" w:rsidRPr="00F867BF" w14:paraId="4C362092" w14:textId="77777777">
        <w:tc>
          <w:tcPr>
            <w:tcW w:w="2705" w:type="dxa"/>
            <w:hideMark/>
          </w:tcPr>
          <w:p w14:paraId="0787A65A" w14:textId="77777777" w:rsidR="004D4F01" w:rsidRPr="00F867BF" w:rsidRDefault="004D4F01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7A058B48" w14:textId="77777777" w:rsidR="004D4F01" w:rsidRPr="00F867BF" w:rsidRDefault="004D4F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2,741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41BD3906" w14:textId="77777777" w:rsidR="004D4F01" w:rsidRPr="00F867BF" w:rsidRDefault="004D4F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2,741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13417C5D" w14:textId="77777777" w:rsidR="004D4F01" w:rsidRPr="00F867BF" w:rsidRDefault="004D4F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524CC5D0" w14:textId="77777777" w:rsidR="004D4F01" w:rsidRPr="00F867BF" w:rsidRDefault="004D4F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right w:val="nil"/>
            </w:tcBorders>
            <w:vAlign w:val="bottom"/>
          </w:tcPr>
          <w:p w14:paraId="664DA815" w14:textId="77777777" w:rsidR="004D4F01" w:rsidRPr="00F867BF" w:rsidRDefault="004D4F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8"/>
                <w:szCs w:val="28"/>
              </w:rPr>
            </w:pPr>
            <w:r w:rsidRPr="00F867BF">
              <w:rPr>
                <w:sz w:val="28"/>
                <w:szCs w:val="28"/>
              </w:rPr>
              <w:t>2,741</w:t>
            </w:r>
          </w:p>
        </w:tc>
      </w:tr>
      <w:tr w:rsidR="004D4F01" w:rsidRPr="00F867BF" w14:paraId="74301B7D" w14:textId="77777777">
        <w:tc>
          <w:tcPr>
            <w:tcW w:w="2705" w:type="dxa"/>
          </w:tcPr>
          <w:p w14:paraId="538C4CF1" w14:textId="77777777" w:rsidR="004D4F01" w:rsidRPr="00F867BF" w:rsidRDefault="004D4F01">
            <w:pPr>
              <w:spacing w:line="240" w:lineRule="auto"/>
              <w:ind w:left="73" w:right="-24" w:hanging="73"/>
              <w:rPr>
                <w:sz w:val="28"/>
                <w:szCs w:val="28"/>
              </w:rPr>
            </w:pP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48709377" w14:textId="77777777" w:rsidR="004D4F01" w:rsidRPr="00F867BF" w:rsidRDefault="004D4F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2,741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21D614DF" w14:textId="77777777" w:rsidR="004D4F01" w:rsidRPr="00F867BF" w:rsidRDefault="004D4F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2,741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2CEB8448" w14:textId="77777777" w:rsidR="004D4F01" w:rsidRPr="00F867BF" w:rsidRDefault="004D4F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623E8CC1" w14:textId="77777777" w:rsidR="004D4F01" w:rsidRPr="00F867BF" w:rsidRDefault="004D4F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left w:val="nil"/>
              <w:right w:val="nil"/>
            </w:tcBorders>
          </w:tcPr>
          <w:p w14:paraId="14AAB6B6" w14:textId="77777777" w:rsidR="004D4F01" w:rsidRPr="00F867BF" w:rsidRDefault="004D4F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F867BF">
              <w:rPr>
                <w:b/>
                <w:bCs/>
                <w:sz w:val="28"/>
                <w:szCs w:val="28"/>
              </w:rPr>
              <w:t>2,741</w:t>
            </w:r>
          </w:p>
        </w:tc>
      </w:tr>
    </w:tbl>
    <w:p w14:paraId="09BF8AC3" w14:textId="6B5A7BED" w:rsidR="004D4F01" w:rsidRPr="00F867BF" w:rsidRDefault="004D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45A67E61" w14:textId="4A613619" w:rsidR="00F92F95" w:rsidRPr="00F867BF" w:rsidRDefault="008760A4" w:rsidP="00876E46">
      <w:pPr>
        <w:spacing w:line="240" w:lineRule="auto"/>
        <w:ind w:left="900"/>
        <w:jc w:val="thaiDistribute"/>
      </w:pPr>
      <w:r w:rsidRPr="00F867BF">
        <w:rPr>
          <w:rFonts w:hint="cs"/>
          <w:cs/>
        </w:rPr>
        <w:t>กระแสเงินสดเข้า</w:t>
      </w:r>
      <w:r w:rsidR="0000764F" w:rsidRPr="00F867BF">
        <w:rPr>
          <w:rFonts w:hint="cs"/>
          <w:cs/>
        </w:rPr>
        <w:t>และ</w:t>
      </w:r>
      <w:r w:rsidRPr="00F867BF">
        <w:rPr>
          <w:rFonts w:hint="cs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5E65B178" w14:textId="77777777" w:rsidR="00876E46" w:rsidRPr="00F867BF" w:rsidRDefault="00876E46" w:rsidP="00876E46">
      <w:pPr>
        <w:spacing w:line="240" w:lineRule="auto"/>
        <w:ind w:left="900"/>
        <w:jc w:val="thaiDistribute"/>
        <w:rPr>
          <w:rFonts w:asciiTheme="majorBidi" w:hAnsiTheme="majorBidi"/>
          <w:b/>
          <w:bCs/>
          <w:i/>
          <w:iCs/>
          <w:sz w:val="28"/>
          <w:szCs w:val="28"/>
        </w:rPr>
      </w:pPr>
    </w:p>
    <w:p w14:paraId="3E312106" w14:textId="77777777" w:rsidR="00FE0C01" w:rsidRPr="00F867BF" w:rsidRDefault="00FE0C01" w:rsidP="00876E46">
      <w:pPr>
        <w:spacing w:line="240" w:lineRule="auto"/>
        <w:ind w:left="900"/>
        <w:jc w:val="thaiDistribute"/>
        <w:rPr>
          <w:rFonts w:asciiTheme="majorBidi" w:hAnsiTheme="majorBidi"/>
          <w:b/>
          <w:bCs/>
          <w:i/>
          <w:iCs/>
          <w:sz w:val="28"/>
          <w:szCs w:val="28"/>
        </w:rPr>
      </w:pPr>
    </w:p>
    <w:p w14:paraId="2F040274" w14:textId="77777777" w:rsidR="00FE0C01" w:rsidRPr="00F867BF" w:rsidRDefault="00FE0C01" w:rsidP="00876E46">
      <w:pPr>
        <w:spacing w:line="240" w:lineRule="auto"/>
        <w:ind w:left="900"/>
        <w:jc w:val="thaiDistribute"/>
        <w:rPr>
          <w:rFonts w:asciiTheme="majorBidi" w:hAnsiTheme="majorBidi"/>
          <w:b/>
          <w:bCs/>
          <w:i/>
          <w:iCs/>
          <w:sz w:val="28"/>
          <w:szCs w:val="28"/>
        </w:rPr>
      </w:pPr>
    </w:p>
    <w:p w14:paraId="4ADDE5EA" w14:textId="77777777" w:rsidR="00FE0C01" w:rsidRPr="00F867BF" w:rsidRDefault="00FE0C01" w:rsidP="00876E46">
      <w:pPr>
        <w:spacing w:line="240" w:lineRule="auto"/>
        <w:ind w:left="900"/>
        <w:jc w:val="thaiDistribute"/>
        <w:rPr>
          <w:rFonts w:asciiTheme="majorBidi" w:hAnsiTheme="majorBidi"/>
          <w:b/>
          <w:bCs/>
          <w:i/>
          <w:iCs/>
          <w:sz w:val="28"/>
          <w:szCs w:val="28"/>
        </w:rPr>
      </w:pPr>
    </w:p>
    <w:p w14:paraId="0CFA2CC0" w14:textId="77777777" w:rsidR="00FE0C01" w:rsidRPr="00F867BF" w:rsidRDefault="00FE0C01" w:rsidP="00876E46">
      <w:pPr>
        <w:spacing w:line="240" w:lineRule="auto"/>
        <w:ind w:left="900"/>
        <w:jc w:val="thaiDistribute"/>
        <w:rPr>
          <w:rFonts w:asciiTheme="majorBidi" w:hAnsiTheme="majorBidi"/>
          <w:b/>
          <w:bCs/>
          <w:i/>
          <w:iCs/>
          <w:sz w:val="28"/>
          <w:szCs w:val="28"/>
        </w:rPr>
      </w:pPr>
    </w:p>
    <w:p w14:paraId="580AC37B" w14:textId="77777777" w:rsidR="00FE0C01" w:rsidRPr="00F867BF" w:rsidRDefault="00FE0C01" w:rsidP="00876E46">
      <w:pPr>
        <w:spacing w:line="240" w:lineRule="auto"/>
        <w:ind w:left="900"/>
        <w:jc w:val="thaiDistribute"/>
        <w:rPr>
          <w:rFonts w:asciiTheme="majorBidi" w:hAnsiTheme="majorBidi"/>
          <w:b/>
          <w:bCs/>
          <w:i/>
          <w:iCs/>
          <w:sz w:val="28"/>
          <w:szCs w:val="28"/>
        </w:rPr>
      </w:pPr>
    </w:p>
    <w:p w14:paraId="2E0A7624" w14:textId="77777777" w:rsidR="00FE0C01" w:rsidRPr="00F867BF" w:rsidRDefault="00FE0C01" w:rsidP="00876E46">
      <w:pPr>
        <w:spacing w:line="240" w:lineRule="auto"/>
        <w:ind w:left="900"/>
        <w:jc w:val="thaiDistribute"/>
        <w:rPr>
          <w:rFonts w:asciiTheme="majorBidi" w:hAnsiTheme="majorBidi"/>
          <w:b/>
          <w:bCs/>
          <w:i/>
          <w:iCs/>
          <w:sz w:val="28"/>
          <w:szCs w:val="28"/>
        </w:rPr>
      </w:pPr>
    </w:p>
    <w:p w14:paraId="0C2E9984" w14:textId="77777777" w:rsidR="00FE0C01" w:rsidRPr="00F867BF" w:rsidRDefault="00FE0C01" w:rsidP="00876E46">
      <w:pPr>
        <w:spacing w:line="240" w:lineRule="auto"/>
        <w:ind w:left="900"/>
        <w:jc w:val="thaiDistribute"/>
        <w:rPr>
          <w:rFonts w:asciiTheme="majorBidi" w:hAnsiTheme="majorBidi"/>
          <w:b/>
          <w:bCs/>
          <w:i/>
          <w:iCs/>
          <w:sz w:val="28"/>
          <w:szCs w:val="28"/>
        </w:rPr>
      </w:pPr>
    </w:p>
    <w:p w14:paraId="68550B02" w14:textId="77777777" w:rsidR="00FE0C01" w:rsidRPr="00F867BF" w:rsidRDefault="00FE0C01" w:rsidP="00876E46">
      <w:pPr>
        <w:spacing w:line="240" w:lineRule="auto"/>
        <w:ind w:left="900"/>
        <w:jc w:val="thaiDistribute"/>
        <w:rPr>
          <w:rFonts w:asciiTheme="majorBidi" w:hAnsiTheme="majorBidi"/>
          <w:b/>
          <w:bCs/>
          <w:i/>
          <w:iCs/>
          <w:sz w:val="28"/>
          <w:szCs w:val="28"/>
          <w:cs/>
        </w:rPr>
      </w:pPr>
    </w:p>
    <w:p w14:paraId="70283A7F" w14:textId="72ABF177" w:rsidR="006128A5" w:rsidRPr="00F867BF" w:rsidRDefault="006128A5" w:rsidP="006128A5">
      <w:pPr>
        <w:spacing w:line="240" w:lineRule="auto"/>
        <w:ind w:firstLine="450"/>
        <w:rPr>
          <w:b/>
          <w:bCs/>
          <w:i/>
          <w:iCs/>
        </w:rPr>
      </w:pPr>
      <w:r w:rsidRPr="00F867BF">
        <w:rPr>
          <w:rFonts w:hint="cs"/>
          <w:b/>
          <w:bCs/>
          <w:i/>
          <w:iCs/>
          <w:cs/>
        </w:rPr>
        <w:lastRenderedPageBreak/>
        <w:t>(</w:t>
      </w:r>
      <w:r w:rsidR="00BC7531" w:rsidRPr="00F867BF">
        <w:rPr>
          <w:rFonts w:hint="cs"/>
          <w:b/>
          <w:bCs/>
          <w:i/>
          <w:iCs/>
          <w:cs/>
        </w:rPr>
        <w:t>ค</w:t>
      </w:r>
      <w:r w:rsidRPr="00F867BF">
        <w:rPr>
          <w:rFonts w:hint="cs"/>
          <w:b/>
          <w:bCs/>
          <w:i/>
          <w:iCs/>
          <w:cs/>
        </w:rPr>
        <w:t>.</w:t>
      </w:r>
      <w:r w:rsidR="00DE3F43" w:rsidRPr="00F867BF">
        <w:rPr>
          <w:rFonts w:hint="cs"/>
          <w:b/>
          <w:bCs/>
          <w:i/>
          <w:iCs/>
        </w:rPr>
        <w:t>3</w:t>
      </w:r>
      <w:r w:rsidRPr="00F867BF">
        <w:rPr>
          <w:rFonts w:hint="cs"/>
          <w:b/>
          <w:bCs/>
          <w:i/>
          <w:iCs/>
          <w:cs/>
        </w:rPr>
        <w:t>) ความเสี่ยงด้านตลาด</w:t>
      </w:r>
    </w:p>
    <w:p w14:paraId="5258FBEB" w14:textId="77777777" w:rsidR="006128A5" w:rsidRPr="00F867BF" w:rsidRDefault="006128A5" w:rsidP="00612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</w:pPr>
    </w:p>
    <w:p w14:paraId="3AC541DC" w14:textId="4845B504" w:rsidR="006128A5" w:rsidRPr="00F867BF" w:rsidRDefault="006128A5" w:rsidP="006128A5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</w:pPr>
      <w:r w:rsidRPr="00F867BF">
        <w:rPr>
          <w:rFonts w:hint="cs"/>
          <w:cs/>
        </w:rPr>
        <w:t>กลุ่มบริษัท</w:t>
      </w:r>
      <w:r w:rsidR="00F92F95" w:rsidRPr="00F867BF">
        <w:rPr>
          <w:rFonts w:hint="cs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352BC2B6" w14:textId="77777777" w:rsidR="00061BF0" w:rsidRPr="00F867BF" w:rsidRDefault="00061BF0" w:rsidP="00333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</w:pPr>
    </w:p>
    <w:p w14:paraId="3C1F35AC" w14:textId="594E876E" w:rsidR="006128A5" w:rsidRPr="00F867BF" w:rsidRDefault="006128A5" w:rsidP="006128A5">
      <w:pPr>
        <w:pStyle w:val="block"/>
        <w:spacing w:after="0" w:line="240" w:lineRule="auto"/>
        <w:ind w:right="-7" w:firstLine="333"/>
        <w:jc w:val="both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  <w:lang w:bidi="th-TH"/>
        </w:rPr>
        <w:t>(ค.</w:t>
      </w:r>
      <w:r w:rsidR="00DE3F43" w:rsidRPr="00F867BF">
        <w:rPr>
          <w:rFonts w:ascii="Angsana New" w:hAnsi="Angsana New" w:hint="cs"/>
          <w:sz w:val="30"/>
          <w:szCs w:val="30"/>
          <w:lang w:val="en-US"/>
        </w:rPr>
        <w:t>3</w:t>
      </w:r>
      <w:r w:rsidRPr="00F867BF">
        <w:rPr>
          <w:rFonts w:ascii="Angsana New" w:hAnsi="Angsana New" w:hint="cs"/>
          <w:sz w:val="30"/>
          <w:szCs w:val="30"/>
          <w:cs/>
          <w:lang w:bidi="th-TH"/>
        </w:rPr>
        <w:t>.</w:t>
      </w:r>
      <w:r w:rsidR="00D52C0E" w:rsidRPr="00F867BF">
        <w:rPr>
          <w:rFonts w:ascii="Angsana New" w:hAnsi="Angsana New" w:hint="cs"/>
          <w:sz w:val="30"/>
          <w:szCs w:val="30"/>
          <w:lang w:val="en-US"/>
        </w:rPr>
        <w:t>1</w:t>
      </w:r>
      <w:r w:rsidRPr="00F867BF">
        <w:rPr>
          <w:rFonts w:ascii="Angsana New" w:hAnsi="Angsana New" w:hint="cs"/>
          <w:sz w:val="30"/>
          <w:szCs w:val="30"/>
          <w:cs/>
          <w:lang w:val="en-US" w:bidi="th-TH"/>
        </w:rPr>
        <w:t xml:space="preserve">) </w:t>
      </w:r>
      <w:r w:rsidRPr="00F867BF">
        <w:rPr>
          <w:rFonts w:ascii="Angsana New" w:hAnsi="Angsana New" w:hint="cs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2228AA79" w14:textId="77777777" w:rsidR="00F92F95" w:rsidRPr="00F867BF" w:rsidRDefault="00F92F95" w:rsidP="0058759C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</w:pPr>
    </w:p>
    <w:p w14:paraId="0A2A03E3" w14:textId="54357725" w:rsidR="0058759C" w:rsidRPr="00F867BF" w:rsidRDefault="0058759C" w:rsidP="0058759C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</w:pPr>
      <w:r w:rsidRPr="00F867BF">
        <w:rPr>
          <w:rFonts w:hint="cs"/>
          <w:cs/>
        </w:rPr>
        <w:t>กลุ่มบริษัทมีความเสี่ยงจากอัตราแลกเปลี่ยนซึ่งเกิดจากการไม่สามารถจับคู่กันได้ระหว่างอัตราแลกเปลี่ยนในการ</w:t>
      </w:r>
      <w:r w:rsidR="000F7439" w:rsidRPr="00F867BF">
        <w:rPr>
          <w:rFonts w:hint="cs"/>
          <w:cs/>
        </w:rPr>
        <w:t>ซื้อ ขาย การให้กู้ยืมและการกู้ยืม</w:t>
      </w:r>
      <w:r w:rsidRPr="00F867BF">
        <w:rPr>
          <w:rFonts w:hint="cs"/>
          <w:cs/>
        </w:rPr>
        <w:t>เงินซึ่งกำหนดและเป็นสกุลเงินที่ใช้ในการดำเนินงานของกลุ่มบริษัท สกุลเงินที่ใช้ในการดำเนินงานของกลุ่มบริษัทเป็นบาท สกุลเงินที่ใช้ในธุรกรรมเหล่านี้โดยหลักเป็นเงินเหรียญสหรัฐฯ และสกุลเงินเยน</w:t>
      </w:r>
    </w:p>
    <w:p w14:paraId="1B28ECDF" w14:textId="77777777" w:rsidR="00FE0C01" w:rsidRPr="00F867BF" w:rsidRDefault="00FE0C01" w:rsidP="0058759C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</w:pPr>
    </w:p>
    <w:p w14:paraId="06E2E804" w14:textId="74349CB5" w:rsidR="00870063" w:rsidRPr="00F867BF" w:rsidRDefault="00870063" w:rsidP="00870063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</w:pPr>
      <w:r w:rsidRPr="00F867BF">
        <w:rPr>
          <w:rFonts w:hint="cs"/>
          <w:cs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</w:t>
      </w:r>
      <w:r w:rsidR="000F6272" w:rsidRPr="00F867BF">
        <w:rPr>
          <w:rFonts w:hint="cs"/>
          <w:cs/>
        </w:rPr>
        <w:t xml:space="preserve"> </w:t>
      </w:r>
      <w:r w:rsidRPr="00F867BF">
        <w:rPr>
          <w:rFonts w:hint="cs"/>
          <w:cs/>
        </w:rPr>
        <w:t>ขาย</w:t>
      </w:r>
      <w:r w:rsidR="000F6272" w:rsidRPr="00F867BF">
        <w:rPr>
          <w:rFonts w:hint="cs"/>
          <w:cs/>
        </w:rPr>
        <w:t>และเงินให้กู้ยืม</w:t>
      </w:r>
      <w:r w:rsidRPr="00F867BF">
        <w:rPr>
          <w:rFonts w:hint="cs"/>
          <w:cs/>
        </w:rPr>
        <w:t>ในสกุลเงินตราต่างประเทศที่คาดการณ์ว่าจะเกิดขึ้นในภายหลัง</w:t>
      </w:r>
      <w:r w:rsidR="000F6272" w:rsidRPr="00F867BF">
        <w:rPr>
          <w:rFonts w:hint="cs"/>
          <w:cs/>
        </w:rPr>
        <w:t xml:space="preserve"> สัญญานี้มีการกำหนดให้เป็นการป้องกันความเสี่ยงในกระแสเงินสด นโยบายของกลุ่มบริษัทกำหนดให้ระยะเวลาของสัญญาซื้อขายเงินตราต่างประเทศล่วงหน้าสอดคล้องกับรายการที่ต้องการป้องกันความเสี่ยง</w:t>
      </w:r>
    </w:p>
    <w:p w14:paraId="19A274A5" w14:textId="77777777" w:rsidR="002A53E4" w:rsidRPr="00F867BF" w:rsidRDefault="002A53E4" w:rsidP="001A098E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</w:pPr>
    </w:p>
    <w:p w14:paraId="31A6D05B" w14:textId="077E76DB" w:rsidR="00742BA3" w:rsidRPr="00F867BF" w:rsidRDefault="00F83DC6" w:rsidP="001A098E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</w:pPr>
      <w:r w:rsidRPr="00F867BF">
        <w:rPr>
          <w:rFonts w:hint="cs"/>
          <w:cs/>
        </w:rPr>
        <w:t>กลุ่มบริษัทใช้สัญญา</w:t>
      </w:r>
      <w:r w:rsidR="0058759C" w:rsidRPr="00F867BF">
        <w:rPr>
          <w:rFonts w:hint="cs"/>
          <w:cs/>
        </w:rPr>
        <w:t>แลกเปลี่ยนเงินตราต่างประเทศล่วงหน้าเพื่อป้องกันความเสี่ยงในหนี้สินทางการเงินในสกุลเงินตราต่างประเทศ สัญญาแลกเปลี่ยนเงินตราต่างประเทศล่วงหน้า ณ วันที่รายงาน</w:t>
      </w:r>
      <w:r w:rsidR="0058759C" w:rsidRPr="00F867BF">
        <w:rPr>
          <w:rFonts w:hint="cs"/>
          <w:spacing w:val="-2"/>
          <w:cs/>
        </w:rPr>
        <w:t>เกี่ยวกับการกู้ยืมสกุลเงินตราต่างประเทศ มีสัญญาที่กำหนดให้เป็นการป้องการความเสี่ยงกระแสเงิน</w:t>
      </w:r>
      <w:r w:rsidR="0058759C" w:rsidRPr="00F867BF">
        <w:rPr>
          <w:rFonts w:hint="cs"/>
          <w:cs/>
        </w:rPr>
        <w:t>สด</w:t>
      </w:r>
    </w:p>
    <w:p w14:paraId="65680702" w14:textId="77777777" w:rsidR="00876E46" w:rsidRPr="00F867BF" w:rsidRDefault="00876E46" w:rsidP="001A098E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  <w:rPr>
          <w:cs/>
        </w:rPr>
      </w:pPr>
    </w:p>
    <w:p w14:paraId="746094A4" w14:textId="312D4B19" w:rsidR="002F3ADA" w:rsidRPr="00F867BF" w:rsidRDefault="00F83DC6" w:rsidP="00411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1530"/>
        <w:jc w:val="thaiDistribute"/>
      </w:pPr>
      <w:r w:rsidRPr="00F867BF">
        <w:rPr>
          <w:rFonts w:hint="cs"/>
          <w:cs/>
        </w:rPr>
        <w:t>กลุ่มบริษัทพิจารณาการมีอยู่ของความสัมพันธ์ทางเศรษฐกิจระหว่างเครื่องมือที่ใช้ในการป้องกันความเสี่ยงและรายการที่ต้องการป้องกันความเสี่ยงโดยใช้สกุลเงิน จำนวนเงินและระยะเวลาที่เกี่ยวข้องกับกระแสเงินสด กลุ่มบริษัทประเมินว่าอนุพันธ์ที่กำหนดในแต่ละความสัมพันธ์ของการป้องกันความเสี่ยงจะมีประสิทธิผลในการหักกลบการเปลี่ยนแปลงในกระแสเงินสดของรายการที่ต้องการป้องกันความเสี่ยงโดยใช้วิธีการอนุพันธ์เสมือน</w:t>
      </w:r>
    </w:p>
    <w:p w14:paraId="0F1EAE5C" w14:textId="77777777" w:rsidR="00302D91" w:rsidRPr="00F867BF" w:rsidRDefault="00302D91" w:rsidP="00E00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1530"/>
        <w:jc w:val="thaiDistribute"/>
        <w:rPr>
          <w:sz w:val="28"/>
          <w:szCs w:val="28"/>
        </w:rPr>
      </w:pPr>
    </w:p>
    <w:p w14:paraId="22780FEE" w14:textId="12C79EAA" w:rsidR="00073E3B" w:rsidRPr="00F867BF" w:rsidRDefault="00073E3B" w:rsidP="00E00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1530"/>
        <w:jc w:val="thaiDistribute"/>
        <w:rPr>
          <w:sz w:val="28"/>
          <w:szCs w:val="28"/>
          <w:cs/>
        </w:rPr>
        <w:sectPr w:rsidR="00073E3B" w:rsidRPr="00F867BF" w:rsidSect="00FB5E1D"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pPr w:leftFromText="180" w:rightFromText="180" w:vertAnchor="text" w:horzAnchor="page" w:tblpX="1418" w:tblpYSpec="inside"/>
        <w:tblW w:w="14317" w:type="dxa"/>
        <w:tblLayout w:type="fixed"/>
        <w:tblLook w:val="01E0" w:firstRow="1" w:lastRow="1" w:firstColumn="1" w:lastColumn="1" w:noHBand="0" w:noVBand="0"/>
      </w:tblPr>
      <w:tblGrid>
        <w:gridCol w:w="4934"/>
        <w:gridCol w:w="1135"/>
        <w:gridCol w:w="1136"/>
        <w:gridCol w:w="1137"/>
        <w:gridCol w:w="1136"/>
        <w:gridCol w:w="1137"/>
        <w:gridCol w:w="283"/>
        <w:gridCol w:w="1138"/>
        <w:gridCol w:w="1139"/>
        <w:gridCol w:w="1142"/>
      </w:tblGrid>
      <w:tr w:rsidR="00F53E29" w:rsidRPr="00F867BF" w14:paraId="6E05BB44" w14:textId="77777777" w:rsidTr="006B7861">
        <w:trPr>
          <w:tblHeader/>
        </w:trPr>
        <w:tc>
          <w:tcPr>
            <w:tcW w:w="4934" w:type="dxa"/>
          </w:tcPr>
          <w:p w14:paraId="76D55C5E" w14:textId="77777777" w:rsidR="00F53E29" w:rsidRPr="00F867BF" w:rsidRDefault="00F53E29" w:rsidP="00302D91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681" w:type="dxa"/>
            <w:gridSpan w:val="5"/>
          </w:tcPr>
          <w:p w14:paraId="0F004642" w14:textId="77777777" w:rsidR="00F53E29" w:rsidRPr="00F867BF" w:rsidRDefault="00F53E29" w:rsidP="00424862">
            <w:pPr>
              <w:pStyle w:val="BodyText"/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6111FE2" w14:textId="3C1D165D" w:rsidR="00F53E29" w:rsidRPr="00F867BF" w:rsidRDefault="00F53E29" w:rsidP="00302D9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19" w:type="dxa"/>
            <w:gridSpan w:val="3"/>
          </w:tcPr>
          <w:p w14:paraId="7245777C" w14:textId="42EFC0E1" w:rsidR="00F53E29" w:rsidRPr="00F867BF" w:rsidRDefault="00F53E29" w:rsidP="00424862">
            <w:pPr>
              <w:pStyle w:val="BodyText"/>
              <w:tabs>
                <w:tab w:val="clear" w:pos="5387"/>
                <w:tab w:val="left" w:pos="5110"/>
              </w:tabs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710C" w:rsidRPr="00F867BF" w14:paraId="5920861B" w14:textId="77777777" w:rsidTr="006B7861">
        <w:trPr>
          <w:tblHeader/>
        </w:trPr>
        <w:tc>
          <w:tcPr>
            <w:tcW w:w="4934" w:type="dxa"/>
            <w:vAlign w:val="bottom"/>
          </w:tcPr>
          <w:p w14:paraId="33C8C35F" w14:textId="77777777" w:rsidR="001A710C" w:rsidRPr="00F867BF" w:rsidRDefault="001A710C" w:rsidP="00302D91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6CEE1D35" w14:textId="18931110" w:rsidR="001A710C" w:rsidRPr="00F867BF" w:rsidRDefault="001A710C" w:rsidP="00742BA3">
            <w:pPr>
              <w:pStyle w:val="BodyText"/>
              <w:spacing w:after="0"/>
              <w:ind w:left="145" w:right="-405" w:firstLine="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35" w:type="dxa"/>
          </w:tcPr>
          <w:p w14:paraId="05E35DB0" w14:textId="77777777" w:rsidR="001A710C" w:rsidRPr="00F867BF" w:rsidRDefault="001A710C" w:rsidP="00FF3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136" w:type="dxa"/>
          </w:tcPr>
          <w:p w14:paraId="61AD2E87" w14:textId="77777777" w:rsidR="001A710C" w:rsidRPr="00F867BF" w:rsidRDefault="001A710C" w:rsidP="001A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เงินเยน</w:t>
            </w:r>
          </w:p>
          <w:p w14:paraId="7E8DDDE9" w14:textId="185DCDCF" w:rsidR="001A710C" w:rsidRPr="00F867BF" w:rsidRDefault="001A710C" w:rsidP="001A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137" w:type="dxa"/>
            <w:vAlign w:val="bottom"/>
          </w:tcPr>
          <w:p w14:paraId="3E9EC3F1" w14:textId="7ED42A46" w:rsidR="001A710C" w:rsidRPr="00F867BF" w:rsidRDefault="001A710C" w:rsidP="001A7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เงินปอนด์อังกฤษ</w:t>
            </w:r>
          </w:p>
        </w:tc>
        <w:tc>
          <w:tcPr>
            <w:tcW w:w="1136" w:type="dxa"/>
          </w:tcPr>
          <w:p w14:paraId="1F32B179" w14:textId="23C1030D" w:rsidR="001A710C" w:rsidRPr="00F867BF" w:rsidRDefault="001A710C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3871D98" w14:textId="27CA83E5" w:rsidR="001A710C" w:rsidRPr="00F867BF" w:rsidRDefault="001A710C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37" w:type="dxa"/>
          </w:tcPr>
          <w:p w14:paraId="071D6353" w14:textId="77777777" w:rsidR="001A710C" w:rsidRPr="00F867BF" w:rsidRDefault="001A710C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7F5D79" w14:textId="76CF3B28" w:rsidR="001A710C" w:rsidRPr="00F867BF" w:rsidRDefault="001A710C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14:paraId="19318E67" w14:textId="77777777" w:rsidR="001A710C" w:rsidRPr="00F867BF" w:rsidRDefault="001A710C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1D30B5AD" w14:textId="5EF23AE2" w:rsidR="001A710C" w:rsidRPr="00F867BF" w:rsidRDefault="001A710C" w:rsidP="00FF3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139" w:type="dxa"/>
          </w:tcPr>
          <w:p w14:paraId="5A1C5905" w14:textId="77777777" w:rsidR="001A710C" w:rsidRPr="00F867BF" w:rsidRDefault="001A710C" w:rsidP="00792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F9E0061" w14:textId="45A15A91" w:rsidR="001A710C" w:rsidRPr="00F867BF" w:rsidRDefault="001A710C" w:rsidP="00792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142" w:type="dxa"/>
          </w:tcPr>
          <w:p w14:paraId="62AC98E4" w14:textId="77777777" w:rsidR="001A710C" w:rsidRPr="00F867BF" w:rsidRDefault="001A710C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9A0F787" w14:textId="6EFFB416" w:rsidR="001A710C" w:rsidRPr="00F867BF" w:rsidRDefault="001A710C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24862" w:rsidRPr="00F867BF" w14:paraId="18F089EE" w14:textId="77777777" w:rsidTr="006B7861">
        <w:trPr>
          <w:tblHeader/>
        </w:trPr>
        <w:tc>
          <w:tcPr>
            <w:tcW w:w="4934" w:type="dxa"/>
            <w:vAlign w:val="bottom"/>
          </w:tcPr>
          <w:p w14:paraId="4FC59AD7" w14:textId="77777777" w:rsidR="00424862" w:rsidRPr="00F867BF" w:rsidRDefault="00424862" w:rsidP="00302D91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1" w:type="dxa"/>
            <w:gridSpan w:val="5"/>
          </w:tcPr>
          <w:p w14:paraId="50EC087A" w14:textId="77777777" w:rsidR="00424862" w:rsidRPr="00F867BF" w:rsidRDefault="00424862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83" w:type="dxa"/>
          </w:tcPr>
          <w:p w14:paraId="0A0E1ADF" w14:textId="77777777" w:rsidR="00424862" w:rsidRPr="00F867BF" w:rsidRDefault="00424862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19" w:type="dxa"/>
            <w:gridSpan w:val="3"/>
          </w:tcPr>
          <w:p w14:paraId="6AD21806" w14:textId="2BA8539F" w:rsidR="00424862" w:rsidRPr="00F867BF" w:rsidRDefault="00424862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421BC" w:rsidRPr="00F867BF" w14:paraId="089CDB03" w14:textId="77777777" w:rsidTr="006B7861">
        <w:tc>
          <w:tcPr>
            <w:tcW w:w="4934" w:type="dxa"/>
          </w:tcPr>
          <w:p w14:paraId="44306E64" w14:textId="141C2AA4" w:rsidR="005A710E" w:rsidRPr="00F867BF" w:rsidRDefault="005A710E" w:rsidP="00F53E29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4C2366"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7</w:t>
            </w:r>
          </w:p>
        </w:tc>
        <w:tc>
          <w:tcPr>
            <w:tcW w:w="1135" w:type="dxa"/>
            <w:vAlign w:val="bottom"/>
          </w:tcPr>
          <w:p w14:paraId="1107DADB" w14:textId="77777777" w:rsidR="005A710E" w:rsidRPr="00F867BF" w:rsidRDefault="005A710E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7563C5F1" w14:textId="77777777" w:rsidR="005A710E" w:rsidRPr="00F867BF" w:rsidRDefault="005A710E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02F019AF" w14:textId="77777777" w:rsidR="005A710E" w:rsidRPr="00F867BF" w:rsidRDefault="005A710E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0FADAC35" w14:textId="5964968A" w:rsidR="005A710E" w:rsidRPr="00F867BF" w:rsidRDefault="005A710E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14B43843" w14:textId="77777777" w:rsidR="005A710E" w:rsidRPr="00F867BF" w:rsidRDefault="005A710E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0DF0EFF" w14:textId="77777777" w:rsidR="005A710E" w:rsidRPr="00F867BF" w:rsidRDefault="005A710E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684F305D" w14:textId="77777777" w:rsidR="005A710E" w:rsidRPr="00F867BF" w:rsidRDefault="005A710E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9" w:type="dxa"/>
            <w:vAlign w:val="bottom"/>
          </w:tcPr>
          <w:p w14:paraId="40FF56EC" w14:textId="77777777" w:rsidR="005A710E" w:rsidRPr="00F867BF" w:rsidRDefault="005A710E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2" w:type="dxa"/>
            <w:vAlign w:val="bottom"/>
          </w:tcPr>
          <w:p w14:paraId="57AFA6BF" w14:textId="77777777" w:rsidR="005A710E" w:rsidRPr="00F867BF" w:rsidRDefault="005A710E" w:rsidP="000338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803E7" w:rsidRPr="00F867BF" w14:paraId="12B4C965" w14:textId="77777777">
        <w:tc>
          <w:tcPr>
            <w:tcW w:w="4934" w:type="dxa"/>
          </w:tcPr>
          <w:p w14:paraId="5EE82ABA" w14:textId="77777777" w:rsidR="00F803E7" w:rsidRPr="00F867BF" w:rsidRDefault="00F803E7" w:rsidP="00F803E7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5" w:type="dxa"/>
            <w:vAlign w:val="bottom"/>
          </w:tcPr>
          <w:p w14:paraId="0BBC156A" w14:textId="5D48606E" w:rsidR="00F803E7" w:rsidRPr="00F867BF" w:rsidRDefault="00F803E7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5,</w:t>
            </w:r>
            <w:r w:rsidR="00E753E3" w:rsidRPr="00F867BF">
              <w:rPr>
                <w:rFonts w:ascii="Angsana New" w:hAnsi="Angsana New"/>
                <w:sz w:val="30"/>
                <w:szCs w:val="30"/>
              </w:rPr>
              <w:t>734</w:t>
            </w:r>
          </w:p>
        </w:tc>
        <w:tc>
          <w:tcPr>
            <w:tcW w:w="1136" w:type="dxa"/>
            <w:vAlign w:val="bottom"/>
          </w:tcPr>
          <w:p w14:paraId="498E2FF1" w14:textId="467E2E66" w:rsidR="00F803E7" w:rsidRPr="00F867BF" w:rsidRDefault="00E753E3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404</w:t>
            </w:r>
          </w:p>
        </w:tc>
        <w:tc>
          <w:tcPr>
            <w:tcW w:w="1137" w:type="dxa"/>
          </w:tcPr>
          <w:p w14:paraId="74CFDB9F" w14:textId="60340503" w:rsidR="00F803E7" w:rsidRPr="00F867BF" w:rsidRDefault="00F803E7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1136" w:type="dxa"/>
            <w:vAlign w:val="bottom"/>
          </w:tcPr>
          <w:p w14:paraId="6ED1FF5F" w14:textId="4930245F" w:rsidR="00F803E7" w:rsidRPr="00F867BF" w:rsidRDefault="00E753E3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298</w:t>
            </w:r>
          </w:p>
        </w:tc>
        <w:tc>
          <w:tcPr>
            <w:tcW w:w="1137" w:type="dxa"/>
            <w:vAlign w:val="bottom"/>
          </w:tcPr>
          <w:p w14:paraId="093EE304" w14:textId="1FF79DC2" w:rsidR="00F803E7" w:rsidRPr="00F867BF" w:rsidRDefault="00E753E3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6,933</w:t>
            </w:r>
          </w:p>
        </w:tc>
        <w:tc>
          <w:tcPr>
            <w:tcW w:w="283" w:type="dxa"/>
          </w:tcPr>
          <w:p w14:paraId="4C97BB89" w14:textId="77777777" w:rsidR="00F803E7" w:rsidRPr="00F867BF" w:rsidRDefault="00F803E7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7402619D" w14:textId="6524285B" w:rsidR="00F803E7" w:rsidRPr="00F867BF" w:rsidRDefault="00F803E7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1,382</w:t>
            </w:r>
          </w:p>
        </w:tc>
        <w:tc>
          <w:tcPr>
            <w:tcW w:w="1139" w:type="dxa"/>
          </w:tcPr>
          <w:p w14:paraId="1A67C4FD" w14:textId="244834DF" w:rsidR="00F803E7" w:rsidRPr="00F867BF" w:rsidRDefault="00F803E7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2" w:type="dxa"/>
            <w:vAlign w:val="bottom"/>
          </w:tcPr>
          <w:p w14:paraId="1674AC8C" w14:textId="2684E0C9" w:rsidR="00F803E7" w:rsidRPr="00F867BF" w:rsidRDefault="00F803E7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1,382</w:t>
            </w:r>
          </w:p>
        </w:tc>
      </w:tr>
      <w:tr w:rsidR="00F803E7" w:rsidRPr="00F867BF" w14:paraId="45E1D846" w14:textId="77777777">
        <w:tc>
          <w:tcPr>
            <w:tcW w:w="4934" w:type="dxa"/>
          </w:tcPr>
          <w:p w14:paraId="3C9EE1E9" w14:textId="77777777" w:rsidR="00F803E7" w:rsidRPr="00F867BF" w:rsidRDefault="00F803E7" w:rsidP="00F803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135" w:type="dxa"/>
            <w:vAlign w:val="bottom"/>
          </w:tcPr>
          <w:p w14:paraId="364D86A8" w14:textId="2D02B638" w:rsidR="00F803E7" w:rsidRPr="00F867BF" w:rsidRDefault="00F803E7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14,937</w:t>
            </w:r>
          </w:p>
        </w:tc>
        <w:tc>
          <w:tcPr>
            <w:tcW w:w="1136" w:type="dxa"/>
            <w:vAlign w:val="bottom"/>
          </w:tcPr>
          <w:p w14:paraId="57339ACB" w14:textId="230F3AFD" w:rsidR="00F803E7" w:rsidRPr="00F867BF" w:rsidRDefault="003775FE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37" w:type="dxa"/>
          </w:tcPr>
          <w:p w14:paraId="7F001879" w14:textId="15E77F81" w:rsidR="00F803E7" w:rsidRPr="00F867BF" w:rsidRDefault="00F803E7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1136" w:type="dxa"/>
            <w:vAlign w:val="bottom"/>
          </w:tcPr>
          <w:p w14:paraId="71C64DB0" w14:textId="1AB045BE" w:rsidR="00F803E7" w:rsidRPr="00F867BF" w:rsidRDefault="00F30273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170</w:t>
            </w:r>
          </w:p>
        </w:tc>
        <w:tc>
          <w:tcPr>
            <w:tcW w:w="1137" w:type="dxa"/>
            <w:vAlign w:val="bottom"/>
          </w:tcPr>
          <w:p w14:paraId="5F9F4103" w14:textId="428BCD2A" w:rsidR="00F803E7" w:rsidRPr="00F867BF" w:rsidRDefault="00F803E7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15,244</w:t>
            </w:r>
          </w:p>
        </w:tc>
        <w:tc>
          <w:tcPr>
            <w:tcW w:w="283" w:type="dxa"/>
          </w:tcPr>
          <w:p w14:paraId="7B8DF577" w14:textId="77777777" w:rsidR="00F803E7" w:rsidRPr="00F867BF" w:rsidRDefault="00F803E7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100ECD38" w14:textId="0FD542E8" w:rsidR="00F803E7" w:rsidRPr="00F867BF" w:rsidRDefault="00F803E7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1,857</w:t>
            </w:r>
          </w:p>
        </w:tc>
        <w:tc>
          <w:tcPr>
            <w:tcW w:w="1139" w:type="dxa"/>
          </w:tcPr>
          <w:p w14:paraId="22E3A1E8" w14:textId="0121057D" w:rsidR="00F803E7" w:rsidRPr="00F867BF" w:rsidRDefault="00F803E7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2" w:type="dxa"/>
            <w:vAlign w:val="bottom"/>
          </w:tcPr>
          <w:p w14:paraId="19D09AD5" w14:textId="52B0484C" w:rsidR="00F803E7" w:rsidRPr="00F867BF" w:rsidRDefault="00F803E7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1,857</w:t>
            </w:r>
          </w:p>
        </w:tc>
      </w:tr>
      <w:tr w:rsidR="00F803E7" w:rsidRPr="00F867BF" w14:paraId="28BECE63" w14:textId="77777777">
        <w:tc>
          <w:tcPr>
            <w:tcW w:w="4934" w:type="dxa"/>
            <w:shd w:val="clear" w:color="auto" w:fill="auto"/>
          </w:tcPr>
          <w:p w14:paraId="63EA1112" w14:textId="77777777" w:rsidR="00F803E7" w:rsidRPr="00F867BF" w:rsidRDefault="00F803E7" w:rsidP="00F803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59DDB66" w14:textId="2C4F0B98" w:rsidR="00F803E7" w:rsidRPr="00F867BF" w:rsidRDefault="00F803E7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(9,784)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33F69532" w14:textId="1A56BE4D" w:rsidR="00F803E7" w:rsidRPr="00F867BF" w:rsidRDefault="003775FE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37" w:type="dxa"/>
          </w:tcPr>
          <w:p w14:paraId="4A7A71A6" w14:textId="75C2EC32" w:rsidR="00F803E7" w:rsidRPr="00F867BF" w:rsidRDefault="00F803E7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15C68166" w14:textId="584D4E27" w:rsidR="00F803E7" w:rsidRPr="00F867BF" w:rsidRDefault="003775FE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B5EDE8C" w14:textId="4456CBCC" w:rsidR="00F803E7" w:rsidRPr="00F867BF" w:rsidRDefault="00F803E7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(9,784)</w:t>
            </w:r>
          </w:p>
        </w:tc>
        <w:tc>
          <w:tcPr>
            <w:tcW w:w="283" w:type="dxa"/>
            <w:shd w:val="clear" w:color="auto" w:fill="auto"/>
          </w:tcPr>
          <w:p w14:paraId="018C9F6B" w14:textId="77777777" w:rsidR="00F803E7" w:rsidRPr="00F867BF" w:rsidRDefault="00F803E7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ACC7768" w14:textId="046126CB" w:rsidR="00F803E7" w:rsidRPr="00F867BF" w:rsidRDefault="00F803E7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9" w:type="dxa"/>
            <w:shd w:val="clear" w:color="auto" w:fill="auto"/>
          </w:tcPr>
          <w:p w14:paraId="610D98B6" w14:textId="6ADC41E8" w:rsidR="00F803E7" w:rsidRPr="00F867BF" w:rsidRDefault="00F803E7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16244709" w14:textId="12B783C5" w:rsidR="00F803E7" w:rsidRPr="00F867BF" w:rsidRDefault="00F803E7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03E7" w:rsidRPr="00F867BF" w14:paraId="22BCDF6F" w14:textId="77777777">
        <w:tc>
          <w:tcPr>
            <w:tcW w:w="4934" w:type="dxa"/>
          </w:tcPr>
          <w:p w14:paraId="3B0082CF" w14:textId="718F1FC7" w:rsidR="00F803E7" w:rsidRPr="00F867BF" w:rsidRDefault="00F803E7" w:rsidP="00F803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35" w:type="dxa"/>
            <w:vAlign w:val="bottom"/>
          </w:tcPr>
          <w:p w14:paraId="1DA706AF" w14:textId="496950EA" w:rsidR="00F803E7" w:rsidRPr="00F867BF" w:rsidRDefault="00F803E7" w:rsidP="00F803E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(19,956)</w:t>
            </w:r>
          </w:p>
        </w:tc>
        <w:tc>
          <w:tcPr>
            <w:tcW w:w="1136" w:type="dxa"/>
            <w:vAlign w:val="bottom"/>
          </w:tcPr>
          <w:p w14:paraId="2BB825FE" w14:textId="0592C283" w:rsidR="00F803E7" w:rsidRPr="00F867BF" w:rsidRDefault="00F803E7" w:rsidP="00F803E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(</w:t>
            </w:r>
            <w:r w:rsidR="00624E27" w:rsidRPr="00F867BF">
              <w:rPr>
                <w:rFonts w:ascii="Angsana New" w:hAnsi="Angsana New" w:hint="cs"/>
                <w:sz w:val="30"/>
                <w:szCs w:val="30"/>
                <w:cs/>
              </w:rPr>
              <w:t>151</w:t>
            </w:r>
            <w:r w:rsidRPr="00F867B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7" w:type="dxa"/>
          </w:tcPr>
          <w:p w14:paraId="3E911805" w14:textId="61A93F4F" w:rsidR="00F803E7" w:rsidRPr="00F867BF" w:rsidRDefault="00F803E7" w:rsidP="00F803E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(83)</w:t>
            </w:r>
          </w:p>
        </w:tc>
        <w:tc>
          <w:tcPr>
            <w:tcW w:w="1136" w:type="dxa"/>
            <w:vAlign w:val="bottom"/>
          </w:tcPr>
          <w:p w14:paraId="52964083" w14:textId="386D91A6" w:rsidR="00F803E7" w:rsidRPr="00F867BF" w:rsidRDefault="00F803E7" w:rsidP="00F803E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(</w:t>
            </w:r>
            <w:r w:rsidR="00624E27" w:rsidRPr="00F867B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E753E3" w:rsidRPr="00F867BF">
              <w:rPr>
                <w:rFonts w:ascii="Angsana New" w:hAnsi="Angsana New"/>
                <w:sz w:val="30"/>
                <w:szCs w:val="30"/>
              </w:rPr>
              <w:t>6</w:t>
            </w:r>
            <w:r w:rsidRPr="00F867B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7" w:type="dxa"/>
            <w:vAlign w:val="bottom"/>
          </w:tcPr>
          <w:p w14:paraId="6935C71E" w14:textId="3B312100" w:rsidR="00F803E7" w:rsidRPr="00F867BF" w:rsidRDefault="00F803E7" w:rsidP="00F803E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(20,22</w:t>
            </w:r>
            <w:r w:rsidR="00E753E3" w:rsidRPr="00F867BF">
              <w:rPr>
                <w:rFonts w:ascii="Angsana New" w:hAnsi="Angsana New"/>
                <w:sz w:val="30"/>
                <w:szCs w:val="30"/>
              </w:rPr>
              <w:t>6</w:t>
            </w:r>
            <w:r w:rsidRPr="00F867B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4F24A875" w14:textId="77777777" w:rsidR="00F803E7" w:rsidRPr="00F867BF" w:rsidRDefault="00F803E7" w:rsidP="00F80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4C5F732F" w14:textId="3FDD4C57" w:rsidR="00F803E7" w:rsidRPr="00F867BF" w:rsidRDefault="00F803E7" w:rsidP="00F803E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(3,207)</w:t>
            </w:r>
          </w:p>
        </w:tc>
        <w:tc>
          <w:tcPr>
            <w:tcW w:w="1139" w:type="dxa"/>
          </w:tcPr>
          <w:p w14:paraId="04D2B462" w14:textId="1ED955A6" w:rsidR="00F803E7" w:rsidRPr="00F867BF" w:rsidRDefault="00F803E7" w:rsidP="00F803E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2" w:type="dxa"/>
            <w:vAlign w:val="bottom"/>
          </w:tcPr>
          <w:p w14:paraId="2AD4073F" w14:textId="058CC4A8" w:rsidR="00F803E7" w:rsidRPr="00F867BF" w:rsidRDefault="00F803E7" w:rsidP="00F803E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(3,207)</w:t>
            </w:r>
          </w:p>
        </w:tc>
      </w:tr>
      <w:tr w:rsidR="0031113A" w:rsidRPr="00F867BF" w14:paraId="4050038A" w14:textId="77777777" w:rsidTr="006B7861">
        <w:tc>
          <w:tcPr>
            <w:tcW w:w="4934" w:type="dxa"/>
          </w:tcPr>
          <w:p w14:paraId="42D47D11" w14:textId="2E373163" w:rsidR="0031113A" w:rsidRPr="00F867BF" w:rsidRDefault="0031113A" w:rsidP="0031113A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135" w:type="dxa"/>
            <w:vAlign w:val="bottom"/>
          </w:tcPr>
          <w:p w14:paraId="6CCEC38C" w14:textId="2C6BC07E" w:rsidR="0031113A" w:rsidRPr="00F867BF" w:rsidRDefault="00E753E3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(9,069</w:t>
            </w:r>
            <w:r w:rsidR="00F803E7" w:rsidRPr="00F867B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36" w:type="dxa"/>
            <w:vAlign w:val="bottom"/>
          </w:tcPr>
          <w:p w14:paraId="5330D1E9" w14:textId="06413958" w:rsidR="0031113A" w:rsidRPr="00F867BF" w:rsidRDefault="00E753E3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1137" w:type="dxa"/>
          </w:tcPr>
          <w:p w14:paraId="1B987E63" w14:textId="49772F24" w:rsidR="0031113A" w:rsidRPr="00F867BF" w:rsidRDefault="00F803E7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551</w:t>
            </w:r>
          </w:p>
        </w:tc>
        <w:tc>
          <w:tcPr>
            <w:tcW w:w="1136" w:type="dxa"/>
            <w:vAlign w:val="bottom"/>
          </w:tcPr>
          <w:p w14:paraId="12F1C1D2" w14:textId="53FCA0DF" w:rsidR="0031113A" w:rsidRPr="00F867BF" w:rsidRDefault="00F803E7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753E3" w:rsidRPr="00F867BF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1137" w:type="dxa"/>
            <w:tcBorders>
              <w:left w:val="nil"/>
              <w:right w:val="nil"/>
            </w:tcBorders>
            <w:vAlign w:val="bottom"/>
          </w:tcPr>
          <w:p w14:paraId="5FA55786" w14:textId="7CDB629A" w:rsidR="0031113A" w:rsidRPr="00F867BF" w:rsidRDefault="00F803E7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(7,</w:t>
            </w:r>
            <w:r w:rsidR="00E753E3" w:rsidRPr="00F867BF">
              <w:rPr>
                <w:rFonts w:ascii="Angsana New" w:hAnsi="Angsana New"/>
                <w:b/>
                <w:bCs/>
                <w:sz w:val="30"/>
                <w:szCs w:val="30"/>
              </w:rPr>
              <w:t>833</w:t>
            </w: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651B9F65" w14:textId="77777777" w:rsidR="0031113A" w:rsidRPr="00F867BF" w:rsidRDefault="0031113A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6FBEDF39" w14:textId="2951A00A" w:rsidR="0031113A" w:rsidRPr="00F867BF" w:rsidRDefault="00F803E7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1139" w:type="dxa"/>
            <w:vAlign w:val="bottom"/>
          </w:tcPr>
          <w:p w14:paraId="08867F61" w14:textId="22CA3773" w:rsidR="0031113A" w:rsidRPr="00F867BF" w:rsidRDefault="00F803E7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42" w:type="dxa"/>
            <w:vAlign w:val="bottom"/>
          </w:tcPr>
          <w:p w14:paraId="3ABC9EE6" w14:textId="22BF5FC8" w:rsidR="0031113A" w:rsidRPr="00F867BF" w:rsidRDefault="00F803E7" w:rsidP="00311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</w:tr>
      <w:tr w:rsidR="007F1C2A" w:rsidRPr="00F867BF" w14:paraId="3577AF0E" w14:textId="77777777">
        <w:tc>
          <w:tcPr>
            <w:tcW w:w="4934" w:type="dxa"/>
          </w:tcPr>
          <w:p w14:paraId="0F929A55" w14:textId="01068178" w:rsidR="007F1C2A" w:rsidRPr="00F867BF" w:rsidRDefault="007F1C2A" w:rsidP="007F1C2A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135" w:type="dxa"/>
            <w:vAlign w:val="bottom"/>
          </w:tcPr>
          <w:p w14:paraId="06375CAA" w14:textId="68A0FBB4" w:rsidR="007F1C2A" w:rsidRPr="00F867BF" w:rsidRDefault="007F1C2A" w:rsidP="007F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10</w:t>
            </w:r>
            <w:r w:rsidR="002649BB" w:rsidRPr="00F867B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36" w:type="dxa"/>
          </w:tcPr>
          <w:p w14:paraId="14EA9890" w14:textId="51507EFE" w:rsidR="007F1C2A" w:rsidRPr="00F867BF" w:rsidRDefault="007F1C2A" w:rsidP="007F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37" w:type="dxa"/>
          </w:tcPr>
          <w:p w14:paraId="4BC558C4" w14:textId="518545B7" w:rsidR="007F1C2A" w:rsidRPr="00F867BF" w:rsidRDefault="007F1C2A" w:rsidP="007F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67B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36" w:type="dxa"/>
          </w:tcPr>
          <w:p w14:paraId="06EB85A3" w14:textId="56DA721F" w:rsidR="007F1C2A" w:rsidRPr="00F867BF" w:rsidRDefault="007F1C2A" w:rsidP="007F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67B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37" w:type="dxa"/>
            <w:tcBorders>
              <w:left w:val="nil"/>
              <w:right w:val="nil"/>
            </w:tcBorders>
            <w:vAlign w:val="bottom"/>
          </w:tcPr>
          <w:p w14:paraId="14726FF8" w14:textId="64BB7904" w:rsidR="007F1C2A" w:rsidRPr="00F867BF" w:rsidRDefault="007F1C2A" w:rsidP="007F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10</w:t>
            </w:r>
            <w:r w:rsidR="009D1B8B" w:rsidRPr="00F867B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053E47F3" w14:textId="525C64A0" w:rsidR="007F1C2A" w:rsidRPr="00F867BF" w:rsidRDefault="007F1C2A" w:rsidP="007F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415AFA5D" w14:textId="28D5067B" w:rsidR="007F1C2A" w:rsidRPr="00F867BF" w:rsidRDefault="007F1C2A" w:rsidP="007F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9" w:type="dxa"/>
          </w:tcPr>
          <w:p w14:paraId="5A438764" w14:textId="0F666225" w:rsidR="007F1C2A" w:rsidRPr="00F867BF" w:rsidRDefault="007F1C2A" w:rsidP="007F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2" w:type="dxa"/>
            <w:vAlign w:val="bottom"/>
          </w:tcPr>
          <w:p w14:paraId="0CEB2F06" w14:textId="3B4326E8" w:rsidR="007F1C2A" w:rsidRPr="00F867BF" w:rsidRDefault="007F1C2A" w:rsidP="007F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03E7" w:rsidRPr="00F867BF" w14:paraId="0D7C0FBB" w14:textId="77777777">
        <w:tc>
          <w:tcPr>
            <w:tcW w:w="4934" w:type="dxa"/>
          </w:tcPr>
          <w:p w14:paraId="58A49561" w14:textId="2C21DE23" w:rsidR="00F803E7" w:rsidRPr="00F867BF" w:rsidRDefault="00F803E7" w:rsidP="00F803E7">
            <w:pPr>
              <w:pStyle w:val="NoSpacing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135" w:type="dxa"/>
            <w:vAlign w:val="bottom"/>
          </w:tcPr>
          <w:p w14:paraId="3D0398AF" w14:textId="51F100FA" w:rsidR="00F803E7" w:rsidRPr="00F867BF" w:rsidRDefault="00F803E7" w:rsidP="00F803E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1,563</w:t>
            </w:r>
          </w:p>
        </w:tc>
        <w:tc>
          <w:tcPr>
            <w:tcW w:w="1136" w:type="dxa"/>
          </w:tcPr>
          <w:p w14:paraId="4E05415F" w14:textId="1824A972" w:rsidR="00F803E7" w:rsidRPr="00F867BF" w:rsidRDefault="00F803E7" w:rsidP="00F803E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37" w:type="dxa"/>
          </w:tcPr>
          <w:p w14:paraId="16CAD8E7" w14:textId="00D06C61" w:rsidR="00F803E7" w:rsidRPr="00F867BF" w:rsidRDefault="00F803E7" w:rsidP="00F803E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36" w:type="dxa"/>
          </w:tcPr>
          <w:p w14:paraId="3AA9C483" w14:textId="1558E189" w:rsidR="00F803E7" w:rsidRPr="00F867BF" w:rsidRDefault="00F803E7" w:rsidP="00F803E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37" w:type="dxa"/>
            <w:tcBorders>
              <w:left w:val="nil"/>
              <w:right w:val="nil"/>
            </w:tcBorders>
            <w:vAlign w:val="bottom"/>
          </w:tcPr>
          <w:p w14:paraId="1DE497C1" w14:textId="62332F5E" w:rsidR="00F803E7" w:rsidRPr="00F867BF" w:rsidRDefault="00F803E7" w:rsidP="00F803E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1,563</w:t>
            </w:r>
          </w:p>
        </w:tc>
        <w:tc>
          <w:tcPr>
            <w:tcW w:w="283" w:type="dxa"/>
          </w:tcPr>
          <w:p w14:paraId="659E897F" w14:textId="77777777" w:rsidR="00F803E7" w:rsidRPr="00F867BF" w:rsidRDefault="00F803E7" w:rsidP="00F803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0E0DCACB" w14:textId="494AE671" w:rsidR="00F803E7" w:rsidRPr="00F867BF" w:rsidRDefault="00F803E7" w:rsidP="00F803E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1,56</w:t>
            </w:r>
            <w:r w:rsidR="001A2B6B" w:rsidRPr="00F867B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39" w:type="dxa"/>
            <w:vAlign w:val="bottom"/>
          </w:tcPr>
          <w:p w14:paraId="422998AD" w14:textId="65CFE787" w:rsidR="00F803E7" w:rsidRPr="00F867BF" w:rsidRDefault="007F1C2A" w:rsidP="00F803E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2" w:type="dxa"/>
            <w:vAlign w:val="bottom"/>
          </w:tcPr>
          <w:p w14:paraId="47708F68" w14:textId="7A7887EE" w:rsidR="00F803E7" w:rsidRPr="00F867BF" w:rsidRDefault="00F803E7" w:rsidP="00F803E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1,56</w:t>
            </w:r>
            <w:r w:rsidR="001A2B6B" w:rsidRPr="00F867B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63928" w:rsidRPr="00F867BF" w14:paraId="5F16F6E1" w14:textId="77777777" w:rsidTr="006B7861">
        <w:tc>
          <w:tcPr>
            <w:tcW w:w="4934" w:type="dxa"/>
          </w:tcPr>
          <w:p w14:paraId="6E2A9191" w14:textId="77777777" w:rsidR="00F63928" w:rsidRPr="00F867BF" w:rsidRDefault="00F63928" w:rsidP="00F63928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35" w:type="dxa"/>
            <w:vAlign w:val="bottom"/>
          </w:tcPr>
          <w:p w14:paraId="721F6195" w14:textId="4D779C00" w:rsidR="00F63928" w:rsidRPr="00F867BF" w:rsidRDefault="00F63928" w:rsidP="00F6392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(7,</w:t>
            </w:r>
            <w:r w:rsidR="004D4483" w:rsidRPr="00F867B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398</w:t>
            </w:r>
            <w:r w:rsidRPr="00F867B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136" w:type="dxa"/>
            <w:vAlign w:val="bottom"/>
          </w:tcPr>
          <w:p w14:paraId="38EF7F59" w14:textId="71D26A83" w:rsidR="00F63928" w:rsidRPr="00F867BF" w:rsidRDefault="00E753E3" w:rsidP="00F6392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1137" w:type="dxa"/>
          </w:tcPr>
          <w:p w14:paraId="4B3C88E0" w14:textId="4FAFDF23" w:rsidR="00F63928" w:rsidRPr="00F867BF" w:rsidRDefault="00F63928" w:rsidP="00F6392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551</w:t>
            </w:r>
          </w:p>
        </w:tc>
        <w:tc>
          <w:tcPr>
            <w:tcW w:w="1136" w:type="dxa"/>
            <w:vAlign w:val="bottom"/>
          </w:tcPr>
          <w:p w14:paraId="56F55AAA" w14:textId="6484DE9F" w:rsidR="00F63928" w:rsidRPr="00F867BF" w:rsidRDefault="00F63928" w:rsidP="00F6392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753E3" w:rsidRPr="00F867BF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1137" w:type="dxa"/>
            <w:tcBorders>
              <w:left w:val="nil"/>
              <w:right w:val="nil"/>
            </w:tcBorders>
            <w:vAlign w:val="bottom"/>
          </w:tcPr>
          <w:p w14:paraId="1DA403BA" w14:textId="12AAE3C8" w:rsidR="00F63928" w:rsidRPr="00F867BF" w:rsidRDefault="00F63928" w:rsidP="00F6392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753E3" w:rsidRPr="00F867BF">
              <w:rPr>
                <w:rFonts w:ascii="Angsana New" w:hAnsi="Angsana New"/>
                <w:b/>
                <w:bCs/>
                <w:sz w:val="30"/>
                <w:szCs w:val="30"/>
              </w:rPr>
              <w:t>6,16</w:t>
            </w:r>
            <w:r w:rsidR="004D4483" w:rsidRPr="00F867B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382FB37D" w14:textId="77777777" w:rsidR="00F63928" w:rsidRPr="00F867BF" w:rsidRDefault="00F63928" w:rsidP="00F6392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19058FBD" w14:textId="5141E687" w:rsidR="00F63928" w:rsidRPr="00F867BF" w:rsidRDefault="00F63928" w:rsidP="00F6392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1,595</w:t>
            </w:r>
          </w:p>
        </w:tc>
        <w:tc>
          <w:tcPr>
            <w:tcW w:w="1139" w:type="dxa"/>
            <w:vAlign w:val="bottom"/>
          </w:tcPr>
          <w:p w14:paraId="05680A86" w14:textId="058627BC" w:rsidR="00F63928" w:rsidRPr="00F867BF" w:rsidRDefault="00F63928" w:rsidP="00F6392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2" w:type="dxa"/>
            <w:vAlign w:val="bottom"/>
          </w:tcPr>
          <w:p w14:paraId="5752F6FD" w14:textId="6C96EB32" w:rsidR="00F63928" w:rsidRPr="00F867BF" w:rsidRDefault="00F63928" w:rsidP="00F6392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1,595</w:t>
            </w:r>
          </w:p>
        </w:tc>
      </w:tr>
    </w:tbl>
    <w:p w14:paraId="2FABF755" w14:textId="514025EA" w:rsidR="00DE3ECD" w:rsidRPr="00F867BF" w:rsidRDefault="00302D91" w:rsidP="00302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0"/>
        </w:tabs>
        <w:spacing w:line="240" w:lineRule="auto"/>
        <w:jc w:val="thaiDistribute"/>
        <w:rPr>
          <w:sz w:val="28"/>
          <w:szCs w:val="28"/>
        </w:rPr>
      </w:pPr>
      <w:r w:rsidRPr="00F867BF">
        <w:rPr>
          <w:sz w:val="28"/>
          <w:szCs w:val="28"/>
          <w:cs/>
        </w:rPr>
        <w:tab/>
      </w:r>
    </w:p>
    <w:p w14:paraId="73FC5B6A" w14:textId="77777777" w:rsidR="00870063" w:rsidRPr="00F867BF" w:rsidRDefault="00870063" w:rsidP="00870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14"/>
        </w:tabs>
        <w:rPr>
          <w:sz w:val="28"/>
          <w:szCs w:val="28"/>
          <w:cs/>
        </w:rPr>
      </w:pPr>
      <w:r w:rsidRPr="00F867BF">
        <w:rPr>
          <w:sz w:val="28"/>
          <w:szCs w:val="28"/>
        </w:rPr>
        <w:tab/>
      </w:r>
    </w:p>
    <w:p w14:paraId="557E3EF0" w14:textId="77777777" w:rsidR="004C2366" w:rsidRPr="00F867BF" w:rsidRDefault="00FD3601" w:rsidP="00F67656">
      <w:pPr>
        <w:rPr>
          <w:rFonts w:asciiTheme="majorBidi" w:hAnsiTheme="majorBidi" w:cstheme="majorBidi"/>
          <w:i/>
          <w:iCs/>
          <w:strike/>
          <w:sz w:val="28"/>
          <w:szCs w:val="28"/>
        </w:rPr>
      </w:pPr>
      <w:r w:rsidRPr="00F867BF">
        <w:rPr>
          <w:sz w:val="28"/>
          <w:szCs w:val="28"/>
        </w:rPr>
        <w:tab/>
      </w:r>
    </w:p>
    <w:tbl>
      <w:tblPr>
        <w:tblpPr w:leftFromText="180" w:rightFromText="180" w:vertAnchor="text" w:horzAnchor="page" w:tblpX="1418" w:tblpYSpec="inside"/>
        <w:tblW w:w="14317" w:type="dxa"/>
        <w:tblLayout w:type="fixed"/>
        <w:tblLook w:val="01E0" w:firstRow="1" w:lastRow="1" w:firstColumn="1" w:lastColumn="1" w:noHBand="0" w:noVBand="0"/>
      </w:tblPr>
      <w:tblGrid>
        <w:gridCol w:w="4934"/>
        <w:gridCol w:w="1135"/>
        <w:gridCol w:w="1136"/>
        <w:gridCol w:w="1137"/>
        <w:gridCol w:w="1136"/>
        <w:gridCol w:w="1137"/>
        <w:gridCol w:w="283"/>
        <w:gridCol w:w="1138"/>
        <w:gridCol w:w="1139"/>
        <w:gridCol w:w="1142"/>
      </w:tblGrid>
      <w:tr w:rsidR="004C2366" w:rsidRPr="00F867BF" w14:paraId="137BDBA6" w14:textId="77777777">
        <w:trPr>
          <w:tblHeader/>
        </w:trPr>
        <w:tc>
          <w:tcPr>
            <w:tcW w:w="4934" w:type="dxa"/>
          </w:tcPr>
          <w:p w14:paraId="6741609E" w14:textId="77777777" w:rsidR="004C2366" w:rsidRPr="00F867BF" w:rsidRDefault="004C2366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681" w:type="dxa"/>
            <w:gridSpan w:val="5"/>
          </w:tcPr>
          <w:p w14:paraId="522468A9" w14:textId="77777777" w:rsidR="004C2366" w:rsidRPr="00F867BF" w:rsidRDefault="004C2366">
            <w:pPr>
              <w:pStyle w:val="BodyText"/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9CFFE60" w14:textId="77777777" w:rsidR="004C2366" w:rsidRPr="00F867BF" w:rsidRDefault="004C2366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19" w:type="dxa"/>
            <w:gridSpan w:val="3"/>
          </w:tcPr>
          <w:p w14:paraId="1B5E80B2" w14:textId="77777777" w:rsidR="004C2366" w:rsidRPr="00F867BF" w:rsidRDefault="004C2366">
            <w:pPr>
              <w:pStyle w:val="BodyText"/>
              <w:tabs>
                <w:tab w:val="clear" w:pos="5387"/>
                <w:tab w:val="left" w:pos="5110"/>
              </w:tabs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2366" w:rsidRPr="00F867BF" w14:paraId="138A9809" w14:textId="77777777">
        <w:trPr>
          <w:tblHeader/>
        </w:trPr>
        <w:tc>
          <w:tcPr>
            <w:tcW w:w="4934" w:type="dxa"/>
            <w:vAlign w:val="bottom"/>
          </w:tcPr>
          <w:p w14:paraId="11A61E83" w14:textId="77777777" w:rsidR="004C2366" w:rsidRPr="00F867BF" w:rsidRDefault="004C2366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2CED4BB3" w14:textId="77777777" w:rsidR="004C2366" w:rsidRPr="00F867BF" w:rsidRDefault="004C2366">
            <w:pPr>
              <w:pStyle w:val="BodyText"/>
              <w:spacing w:after="0"/>
              <w:ind w:left="145" w:right="-405" w:firstLine="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35" w:type="dxa"/>
          </w:tcPr>
          <w:p w14:paraId="267DF024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136" w:type="dxa"/>
          </w:tcPr>
          <w:p w14:paraId="48724DF3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เงินเยน</w:t>
            </w:r>
          </w:p>
          <w:p w14:paraId="642537F2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137" w:type="dxa"/>
            <w:vAlign w:val="bottom"/>
          </w:tcPr>
          <w:p w14:paraId="02E0227F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เงินปอนด์อังกฤษ</w:t>
            </w:r>
          </w:p>
        </w:tc>
        <w:tc>
          <w:tcPr>
            <w:tcW w:w="1136" w:type="dxa"/>
          </w:tcPr>
          <w:p w14:paraId="6B9824F8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6CF3F33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37" w:type="dxa"/>
          </w:tcPr>
          <w:p w14:paraId="17B850BC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4FE0189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14:paraId="6F8D91F3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2525056D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139" w:type="dxa"/>
          </w:tcPr>
          <w:p w14:paraId="184DDAAD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DCADB89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142" w:type="dxa"/>
          </w:tcPr>
          <w:p w14:paraId="6A551BEA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E1CD7AB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C2366" w:rsidRPr="00F867BF" w14:paraId="07A13BEA" w14:textId="77777777">
        <w:trPr>
          <w:tblHeader/>
        </w:trPr>
        <w:tc>
          <w:tcPr>
            <w:tcW w:w="4934" w:type="dxa"/>
            <w:vAlign w:val="bottom"/>
          </w:tcPr>
          <w:p w14:paraId="46F74DBD" w14:textId="77777777" w:rsidR="004C2366" w:rsidRPr="00F867BF" w:rsidRDefault="004C2366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1" w:type="dxa"/>
            <w:gridSpan w:val="5"/>
          </w:tcPr>
          <w:p w14:paraId="186E158B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83" w:type="dxa"/>
          </w:tcPr>
          <w:p w14:paraId="523D2CB8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19" w:type="dxa"/>
            <w:gridSpan w:val="3"/>
          </w:tcPr>
          <w:p w14:paraId="0FE963AA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C2366" w:rsidRPr="00F867BF" w14:paraId="3F09FBA6" w14:textId="77777777">
        <w:tc>
          <w:tcPr>
            <w:tcW w:w="4934" w:type="dxa"/>
          </w:tcPr>
          <w:p w14:paraId="4F843A9A" w14:textId="407288B2" w:rsidR="004C2366" w:rsidRPr="00F867BF" w:rsidRDefault="004C2366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1135" w:type="dxa"/>
            <w:vAlign w:val="bottom"/>
          </w:tcPr>
          <w:p w14:paraId="1EC9016F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2048D0D9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2480E049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7F2926FC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68C982E9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5B01E1B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207FB625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9" w:type="dxa"/>
            <w:vAlign w:val="bottom"/>
          </w:tcPr>
          <w:p w14:paraId="5E7B7617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2" w:type="dxa"/>
            <w:vAlign w:val="bottom"/>
          </w:tcPr>
          <w:p w14:paraId="416E4997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2366" w:rsidRPr="00F867BF" w14:paraId="71501CBD" w14:textId="77777777">
        <w:tc>
          <w:tcPr>
            <w:tcW w:w="4934" w:type="dxa"/>
          </w:tcPr>
          <w:p w14:paraId="7D07E851" w14:textId="77777777" w:rsidR="004C2366" w:rsidRPr="00F867BF" w:rsidRDefault="004C2366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5" w:type="dxa"/>
            <w:vAlign w:val="bottom"/>
          </w:tcPr>
          <w:p w14:paraId="33686389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6,999</w:t>
            </w:r>
          </w:p>
        </w:tc>
        <w:tc>
          <w:tcPr>
            <w:tcW w:w="1136" w:type="dxa"/>
            <w:vAlign w:val="bottom"/>
          </w:tcPr>
          <w:p w14:paraId="46BF5F34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37" w:type="dxa"/>
          </w:tcPr>
          <w:p w14:paraId="36B41EF7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3,544</w:t>
            </w:r>
          </w:p>
        </w:tc>
        <w:tc>
          <w:tcPr>
            <w:tcW w:w="1136" w:type="dxa"/>
            <w:vAlign w:val="bottom"/>
          </w:tcPr>
          <w:p w14:paraId="3714B1BD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1137" w:type="dxa"/>
            <w:vAlign w:val="bottom"/>
          </w:tcPr>
          <w:p w14:paraId="2FF3687E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10,673</w:t>
            </w:r>
          </w:p>
        </w:tc>
        <w:tc>
          <w:tcPr>
            <w:tcW w:w="283" w:type="dxa"/>
          </w:tcPr>
          <w:p w14:paraId="27FC7288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1AC28D32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2,629</w:t>
            </w:r>
          </w:p>
        </w:tc>
        <w:tc>
          <w:tcPr>
            <w:tcW w:w="1139" w:type="dxa"/>
            <w:vAlign w:val="bottom"/>
          </w:tcPr>
          <w:p w14:paraId="34AF7D13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2" w:type="dxa"/>
            <w:vAlign w:val="bottom"/>
          </w:tcPr>
          <w:p w14:paraId="4B5E076F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2,629</w:t>
            </w:r>
          </w:p>
        </w:tc>
      </w:tr>
      <w:tr w:rsidR="004C2366" w:rsidRPr="00F867BF" w14:paraId="4EE90F3A" w14:textId="77777777">
        <w:tc>
          <w:tcPr>
            <w:tcW w:w="4934" w:type="dxa"/>
          </w:tcPr>
          <w:p w14:paraId="296B82AF" w14:textId="77777777" w:rsidR="004C2366" w:rsidRPr="00F867BF" w:rsidRDefault="004C236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135" w:type="dxa"/>
            <w:vAlign w:val="bottom"/>
          </w:tcPr>
          <w:p w14:paraId="1C814F84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color w:val="000000" w:themeColor="text1"/>
                <w:sz w:val="30"/>
                <w:szCs w:val="30"/>
              </w:rPr>
              <w:t>17,625</w:t>
            </w:r>
          </w:p>
        </w:tc>
        <w:tc>
          <w:tcPr>
            <w:tcW w:w="1136" w:type="dxa"/>
            <w:vAlign w:val="bottom"/>
          </w:tcPr>
          <w:p w14:paraId="27D4298F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7" w:type="dxa"/>
          </w:tcPr>
          <w:p w14:paraId="114B2C0B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136" w:type="dxa"/>
            <w:vAlign w:val="bottom"/>
          </w:tcPr>
          <w:p w14:paraId="0BE5545A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1137" w:type="dxa"/>
            <w:vAlign w:val="bottom"/>
          </w:tcPr>
          <w:p w14:paraId="77E1B691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color w:val="000000" w:themeColor="text1"/>
                <w:sz w:val="30"/>
                <w:szCs w:val="30"/>
              </w:rPr>
              <w:t>17,803</w:t>
            </w:r>
          </w:p>
        </w:tc>
        <w:tc>
          <w:tcPr>
            <w:tcW w:w="283" w:type="dxa"/>
          </w:tcPr>
          <w:p w14:paraId="2925C985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29B0BC13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139" w:type="dxa"/>
            <w:vAlign w:val="bottom"/>
          </w:tcPr>
          <w:p w14:paraId="7C2BE6B0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142" w:type="dxa"/>
            <w:vAlign w:val="bottom"/>
          </w:tcPr>
          <w:p w14:paraId="3B3DDA36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4C2366" w:rsidRPr="00F867BF" w14:paraId="76420EAC" w14:textId="77777777">
        <w:tc>
          <w:tcPr>
            <w:tcW w:w="4934" w:type="dxa"/>
            <w:shd w:val="clear" w:color="auto" w:fill="auto"/>
          </w:tcPr>
          <w:p w14:paraId="5DF9F418" w14:textId="77777777" w:rsidR="004C2366" w:rsidRPr="00F867BF" w:rsidRDefault="004C236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9161642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(7,564)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3F60BE24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(1,606)</w:t>
            </w:r>
          </w:p>
        </w:tc>
        <w:tc>
          <w:tcPr>
            <w:tcW w:w="1137" w:type="dxa"/>
          </w:tcPr>
          <w:p w14:paraId="7D6B2E96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13E72396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254CE4F8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(9,170)</w:t>
            </w:r>
          </w:p>
        </w:tc>
        <w:tc>
          <w:tcPr>
            <w:tcW w:w="283" w:type="dxa"/>
            <w:shd w:val="clear" w:color="auto" w:fill="auto"/>
          </w:tcPr>
          <w:p w14:paraId="11F8CFC5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11476B99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BF77471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5F3B052A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2366" w:rsidRPr="00F867BF" w14:paraId="33E178FB" w14:textId="77777777">
        <w:tc>
          <w:tcPr>
            <w:tcW w:w="4934" w:type="dxa"/>
          </w:tcPr>
          <w:p w14:paraId="5F39C455" w14:textId="77777777" w:rsidR="004C2366" w:rsidRPr="00F867BF" w:rsidRDefault="004C236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35" w:type="dxa"/>
            <w:vAlign w:val="bottom"/>
          </w:tcPr>
          <w:p w14:paraId="462DE7CA" w14:textId="77777777" w:rsidR="004C2366" w:rsidRPr="00F867BF" w:rsidRDefault="004C236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(2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F867BF">
              <w:rPr>
                <w:rFonts w:ascii="Angsana New" w:hAnsi="Angsana New"/>
                <w:sz w:val="30"/>
                <w:szCs w:val="30"/>
              </w:rPr>
              <w:t>,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595</w:t>
            </w:r>
            <w:r w:rsidRPr="00F867B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6" w:type="dxa"/>
            <w:vAlign w:val="bottom"/>
          </w:tcPr>
          <w:p w14:paraId="6A221456" w14:textId="77777777" w:rsidR="004C2366" w:rsidRPr="00F867BF" w:rsidRDefault="004C236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1137" w:type="dxa"/>
          </w:tcPr>
          <w:p w14:paraId="38730CEC" w14:textId="77777777" w:rsidR="004C2366" w:rsidRPr="00F867BF" w:rsidRDefault="004C236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(42)</w:t>
            </w:r>
          </w:p>
        </w:tc>
        <w:tc>
          <w:tcPr>
            <w:tcW w:w="1136" w:type="dxa"/>
            <w:vAlign w:val="bottom"/>
          </w:tcPr>
          <w:p w14:paraId="30C37FDE" w14:textId="77777777" w:rsidR="004C2366" w:rsidRPr="00F867BF" w:rsidRDefault="004C236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(119)</w:t>
            </w:r>
          </w:p>
        </w:tc>
        <w:tc>
          <w:tcPr>
            <w:tcW w:w="1137" w:type="dxa"/>
            <w:vAlign w:val="bottom"/>
          </w:tcPr>
          <w:p w14:paraId="570D4216" w14:textId="77777777" w:rsidR="004C2366" w:rsidRPr="00F867BF" w:rsidRDefault="004C236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(25,766)</w:t>
            </w:r>
          </w:p>
        </w:tc>
        <w:tc>
          <w:tcPr>
            <w:tcW w:w="283" w:type="dxa"/>
          </w:tcPr>
          <w:p w14:paraId="32AD290C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380C9025" w14:textId="77777777" w:rsidR="004C2366" w:rsidRPr="00F867BF" w:rsidRDefault="004C236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(8,094)</w:t>
            </w:r>
          </w:p>
        </w:tc>
        <w:tc>
          <w:tcPr>
            <w:tcW w:w="1139" w:type="dxa"/>
            <w:vAlign w:val="bottom"/>
          </w:tcPr>
          <w:p w14:paraId="5502ACAA" w14:textId="77777777" w:rsidR="004C2366" w:rsidRPr="00F867BF" w:rsidRDefault="004C236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2" w:type="dxa"/>
            <w:vAlign w:val="bottom"/>
          </w:tcPr>
          <w:p w14:paraId="62A6CBB3" w14:textId="77777777" w:rsidR="004C2366" w:rsidRPr="00F867BF" w:rsidRDefault="004C236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(8,094)</w:t>
            </w:r>
          </w:p>
        </w:tc>
      </w:tr>
      <w:tr w:rsidR="004C2366" w:rsidRPr="00F867BF" w14:paraId="49D207C1" w14:textId="77777777">
        <w:tc>
          <w:tcPr>
            <w:tcW w:w="4934" w:type="dxa"/>
          </w:tcPr>
          <w:p w14:paraId="6BEAFEB0" w14:textId="77777777" w:rsidR="004C2366" w:rsidRPr="00F867BF" w:rsidRDefault="004C2366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135" w:type="dxa"/>
            <w:vAlign w:val="bottom"/>
          </w:tcPr>
          <w:p w14:paraId="3139870C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(8,535)</w:t>
            </w:r>
          </w:p>
        </w:tc>
        <w:tc>
          <w:tcPr>
            <w:tcW w:w="1136" w:type="dxa"/>
            <w:vAlign w:val="bottom"/>
          </w:tcPr>
          <w:p w14:paraId="06FE9A6D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(1,615)</w:t>
            </w:r>
          </w:p>
        </w:tc>
        <w:tc>
          <w:tcPr>
            <w:tcW w:w="1137" w:type="dxa"/>
          </w:tcPr>
          <w:p w14:paraId="7076EA83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3,556</w:t>
            </w:r>
          </w:p>
        </w:tc>
        <w:tc>
          <w:tcPr>
            <w:tcW w:w="1136" w:type="dxa"/>
            <w:vAlign w:val="bottom"/>
          </w:tcPr>
          <w:p w14:paraId="1D0F9628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1137" w:type="dxa"/>
            <w:tcBorders>
              <w:left w:val="nil"/>
              <w:right w:val="nil"/>
            </w:tcBorders>
            <w:vAlign w:val="bottom"/>
          </w:tcPr>
          <w:p w14:paraId="7A004C07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(6,460)</w:t>
            </w:r>
          </w:p>
        </w:tc>
        <w:tc>
          <w:tcPr>
            <w:tcW w:w="283" w:type="dxa"/>
          </w:tcPr>
          <w:p w14:paraId="78719E07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39C86B8E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(5,431)</w:t>
            </w:r>
          </w:p>
        </w:tc>
        <w:tc>
          <w:tcPr>
            <w:tcW w:w="1139" w:type="dxa"/>
            <w:vAlign w:val="bottom"/>
          </w:tcPr>
          <w:p w14:paraId="58D2E78C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42" w:type="dxa"/>
            <w:vAlign w:val="bottom"/>
          </w:tcPr>
          <w:p w14:paraId="2E09D235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(5,430)</w:t>
            </w:r>
          </w:p>
        </w:tc>
      </w:tr>
      <w:tr w:rsidR="004C2366" w:rsidRPr="00F867BF" w14:paraId="59972B61" w14:textId="77777777">
        <w:tc>
          <w:tcPr>
            <w:tcW w:w="4934" w:type="dxa"/>
          </w:tcPr>
          <w:p w14:paraId="1980626A" w14:textId="77777777" w:rsidR="004C2366" w:rsidRPr="00F867BF" w:rsidRDefault="004C2366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เงินกู้ยืมจากสถาบันการเงินที่ใช้ในการป้องกัน</w:t>
            </w:r>
          </w:p>
          <w:p w14:paraId="6D4C342D" w14:textId="77777777" w:rsidR="004C2366" w:rsidRPr="00F867BF" w:rsidRDefault="004C2366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ab/>
            </w: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ความเสี่ยงของเงินลงทุนสุทธิ</w:t>
            </w:r>
          </w:p>
        </w:tc>
        <w:tc>
          <w:tcPr>
            <w:tcW w:w="1135" w:type="dxa"/>
            <w:vAlign w:val="bottom"/>
          </w:tcPr>
          <w:p w14:paraId="1F7AA0FB" w14:textId="2E0BD142" w:rsidR="004C2366" w:rsidRPr="00F867BF" w:rsidRDefault="004D4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6" w:type="dxa"/>
            <w:vAlign w:val="bottom"/>
          </w:tcPr>
          <w:p w14:paraId="3E7E6FC3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color w:val="000000" w:themeColor="text1"/>
                <w:sz w:val="30"/>
                <w:szCs w:val="30"/>
              </w:rPr>
              <w:t>180</w:t>
            </w:r>
          </w:p>
        </w:tc>
        <w:tc>
          <w:tcPr>
            <w:tcW w:w="1137" w:type="dxa"/>
            <w:vAlign w:val="bottom"/>
          </w:tcPr>
          <w:p w14:paraId="1392569F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67B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36" w:type="dxa"/>
            <w:vAlign w:val="bottom"/>
          </w:tcPr>
          <w:p w14:paraId="7011CFE0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67B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37" w:type="dxa"/>
            <w:tcBorders>
              <w:left w:val="nil"/>
              <w:right w:val="nil"/>
            </w:tcBorders>
            <w:vAlign w:val="bottom"/>
          </w:tcPr>
          <w:p w14:paraId="7660B477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color w:val="000000" w:themeColor="text1"/>
                <w:sz w:val="30"/>
                <w:szCs w:val="30"/>
              </w:rPr>
              <w:t>180</w:t>
            </w:r>
          </w:p>
        </w:tc>
        <w:tc>
          <w:tcPr>
            <w:tcW w:w="283" w:type="dxa"/>
          </w:tcPr>
          <w:p w14:paraId="76F82F3D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2A393AA9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9" w:type="dxa"/>
            <w:vAlign w:val="bottom"/>
          </w:tcPr>
          <w:p w14:paraId="708C36D7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2" w:type="dxa"/>
            <w:vAlign w:val="bottom"/>
          </w:tcPr>
          <w:p w14:paraId="4E20C0F4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2366" w:rsidRPr="00F867BF" w14:paraId="2E88BDD3" w14:textId="77777777">
        <w:tc>
          <w:tcPr>
            <w:tcW w:w="4934" w:type="dxa"/>
          </w:tcPr>
          <w:p w14:paraId="176800CE" w14:textId="77777777" w:rsidR="004C2366" w:rsidRPr="00F867BF" w:rsidRDefault="004C2366">
            <w:pPr>
              <w:pStyle w:val="NoSpacing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135" w:type="dxa"/>
            <w:vAlign w:val="bottom"/>
          </w:tcPr>
          <w:p w14:paraId="0BF3AD24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1136" w:type="dxa"/>
            <w:vAlign w:val="bottom"/>
          </w:tcPr>
          <w:p w14:paraId="1E45EA70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7" w:type="dxa"/>
          </w:tcPr>
          <w:p w14:paraId="7B3F928A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6" w:type="dxa"/>
            <w:vAlign w:val="bottom"/>
          </w:tcPr>
          <w:p w14:paraId="50E5BFC1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7" w:type="dxa"/>
            <w:tcBorders>
              <w:left w:val="nil"/>
              <w:right w:val="nil"/>
            </w:tcBorders>
            <w:vAlign w:val="bottom"/>
          </w:tcPr>
          <w:p w14:paraId="18FA2043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283" w:type="dxa"/>
          </w:tcPr>
          <w:p w14:paraId="4EB47950" w14:textId="77777777" w:rsidR="004C2366" w:rsidRPr="00F867BF" w:rsidRDefault="004C23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7C9EDD22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9" w:type="dxa"/>
            <w:vAlign w:val="bottom"/>
          </w:tcPr>
          <w:p w14:paraId="759650D8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2" w:type="dxa"/>
            <w:vAlign w:val="bottom"/>
          </w:tcPr>
          <w:p w14:paraId="22A85319" w14:textId="77777777" w:rsidR="004C2366" w:rsidRPr="00F867BF" w:rsidRDefault="004C2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2366" w:rsidRPr="00F867BF" w14:paraId="68D572B6" w14:textId="77777777">
        <w:tc>
          <w:tcPr>
            <w:tcW w:w="4934" w:type="dxa"/>
          </w:tcPr>
          <w:p w14:paraId="4EE71607" w14:textId="77777777" w:rsidR="004C2366" w:rsidRPr="00F867BF" w:rsidRDefault="004C2366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135" w:type="dxa"/>
            <w:vAlign w:val="bottom"/>
          </w:tcPr>
          <w:p w14:paraId="1244E43C" w14:textId="77777777" w:rsidR="004C2366" w:rsidRPr="00F867BF" w:rsidRDefault="004C236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2,741</w:t>
            </w:r>
          </w:p>
        </w:tc>
        <w:tc>
          <w:tcPr>
            <w:tcW w:w="1136" w:type="dxa"/>
            <w:vAlign w:val="bottom"/>
          </w:tcPr>
          <w:p w14:paraId="77F49587" w14:textId="77777777" w:rsidR="004C2366" w:rsidRPr="00F867BF" w:rsidRDefault="004C236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7" w:type="dxa"/>
          </w:tcPr>
          <w:p w14:paraId="7D196409" w14:textId="77777777" w:rsidR="004C2366" w:rsidRPr="00F867BF" w:rsidRDefault="004C236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6" w:type="dxa"/>
            <w:vAlign w:val="bottom"/>
          </w:tcPr>
          <w:p w14:paraId="521FA12F" w14:textId="77777777" w:rsidR="004C2366" w:rsidRPr="00F867BF" w:rsidRDefault="004C236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7" w:type="dxa"/>
            <w:tcBorders>
              <w:left w:val="nil"/>
              <w:right w:val="nil"/>
            </w:tcBorders>
            <w:vAlign w:val="bottom"/>
          </w:tcPr>
          <w:p w14:paraId="227761EA" w14:textId="77777777" w:rsidR="004C2366" w:rsidRPr="00F867BF" w:rsidRDefault="004C236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2,741</w:t>
            </w:r>
          </w:p>
        </w:tc>
        <w:tc>
          <w:tcPr>
            <w:tcW w:w="283" w:type="dxa"/>
          </w:tcPr>
          <w:p w14:paraId="58F41FAE" w14:textId="77777777" w:rsidR="004C2366" w:rsidRPr="00F867BF" w:rsidRDefault="004C23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28702F9A" w14:textId="77777777" w:rsidR="004C2366" w:rsidRPr="00F867BF" w:rsidRDefault="004C236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2,741</w:t>
            </w:r>
          </w:p>
        </w:tc>
        <w:tc>
          <w:tcPr>
            <w:tcW w:w="1139" w:type="dxa"/>
            <w:vAlign w:val="bottom"/>
          </w:tcPr>
          <w:p w14:paraId="72DEF52B" w14:textId="77777777" w:rsidR="004C2366" w:rsidRPr="00F867BF" w:rsidRDefault="004C236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2" w:type="dxa"/>
            <w:vAlign w:val="bottom"/>
          </w:tcPr>
          <w:p w14:paraId="6E7064BC" w14:textId="77777777" w:rsidR="004C2366" w:rsidRPr="00F867BF" w:rsidRDefault="004C236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2,741</w:t>
            </w:r>
          </w:p>
        </w:tc>
      </w:tr>
      <w:tr w:rsidR="004C2366" w:rsidRPr="00F867BF" w14:paraId="6B171CAE" w14:textId="77777777">
        <w:tc>
          <w:tcPr>
            <w:tcW w:w="4934" w:type="dxa"/>
          </w:tcPr>
          <w:p w14:paraId="5F9E980B" w14:textId="77777777" w:rsidR="004C2366" w:rsidRPr="00F867BF" w:rsidRDefault="004C2366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35" w:type="dxa"/>
            <w:vAlign w:val="bottom"/>
          </w:tcPr>
          <w:p w14:paraId="623BB55C" w14:textId="16977571" w:rsidR="004C2366" w:rsidRPr="00F867BF" w:rsidRDefault="004C236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F867B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5</w:t>
            </w:r>
            <w:r w:rsidRPr="00F867B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867B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67</w:t>
            </w:r>
            <w:r w:rsidR="004D4F01" w:rsidRPr="00F867B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Pr="00F867B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136" w:type="dxa"/>
            <w:vAlign w:val="bottom"/>
          </w:tcPr>
          <w:p w14:paraId="27A982AF" w14:textId="77777777" w:rsidR="004C2366" w:rsidRPr="00F867BF" w:rsidRDefault="004C236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(1,435)</w:t>
            </w:r>
          </w:p>
        </w:tc>
        <w:tc>
          <w:tcPr>
            <w:tcW w:w="1137" w:type="dxa"/>
          </w:tcPr>
          <w:p w14:paraId="2D073B82" w14:textId="77777777" w:rsidR="004C2366" w:rsidRPr="00F867BF" w:rsidRDefault="004C236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3,556</w:t>
            </w:r>
          </w:p>
        </w:tc>
        <w:tc>
          <w:tcPr>
            <w:tcW w:w="1136" w:type="dxa"/>
            <w:vAlign w:val="bottom"/>
          </w:tcPr>
          <w:p w14:paraId="0982AC18" w14:textId="33497A08" w:rsidR="004C2366" w:rsidRPr="00F867BF" w:rsidRDefault="004C236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134</w:t>
            </w:r>
          </w:p>
        </w:tc>
        <w:tc>
          <w:tcPr>
            <w:tcW w:w="1137" w:type="dxa"/>
            <w:tcBorders>
              <w:left w:val="nil"/>
              <w:right w:val="nil"/>
            </w:tcBorders>
            <w:vAlign w:val="bottom"/>
          </w:tcPr>
          <w:p w14:paraId="7510BB3B" w14:textId="0D291A24" w:rsidR="004C2366" w:rsidRPr="00F867BF" w:rsidRDefault="004C236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(</w:t>
            </w:r>
            <w:r w:rsidRPr="00F867B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3</w:t>
            </w:r>
            <w:r w:rsidRPr="00F867B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867B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417</w:t>
            </w:r>
            <w:r w:rsidRPr="00F867B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1DEBAE36" w14:textId="77777777" w:rsidR="004C2366" w:rsidRPr="00F867BF" w:rsidRDefault="004C23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7587171E" w14:textId="77777777" w:rsidR="004C2366" w:rsidRPr="00F867BF" w:rsidRDefault="004C236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(2,690)</w:t>
            </w:r>
          </w:p>
        </w:tc>
        <w:tc>
          <w:tcPr>
            <w:tcW w:w="1139" w:type="dxa"/>
            <w:vAlign w:val="bottom"/>
          </w:tcPr>
          <w:p w14:paraId="5A8EE15E" w14:textId="77777777" w:rsidR="004C2366" w:rsidRPr="00F867BF" w:rsidRDefault="004C236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42" w:type="dxa"/>
            <w:vAlign w:val="bottom"/>
          </w:tcPr>
          <w:p w14:paraId="3668BC93" w14:textId="77777777" w:rsidR="004C2366" w:rsidRPr="00F867BF" w:rsidRDefault="004C236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</w:rPr>
              <w:t>(2,689)</w:t>
            </w:r>
          </w:p>
        </w:tc>
      </w:tr>
    </w:tbl>
    <w:p w14:paraId="4AC79EF1" w14:textId="5699632B" w:rsidR="00302D91" w:rsidRPr="00F867BF" w:rsidRDefault="00302D91" w:rsidP="00F67656">
      <w:pPr>
        <w:rPr>
          <w:rFonts w:asciiTheme="majorBidi" w:hAnsiTheme="majorBidi" w:cstheme="majorBidi"/>
          <w:i/>
          <w:iCs/>
          <w:strike/>
          <w:sz w:val="28"/>
          <w:szCs w:val="28"/>
        </w:rPr>
      </w:pPr>
    </w:p>
    <w:p w14:paraId="008B01FB" w14:textId="77777777" w:rsidR="001A710C" w:rsidRPr="00F867BF" w:rsidRDefault="001A710C">
      <w:pPr>
        <w:rPr>
          <w:cs/>
        </w:rPr>
      </w:pPr>
    </w:p>
    <w:p w14:paraId="3B495BF9" w14:textId="77777777" w:rsidR="00F53E29" w:rsidRPr="00F867BF" w:rsidRDefault="00F53E29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trike/>
          <w:sz w:val="28"/>
          <w:szCs w:val="28"/>
          <w:lang w:bidi="th-TH"/>
        </w:rPr>
      </w:pPr>
    </w:p>
    <w:p w14:paraId="12C71C61" w14:textId="77777777" w:rsidR="00F92F95" w:rsidRPr="00F867BF" w:rsidRDefault="00F92F95" w:rsidP="00D36DC2">
      <w:pPr>
        <w:pStyle w:val="block"/>
        <w:tabs>
          <w:tab w:val="left" w:pos="720"/>
        </w:tabs>
        <w:spacing w:after="0" w:line="240" w:lineRule="atLeast"/>
        <w:ind w:left="0"/>
        <w:jc w:val="thaiDistribute"/>
        <w:rPr>
          <w:rFonts w:asciiTheme="majorBidi" w:hAnsiTheme="majorBidi" w:cstheme="majorBidi"/>
          <w:strike/>
          <w:sz w:val="30"/>
          <w:szCs w:val="30"/>
          <w:cs/>
          <w:lang w:bidi="th-TH"/>
        </w:rPr>
        <w:sectPr w:rsidR="00F92F95" w:rsidRPr="00F867BF" w:rsidSect="000338F1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60A6A591" w14:textId="77777777" w:rsidR="00712E68" w:rsidRPr="00F867BF" w:rsidRDefault="00712E68" w:rsidP="00712E68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i/>
          <w:iCs/>
          <w:sz w:val="30"/>
          <w:szCs w:val="30"/>
          <w:cs/>
          <w:lang w:bidi="th-TH"/>
        </w:rPr>
        <w:lastRenderedPageBreak/>
        <w:t>การวิเคราะห์ความอ่อนไหว</w:t>
      </w:r>
      <w:r w:rsidRPr="00F867BF">
        <w:rPr>
          <w:rFonts w:ascii="Angsana New" w:hAnsi="Angsana New" w:hint="cs"/>
          <w:b/>
          <w:bCs/>
          <w:color w:val="0000FF"/>
          <w:sz w:val="30"/>
          <w:szCs w:val="30"/>
        </w:rPr>
        <w:t xml:space="preserve"> </w:t>
      </w:r>
    </w:p>
    <w:p w14:paraId="742AA043" w14:textId="77777777" w:rsidR="00712E68" w:rsidRPr="00F867BF" w:rsidRDefault="00712E68" w:rsidP="00712E68">
      <w:pPr>
        <w:tabs>
          <w:tab w:val="left" w:pos="540"/>
        </w:tabs>
        <w:ind w:left="1440"/>
        <w:jc w:val="thaiDistribute"/>
      </w:pPr>
    </w:p>
    <w:p w14:paraId="22531C75" w14:textId="0485B201" w:rsidR="00712E68" w:rsidRPr="00F867BF" w:rsidRDefault="00712E68" w:rsidP="00712E68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867BF">
        <w:rPr>
          <w:rFonts w:ascii="Angsana New" w:hAnsi="Angsana New" w:hint="cs"/>
          <w:sz w:val="30"/>
          <w:szCs w:val="30"/>
          <w:cs/>
          <w:lang w:val="en-US" w:bidi="th-TH"/>
        </w:rPr>
        <w:t>การแข็งค่า</w:t>
      </w:r>
      <w:r w:rsidRPr="00F867BF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F867BF">
        <w:rPr>
          <w:rFonts w:ascii="Angsana New" w:hAnsi="Angsana New" w:hint="cs"/>
          <w:sz w:val="30"/>
          <w:szCs w:val="30"/>
          <w:cs/>
          <w:lang w:val="en-US" w:bidi="th-TH"/>
        </w:rPr>
        <w:t>(การอ่อนค่า) ที่เป็นไปได้อย่างสมเหตุสมผลของ</w:t>
      </w:r>
      <w:r w:rsidRPr="00F867BF">
        <w:rPr>
          <w:rFonts w:ascii="Angsana New" w:hAnsi="Angsana New" w:hint="cs"/>
          <w:sz w:val="30"/>
          <w:szCs w:val="30"/>
          <w:cs/>
          <w:lang w:bidi="th-TH"/>
        </w:rPr>
        <w:t>เงินบาท</w:t>
      </w:r>
      <w:r w:rsidRPr="00F867BF">
        <w:rPr>
          <w:rFonts w:ascii="Angsana New" w:hAnsi="Angsana New" w:hint="cs"/>
          <w:sz w:val="30"/>
          <w:szCs w:val="30"/>
          <w:cs/>
          <w:lang w:val="en-US" w:bidi="th-TH"/>
        </w:rPr>
        <w:t>ที่มีต่อ</w:t>
      </w:r>
      <w:r w:rsidR="00F92F95" w:rsidRPr="00F867BF">
        <w:rPr>
          <w:rFonts w:ascii="Angsana New" w:hAnsi="Angsana New" w:hint="cs"/>
          <w:sz w:val="30"/>
          <w:szCs w:val="30"/>
          <w:cs/>
          <w:lang w:val="en-US" w:bidi="th-TH"/>
        </w:rPr>
        <w:t>สกุลเงินตราต่างประเทศ</w:t>
      </w:r>
      <w:r w:rsidRPr="00F867BF">
        <w:rPr>
          <w:rFonts w:ascii="Angsana New" w:hAnsi="Angsana New" w:hint="cs"/>
          <w:sz w:val="30"/>
          <w:szCs w:val="30"/>
          <w:cs/>
          <w:lang w:val="en-US" w:bidi="th-TH"/>
        </w:rPr>
        <w:t xml:space="preserve"> ณ วันที่</w:t>
      </w:r>
      <w:r w:rsidR="00F92F95" w:rsidRPr="00F867BF">
        <w:rPr>
          <w:rFonts w:ascii="Angsana New" w:hAnsi="Angsana New" w:hint="cs"/>
          <w:sz w:val="30"/>
          <w:szCs w:val="30"/>
          <w:cs/>
          <w:lang w:val="en-US" w:bidi="th-TH"/>
        </w:rPr>
        <w:t>รายงาน</w:t>
      </w:r>
      <w:r w:rsidR="00C127D9" w:rsidRPr="00F867BF">
        <w:rPr>
          <w:rFonts w:ascii="Angsana New" w:hAnsi="Angsana New" w:hint="cs"/>
          <w:sz w:val="30"/>
          <w:szCs w:val="30"/>
          <w:cs/>
          <w:lang w:val="en-US" w:bidi="th-TH"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44422C" w:rsidRPr="00F867BF">
        <w:rPr>
          <w:rFonts w:ascii="Angsana New" w:hAnsi="Angsana New" w:hint="cs"/>
          <w:sz w:val="30"/>
          <w:szCs w:val="30"/>
          <w:cs/>
          <w:lang w:val="en-US" w:bidi="th-TH"/>
        </w:rPr>
        <w:t>โดย</w:t>
      </w:r>
      <w:r w:rsidR="00C127D9" w:rsidRPr="00F867BF">
        <w:rPr>
          <w:rFonts w:ascii="Angsana New" w:hAnsi="Angsana New" w:hint="cs"/>
          <w:sz w:val="30"/>
          <w:szCs w:val="30"/>
          <w:cs/>
          <w:lang w:val="en-US" w:bidi="th-TH"/>
        </w:rPr>
        <w:t>ตั้งอยู่บนข้อสมมติที่ว่าตัวแปรอื่นโดยเฉพาะอัตราดอกเบี้ยเป็นอัตราคงที่</w:t>
      </w:r>
    </w:p>
    <w:p w14:paraId="6977808E" w14:textId="77777777" w:rsidR="00712E68" w:rsidRPr="00F867BF" w:rsidRDefault="00712E68" w:rsidP="00712E68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  <w:cs/>
          <w:lang w:bidi="th-TH"/>
        </w:rPr>
      </w:pPr>
    </w:p>
    <w:tbl>
      <w:tblPr>
        <w:tblW w:w="8289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336"/>
        <w:gridCol w:w="1276"/>
        <w:gridCol w:w="1169"/>
        <w:gridCol w:w="1169"/>
        <w:gridCol w:w="1169"/>
        <w:gridCol w:w="1170"/>
      </w:tblGrid>
      <w:tr w:rsidR="00FF3797" w:rsidRPr="00F867BF" w14:paraId="00309570" w14:textId="77777777" w:rsidTr="00FF3797">
        <w:trPr>
          <w:trHeight w:val="218"/>
          <w:tblHeader/>
        </w:trPr>
        <w:tc>
          <w:tcPr>
            <w:tcW w:w="2336" w:type="dxa"/>
          </w:tcPr>
          <w:p w14:paraId="3667B8C6" w14:textId="4851C2FD" w:rsidR="00FF3797" w:rsidRPr="00F867BF" w:rsidRDefault="00FF3797" w:rsidP="00F77040">
            <w:pPr>
              <w:spacing w:line="240" w:lineRule="auto"/>
              <w:rPr>
                <w:i/>
                <w:iCs/>
                <w:color w:val="0000FF"/>
              </w:rPr>
            </w:pPr>
            <w:r w:rsidRPr="00F867BF">
              <w:rPr>
                <w:rFonts w:hint="cs"/>
                <w:b/>
                <w:bCs/>
                <w:i/>
                <w:iCs/>
                <w:cs/>
              </w:rPr>
              <w:t>ผลกระทบต่อกำไรหรือ</w:t>
            </w:r>
          </w:p>
        </w:tc>
        <w:tc>
          <w:tcPr>
            <w:tcW w:w="1276" w:type="dxa"/>
          </w:tcPr>
          <w:p w14:paraId="44285EF8" w14:textId="77777777" w:rsidR="00FF3797" w:rsidRPr="00F867BF" w:rsidRDefault="00FF3797" w:rsidP="00F7704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38" w:type="dxa"/>
            <w:gridSpan w:val="2"/>
            <w:hideMark/>
          </w:tcPr>
          <w:p w14:paraId="5BD01E2B" w14:textId="54456BC0" w:rsidR="00FF3797" w:rsidRPr="00F867BF" w:rsidRDefault="00FF3797" w:rsidP="00F7704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867BF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39" w:type="dxa"/>
            <w:gridSpan w:val="2"/>
            <w:hideMark/>
          </w:tcPr>
          <w:p w14:paraId="6E5CFBB1" w14:textId="5941B5C1" w:rsidR="00FF3797" w:rsidRPr="00F867BF" w:rsidRDefault="00FF3797" w:rsidP="00F7704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F3797" w:rsidRPr="00F867BF" w14:paraId="0E43DED5" w14:textId="77777777" w:rsidTr="00FF3797">
        <w:trPr>
          <w:tblHeader/>
        </w:trPr>
        <w:tc>
          <w:tcPr>
            <w:tcW w:w="2336" w:type="dxa"/>
          </w:tcPr>
          <w:p w14:paraId="62E19EF6" w14:textId="7FDFD094" w:rsidR="00FF3797" w:rsidRPr="00F867BF" w:rsidRDefault="00FF3797" w:rsidP="0044422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276" w:type="dxa"/>
            <w:hideMark/>
          </w:tcPr>
          <w:p w14:paraId="049C22D5" w14:textId="77777777" w:rsidR="00FF3797" w:rsidRPr="00F867BF" w:rsidRDefault="00FF3797" w:rsidP="00F77040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169" w:type="dxa"/>
            <w:hideMark/>
          </w:tcPr>
          <w:p w14:paraId="74F0F09C" w14:textId="77777777" w:rsidR="00FF3797" w:rsidRPr="00F867BF" w:rsidRDefault="00FF3797" w:rsidP="00F7704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169" w:type="dxa"/>
            <w:hideMark/>
          </w:tcPr>
          <w:p w14:paraId="1EE51FDA" w14:textId="77777777" w:rsidR="00FF3797" w:rsidRPr="00F867BF" w:rsidRDefault="00FF3797" w:rsidP="00F7704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169" w:type="dxa"/>
            <w:hideMark/>
          </w:tcPr>
          <w:p w14:paraId="44F30BE7" w14:textId="77777777" w:rsidR="00FF3797" w:rsidRPr="00F867BF" w:rsidRDefault="00FF3797" w:rsidP="00F7704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170" w:type="dxa"/>
            <w:hideMark/>
          </w:tcPr>
          <w:p w14:paraId="4C69B4A4" w14:textId="77777777" w:rsidR="00FF3797" w:rsidRPr="00F867BF" w:rsidRDefault="00FF3797" w:rsidP="00F7704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712E68" w:rsidRPr="00F867BF" w14:paraId="1C4AEB1B" w14:textId="77777777" w:rsidTr="00FF3797">
        <w:trPr>
          <w:tblHeader/>
        </w:trPr>
        <w:tc>
          <w:tcPr>
            <w:tcW w:w="2336" w:type="dxa"/>
          </w:tcPr>
          <w:p w14:paraId="5CC85064" w14:textId="77777777" w:rsidR="00712E68" w:rsidRPr="00F867BF" w:rsidRDefault="00712E68" w:rsidP="00F77040">
            <w:pPr>
              <w:spacing w:line="240" w:lineRule="auto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BC10351" w14:textId="77777777" w:rsidR="00712E68" w:rsidRPr="00F867BF" w:rsidRDefault="00712E68" w:rsidP="00F7704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677" w:type="dxa"/>
            <w:gridSpan w:val="4"/>
            <w:hideMark/>
          </w:tcPr>
          <w:p w14:paraId="06A8FEFD" w14:textId="7A61C835" w:rsidR="00712E68" w:rsidRPr="00F867BF" w:rsidRDefault="00712E68" w:rsidP="00F7704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F3797" w:rsidRPr="00F867BF" w14:paraId="2FF04225" w14:textId="77777777" w:rsidTr="00FF3797">
        <w:tc>
          <w:tcPr>
            <w:tcW w:w="2336" w:type="dxa"/>
          </w:tcPr>
          <w:p w14:paraId="727E40F0" w14:textId="1F5A9660" w:rsidR="00FF3797" w:rsidRPr="00F867BF" w:rsidRDefault="00FF3797" w:rsidP="0044422C">
            <w:pPr>
              <w:spacing w:line="240" w:lineRule="auto"/>
              <w:ind w:left="98" w:hanging="90"/>
              <w:jc w:val="thaiDistribute"/>
              <w:rPr>
                <w:b/>
                <w:bCs/>
                <w:i/>
                <w:iCs/>
              </w:rPr>
            </w:pPr>
            <w:r w:rsidRPr="00F867BF">
              <w:rPr>
                <w:rFonts w:hint="cs"/>
                <w:b/>
                <w:bCs/>
                <w:i/>
                <w:iCs/>
              </w:rPr>
              <w:t xml:space="preserve">31 </w:t>
            </w:r>
            <w:r w:rsidRPr="00F867BF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Pr="00F867BF">
              <w:rPr>
                <w:rFonts w:hint="cs"/>
                <w:b/>
                <w:bCs/>
                <w:i/>
                <w:iCs/>
              </w:rPr>
              <w:t>256</w:t>
            </w:r>
            <w:r w:rsidR="004C2366" w:rsidRPr="00F867BF">
              <w:rPr>
                <w:rFonts w:hint="cs"/>
                <w:b/>
                <w:bCs/>
                <w:i/>
                <w:iCs/>
                <w:cs/>
              </w:rPr>
              <w:t>7</w:t>
            </w:r>
          </w:p>
        </w:tc>
        <w:tc>
          <w:tcPr>
            <w:tcW w:w="1276" w:type="dxa"/>
          </w:tcPr>
          <w:p w14:paraId="708E2421" w14:textId="77777777" w:rsidR="00FF3797" w:rsidRPr="00F867BF" w:rsidRDefault="00FF3797" w:rsidP="004442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180D0A64" w14:textId="77777777" w:rsidR="00FF3797" w:rsidRPr="00F867BF" w:rsidRDefault="00FF3797" w:rsidP="00CF7778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69" w:type="dxa"/>
          </w:tcPr>
          <w:p w14:paraId="0899A019" w14:textId="77777777" w:rsidR="00FF3797" w:rsidRPr="00F867BF" w:rsidRDefault="00FF3797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D8F8091" w14:textId="77777777" w:rsidR="00FF3797" w:rsidRPr="00F867BF" w:rsidRDefault="00FF3797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285BEAA" w14:textId="77777777" w:rsidR="00FF3797" w:rsidRPr="00F867BF" w:rsidRDefault="00FF3797" w:rsidP="00CF777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1C7C" w:rsidRPr="00F867BF" w14:paraId="4DB58306" w14:textId="77777777" w:rsidTr="00FF3797">
        <w:tc>
          <w:tcPr>
            <w:tcW w:w="2336" w:type="dxa"/>
          </w:tcPr>
          <w:p w14:paraId="2F265CBC" w14:textId="6F545CD2" w:rsidR="00C11C7C" w:rsidRPr="00F867BF" w:rsidRDefault="00C11C7C" w:rsidP="00C11C7C">
            <w:pPr>
              <w:spacing w:line="240" w:lineRule="auto"/>
              <w:ind w:left="98" w:hanging="90"/>
              <w:jc w:val="thaiDistribute"/>
              <w:rPr>
                <w:b/>
                <w:bCs/>
                <w:i/>
                <w:iCs/>
              </w:rPr>
            </w:pPr>
            <w:r w:rsidRPr="00F867BF">
              <w:rPr>
                <w:rFonts w:hint="cs"/>
                <w:cs/>
              </w:rPr>
              <w:t>เงินเหรียญสหรัฐอเมริกา</w:t>
            </w:r>
          </w:p>
        </w:tc>
        <w:tc>
          <w:tcPr>
            <w:tcW w:w="1276" w:type="dxa"/>
          </w:tcPr>
          <w:p w14:paraId="6DC06339" w14:textId="6471CEB4" w:rsidR="00C11C7C" w:rsidRPr="00F867BF" w:rsidRDefault="00C11C7C" w:rsidP="00C11C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3 - 5</w:t>
            </w:r>
          </w:p>
        </w:tc>
        <w:tc>
          <w:tcPr>
            <w:tcW w:w="1169" w:type="dxa"/>
          </w:tcPr>
          <w:p w14:paraId="08AB7420" w14:textId="4A017EE3" w:rsidR="00C11C7C" w:rsidRPr="00F867BF" w:rsidRDefault="00C11C7C" w:rsidP="00C11C7C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(3</w:t>
            </w:r>
            <w:r w:rsidR="001E7F2C" w:rsidRPr="00F867B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52</w:t>
            </w:r>
            <w:r w:rsidR="00316DD0" w:rsidRPr="00F867B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169" w:type="dxa"/>
          </w:tcPr>
          <w:p w14:paraId="7AA455CD" w14:textId="44BEF3B9" w:rsidR="00C11C7C" w:rsidRPr="00F867BF" w:rsidRDefault="00C11C7C" w:rsidP="00C11C7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3</w:t>
            </w:r>
            <w:r w:rsidR="001E7F2C" w:rsidRPr="00F867BF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169" w:type="dxa"/>
          </w:tcPr>
          <w:p w14:paraId="7EEFA14D" w14:textId="73600B73" w:rsidR="00C11C7C" w:rsidRPr="00F867BF" w:rsidRDefault="00C11C7C" w:rsidP="00C11C7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170" w:type="dxa"/>
          </w:tcPr>
          <w:p w14:paraId="47EF9860" w14:textId="1E221A6C" w:rsidR="00C11C7C" w:rsidRPr="00F867BF" w:rsidRDefault="00C11C7C" w:rsidP="00C11C7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(2)</w:t>
            </w:r>
          </w:p>
        </w:tc>
      </w:tr>
      <w:tr w:rsidR="00C11C7C" w:rsidRPr="00F867BF" w14:paraId="4517B0F5" w14:textId="77777777" w:rsidTr="00FF3797">
        <w:tc>
          <w:tcPr>
            <w:tcW w:w="2336" w:type="dxa"/>
          </w:tcPr>
          <w:p w14:paraId="47706973" w14:textId="1F043699" w:rsidR="00C11C7C" w:rsidRPr="00F867BF" w:rsidRDefault="00C11C7C" w:rsidP="00C11C7C">
            <w:pPr>
              <w:spacing w:line="240" w:lineRule="auto"/>
              <w:ind w:left="98" w:hanging="90"/>
              <w:jc w:val="thaiDistribute"/>
              <w:rPr>
                <w:b/>
                <w:bCs/>
                <w:i/>
                <w:iCs/>
              </w:rPr>
            </w:pPr>
            <w:r w:rsidRPr="00F867BF">
              <w:rPr>
                <w:rFonts w:hint="cs"/>
                <w:cs/>
              </w:rPr>
              <w:t>เงินเยนญี่ปุ่น</w:t>
            </w:r>
          </w:p>
        </w:tc>
        <w:tc>
          <w:tcPr>
            <w:tcW w:w="1276" w:type="dxa"/>
          </w:tcPr>
          <w:p w14:paraId="3E8A4CAD" w14:textId="26DD1B08" w:rsidR="00C11C7C" w:rsidRPr="00F867BF" w:rsidRDefault="00C11C7C" w:rsidP="00C11C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169" w:type="dxa"/>
          </w:tcPr>
          <w:p w14:paraId="5AAC51E7" w14:textId="2869CA73" w:rsidR="00C11C7C" w:rsidRPr="00F867BF" w:rsidRDefault="00FC7697" w:rsidP="00C11C7C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GB"/>
              </w:rPr>
            </w:pPr>
            <w:r w:rsidRPr="00F867BF"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GB"/>
              </w:rPr>
              <w:t>6</w:t>
            </w:r>
          </w:p>
        </w:tc>
        <w:tc>
          <w:tcPr>
            <w:tcW w:w="1169" w:type="dxa"/>
          </w:tcPr>
          <w:p w14:paraId="5FBD518D" w14:textId="2FE236AA" w:rsidR="00C11C7C" w:rsidRPr="00F867BF" w:rsidRDefault="00FC7697" w:rsidP="00C11C7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67BF">
              <w:rPr>
                <w:rFonts w:ascii="Angsana New" w:hAnsi="Angsana New"/>
                <w:color w:val="000000" w:themeColor="text1"/>
                <w:sz w:val="30"/>
                <w:szCs w:val="30"/>
              </w:rPr>
              <w:t>(6)</w:t>
            </w:r>
          </w:p>
        </w:tc>
        <w:tc>
          <w:tcPr>
            <w:tcW w:w="1169" w:type="dxa"/>
          </w:tcPr>
          <w:p w14:paraId="64093DBA" w14:textId="318AA1F8" w:rsidR="00C11C7C" w:rsidRPr="00F867BF" w:rsidRDefault="00C11C7C" w:rsidP="00C11C7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170" w:type="dxa"/>
          </w:tcPr>
          <w:p w14:paraId="6A2268B4" w14:textId="4535B17F" w:rsidR="00C11C7C" w:rsidRPr="00F867BF" w:rsidRDefault="00C11C7C" w:rsidP="00C11C7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1C7C" w:rsidRPr="00F867BF" w14:paraId="508B12FD" w14:textId="77777777" w:rsidTr="00FF3797">
        <w:tc>
          <w:tcPr>
            <w:tcW w:w="2336" w:type="dxa"/>
          </w:tcPr>
          <w:p w14:paraId="22F28C44" w14:textId="3BA648EB" w:rsidR="00C11C7C" w:rsidRPr="00F867BF" w:rsidRDefault="00C11C7C" w:rsidP="00C11C7C">
            <w:pPr>
              <w:spacing w:line="240" w:lineRule="auto"/>
              <w:ind w:left="98" w:hanging="90"/>
              <w:jc w:val="thaiDistribute"/>
              <w:rPr>
                <w:cs/>
              </w:rPr>
            </w:pPr>
            <w:r w:rsidRPr="00F867BF">
              <w:rPr>
                <w:rFonts w:hint="cs"/>
                <w:cs/>
              </w:rPr>
              <w:t>เงินปอนด์อังกฤษ</w:t>
            </w:r>
          </w:p>
        </w:tc>
        <w:tc>
          <w:tcPr>
            <w:tcW w:w="1276" w:type="dxa"/>
          </w:tcPr>
          <w:p w14:paraId="4DFBCB31" w14:textId="75D7AB9D" w:rsidR="00C11C7C" w:rsidRPr="00F867BF" w:rsidRDefault="00C11C7C" w:rsidP="00C11C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69" w:type="dxa"/>
          </w:tcPr>
          <w:p w14:paraId="4FAF035F" w14:textId="50AF65D0" w:rsidR="00C11C7C" w:rsidRPr="00F867BF" w:rsidRDefault="00C11C7C" w:rsidP="00C11C7C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GB"/>
              </w:rPr>
            </w:pPr>
            <w:r w:rsidRPr="00F867BF"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GB"/>
              </w:rPr>
              <w:t>28</w:t>
            </w:r>
          </w:p>
        </w:tc>
        <w:tc>
          <w:tcPr>
            <w:tcW w:w="1169" w:type="dxa"/>
          </w:tcPr>
          <w:p w14:paraId="082134EC" w14:textId="33AAB742" w:rsidR="00C11C7C" w:rsidRPr="00F867BF" w:rsidRDefault="00C11C7C" w:rsidP="00C11C7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67BF">
              <w:rPr>
                <w:rFonts w:ascii="Angsana New" w:hAnsi="Angsana New"/>
                <w:color w:val="000000" w:themeColor="text1"/>
                <w:sz w:val="30"/>
                <w:szCs w:val="30"/>
              </w:rPr>
              <w:t>(28)</w:t>
            </w:r>
          </w:p>
        </w:tc>
        <w:tc>
          <w:tcPr>
            <w:tcW w:w="1169" w:type="dxa"/>
          </w:tcPr>
          <w:p w14:paraId="7CF7FA4D" w14:textId="37E74036" w:rsidR="00C11C7C" w:rsidRPr="00F867BF" w:rsidRDefault="00C11C7C" w:rsidP="00C11C7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170" w:type="dxa"/>
          </w:tcPr>
          <w:p w14:paraId="504A617F" w14:textId="3D9720BF" w:rsidR="00C11C7C" w:rsidRPr="00F867BF" w:rsidRDefault="00C11C7C" w:rsidP="00C11C7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1C7C" w:rsidRPr="00F867BF" w14:paraId="688DD332" w14:textId="77777777" w:rsidTr="00FF3797">
        <w:tc>
          <w:tcPr>
            <w:tcW w:w="2336" w:type="dxa"/>
          </w:tcPr>
          <w:p w14:paraId="3296A2AF" w14:textId="66E4EB89" w:rsidR="00C11C7C" w:rsidRPr="00F867BF" w:rsidRDefault="00C11C7C" w:rsidP="00C11C7C">
            <w:pPr>
              <w:spacing w:line="240" w:lineRule="auto"/>
              <w:ind w:left="98" w:hanging="90"/>
              <w:jc w:val="thaiDistribute"/>
              <w:rPr>
                <w:cs/>
              </w:rPr>
            </w:pPr>
            <w:r w:rsidRPr="00F867BF">
              <w:rPr>
                <w:rFonts w:hint="cs"/>
                <w:cs/>
              </w:rPr>
              <w:t>เงินยูโร</w:t>
            </w:r>
          </w:p>
        </w:tc>
        <w:tc>
          <w:tcPr>
            <w:tcW w:w="1276" w:type="dxa"/>
          </w:tcPr>
          <w:p w14:paraId="57EBD489" w14:textId="34616D4B" w:rsidR="00C11C7C" w:rsidRPr="00F867BF" w:rsidRDefault="00C11C7C" w:rsidP="00C11C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69" w:type="dxa"/>
          </w:tcPr>
          <w:p w14:paraId="0D45781F" w14:textId="364D3183" w:rsidR="00C11C7C" w:rsidRPr="00F867BF" w:rsidRDefault="00C11C7C" w:rsidP="00C11C7C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GB"/>
              </w:rPr>
            </w:pPr>
            <w:r w:rsidRPr="00F867BF"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GB"/>
              </w:rPr>
              <w:t>20</w:t>
            </w:r>
          </w:p>
        </w:tc>
        <w:tc>
          <w:tcPr>
            <w:tcW w:w="1169" w:type="dxa"/>
          </w:tcPr>
          <w:p w14:paraId="3D1DE367" w14:textId="2EE97586" w:rsidR="00C11C7C" w:rsidRPr="00F867BF" w:rsidRDefault="00C11C7C" w:rsidP="00C11C7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867BF">
              <w:rPr>
                <w:rFonts w:ascii="Angsana New" w:hAnsi="Angsana New"/>
                <w:color w:val="000000" w:themeColor="text1"/>
                <w:sz w:val="30"/>
                <w:szCs w:val="30"/>
              </w:rPr>
              <w:t>(20)</w:t>
            </w:r>
          </w:p>
        </w:tc>
        <w:tc>
          <w:tcPr>
            <w:tcW w:w="1169" w:type="dxa"/>
          </w:tcPr>
          <w:p w14:paraId="3EA9AB5A" w14:textId="69D02403" w:rsidR="00C11C7C" w:rsidRPr="00F867BF" w:rsidRDefault="00C11C7C" w:rsidP="00C11C7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170" w:type="dxa"/>
          </w:tcPr>
          <w:p w14:paraId="0E1F79BC" w14:textId="7102851E" w:rsidR="00C11C7C" w:rsidRPr="00F867BF" w:rsidRDefault="00C11C7C" w:rsidP="00C11C7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301E" w:rsidRPr="00F867BF" w14:paraId="0862F723" w14:textId="77777777" w:rsidTr="00FF3797">
        <w:tc>
          <w:tcPr>
            <w:tcW w:w="2336" w:type="dxa"/>
          </w:tcPr>
          <w:p w14:paraId="010CFCC6" w14:textId="77777777" w:rsidR="005C301E" w:rsidRPr="00F867BF" w:rsidRDefault="005C301E" w:rsidP="005C301E">
            <w:pPr>
              <w:spacing w:line="240" w:lineRule="auto"/>
              <w:ind w:left="98" w:hanging="90"/>
              <w:jc w:val="thaiDistribute"/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A49F9F0" w14:textId="77777777" w:rsidR="005C301E" w:rsidRPr="00F867BF" w:rsidRDefault="005C301E" w:rsidP="005C30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33066D5E" w14:textId="77777777" w:rsidR="005C301E" w:rsidRPr="00F867BF" w:rsidRDefault="005C301E" w:rsidP="005C301E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69" w:type="dxa"/>
          </w:tcPr>
          <w:p w14:paraId="11CCA82F" w14:textId="77777777" w:rsidR="005C301E" w:rsidRPr="00F867BF" w:rsidRDefault="005C301E" w:rsidP="005C301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75E729" w14:textId="77777777" w:rsidR="005C301E" w:rsidRPr="00F867BF" w:rsidRDefault="005C301E" w:rsidP="005C301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4A77C93" w14:textId="77777777" w:rsidR="005C301E" w:rsidRPr="00F867BF" w:rsidRDefault="005C301E" w:rsidP="005C301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301E" w:rsidRPr="00F867BF" w14:paraId="6081C1DA" w14:textId="77777777" w:rsidTr="00FF3797">
        <w:tc>
          <w:tcPr>
            <w:tcW w:w="2336" w:type="dxa"/>
          </w:tcPr>
          <w:p w14:paraId="08C4E1BA" w14:textId="6662E0B4" w:rsidR="005C301E" w:rsidRPr="00F867BF" w:rsidRDefault="005C301E" w:rsidP="005C301E">
            <w:pPr>
              <w:spacing w:line="240" w:lineRule="auto"/>
              <w:ind w:left="98" w:hanging="90"/>
              <w:jc w:val="thaiDistribute"/>
              <w:rPr>
                <w:cs/>
              </w:rPr>
            </w:pPr>
            <w:r w:rsidRPr="00F867BF">
              <w:rPr>
                <w:rFonts w:hint="cs"/>
                <w:b/>
                <w:bCs/>
                <w:i/>
                <w:iCs/>
              </w:rPr>
              <w:t xml:space="preserve">31 </w:t>
            </w:r>
            <w:r w:rsidRPr="00F867BF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Pr="00F867BF">
              <w:rPr>
                <w:rFonts w:hint="cs"/>
                <w:b/>
                <w:bCs/>
                <w:i/>
                <w:iCs/>
              </w:rPr>
              <w:t>256</w:t>
            </w:r>
            <w:r w:rsidR="004C2366" w:rsidRPr="00F867BF">
              <w:rPr>
                <w:rFonts w:hint="cs"/>
                <w:b/>
                <w:bCs/>
                <w:i/>
                <w:iCs/>
                <w:cs/>
              </w:rPr>
              <w:t>6</w:t>
            </w:r>
          </w:p>
        </w:tc>
        <w:tc>
          <w:tcPr>
            <w:tcW w:w="1276" w:type="dxa"/>
          </w:tcPr>
          <w:p w14:paraId="04144962" w14:textId="77777777" w:rsidR="005C301E" w:rsidRPr="00F867BF" w:rsidRDefault="005C301E" w:rsidP="005C30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194FD98B" w14:textId="77777777" w:rsidR="005C301E" w:rsidRPr="00F867BF" w:rsidRDefault="005C301E" w:rsidP="005C301E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69" w:type="dxa"/>
          </w:tcPr>
          <w:p w14:paraId="2D7849CA" w14:textId="77777777" w:rsidR="005C301E" w:rsidRPr="00F867BF" w:rsidRDefault="005C301E" w:rsidP="005C301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78D9D71" w14:textId="77777777" w:rsidR="005C301E" w:rsidRPr="00F867BF" w:rsidRDefault="005C301E" w:rsidP="005C301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DDE341B" w14:textId="77777777" w:rsidR="005C301E" w:rsidRPr="00F867BF" w:rsidRDefault="005C301E" w:rsidP="005C301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2366" w:rsidRPr="00F867BF" w14:paraId="374AE8F2" w14:textId="77777777" w:rsidTr="00FF3797">
        <w:tc>
          <w:tcPr>
            <w:tcW w:w="2336" w:type="dxa"/>
          </w:tcPr>
          <w:p w14:paraId="012A3152" w14:textId="53BDBCE7" w:rsidR="004C2366" w:rsidRPr="00F867BF" w:rsidRDefault="004C2366" w:rsidP="004C2366">
            <w:pPr>
              <w:spacing w:line="240" w:lineRule="auto"/>
              <w:ind w:left="98" w:hanging="90"/>
              <w:jc w:val="thaiDistribute"/>
              <w:rPr>
                <w:cs/>
              </w:rPr>
            </w:pPr>
            <w:r w:rsidRPr="00F867BF">
              <w:rPr>
                <w:rFonts w:hint="cs"/>
                <w:cs/>
              </w:rPr>
              <w:t>เงินเหรียญสหรัฐอเมริกา</w:t>
            </w:r>
          </w:p>
        </w:tc>
        <w:tc>
          <w:tcPr>
            <w:tcW w:w="1276" w:type="dxa"/>
          </w:tcPr>
          <w:p w14:paraId="4AB2C758" w14:textId="4270A373" w:rsidR="004C2366" w:rsidRPr="00F867BF" w:rsidRDefault="004C2366" w:rsidP="004C236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3 - 5</w:t>
            </w:r>
          </w:p>
        </w:tc>
        <w:tc>
          <w:tcPr>
            <w:tcW w:w="1169" w:type="dxa"/>
          </w:tcPr>
          <w:p w14:paraId="4796496B" w14:textId="5BCEDCE1" w:rsidR="004C2366" w:rsidRPr="00F867BF" w:rsidRDefault="004C2366" w:rsidP="004C2366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(33)</w:t>
            </w:r>
          </w:p>
        </w:tc>
        <w:tc>
          <w:tcPr>
            <w:tcW w:w="1169" w:type="dxa"/>
          </w:tcPr>
          <w:p w14:paraId="60D3E33B" w14:textId="593EC7D9" w:rsidR="004C2366" w:rsidRPr="00F867BF" w:rsidRDefault="004C2366" w:rsidP="004C23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169" w:type="dxa"/>
          </w:tcPr>
          <w:p w14:paraId="00B0A360" w14:textId="1A524297" w:rsidR="004C2366" w:rsidRPr="00F867BF" w:rsidRDefault="004C2366" w:rsidP="004C23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bidi="th-TH"/>
              </w:rPr>
              <w:t>211</w:t>
            </w:r>
          </w:p>
        </w:tc>
        <w:tc>
          <w:tcPr>
            <w:tcW w:w="1170" w:type="dxa"/>
          </w:tcPr>
          <w:p w14:paraId="09590614" w14:textId="5B96C371" w:rsidR="004C2366" w:rsidRPr="00F867BF" w:rsidRDefault="004C2366" w:rsidP="004C23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(211)</w:t>
            </w:r>
          </w:p>
        </w:tc>
      </w:tr>
      <w:tr w:rsidR="004C2366" w:rsidRPr="00F867BF" w14:paraId="74EBDBB3" w14:textId="77777777" w:rsidTr="00FF3797">
        <w:tc>
          <w:tcPr>
            <w:tcW w:w="2336" w:type="dxa"/>
          </w:tcPr>
          <w:p w14:paraId="43895967" w14:textId="2380DFD4" w:rsidR="004C2366" w:rsidRPr="00F867BF" w:rsidRDefault="004C2366" w:rsidP="004C2366">
            <w:pPr>
              <w:spacing w:line="240" w:lineRule="auto"/>
              <w:ind w:left="98" w:hanging="90"/>
              <w:jc w:val="thaiDistribute"/>
              <w:rPr>
                <w:cs/>
              </w:rPr>
            </w:pPr>
            <w:r w:rsidRPr="00F867BF">
              <w:rPr>
                <w:rFonts w:hint="cs"/>
                <w:cs/>
              </w:rPr>
              <w:t>เงินเยนญี่ปุ่น</w:t>
            </w:r>
          </w:p>
        </w:tc>
        <w:tc>
          <w:tcPr>
            <w:tcW w:w="1276" w:type="dxa"/>
          </w:tcPr>
          <w:p w14:paraId="07379F62" w14:textId="41D4B29F" w:rsidR="004C2366" w:rsidRPr="00F867BF" w:rsidRDefault="004C2366" w:rsidP="004C236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2 - 10</w:t>
            </w:r>
          </w:p>
        </w:tc>
        <w:tc>
          <w:tcPr>
            <w:tcW w:w="1169" w:type="dxa"/>
          </w:tcPr>
          <w:p w14:paraId="7BEA39B5" w14:textId="17D55F2C" w:rsidR="004C2366" w:rsidRPr="00F867BF" w:rsidRDefault="004C2366" w:rsidP="004C2366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867BF"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GB"/>
              </w:rPr>
              <w:t>25</w:t>
            </w:r>
          </w:p>
        </w:tc>
        <w:tc>
          <w:tcPr>
            <w:tcW w:w="1169" w:type="dxa"/>
          </w:tcPr>
          <w:p w14:paraId="63B4BD0D" w14:textId="6FB0D38D" w:rsidR="004C2366" w:rsidRPr="00F867BF" w:rsidRDefault="004C2366" w:rsidP="004C23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color w:val="000000" w:themeColor="text1"/>
                <w:sz w:val="30"/>
                <w:szCs w:val="30"/>
              </w:rPr>
              <w:t>(25)</w:t>
            </w:r>
          </w:p>
        </w:tc>
        <w:tc>
          <w:tcPr>
            <w:tcW w:w="1169" w:type="dxa"/>
          </w:tcPr>
          <w:p w14:paraId="27C595EF" w14:textId="6DB0CDBE" w:rsidR="004C2366" w:rsidRPr="00F867BF" w:rsidRDefault="004C2366" w:rsidP="004C23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170" w:type="dxa"/>
          </w:tcPr>
          <w:p w14:paraId="6215AF1D" w14:textId="32D1E63D" w:rsidR="004C2366" w:rsidRPr="00F867BF" w:rsidRDefault="004C2366" w:rsidP="004C23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2366" w:rsidRPr="00F867BF" w14:paraId="11652032" w14:textId="77777777" w:rsidTr="00FF3797">
        <w:tc>
          <w:tcPr>
            <w:tcW w:w="2336" w:type="dxa"/>
          </w:tcPr>
          <w:p w14:paraId="1948E271" w14:textId="22179AE3" w:rsidR="004C2366" w:rsidRPr="00F867BF" w:rsidRDefault="004C2366" w:rsidP="004C2366">
            <w:pPr>
              <w:spacing w:line="240" w:lineRule="auto"/>
              <w:ind w:left="98" w:hanging="90"/>
              <w:jc w:val="thaiDistribute"/>
              <w:rPr>
                <w:cs/>
              </w:rPr>
            </w:pPr>
            <w:r w:rsidRPr="00F867BF">
              <w:rPr>
                <w:rFonts w:hint="cs"/>
                <w:cs/>
              </w:rPr>
              <w:t>เงินปอนด์อังกฤษ</w:t>
            </w:r>
          </w:p>
        </w:tc>
        <w:tc>
          <w:tcPr>
            <w:tcW w:w="1276" w:type="dxa"/>
          </w:tcPr>
          <w:p w14:paraId="1C23CAD7" w14:textId="397A8183" w:rsidR="004C2366" w:rsidRPr="00F867BF" w:rsidRDefault="004C2366" w:rsidP="004C236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17</w:t>
            </w:r>
          </w:p>
        </w:tc>
        <w:tc>
          <w:tcPr>
            <w:tcW w:w="1169" w:type="dxa"/>
          </w:tcPr>
          <w:p w14:paraId="24296B84" w14:textId="2BC73FC7" w:rsidR="004C2366" w:rsidRPr="00F867BF" w:rsidRDefault="004C2366" w:rsidP="004C2366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867B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 w:eastAsia="en-GB" w:bidi="th-TH"/>
              </w:rPr>
              <w:t>178</w:t>
            </w:r>
          </w:p>
        </w:tc>
        <w:tc>
          <w:tcPr>
            <w:tcW w:w="1169" w:type="dxa"/>
          </w:tcPr>
          <w:p w14:paraId="640E7B22" w14:textId="15E6902F" w:rsidR="004C2366" w:rsidRPr="00F867BF" w:rsidRDefault="004C2366" w:rsidP="004C23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(178)</w:t>
            </w:r>
          </w:p>
        </w:tc>
        <w:tc>
          <w:tcPr>
            <w:tcW w:w="1169" w:type="dxa"/>
          </w:tcPr>
          <w:p w14:paraId="1A96B72F" w14:textId="49361B36" w:rsidR="004C2366" w:rsidRPr="00F867BF" w:rsidRDefault="004C2366" w:rsidP="004C23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70" w:type="dxa"/>
          </w:tcPr>
          <w:p w14:paraId="22FE508E" w14:textId="3BBED30A" w:rsidR="004C2366" w:rsidRPr="00F867BF" w:rsidRDefault="004C2366" w:rsidP="004C23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2366" w:rsidRPr="00F867BF" w14:paraId="18C6090C" w14:textId="77777777" w:rsidTr="00FF3797">
        <w:tc>
          <w:tcPr>
            <w:tcW w:w="2336" w:type="dxa"/>
            <w:hideMark/>
          </w:tcPr>
          <w:p w14:paraId="4FD76C89" w14:textId="06B1D8FF" w:rsidR="004C2366" w:rsidRPr="00F867BF" w:rsidRDefault="004C2366" w:rsidP="004C2366">
            <w:pPr>
              <w:spacing w:line="240" w:lineRule="auto"/>
              <w:ind w:left="98" w:hanging="90"/>
              <w:jc w:val="thaiDistribute"/>
            </w:pPr>
            <w:r w:rsidRPr="00F867BF">
              <w:rPr>
                <w:rFonts w:hint="cs"/>
                <w:cs/>
              </w:rPr>
              <w:t>เงินยูโร</w:t>
            </w:r>
          </w:p>
        </w:tc>
        <w:tc>
          <w:tcPr>
            <w:tcW w:w="1276" w:type="dxa"/>
          </w:tcPr>
          <w:p w14:paraId="166B930C" w14:textId="47319E9F" w:rsidR="004C2366" w:rsidRPr="00F867BF" w:rsidRDefault="004C2366" w:rsidP="004C236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3 - 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17</w:t>
            </w:r>
          </w:p>
        </w:tc>
        <w:tc>
          <w:tcPr>
            <w:tcW w:w="1169" w:type="dxa"/>
          </w:tcPr>
          <w:p w14:paraId="37F4ED94" w14:textId="536F24BA" w:rsidR="004C2366" w:rsidRPr="00F867BF" w:rsidRDefault="004C2366" w:rsidP="004C2366">
            <w:pPr>
              <w:pStyle w:val="block"/>
              <w:tabs>
                <w:tab w:val="decimal" w:pos="820"/>
              </w:tabs>
              <w:spacing w:after="0" w:line="240" w:lineRule="atLeast"/>
              <w:ind w:left="0" w:right="-7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30"/>
                <w:szCs w:val="30"/>
                <w:lang w:val="en-US" w:eastAsia="en-GB"/>
              </w:rPr>
              <w:t>10</w:t>
            </w:r>
          </w:p>
        </w:tc>
        <w:tc>
          <w:tcPr>
            <w:tcW w:w="1169" w:type="dxa"/>
          </w:tcPr>
          <w:p w14:paraId="3FF5030F" w14:textId="72B609F9" w:rsidR="004C2366" w:rsidRPr="00F867BF" w:rsidRDefault="004C2366" w:rsidP="004C23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867BF">
              <w:rPr>
                <w:rFonts w:ascii="Angsana New" w:hAnsi="Angsana New"/>
                <w:color w:val="000000" w:themeColor="text1"/>
                <w:sz w:val="30"/>
                <w:szCs w:val="30"/>
              </w:rPr>
              <w:t>(10)</w:t>
            </w:r>
          </w:p>
        </w:tc>
        <w:tc>
          <w:tcPr>
            <w:tcW w:w="1169" w:type="dxa"/>
          </w:tcPr>
          <w:p w14:paraId="0270949F" w14:textId="211023DF" w:rsidR="004C2366" w:rsidRPr="00F867BF" w:rsidRDefault="004C2366" w:rsidP="004C23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170" w:type="dxa"/>
          </w:tcPr>
          <w:p w14:paraId="58C5010C" w14:textId="50C58359" w:rsidR="004C2366" w:rsidRPr="00F867BF" w:rsidRDefault="004C2366" w:rsidP="004C23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32B1E5A" w14:textId="416C5BBA" w:rsidR="00712E68" w:rsidRPr="00F867BF" w:rsidRDefault="00712E68" w:rsidP="006646A8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C21E059" w14:textId="525D682D" w:rsidR="00FD3601" w:rsidRPr="00F867BF" w:rsidRDefault="00FD3601" w:rsidP="00FD3601">
      <w:pPr>
        <w:pStyle w:val="block"/>
        <w:spacing w:after="0" w:line="240" w:lineRule="auto"/>
        <w:ind w:left="900" w:right="-7" w:hanging="90"/>
        <w:jc w:val="both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  <w:lang w:bidi="th-TH"/>
        </w:rPr>
        <w:t>(</w:t>
      </w:r>
      <w:r w:rsidR="00BC7531" w:rsidRPr="00F867BF">
        <w:rPr>
          <w:rFonts w:ascii="Angsana New" w:hAnsi="Angsana New" w:hint="cs"/>
          <w:sz w:val="30"/>
          <w:szCs w:val="30"/>
          <w:cs/>
          <w:lang w:bidi="th-TH"/>
        </w:rPr>
        <w:t>ค</w:t>
      </w:r>
      <w:r w:rsidRPr="00F867BF">
        <w:rPr>
          <w:rFonts w:ascii="Angsana New" w:hAnsi="Angsana New" w:hint="cs"/>
          <w:sz w:val="30"/>
          <w:szCs w:val="30"/>
          <w:cs/>
          <w:lang w:bidi="th-TH"/>
        </w:rPr>
        <w:t>.</w:t>
      </w:r>
      <w:r w:rsidR="00DE3F43" w:rsidRPr="00F867BF">
        <w:rPr>
          <w:rFonts w:ascii="Angsana New" w:hAnsi="Angsana New" w:hint="cs"/>
          <w:sz w:val="30"/>
          <w:szCs w:val="30"/>
          <w:lang w:val="en-US"/>
        </w:rPr>
        <w:t>3</w:t>
      </w:r>
      <w:r w:rsidRPr="00F867BF">
        <w:rPr>
          <w:rFonts w:ascii="Angsana New" w:hAnsi="Angsana New" w:hint="cs"/>
          <w:sz w:val="30"/>
          <w:szCs w:val="30"/>
          <w:cs/>
          <w:lang w:bidi="th-TH"/>
        </w:rPr>
        <w:t>.</w:t>
      </w:r>
      <w:r w:rsidR="00DE3F43" w:rsidRPr="00F867BF">
        <w:rPr>
          <w:rFonts w:ascii="Angsana New" w:hAnsi="Angsana New" w:hint="cs"/>
          <w:sz w:val="30"/>
          <w:szCs w:val="30"/>
          <w:lang w:val="en-US"/>
        </w:rPr>
        <w:t>2</w:t>
      </w:r>
      <w:r w:rsidRPr="00F867BF">
        <w:rPr>
          <w:rFonts w:ascii="Angsana New" w:hAnsi="Angsana New" w:hint="cs"/>
          <w:sz w:val="30"/>
          <w:szCs w:val="30"/>
          <w:cs/>
          <w:lang w:val="en-US" w:bidi="th-TH"/>
        </w:rPr>
        <w:t xml:space="preserve">) </w:t>
      </w:r>
      <w:r w:rsidRPr="00F867BF">
        <w:rPr>
          <w:rFonts w:ascii="Angsana New" w:hAnsi="Angsana New" w:hint="cs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1AA89CB0" w14:textId="77777777" w:rsidR="00FD3601" w:rsidRPr="00F867BF" w:rsidRDefault="00FD3601" w:rsidP="00FD3601">
      <w:pPr>
        <w:pStyle w:val="block"/>
        <w:spacing w:after="0" w:line="240" w:lineRule="auto"/>
        <w:ind w:left="1260" w:right="-7" w:hanging="9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7C75A91" w14:textId="77777777" w:rsidR="00BF2E69" w:rsidRPr="00F867BF" w:rsidRDefault="00BF2E69" w:rsidP="00BF2E69">
      <w:pPr>
        <w:tabs>
          <w:tab w:val="clear" w:pos="454"/>
          <w:tab w:val="clear" w:pos="907"/>
          <w:tab w:val="left" w:pos="630"/>
        </w:tabs>
        <w:spacing w:line="240" w:lineRule="auto"/>
        <w:ind w:left="1350"/>
        <w:jc w:val="thaiDistribute"/>
      </w:pPr>
      <w:r w:rsidRPr="00F867BF">
        <w:rPr>
          <w:rFonts w:hint="cs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F867BF">
        <w:rPr>
          <w:rFonts w:hint="cs"/>
        </w:rPr>
        <w:t xml:space="preserve"> </w:t>
      </w:r>
      <w:r w:rsidRPr="00F867BF">
        <w:rPr>
          <w:rFonts w:hint="cs"/>
          <w:cs/>
        </w:rPr>
        <w:t>ผลกระทบต่อผลการดำเนินงานและกระแสเงินสดของกลุ่มบริษัท</w:t>
      </w:r>
      <w:r w:rsidRPr="00F867BF">
        <w:rPr>
          <w:rFonts w:hint="cs"/>
        </w:rPr>
        <w:t xml:space="preserve"> </w:t>
      </w:r>
      <w:r w:rsidRPr="00F867BF">
        <w:rPr>
          <w:rFonts w:hint="cs"/>
          <w:cs/>
        </w:rPr>
        <w:t>เนื่องจากเงินกู้ยืมจากสถาบันการเงินส่วนใหญ่มีอัตราดอกเบี้ยลอยตัว กลุ่มบริษัทได้ลดความเสี่ยงดังกล่าวด้วยการทำสัญญาแลกเปลี่ยนอัตราดอกเบี้ย เพื่อจัดการฐานะเปิดต่อความผันผวนในอัตราดอกเบี้ยสำหรับเงินกู้ยืมบางรายการ</w:t>
      </w:r>
    </w:p>
    <w:p w14:paraId="67C156D6" w14:textId="7F2D4A52" w:rsidR="002F3ADA" w:rsidRPr="00F867BF" w:rsidRDefault="002F3ADA" w:rsidP="00FD3601">
      <w:pPr>
        <w:tabs>
          <w:tab w:val="clear" w:pos="454"/>
          <w:tab w:val="clear" w:pos="907"/>
          <w:tab w:val="left" w:pos="630"/>
        </w:tabs>
        <w:spacing w:line="240" w:lineRule="auto"/>
        <w:ind w:left="1350"/>
        <w:jc w:val="thaiDistribute"/>
      </w:pPr>
    </w:p>
    <w:p w14:paraId="27CC89F4" w14:textId="77777777" w:rsidR="00BF2E69" w:rsidRPr="00F867BF" w:rsidRDefault="00BF2E69" w:rsidP="00BF2E69">
      <w:pPr>
        <w:pStyle w:val="block"/>
        <w:spacing w:after="0" w:line="240" w:lineRule="auto"/>
        <w:ind w:left="1350" w:right="-7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6E6E6"/>
          <w:lang w:bidi="th-TH"/>
        </w:rPr>
      </w:pPr>
      <w:r w:rsidRPr="00F867BF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ลุ่มบริษัทนำนโยบายป้องกันความเสี่ยงมาถือปฏิบัติเพื่อให้มั่นใจว่าฐานะเปิดต่อความเสี่ยงด้านอัตราดอกเบี้ยอยู่ในระดับที่เหมาะสม ซึ่งบางส่วนเป็นการทำสัญญาอัตราดอกเบี้ยคงที่และการกู้ยืมเงินบางส่วนมีอัตราดอกเบี้ยลอยตัวและใช้สัญญาแลกเปลี่ยนอัตราดอกเบี้ยเพื่อป้องกันความเสี่ยงในการเปลี่ยนแปลงของกระแสเงินสดที่เกิดจากการเคลื่อนไหวของอัตราดอกเบี้ย </w:t>
      </w:r>
    </w:p>
    <w:p w14:paraId="3389E96A" w14:textId="5A672976" w:rsidR="0044422C" w:rsidRPr="00F867BF" w:rsidRDefault="00BF2E69" w:rsidP="00FF3B47">
      <w:pPr>
        <w:pStyle w:val="block"/>
        <w:spacing w:after="0" w:line="240" w:lineRule="auto"/>
        <w:ind w:left="13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867BF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 xml:space="preserve">กลุ่มบริษัทพิจารณาความสัมพันธ์ที่มีอยู่ระหว่างเครื่องมือที่ใช้ในการป้องกันความเสี่ยงและรายการที่ป้องกันความเสี่ยงโดยพิจารณาจากอัตราดอกเบี้ยที่อ้างอิง แนวโน้ม วันที่กำหนดราคาใหม่และวันที่ครบกำหนด และจำนวนเงินตามสัญญาหรือราคาตามมูลค่าที่ตราไว้ </w:t>
      </w:r>
    </w:p>
    <w:p w14:paraId="0532E19A" w14:textId="77777777" w:rsidR="00CD6F88" w:rsidRPr="00F867BF" w:rsidRDefault="00CD6F88" w:rsidP="00BF2E69">
      <w:pPr>
        <w:pStyle w:val="block"/>
        <w:spacing w:after="0" w:line="240" w:lineRule="auto"/>
        <w:ind w:left="13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842D78E" w14:textId="0ABCB9DC" w:rsidR="00BF2E69" w:rsidRPr="00F867BF" w:rsidRDefault="00BF2E69" w:rsidP="00BF2E69">
      <w:pPr>
        <w:pStyle w:val="block"/>
        <w:spacing w:after="0" w:line="240" w:lineRule="auto"/>
        <w:ind w:left="13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867BF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ประเมินว่าอนุพันธ์ที่กำหนดในความสัมพันธ์ของการป้องกันความเสี่ยงคาดว่าจะมีประสิทธิผลในการหักกลบการเปลี่ยนแปลงในกระแสเงินของรายการที่ต้องการป้องกันความเสี่ยงหรือไม่ โดยใช้วิธีการอนุพันธ์เสมือน</w:t>
      </w:r>
    </w:p>
    <w:p w14:paraId="0021ED99" w14:textId="77777777" w:rsidR="004D48A8" w:rsidRPr="00F867BF" w:rsidRDefault="004D48A8" w:rsidP="004D48A8">
      <w:pPr>
        <w:pStyle w:val="block"/>
        <w:spacing w:after="0" w:line="240" w:lineRule="auto"/>
        <w:ind w:left="1354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949F924" w14:textId="77777777" w:rsidR="002F3ADA" w:rsidRPr="00F867BF" w:rsidRDefault="002F3ADA" w:rsidP="002F3ADA">
      <w:pPr>
        <w:pStyle w:val="block"/>
        <w:spacing w:after="0" w:line="240" w:lineRule="auto"/>
        <w:ind w:left="1350" w:right="-7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F867BF">
        <w:rPr>
          <w:rFonts w:ascii="Angsana New" w:hAnsi="Angsana New" w:hint="cs"/>
          <w:sz w:val="30"/>
          <w:szCs w:val="30"/>
          <w:cs/>
          <w:lang w:val="en-US" w:bidi="th-TH"/>
        </w:rPr>
        <w:t xml:space="preserve">ความสัมพันธ์ของการป้องกันความเสี่ยงดังกล่าว ความไม่มีประสิทธิผลส่วนใหญ่เกิดจาก </w:t>
      </w:r>
    </w:p>
    <w:p w14:paraId="45E7AA7A" w14:textId="239AE946" w:rsidR="002F3ADA" w:rsidRPr="00F867BF" w:rsidRDefault="002F3ADA" w:rsidP="00BA56D2">
      <w:pPr>
        <w:pStyle w:val="BodyText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71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ผลกระทบจากความเสี่ยงด้านเครดิตของคู่สัญญาและของกลุ่มบริษัทที่มีต่อมูลค่ายุติธรรมของสัญ</w:t>
      </w:r>
      <w:r w:rsidR="00BA56D2" w:rsidRPr="00F867BF">
        <w:rPr>
          <w:rFonts w:ascii="Angsana New" w:hAnsi="Angsana New" w:hint="cs"/>
          <w:sz w:val="30"/>
          <w:szCs w:val="30"/>
          <w:cs/>
        </w:rPr>
        <w:t>ญา</w:t>
      </w:r>
      <w:r w:rsidRPr="00F867BF">
        <w:rPr>
          <w:rFonts w:ascii="Angsana New" w:hAnsi="Angsana New" w:hint="cs"/>
          <w:sz w:val="30"/>
          <w:szCs w:val="30"/>
          <w:cs/>
        </w:rPr>
        <w:t>แลกเปลี่ยนอัตราดอกเบี้ยซึ่งไม่สะท้อนในการเปลี่ยนแปลงมูลค่ายุติธรรมของกระแสเงินสดที่ป้องกันความเสี่ยงซึ่งเกิดจากการเปลี่ยนแปลงในอัตราดอกเบี้ย และ</w:t>
      </w:r>
    </w:p>
    <w:p w14:paraId="6383E056" w14:textId="77777777" w:rsidR="002F3ADA" w:rsidRPr="00F867BF" w:rsidRDefault="002F3ADA" w:rsidP="00BA56D2">
      <w:pPr>
        <w:pStyle w:val="BodyText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710"/>
        <w:jc w:val="thaiDistribute"/>
        <w:rPr>
          <w:rFonts w:ascii="Angsana New" w:hAnsi="Angsana New"/>
          <w:sz w:val="30"/>
          <w:szCs w:val="30"/>
        </w:rPr>
      </w:pPr>
      <w:r w:rsidRPr="00F867BF">
        <w:rPr>
          <w:rFonts w:ascii="Angsana New" w:hAnsi="Angsana New" w:hint="cs"/>
          <w:sz w:val="30"/>
          <w:szCs w:val="30"/>
          <w:cs/>
        </w:rPr>
        <w:t>ความแตกต่างของวันที่กำหนดราคาใหม่ระหว่างสัญญาแลกเปลี่ยนและการกู้ยืม</w:t>
      </w:r>
    </w:p>
    <w:p w14:paraId="767884D6" w14:textId="372CD978" w:rsidR="00FD3601" w:rsidRPr="00F867BF" w:rsidRDefault="00FD3601" w:rsidP="00FD3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</w:pPr>
    </w:p>
    <w:tbl>
      <w:tblPr>
        <w:tblStyle w:val="TableGrid"/>
        <w:tblW w:w="8469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94"/>
        <w:gridCol w:w="1195"/>
        <w:gridCol w:w="1195"/>
        <w:gridCol w:w="1195"/>
      </w:tblGrid>
      <w:tr w:rsidR="00FF3797" w:rsidRPr="00F867BF" w14:paraId="4EEC80E3" w14:textId="77777777" w:rsidTr="00FF3797">
        <w:trPr>
          <w:tblHeader/>
        </w:trPr>
        <w:tc>
          <w:tcPr>
            <w:tcW w:w="3690" w:type="dxa"/>
            <w:hideMark/>
          </w:tcPr>
          <w:p w14:paraId="098FE4DC" w14:textId="77777777" w:rsidR="00FF3797" w:rsidRPr="00F867BF" w:rsidRDefault="00FF3797" w:rsidP="00545C7D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389" w:type="dxa"/>
            <w:gridSpan w:val="2"/>
          </w:tcPr>
          <w:p w14:paraId="704B7C8C" w14:textId="14565993" w:rsidR="00FF3797" w:rsidRPr="00F867BF" w:rsidRDefault="00FF3797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90" w:type="dxa"/>
            <w:gridSpan w:val="2"/>
          </w:tcPr>
          <w:p w14:paraId="6AD02A1D" w14:textId="4FB7217C" w:rsidR="00FF3797" w:rsidRPr="00F867BF" w:rsidRDefault="00FF3797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805A42" w:rsidRPr="00F867BF" w14:paraId="7AB9E3E5" w14:textId="77777777" w:rsidTr="00805A42">
        <w:trPr>
          <w:tblHeader/>
        </w:trPr>
        <w:tc>
          <w:tcPr>
            <w:tcW w:w="3690" w:type="dxa"/>
            <w:hideMark/>
          </w:tcPr>
          <w:p w14:paraId="62196319" w14:textId="77777777" w:rsidR="00805A42" w:rsidRPr="00F867BF" w:rsidRDefault="00805A42" w:rsidP="00805A4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94" w:type="dxa"/>
            <w:hideMark/>
          </w:tcPr>
          <w:p w14:paraId="02FB9FBC" w14:textId="48027F54" w:rsidR="00805A42" w:rsidRPr="00F867BF" w:rsidRDefault="00805A42" w:rsidP="00805A4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4C2366"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1195" w:type="dxa"/>
            <w:hideMark/>
          </w:tcPr>
          <w:p w14:paraId="47B7101A" w14:textId="5C7D1E0F" w:rsidR="00805A42" w:rsidRPr="00F867BF" w:rsidRDefault="00805A42" w:rsidP="00805A4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4C2366"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1195" w:type="dxa"/>
            <w:hideMark/>
          </w:tcPr>
          <w:p w14:paraId="54206183" w14:textId="0E837FF0" w:rsidR="00805A42" w:rsidRPr="00F867BF" w:rsidRDefault="00805A42" w:rsidP="00805A4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4C2366"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1195" w:type="dxa"/>
            <w:hideMark/>
          </w:tcPr>
          <w:p w14:paraId="1DCA7366" w14:textId="3A910F7F" w:rsidR="00805A42" w:rsidRPr="00F867BF" w:rsidRDefault="00805A42" w:rsidP="00805A4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4C2366"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</w:t>
            </w:r>
          </w:p>
        </w:tc>
      </w:tr>
      <w:tr w:rsidR="009916B1" w:rsidRPr="00F867BF" w14:paraId="41504320" w14:textId="77777777">
        <w:trPr>
          <w:tblHeader/>
        </w:trPr>
        <w:tc>
          <w:tcPr>
            <w:tcW w:w="3690" w:type="dxa"/>
          </w:tcPr>
          <w:p w14:paraId="48D64897" w14:textId="77777777" w:rsidR="009916B1" w:rsidRPr="00F867BF" w:rsidRDefault="009916B1" w:rsidP="00805A4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779" w:type="dxa"/>
            <w:gridSpan w:val="4"/>
          </w:tcPr>
          <w:p w14:paraId="440650A3" w14:textId="29C0B00E" w:rsidR="009916B1" w:rsidRPr="00F867BF" w:rsidRDefault="009916B1" w:rsidP="00805A4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7B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Pr="00F867B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9916B1" w:rsidRPr="00F867BF" w14:paraId="0A1BAB39" w14:textId="77777777">
        <w:trPr>
          <w:tblHeader/>
        </w:trPr>
        <w:tc>
          <w:tcPr>
            <w:tcW w:w="8469" w:type="dxa"/>
            <w:gridSpan w:val="5"/>
          </w:tcPr>
          <w:p w14:paraId="2EB8FF02" w14:textId="4E82E658" w:rsidR="009916B1" w:rsidRPr="00F867BF" w:rsidRDefault="009916B1" w:rsidP="009916B1">
            <w:pPr>
              <w:pStyle w:val="block"/>
              <w:tabs>
                <w:tab w:val="decimal" w:pos="704"/>
              </w:tabs>
              <w:spacing w:after="0" w:line="240" w:lineRule="atLeast"/>
              <w:ind w:left="0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7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</w:tr>
      <w:tr w:rsidR="004C2366" w:rsidRPr="00F867BF" w14:paraId="14946A4B" w14:textId="77777777" w:rsidTr="00805A42">
        <w:trPr>
          <w:tblHeader/>
        </w:trPr>
        <w:tc>
          <w:tcPr>
            <w:tcW w:w="3690" w:type="dxa"/>
          </w:tcPr>
          <w:p w14:paraId="2468B081" w14:textId="76196C29" w:rsidR="004C2366" w:rsidRPr="00F867BF" w:rsidRDefault="004C2366" w:rsidP="004C236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194" w:type="dxa"/>
          </w:tcPr>
          <w:p w14:paraId="5F481928" w14:textId="663D4175" w:rsidR="004C2366" w:rsidRPr="00F867BF" w:rsidRDefault="00C11C7C" w:rsidP="004C2366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/>
              </w:rPr>
              <w:t>14,513</w:t>
            </w:r>
          </w:p>
        </w:tc>
        <w:tc>
          <w:tcPr>
            <w:tcW w:w="1195" w:type="dxa"/>
          </w:tcPr>
          <w:p w14:paraId="6BF9FAA1" w14:textId="00CC2F38" w:rsidR="004C2366" w:rsidRPr="00F867BF" w:rsidRDefault="004C2366" w:rsidP="004C2366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EF2F7C" w:rsidRPr="00F867BF">
              <w:rPr>
                <w:rFonts w:ascii="Angsana New" w:hAnsi="Angsana New"/>
                <w:sz w:val="30"/>
                <w:szCs w:val="30"/>
                <w:lang w:val="en-US"/>
              </w:rPr>
              <w:t>278</w:t>
            </w:r>
          </w:p>
        </w:tc>
        <w:tc>
          <w:tcPr>
            <w:tcW w:w="1195" w:type="dxa"/>
          </w:tcPr>
          <w:p w14:paraId="7010F04A" w14:textId="789DEA9E" w:rsidR="004C2366" w:rsidRPr="00F867BF" w:rsidRDefault="00C11C7C" w:rsidP="004C2366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/>
              </w:rPr>
              <w:t>3,110</w:t>
            </w:r>
          </w:p>
        </w:tc>
        <w:tc>
          <w:tcPr>
            <w:tcW w:w="1195" w:type="dxa"/>
          </w:tcPr>
          <w:p w14:paraId="54DF462F" w14:textId="2C0FC065" w:rsidR="004C2366" w:rsidRPr="00F867BF" w:rsidRDefault="004C2366" w:rsidP="004C2366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/>
              </w:rPr>
              <w:t>510</w:t>
            </w:r>
          </w:p>
        </w:tc>
      </w:tr>
      <w:tr w:rsidR="004C2366" w:rsidRPr="00F867BF" w14:paraId="24B76866" w14:textId="77777777" w:rsidTr="00805A42">
        <w:trPr>
          <w:tblHeader/>
        </w:trPr>
        <w:tc>
          <w:tcPr>
            <w:tcW w:w="3690" w:type="dxa"/>
          </w:tcPr>
          <w:p w14:paraId="72701EB5" w14:textId="147227B9" w:rsidR="004C2366" w:rsidRPr="00F867BF" w:rsidRDefault="004C2366" w:rsidP="004C236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194" w:type="dxa"/>
          </w:tcPr>
          <w:p w14:paraId="52570D60" w14:textId="37693369" w:rsidR="004C2366" w:rsidRPr="00F867BF" w:rsidRDefault="00C11C7C" w:rsidP="004C2366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/>
              </w:rPr>
              <w:t>(87,</w:t>
            </w:r>
            <w:r w:rsidR="007849B6"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544</w:t>
            </w:r>
            <w:r w:rsidRPr="00F867B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95" w:type="dxa"/>
          </w:tcPr>
          <w:p w14:paraId="70A8ED05" w14:textId="4A214E2F" w:rsidR="004C2366" w:rsidRPr="00F867BF" w:rsidRDefault="004C2366" w:rsidP="004C2366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F2F7C"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79</w:t>
            </w:r>
            <w:r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F2F7C"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532</w:t>
            </w:r>
            <w:r w:rsidRPr="00F867B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95" w:type="dxa"/>
          </w:tcPr>
          <w:p w14:paraId="1B99CE28" w14:textId="249074E8" w:rsidR="004C2366" w:rsidRPr="00F867BF" w:rsidRDefault="00C11C7C" w:rsidP="004C2366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/>
              </w:rPr>
              <w:t>(48,165)</w:t>
            </w:r>
          </w:p>
        </w:tc>
        <w:tc>
          <w:tcPr>
            <w:tcW w:w="1195" w:type="dxa"/>
          </w:tcPr>
          <w:p w14:paraId="76869963" w14:textId="11EEC051" w:rsidR="004C2366" w:rsidRPr="00F867BF" w:rsidRDefault="004C2366" w:rsidP="004C2366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/>
              </w:rPr>
              <w:t>(40,669)</w:t>
            </w:r>
          </w:p>
        </w:tc>
      </w:tr>
      <w:tr w:rsidR="008866EC" w:rsidRPr="00F867BF" w14:paraId="17E7247C" w14:textId="77777777">
        <w:tc>
          <w:tcPr>
            <w:tcW w:w="8469" w:type="dxa"/>
            <w:gridSpan w:val="5"/>
          </w:tcPr>
          <w:p w14:paraId="3125F2FA" w14:textId="505B08BC" w:rsidR="008866EC" w:rsidRPr="00F867BF" w:rsidRDefault="008866EC" w:rsidP="008866EC">
            <w:pPr>
              <w:pStyle w:val="block"/>
              <w:tabs>
                <w:tab w:val="decimal" w:pos="704"/>
              </w:tabs>
              <w:spacing w:after="0" w:line="240" w:lineRule="atLeast"/>
              <w:ind w:left="0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</w:tr>
      <w:tr w:rsidR="004C2366" w:rsidRPr="00F867BF" w14:paraId="098620AF" w14:textId="77777777" w:rsidTr="00FF3797">
        <w:tc>
          <w:tcPr>
            <w:tcW w:w="3690" w:type="dxa"/>
            <w:hideMark/>
          </w:tcPr>
          <w:p w14:paraId="6D0FC83C" w14:textId="77777777" w:rsidR="004C2366" w:rsidRPr="00F867BF" w:rsidRDefault="004C2366" w:rsidP="004C236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14:paraId="1181919F" w14:textId="71690A9C" w:rsidR="004C2366" w:rsidRPr="00F867BF" w:rsidRDefault="00C11C7C" w:rsidP="004C2366">
            <w:pPr>
              <w:pStyle w:val="block"/>
              <w:pBdr>
                <w:bottom w:val="sing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05A74"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31</w:t>
            </w:r>
            <w:r w:rsidR="00250923" w:rsidRPr="00F867B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52FF"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649</w:t>
            </w:r>
            <w:r w:rsidRPr="00F867B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B60407B" w14:textId="54DF3E25" w:rsidR="004C2366" w:rsidRPr="00F867BF" w:rsidRDefault="004C2366" w:rsidP="004C2366">
            <w:pPr>
              <w:pStyle w:val="block"/>
              <w:pBdr>
                <w:bottom w:val="sing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/>
              </w:rPr>
              <w:t>(44,656)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</w:tcPr>
          <w:p w14:paraId="4D5E509C" w14:textId="6719335A" w:rsidR="004C2366" w:rsidRPr="00F867BF" w:rsidRDefault="00C11C7C" w:rsidP="004C2366">
            <w:pPr>
              <w:pStyle w:val="block"/>
              <w:pBdr>
                <w:bottom w:val="sing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50923" w:rsidRPr="00F867BF">
              <w:rPr>
                <w:rFonts w:ascii="Angsana New" w:hAnsi="Angsana New"/>
                <w:sz w:val="30"/>
                <w:szCs w:val="30"/>
                <w:lang w:val="en-US" w:bidi="th-TH"/>
              </w:rPr>
              <w:t>10,533</w:t>
            </w:r>
            <w:r w:rsidRPr="00F867B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6FCC107" w14:textId="11E2AF43" w:rsidR="004C2366" w:rsidRPr="00F867BF" w:rsidRDefault="004C2366" w:rsidP="004C2366">
            <w:pPr>
              <w:pStyle w:val="block"/>
              <w:pBdr>
                <w:bottom w:val="sing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/>
              </w:rPr>
              <w:t>(12,556)</w:t>
            </w:r>
          </w:p>
        </w:tc>
      </w:tr>
      <w:tr w:rsidR="004C2366" w:rsidRPr="00F867BF" w14:paraId="2BFB796A" w14:textId="77777777" w:rsidTr="00FF3797">
        <w:tc>
          <w:tcPr>
            <w:tcW w:w="3690" w:type="dxa"/>
          </w:tcPr>
          <w:p w14:paraId="3C968F24" w14:textId="77777777" w:rsidR="004C2366" w:rsidRPr="00F867BF" w:rsidRDefault="004C2366" w:rsidP="004C2366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ยอดบัญชีในงบแสดงฐานะการเงิน</w:t>
            </w:r>
          </w:p>
          <w:p w14:paraId="79A085B4" w14:textId="04D36356" w:rsidR="004C2366" w:rsidRPr="00F867BF" w:rsidRDefault="004C2366" w:rsidP="004C2366">
            <w:pPr>
              <w:pStyle w:val="block"/>
              <w:spacing w:after="0" w:line="240" w:lineRule="atLeast"/>
              <w:ind w:left="166" w:hanging="4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ที่มีความเสี่ยง</w:t>
            </w: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14:paraId="1E364A12" w14:textId="0F24ECC8" w:rsidR="004C2366" w:rsidRPr="00F867BF" w:rsidRDefault="00C11C7C" w:rsidP="004C2366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</w:t>
            </w:r>
            <w:r w:rsidR="00800F9B" w:rsidRPr="00F867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E72DE1"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4</w:t>
            </w:r>
            <w:r w:rsidRPr="00F867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20FC1" w:rsidRPr="00F867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680</w:t>
            </w:r>
            <w:r w:rsidRPr="00F867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195" w:type="dxa"/>
            <w:tcBorders>
              <w:left w:val="nil"/>
              <w:right w:val="nil"/>
            </w:tcBorders>
            <w:vAlign w:val="bottom"/>
            <w:hideMark/>
          </w:tcPr>
          <w:p w14:paraId="3F0270FC" w14:textId="58157E96" w:rsidR="004C2366" w:rsidRPr="00F867BF" w:rsidRDefault="004C2366" w:rsidP="004C2366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(12</w:t>
            </w:r>
            <w:r w:rsidR="00EF2F7C" w:rsidRPr="00F867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F867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F2F7C" w:rsidRPr="00F867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910</w:t>
            </w:r>
            <w:r w:rsidRPr="00F867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195" w:type="dxa"/>
            <w:tcBorders>
              <w:left w:val="nil"/>
              <w:right w:val="nil"/>
            </w:tcBorders>
            <w:vAlign w:val="bottom"/>
          </w:tcPr>
          <w:p w14:paraId="53447935" w14:textId="2EA4D86F" w:rsidR="004C2366" w:rsidRPr="00F867BF" w:rsidRDefault="00C11C7C" w:rsidP="004C2366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250923" w:rsidRPr="00F867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55,588</w:t>
            </w:r>
            <w:r w:rsidRPr="00F867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195" w:type="dxa"/>
            <w:tcBorders>
              <w:left w:val="nil"/>
              <w:right w:val="nil"/>
            </w:tcBorders>
            <w:vAlign w:val="bottom"/>
            <w:hideMark/>
          </w:tcPr>
          <w:p w14:paraId="3F229002" w14:textId="4B3501E1" w:rsidR="004C2366" w:rsidRPr="00F867BF" w:rsidRDefault="004C2366" w:rsidP="004C2366">
            <w:pPr>
              <w:pStyle w:val="block"/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(52,715)</w:t>
            </w:r>
          </w:p>
        </w:tc>
      </w:tr>
      <w:tr w:rsidR="004C2366" w:rsidRPr="00F867BF" w14:paraId="16E8AB8C" w14:textId="77777777" w:rsidTr="00FF3797">
        <w:tc>
          <w:tcPr>
            <w:tcW w:w="3690" w:type="dxa"/>
            <w:hideMark/>
          </w:tcPr>
          <w:p w14:paraId="696DA56E" w14:textId="77777777" w:rsidR="004C2366" w:rsidRPr="00F867BF" w:rsidRDefault="004C2366" w:rsidP="004C236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14:paraId="2E706991" w14:textId="13CD3249" w:rsidR="004C2366" w:rsidRPr="00F867BF" w:rsidRDefault="00F424A0" w:rsidP="004C2366">
            <w:pPr>
              <w:pStyle w:val="block"/>
              <w:pBdr>
                <w:bottom w:val="sing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B04BC" w:rsidRPr="00F867BF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3D46A19" w14:textId="384C6F9A" w:rsidR="004C2366" w:rsidRPr="00F867BF" w:rsidRDefault="004C2366" w:rsidP="004C2366">
            <w:pPr>
              <w:pStyle w:val="block"/>
              <w:pBdr>
                <w:bottom w:val="sing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/>
              </w:rPr>
              <w:t>537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</w:tcPr>
          <w:p w14:paraId="3220F247" w14:textId="419B222E" w:rsidR="004C2366" w:rsidRPr="00F867BF" w:rsidRDefault="00C11C7C" w:rsidP="004C2366">
            <w:pPr>
              <w:pStyle w:val="block"/>
              <w:pBdr>
                <w:bottom w:val="sing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86DC9EF" w14:textId="537E0376" w:rsidR="004C2366" w:rsidRPr="00F867BF" w:rsidRDefault="004C2366" w:rsidP="00C11C7C">
            <w:pPr>
              <w:pStyle w:val="block"/>
              <w:pBdr>
                <w:bottom w:val="single" w:sz="4" w:space="1" w:color="auto"/>
              </w:pBdr>
              <w:tabs>
                <w:tab w:val="decimal" w:pos="841"/>
              </w:tabs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7B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C2366" w:rsidRPr="00F867BF" w14:paraId="6DC79CD8" w14:textId="77777777" w:rsidTr="00FF3797">
        <w:tc>
          <w:tcPr>
            <w:tcW w:w="3690" w:type="dxa"/>
          </w:tcPr>
          <w:p w14:paraId="7709C58A" w14:textId="77777777" w:rsidR="004C2366" w:rsidRPr="00F867BF" w:rsidRDefault="004C2366" w:rsidP="004C236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14:paraId="4CEC3B5D" w14:textId="3E299616" w:rsidR="004C2366" w:rsidRPr="00F867BF" w:rsidRDefault="00C11C7C" w:rsidP="004C2366">
            <w:pPr>
              <w:pStyle w:val="block"/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</w:t>
            </w:r>
            <w:r w:rsidR="00800F9B" w:rsidRPr="00F867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3668FE" w:rsidRPr="00F867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F867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AB04BC" w:rsidRPr="00F867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536</w:t>
            </w:r>
            <w:r w:rsidRPr="00F867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195" w:type="dxa"/>
            <w:tcBorders>
              <w:left w:val="nil"/>
              <w:right w:val="nil"/>
            </w:tcBorders>
            <w:vAlign w:val="bottom"/>
            <w:hideMark/>
          </w:tcPr>
          <w:p w14:paraId="40B098EF" w14:textId="76F74174" w:rsidR="004C2366" w:rsidRPr="00F867BF" w:rsidRDefault="004C2366" w:rsidP="004C2366">
            <w:pPr>
              <w:pStyle w:val="block"/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(12</w:t>
            </w:r>
            <w:r w:rsidR="00EF2F7C" w:rsidRPr="00F867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F867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EF2F7C" w:rsidRPr="00F867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373</w:t>
            </w:r>
            <w:r w:rsidRPr="00F867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195" w:type="dxa"/>
            <w:tcBorders>
              <w:left w:val="nil"/>
              <w:right w:val="nil"/>
            </w:tcBorders>
            <w:vAlign w:val="bottom"/>
          </w:tcPr>
          <w:p w14:paraId="47BBA7C2" w14:textId="72CAD79D" w:rsidR="004C2366" w:rsidRPr="00F867BF" w:rsidRDefault="00C11C7C" w:rsidP="004C2366">
            <w:pPr>
              <w:pStyle w:val="block"/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00F9B" w:rsidRPr="00F867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</w:t>
            </w:r>
            <w:r w:rsidRPr="00F867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00F9B" w:rsidRPr="00F867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588</w:t>
            </w:r>
            <w:r w:rsidRPr="00F867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195" w:type="dxa"/>
            <w:tcBorders>
              <w:left w:val="nil"/>
              <w:right w:val="nil"/>
            </w:tcBorders>
            <w:vAlign w:val="bottom"/>
            <w:hideMark/>
          </w:tcPr>
          <w:p w14:paraId="2789D546" w14:textId="50EA10AD" w:rsidR="004C2366" w:rsidRPr="00F867BF" w:rsidRDefault="004C2366" w:rsidP="004C2366">
            <w:pPr>
              <w:pStyle w:val="block"/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tLeast"/>
              <w:ind w:left="-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67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(52,715)</w:t>
            </w:r>
          </w:p>
        </w:tc>
      </w:tr>
    </w:tbl>
    <w:p w14:paraId="1A07A57D" w14:textId="77777777" w:rsidR="008A3B3E" w:rsidRPr="00F867BF" w:rsidRDefault="008A3B3E" w:rsidP="00FD3601">
      <w:pPr>
        <w:tabs>
          <w:tab w:val="clear" w:pos="907"/>
          <w:tab w:val="left" w:pos="1080"/>
        </w:tabs>
        <w:spacing w:line="240" w:lineRule="auto"/>
        <w:ind w:left="1260" w:right="-27"/>
        <w:jc w:val="thaiDistribute"/>
        <w:rPr>
          <w:i/>
          <w:iCs/>
        </w:rPr>
      </w:pPr>
    </w:p>
    <w:p w14:paraId="31D09B8D" w14:textId="77777777" w:rsidR="00BC533A" w:rsidRPr="00F867BF" w:rsidRDefault="00BC5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 w:rsidRPr="00F867BF">
        <w:rPr>
          <w:i/>
          <w:iCs/>
          <w:cs/>
        </w:rPr>
        <w:br w:type="page"/>
      </w:r>
    </w:p>
    <w:p w14:paraId="2EDA9987" w14:textId="2C86289B" w:rsidR="00FD3601" w:rsidRPr="00F867BF" w:rsidRDefault="00FD3601" w:rsidP="00227E42">
      <w:pPr>
        <w:pStyle w:val="block"/>
        <w:tabs>
          <w:tab w:val="left" w:pos="1080"/>
        </w:tabs>
        <w:spacing w:after="0" w:line="240" w:lineRule="auto"/>
        <w:ind w:left="126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F867BF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lastRenderedPageBreak/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13408FCF" w14:textId="77777777" w:rsidR="00FD3601" w:rsidRPr="00F867BF" w:rsidRDefault="00FD3601" w:rsidP="00227E42">
      <w:pPr>
        <w:pStyle w:val="block"/>
        <w:tabs>
          <w:tab w:val="left" w:pos="1080"/>
        </w:tabs>
        <w:spacing w:after="0" w:line="240" w:lineRule="auto"/>
        <w:ind w:left="126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497B5003" w14:textId="37B924BB" w:rsidR="00DD0A0D" w:rsidRPr="00F867BF" w:rsidRDefault="00227E42" w:rsidP="00A63A50">
      <w:pPr>
        <w:pStyle w:val="block"/>
        <w:tabs>
          <w:tab w:val="left" w:pos="1080"/>
        </w:tabs>
        <w:spacing w:after="0" w:line="240" w:lineRule="auto"/>
        <w:ind w:left="126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867BF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 และกลุ่มบริษัทไม่มีการกำหนดอนุพันธ์ (สัญญาแลกเปลี่ยนอัตราดอกเบี้ย</w:t>
      </w:r>
      <w:r w:rsidR="00DC1C7F" w:rsidRPr="00F867BF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F867BF">
        <w:rPr>
          <w:rFonts w:ascii="Angsana New" w:hAnsi="Angsana New" w:hint="cs"/>
          <w:sz w:val="30"/>
          <w:szCs w:val="30"/>
          <w:cs/>
          <w:lang w:val="en-US" w:bidi="th-TH"/>
        </w:rPr>
        <w:t>เป็นเครื่องมือที่ใช้ในการป้องกันความเสี่ยงตามการบัญชีการป้องกันความเสี่ยงในมูลค่ายุติธรรม ดังนั้น การเปลี่ยนแปลงในอัตราดอกเบี้ย ณ วันที่รายงานไม่ส่งผลต่อกำไรหรือขาดทุน</w:t>
      </w:r>
    </w:p>
    <w:p w14:paraId="5499156A" w14:textId="77777777" w:rsidR="00DA0C00" w:rsidRPr="00F867BF" w:rsidRDefault="00DA0C00" w:rsidP="00A63A50">
      <w:pPr>
        <w:pStyle w:val="block"/>
        <w:tabs>
          <w:tab w:val="left" w:pos="1080"/>
        </w:tabs>
        <w:spacing w:after="0" w:line="240" w:lineRule="auto"/>
        <w:ind w:left="1260"/>
        <w:jc w:val="thaiDistribute"/>
        <w:rPr>
          <w:i/>
          <w:iCs/>
          <w:cs/>
        </w:rPr>
      </w:pPr>
    </w:p>
    <w:p w14:paraId="21600991" w14:textId="625DF48A" w:rsidR="00FD3601" w:rsidRPr="00F867BF" w:rsidRDefault="00FD3601" w:rsidP="00FD3601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F867BF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F867BF">
        <w:rPr>
          <w:rFonts w:ascii="Angsana New" w:hAnsi="Angsana New" w:hint="cs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3C2A4961" w14:textId="77777777" w:rsidR="00FD3601" w:rsidRPr="00F867BF" w:rsidRDefault="00FD3601" w:rsidP="00FD3601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/>
          <w:sz w:val="30"/>
          <w:szCs w:val="30"/>
        </w:rPr>
      </w:pPr>
    </w:p>
    <w:p w14:paraId="781B6048" w14:textId="17C5EB7A" w:rsidR="0044422C" w:rsidRPr="00F867BF" w:rsidRDefault="00FD3601" w:rsidP="00AD6825">
      <w:pPr>
        <w:pStyle w:val="block"/>
        <w:tabs>
          <w:tab w:val="left" w:pos="1080"/>
        </w:tabs>
        <w:spacing w:after="0" w:line="240" w:lineRule="atLeast"/>
        <w:ind w:left="126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867BF">
        <w:rPr>
          <w:rFonts w:ascii="Angsana New" w:hAnsi="Angsana New" w:hint="cs"/>
          <w:sz w:val="30"/>
          <w:szCs w:val="30"/>
          <w:cs/>
          <w:lang w:val="en-US" w:bidi="th-TH"/>
        </w:rPr>
        <w:t>การเปลี่ยนแปลงของอัตราดอกเบี้ยที่</w:t>
      </w:r>
      <w:r w:rsidR="00C127D9" w:rsidRPr="00F867BF">
        <w:rPr>
          <w:rFonts w:ascii="Angsana New" w:hAnsi="Angsana New" w:hint="cs"/>
          <w:sz w:val="30"/>
          <w:szCs w:val="30"/>
          <w:cs/>
          <w:lang w:val="en-US" w:bidi="th-TH"/>
        </w:rPr>
        <w:t>ร้อยละ</w:t>
      </w:r>
      <w:r w:rsidRPr="00F867BF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227E42" w:rsidRPr="00F867BF">
        <w:rPr>
          <w:rFonts w:ascii="Angsana New" w:hAnsi="Angsana New" w:hint="cs"/>
          <w:sz w:val="30"/>
          <w:szCs w:val="30"/>
          <w:lang w:val="en-US" w:bidi="th-TH"/>
        </w:rPr>
        <w:t>0.2</w:t>
      </w:r>
      <w:r w:rsidR="00C127D9" w:rsidRPr="00F867BF">
        <w:rPr>
          <w:rFonts w:ascii="Angsana New" w:hAnsi="Angsana New" w:hint="cs"/>
          <w:sz w:val="30"/>
          <w:szCs w:val="30"/>
          <w:lang w:val="en-US" w:bidi="th-TH"/>
        </w:rPr>
        <w:t>5</w:t>
      </w:r>
      <w:r w:rsidR="00C127D9" w:rsidRPr="00F867BF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F867BF">
        <w:rPr>
          <w:rFonts w:ascii="Angsana New" w:hAnsi="Angsana New" w:hint="cs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F867BF">
        <w:rPr>
          <w:rFonts w:ascii="Angsana New" w:hAnsi="Angsana New" w:hint="cs"/>
          <w:sz w:val="30"/>
          <w:szCs w:val="30"/>
          <w:cs/>
          <w:lang w:bidi="th-TH"/>
        </w:rPr>
        <w:t xml:space="preserve"> ณ วันที่รายงาน </w:t>
      </w:r>
      <w:r w:rsidR="0044422C" w:rsidRPr="00F867BF">
        <w:rPr>
          <w:rFonts w:ascii="Angsana New" w:hAnsi="Angsana New" w:hint="cs"/>
          <w:sz w:val="30"/>
          <w:szCs w:val="30"/>
          <w:cs/>
          <w:lang w:val="en-US" w:bidi="th-TH"/>
        </w:rPr>
        <w:t>โดย</w:t>
      </w:r>
      <w:r w:rsidRPr="00F867BF">
        <w:rPr>
          <w:rFonts w:ascii="Angsana New" w:hAnsi="Angsana New" w:hint="cs"/>
          <w:sz w:val="30"/>
          <w:szCs w:val="30"/>
          <w:cs/>
          <w:lang w:val="en-US" w:bidi="th-TH"/>
        </w:rPr>
        <w:t xml:space="preserve">ตั้งอยู่บนข้อสมมติที่ว่าตัวแปรอื่นโดยเฉพาะอัตราแลกเปลี่ยนเงินตราต่างประเทศมีค่าคงที่ </w:t>
      </w:r>
    </w:p>
    <w:p w14:paraId="099E9D5B" w14:textId="77777777" w:rsidR="00AD6825" w:rsidRPr="00F867BF" w:rsidRDefault="00AD6825" w:rsidP="00AD6825">
      <w:pPr>
        <w:pStyle w:val="block"/>
        <w:tabs>
          <w:tab w:val="left" w:pos="1080"/>
        </w:tabs>
        <w:spacing w:after="0" w:line="240" w:lineRule="atLeast"/>
        <w:ind w:left="1260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tbl>
      <w:tblPr>
        <w:tblW w:w="8505" w:type="dxa"/>
        <w:tblInd w:w="113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44"/>
        <w:gridCol w:w="1240"/>
        <w:gridCol w:w="1240"/>
        <w:gridCol w:w="1240"/>
        <w:gridCol w:w="1241"/>
      </w:tblGrid>
      <w:tr w:rsidR="00CB32AC" w:rsidRPr="00F867BF" w14:paraId="6609E67E" w14:textId="77777777" w:rsidTr="008D5EA3">
        <w:tc>
          <w:tcPr>
            <w:tcW w:w="3544" w:type="dxa"/>
          </w:tcPr>
          <w:p w14:paraId="42FB82A9" w14:textId="77777777" w:rsidR="00CB32AC" w:rsidRPr="00F867BF" w:rsidRDefault="00CB32AC" w:rsidP="00AC49E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0" w:type="dxa"/>
            <w:gridSpan w:val="2"/>
            <w:hideMark/>
          </w:tcPr>
          <w:p w14:paraId="6CBB7E1E" w14:textId="77777777" w:rsidR="00CB32AC" w:rsidRPr="00F867BF" w:rsidRDefault="00CB32AC" w:rsidP="00AC49E6">
            <w:pPr>
              <w:pStyle w:val="NoSpacing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14:paraId="45D06044" w14:textId="101C9996" w:rsidR="00CB32AC" w:rsidRPr="00F867BF" w:rsidRDefault="00CB32AC" w:rsidP="00AC49E6">
            <w:pPr>
              <w:pStyle w:val="NoSpacing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32AC" w:rsidRPr="00F867BF" w14:paraId="0CB00EBE" w14:textId="77777777" w:rsidTr="008D5EA3">
        <w:tc>
          <w:tcPr>
            <w:tcW w:w="3544" w:type="dxa"/>
          </w:tcPr>
          <w:p w14:paraId="24DC6F27" w14:textId="77777777" w:rsidR="00CB32AC" w:rsidRPr="00F867BF" w:rsidRDefault="00CB32AC" w:rsidP="00AC49E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0" w:type="dxa"/>
            <w:gridSpan w:val="2"/>
            <w:hideMark/>
          </w:tcPr>
          <w:p w14:paraId="37A0FCEA" w14:textId="77777777" w:rsidR="00CB32AC" w:rsidRPr="00F867BF" w:rsidRDefault="00CB32AC" w:rsidP="00AC49E6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481" w:type="dxa"/>
            <w:gridSpan w:val="2"/>
            <w:hideMark/>
          </w:tcPr>
          <w:p w14:paraId="24BD4941" w14:textId="22CA7A3E" w:rsidR="00CB32AC" w:rsidRPr="00F867BF" w:rsidRDefault="00CB32AC" w:rsidP="00AC49E6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กำไรหรือขาดทุน</w:t>
            </w:r>
          </w:p>
        </w:tc>
      </w:tr>
      <w:tr w:rsidR="00CB32AC" w:rsidRPr="00F867BF" w14:paraId="056D82A7" w14:textId="77777777" w:rsidTr="008D5EA3">
        <w:trPr>
          <w:trHeight w:val="362"/>
        </w:trPr>
        <w:tc>
          <w:tcPr>
            <w:tcW w:w="3544" w:type="dxa"/>
            <w:hideMark/>
          </w:tcPr>
          <w:p w14:paraId="5932577A" w14:textId="77777777" w:rsidR="00CB32AC" w:rsidRPr="00F867BF" w:rsidRDefault="00CB32AC" w:rsidP="0044422C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70A146C0" w14:textId="77777777" w:rsidR="00CB32AC" w:rsidRPr="00F867BF" w:rsidRDefault="00CB32AC" w:rsidP="0044422C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7B52D5F5" w14:textId="4AF7DBCD" w:rsidR="00CB32AC" w:rsidRPr="00F867BF" w:rsidRDefault="00CB32AC" w:rsidP="0044422C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240" w:type="dxa"/>
            <w:hideMark/>
          </w:tcPr>
          <w:p w14:paraId="73A654FC" w14:textId="77777777" w:rsidR="00CB32AC" w:rsidRPr="00F867BF" w:rsidRDefault="00CB32AC" w:rsidP="008D5EA3">
            <w:pPr>
              <w:pStyle w:val="NoSpacing"/>
              <w:tabs>
                <w:tab w:val="clear" w:pos="2807"/>
                <w:tab w:val="clear" w:pos="3742"/>
                <w:tab w:val="left" w:pos="12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อัตราดอกเบี้ยเพิ่มขึ้น</w:t>
            </w:r>
          </w:p>
          <w:p w14:paraId="33E714C3" w14:textId="279AAB32" w:rsidR="00CB32AC" w:rsidRPr="00F867BF" w:rsidRDefault="00CB32AC" w:rsidP="0044422C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F867BF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F867BF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1240" w:type="dxa"/>
            <w:hideMark/>
          </w:tcPr>
          <w:p w14:paraId="71CE7770" w14:textId="1182CE7B" w:rsidR="00CB32AC" w:rsidRPr="00F867BF" w:rsidRDefault="00CB32AC" w:rsidP="005E152D">
            <w:pPr>
              <w:pStyle w:val="Pa38"/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  <w:p w14:paraId="4742EF4C" w14:textId="02AE3FB3" w:rsidR="00CB32AC" w:rsidRPr="00F867BF" w:rsidRDefault="00CB32AC" w:rsidP="003C1743">
            <w:pPr>
              <w:pStyle w:val="Pa38"/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  <w:p w14:paraId="7B0C8862" w14:textId="4F172DC0" w:rsidR="00CB32AC" w:rsidRPr="00F867BF" w:rsidRDefault="00CB32AC" w:rsidP="003C1743">
            <w:pPr>
              <w:pStyle w:val="Pa38"/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F867BF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F867BF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1240" w:type="dxa"/>
            <w:hideMark/>
          </w:tcPr>
          <w:p w14:paraId="3C7EEBFE" w14:textId="77777777" w:rsidR="00CB32AC" w:rsidRPr="00F867BF" w:rsidRDefault="00CB32AC" w:rsidP="0044422C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อัตราดอกเบี้ยเพิ่มขึ้น</w:t>
            </w:r>
          </w:p>
          <w:p w14:paraId="66420245" w14:textId="6DE31A90" w:rsidR="00CB32AC" w:rsidRPr="00F867BF" w:rsidRDefault="00CB32AC" w:rsidP="0044422C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F867BF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F867BF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1241" w:type="dxa"/>
            <w:hideMark/>
          </w:tcPr>
          <w:p w14:paraId="10809118" w14:textId="77777777" w:rsidR="00CB32AC" w:rsidRPr="00F867BF" w:rsidRDefault="00CB32AC" w:rsidP="0044422C">
            <w:pPr>
              <w:pStyle w:val="Pa38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อัตราดอกเบี้ยลดลง</w:t>
            </w:r>
          </w:p>
          <w:p w14:paraId="698A9B1C" w14:textId="6C30357B" w:rsidR="00CB32AC" w:rsidRPr="00F867BF" w:rsidRDefault="00CB32AC" w:rsidP="0044422C">
            <w:pPr>
              <w:pStyle w:val="Pa38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F867BF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F867BF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</w:tr>
      <w:tr w:rsidR="00FD3601" w:rsidRPr="00F867BF" w14:paraId="589515EC" w14:textId="77777777" w:rsidTr="008D5EA3">
        <w:tc>
          <w:tcPr>
            <w:tcW w:w="3544" w:type="dxa"/>
          </w:tcPr>
          <w:p w14:paraId="5539EF59" w14:textId="77777777" w:rsidR="00FD3601" w:rsidRPr="00F867BF" w:rsidRDefault="00FD3601" w:rsidP="00AC49E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4"/>
            <w:hideMark/>
          </w:tcPr>
          <w:p w14:paraId="2AA00964" w14:textId="77777777" w:rsidR="00FD3601" w:rsidRPr="00F867BF" w:rsidRDefault="00FD3601" w:rsidP="00AC49E6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B32AC" w:rsidRPr="00F867BF" w14:paraId="2407DAD8" w14:textId="77777777" w:rsidTr="008D5EA3">
        <w:tc>
          <w:tcPr>
            <w:tcW w:w="3544" w:type="dxa"/>
          </w:tcPr>
          <w:p w14:paraId="12A46A8F" w14:textId="4B9C93E2" w:rsidR="00CB32AC" w:rsidRPr="00F867BF" w:rsidRDefault="00CB32AC" w:rsidP="00227E4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4C2366" w:rsidRPr="00F867B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240" w:type="dxa"/>
            <w:shd w:val="clear" w:color="auto" w:fill="auto"/>
          </w:tcPr>
          <w:p w14:paraId="48989F75" w14:textId="77777777" w:rsidR="00CB32AC" w:rsidRPr="00F867BF" w:rsidRDefault="00CB32AC" w:rsidP="00227E4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4485E28C" w14:textId="77777777" w:rsidR="00CB32AC" w:rsidRPr="00F867BF" w:rsidRDefault="00CB32AC" w:rsidP="006E4831">
            <w:pPr>
              <w:pStyle w:val="NoSpacing"/>
              <w:ind w:lef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00A2D61" w14:textId="77777777" w:rsidR="00CB32AC" w:rsidRPr="00F867BF" w:rsidRDefault="00CB32AC" w:rsidP="00227E4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</w:tcPr>
          <w:p w14:paraId="627B01FB" w14:textId="77777777" w:rsidR="00CB32AC" w:rsidRPr="00F867BF" w:rsidRDefault="00CB32AC" w:rsidP="00227E4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32AC" w:rsidRPr="00F867BF" w14:paraId="46202719" w14:textId="77777777" w:rsidTr="008D5EA3">
        <w:tc>
          <w:tcPr>
            <w:tcW w:w="3544" w:type="dxa"/>
            <w:hideMark/>
          </w:tcPr>
          <w:p w14:paraId="6A76DB58" w14:textId="77777777" w:rsidR="00CB32AC" w:rsidRPr="00F867BF" w:rsidRDefault="00CB32AC" w:rsidP="006E4831">
            <w:pPr>
              <w:pStyle w:val="NoSpacing"/>
              <w:tabs>
                <w:tab w:val="clear" w:pos="3742"/>
                <w:tab w:val="left" w:pos="3560"/>
              </w:tabs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CC9AC49" w14:textId="606EA9B3" w:rsidR="00CB32AC" w:rsidRPr="00F867BF" w:rsidRDefault="008D6C88" w:rsidP="009720F8">
            <w:pPr>
              <w:pStyle w:val="NoSpacing"/>
              <w:tabs>
                <w:tab w:val="clear" w:pos="907"/>
                <w:tab w:val="left" w:pos="9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(</w:t>
            </w:r>
            <w:r w:rsidR="005D2DF4" w:rsidRPr="00F867BF">
              <w:rPr>
                <w:rFonts w:ascii="Angsana New" w:hAnsi="Angsana New"/>
                <w:sz w:val="28"/>
                <w:szCs w:val="28"/>
              </w:rPr>
              <w:t>7</w:t>
            </w:r>
            <w:r w:rsidRPr="00F867BF">
              <w:rPr>
                <w:rFonts w:ascii="Angsana New" w:hAnsi="Angsana New"/>
                <w:sz w:val="28"/>
                <w:szCs w:val="28"/>
              </w:rPr>
              <w:t>8)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2E2E620" w14:textId="611CD166" w:rsidR="00CB32AC" w:rsidRPr="00F867BF" w:rsidRDefault="005D2DF4" w:rsidP="009720F8">
            <w:pPr>
              <w:pStyle w:val="NoSpacing"/>
              <w:tabs>
                <w:tab w:val="clear" w:pos="907"/>
                <w:tab w:val="left" w:pos="737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7</w:t>
            </w:r>
            <w:r w:rsidR="008D6C88" w:rsidRPr="00F867B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40" w:type="dxa"/>
            <w:vAlign w:val="bottom"/>
          </w:tcPr>
          <w:p w14:paraId="0EACE86B" w14:textId="06C0BA00" w:rsidR="00CB32AC" w:rsidRPr="00F867BF" w:rsidRDefault="008D6C88" w:rsidP="007B4ECB">
            <w:pPr>
              <w:pStyle w:val="NoSpacing"/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(</w:t>
            </w:r>
            <w:r w:rsidR="00800F9B" w:rsidRPr="00F867BF">
              <w:rPr>
                <w:rFonts w:ascii="Angsana New" w:hAnsi="Angsana New"/>
                <w:sz w:val="28"/>
                <w:szCs w:val="28"/>
              </w:rPr>
              <w:t>26</w:t>
            </w:r>
            <w:r w:rsidRPr="00F867B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1" w:type="dxa"/>
            <w:vAlign w:val="bottom"/>
          </w:tcPr>
          <w:p w14:paraId="7D8DDB39" w14:textId="2D0AC568" w:rsidR="00CB32AC" w:rsidRPr="00F867BF" w:rsidRDefault="00800F9B" w:rsidP="007B4ECB">
            <w:pPr>
              <w:pStyle w:val="NoSpacing"/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CB32AC" w:rsidRPr="00F867BF" w14:paraId="4D4F4F2D" w14:textId="77777777" w:rsidTr="008D5EA3">
        <w:tc>
          <w:tcPr>
            <w:tcW w:w="3544" w:type="dxa"/>
          </w:tcPr>
          <w:p w14:paraId="6D1A45E5" w14:textId="77777777" w:rsidR="00CB32AC" w:rsidRPr="00F867BF" w:rsidRDefault="00CB32AC" w:rsidP="00227E42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23F8611F" w14:textId="77777777" w:rsidR="00CB32AC" w:rsidRPr="00F867BF" w:rsidRDefault="00CB32AC" w:rsidP="00227E42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043216C7" w14:textId="77777777" w:rsidR="00CB32AC" w:rsidRPr="00F867BF" w:rsidRDefault="00CB32AC" w:rsidP="00227E42">
            <w:pPr>
              <w:pStyle w:val="NoSpacing"/>
              <w:ind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7ABD9949" w14:textId="12962122" w:rsidR="00CB32AC" w:rsidRPr="00F867BF" w:rsidRDefault="00CB32AC" w:rsidP="007B4ECB">
            <w:pPr>
              <w:pStyle w:val="NoSpacing"/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left w:val="nil"/>
              <w:right w:val="nil"/>
            </w:tcBorders>
          </w:tcPr>
          <w:p w14:paraId="7DEB775E" w14:textId="2481D56B" w:rsidR="00CB32AC" w:rsidRPr="00F867BF" w:rsidRDefault="00CB32AC" w:rsidP="00227E4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32AC" w:rsidRPr="00F867BF" w14:paraId="29819FBE" w14:textId="77777777" w:rsidTr="008D5EA3">
        <w:tc>
          <w:tcPr>
            <w:tcW w:w="3544" w:type="dxa"/>
          </w:tcPr>
          <w:p w14:paraId="769D5F44" w14:textId="11088FDA" w:rsidR="00CB32AC" w:rsidRPr="00F867BF" w:rsidRDefault="00CB32AC" w:rsidP="0044422C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4C2366" w:rsidRPr="00F867B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0E5C9F74" w14:textId="77777777" w:rsidR="00CB32AC" w:rsidRPr="00F867BF" w:rsidRDefault="00CB32AC" w:rsidP="0044422C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3676E99F" w14:textId="77777777" w:rsidR="00CB32AC" w:rsidRPr="00F867BF" w:rsidRDefault="00CB32AC" w:rsidP="0044422C">
            <w:pPr>
              <w:pStyle w:val="NoSpacing"/>
              <w:ind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4C787BC6" w14:textId="77777777" w:rsidR="00CB32AC" w:rsidRPr="00F867BF" w:rsidRDefault="00CB32AC" w:rsidP="007B4ECB">
            <w:pPr>
              <w:pStyle w:val="NoSpacing"/>
              <w:ind w:right="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left w:val="nil"/>
              <w:right w:val="nil"/>
            </w:tcBorders>
          </w:tcPr>
          <w:p w14:paraId="0C40B58D" w14:textId="77777777" w:rsidR="00CB32AC" w:rsidRPr="00F867BF" w:rsidRDefault="00CB32AC" w:rsidP="0044422C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C2366" w:rsidRPr="00F867BF" w14:paraId="05D5D4B9" w14:textId="77777777" w:rsidTr="008D5EA3">
        <w:tc>
          <w:tcPr>
            <w:tcW w:w="3544" w:type="dxa"/>
          </w:tcPr>
          <w:p w14:paraId="1E593ED8" w14:textId="3E4E5BB3" w:rsidR="004C2366" w:rsidRPr="00F867BF" w:rsidRDefault="004C2366" w:rsidP="004C2366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60CC9971" w14:textId="025B75D1" w:rsidR="004C2366" w:rsidRPr="00F867BF" w:rsidRDefault="00657E2A" w:rsidP="004C2366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(</w:t>
            </w:r>
            <w:r w:rsidR="004C2366" w:rsidRPr="00F867BF">
              <w:rPr>
                <w:rFonts w:ascii="Angsana New" w:hAnsi="Angsana New"/>
                <w:sz w:val="28"/>
                <w:szCs w:val="28"/>
              </w:rPr>
              <w:t>12)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17B3C9B3" w14:textId="574B7A29" w:rsidR="004C2366" w:rsidRPr="00F867BF" w:rsidRDefault="004C2366" w:rsidP="004C2366">
            <w:pPr>
              <w:pStyle w:val="NoSpacing"/>
              <w:tabs>
                <w:tab w:val="clear" w:pos="907"/>
                <w:tab w:val="left" w:pos="737"/>
              </w:tabs>
              <w:ind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244F8CA6" w14:textId="0CAAA760" w:rsidR="004C2366" w:rsidRPr="00F867BF" w:rsidRDefault="004C2366" w:rsidP="004C23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41" w:type="dxa"/>
            <w:tcBorders>
              <w:left w:val="nil"/>
              <w:right w:val="nil"/>
            </w:tcBorders>
            <w:vAlign w:val="bottom"/>
          </w:tcPr>
          <w:p w14:paraId="419B81F8" w14:textId="046BA99E" w:rsidR="004C2366" w:rsidRPr="00F867BF" w:rsidRDefault="004C2366" w:rsidP="004C23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(6)</w:t>
            </w:r>
          </w:p>
        </w:tc>
      </w:tr>
    </w:tbl>
    <w:p w14:paraId="551EE69B" w14:textId="00A67C6E" w:rsidR="00FD3601" w:rsidRPr="00F867BF" w:rsidRDefault="00FD3601" w:rsidP="007B4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2E8ACE5" w14:textId="5CB6AC03" w:rsidR="0068268C" w:rsidRPr="00F867BF" w:rsidRDefault="0030391A" w:rsidP="00545C7D">
      <w:pPr>
        <w:pStyle w:val="ListParagraph"/>
        <w:numPr>
          <w:ilvl w:val="1"/>
          <w:numId w:val="39"/>
        </w:numPr>
        <w:tabs>
          <w:tab w:val="left" w:pos="810"/>
        </w:tabs>
        <w:spacing w:line="240" w:lineRule="atLeast"/>
        <w:ind w:left="540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67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การป้องกันความเสี่ยง</w:t>
      </w:r>
    </w:p>
    <w:p w14:paraId="6221EDFA" w14:textId="77777777" w:rsidR="0068268C" w:rsidRPr="00F867BF" w:rsidRDefault="0068268C" w:rsidP="0068268C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28DF27B" w14:textId="62B00883" w:rsidR="0068268C" w:rsidRPr="00F867BF" w:rsidRDefault="00FF3B47" w:rsidP="0068268C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F867BF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(</w:t>
      </w:r>
      <w:r w:rsidR="00BC7531" w:rsidRPr="00F867BF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ง</w:t>
      </w:r>
      <w:r w:rsidR="0068268C" w:rsidRPr="00F867BF">
        <w:rPr>
          <w:rFonts w:ascii="Angsana New" w:hAnsi="Angsana New" w:hint="cs"/>
          <w:b/>
          <w:bCs/>
          <w:i/>
          <w:iCs/>
          <w:sz w:val="30"/>
          <w:szCs w:val="30"/>
          <w:rtl/>
          <w:cs/>
          <w:lang w:val="en-US"/>
        </w:rPr>
        <w:t>.</w:t>
      </w:r>
      <w:r w:rsidR="0068268C" w:rsidRPr="00F867BF">
        <w:rPr>
          <w:rFonts w:ascii="Angsana New" w:hAnsi="Angsana New" w:hint="cs"/>
          <w:b/>
          <w:bCs/>
          <w:i/>
          <w:iCs/>
          <w:sz w:val="30"/>
          <w:szCs w:val="30"/>
          <w:lang w:val="en-US" w:bidi="th-TH"/>
        </w:rPr>
        <w:t>1</w:t>
      </w:r>
      <w:r w:rsidRPr="00F867BF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)</w:t>
      </w:r>
      <w:r w:rsidR="0068268C" w:rsidRPr="00F867BF">
        <w:rPr>
          <w:rFonts w:ascii="Angsana New" w:hAnsi="Angsana New" w:hint="cs"/>
          <w:b/>
          <w:bCs/>
          <w:i/>
          <w:iCs/>
          <w:sz w:val="30"/>
          <w:szCs w:val="30"/>
          <w:rtl/>
          <w:cs/>
          <w:lang w:val="en-US"/>
        </w:rPr>
        <w:t xml:space="preserve"> </w:t>
      </w:r>
      <w:r w:rsidR="0068268C" w:rsidRPr="00F867BF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การป้องกันความเสี่ยงในกระแสเงินสด</w:t>
      </w:r>
    </w:p>
    <w:p w14:paraId="43443BCA" w14:textId="77777777" w:rsidR="008A3B3E" w:rsidRPr="00F867BF" w:rsidRDefault="008A3B3E" w:rsidP="008A3B3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77D7B3B" w14:textId="6C9DDE96" w:rsidR="007B4ECB" w:rsidRPr="00F867BF" w:rsidRDefault="0068268C" w:rsidP="0068268C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F867BF">
        <w:rPr>
          <w:rFonts w:ascii="Angsana New" w:hAnsi="Angsana New" w:hint="cs"/>
          <w:sz w:val="30"/>
          <w:szCs w:val="30"/>
          <w:cs/>
          <w:lang w:val="en-US" w:bidi="th-TH"/>
        </w:rPr>
        <w:t xml:space="preserve">ณ วันที่ </w:t>
      </w:r>
      <w:r w:rsidR="00E566A2" w:rsidRPr="00F867BF">
        <w:rPr>
          <w:rFonts w:ascii="Angsana New" w:hAnsi="Angsana New" w:hint="cs"/>
          <w:sz w:val="30"/>
          <w:szCs w:val="30"/>
          <w:lang w:val="en-US" w:bidi="th-TH"/>
        </w:rPr>
        <w:t xml:space="preserve">31 </w:t>
      </w:r>
      <w:r w:rsidR="00E566A2" w:rsidRPr="00F867BF">
        <w:rPr>
          <w:rFonts w:ascii="Angsana New" w:hAnsi="Angsana New" w:hint="cs"/>
          <w:sz w:val="30"/>
          <w:szCs w:val="30"/>
          <w:cs/>
          <w:lang w:val="en-US" w:bidi="th-TH"/>
        </w:rPr>
        <w:t xml:space="preserve">ธันวาคม </w:t>
      </w:r>
      <w:r w:rsidR="00E566A2" w:rsidRPr="00F867BF">
        <w:rPr>
          <w:rFonts w:ascii="Angsana New" w:hAnsi="Angsana New" w:hint="cs"/>
          <w:sz w:val="30"/>
          <w:szCs w:val="30"/>
          <w:lang w:val="en-US" w:bidi="th-TH"/>
        </w:rPr>
        <w:t>256</w:t>
      </w:r>
      <w:r w:rsidR="004C2366" w:rsidRPr="00F867BF">
        <w:rPr>
          <w:rFonts w:ascii="Angsana New" w:hAnsi="Angsana New"/>
          <w:sz w:val="30"/>
          <w:szCs w:val="30"/>
          <w:lang w:val="en-US" w:bidi="th-TH"/>
        </w:rPr>
        <w:t>7</w:t>
      </w:r>
      <w:r w:rsidRPr="00F867BF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EA26F6" w:rsidRPr="00F867BF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 w:rsidR="00EA26F6" w:rsidRPr="00F867BF">
        <w:rPr>
          <w:rFonts w:ascii="Angsana New" w:hAnsi="Angsana New" w:hint="cs"/>
          <w:sz w:val="30"/>
          <w:szCs w:val="30"/>
          <w:lang w:val="en-US" w:bidi="th-TH"/>
        </w:rPr>
        <w:t>256</w:t>
      </w:r>
      <w:r w:rsidR="004C2366" w:rsidRPr="00F867BF">
        <w:rPr>
          <w:rFonts w:ascii="Angsana New" w:hAnsi="Angsana New"/>
          <w:sz w:val="30"/>
          <w:szCs w:val="30"/>
          <w:lang w:val="en-US" w:bidi="th-TH"/>
        </w:rPr>
        <w:t>6</w:t>
      </w:r>
      <w:r w:rsidR="00EA26F6" w:rsidRPr="00F867BF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F867BF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ถือเครื่องมือทางการเงินเหล่านี้เพื่อป้องกันความเสี่ยงจากการเปลี่ยนแปลงในอัตราแลกเปลี่ยนเงินตราต่างประเทศและอัตราดอกเบี้ย</w:t>
      </w:r>
    </w:p>
    <w:p w14:paraId="3942D161" w14:textId="50B4AA69" w:rsidR="008A3B3E" w:rsidRPr="00F867BF" w:rsidRDefault="007B4ECB" w:rsidP="007B4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F867BF">
        <w:rPr>
          <w:cs/>
        </w:rPr>
        <w:br w:type="page"/>
      </w:r>
    </w:p>
    <w:tbl>
      <w:tblPr>
        <w:tblStyle w:val="TableGrid"/>
        <w:tblW w:w="893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9"/>
        <w:gridCol w:w="1054"/>
        <w:gridCol w:w="1054"/>
        <w:gridCol w:w="1054"/>
        <w:gridCol w:w="1054"/>
        <w:gridCol w:w="1054"/>
        <w:gridCol w:w="1054"/>
      </w:tblGrid>
      <w:tr w:rsidR="0068268C" w:rsidRPr="00F867BF" w14:paraId="219855AF" w14:textId="77777777" w:rsidTr="00CB32AC">
        <w:trPr>
          <w:tblHeader/>
        </w:trPr>
        <w:tc>
          <w:tcPr>
            <w:tcW w:w="2609" w:type="dxa"/>
          </w:tcPr>
          <w:p w14:paraId="24F69188" w14:textId="73756E56" w:rsidR="0068268C" w:rsidRPr="00F867BF" w:rsidRDefault="0068268C" w:rsidP="00545C7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0E0E0"/>
              </w:rPr>
            </w:pPr>
          </w:p>
        </w:tc>
        <w:tc>
          <w:tcPr>
            <w:tcW w:w="6324" w:type="dxa"/>
            <w:gridSpan w:val="6"/>
          </w:tcPr>
          <w:p w14:paraId="2239E1CE" w14:textId="7CB82F02" w:rsidR="0068268C" w:rsidRPr="00F867BF" w:rsidRDefault="0068268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B32AC" w:rsidRPr="00F867BF" w14:paraId="707D43E5" w14:textId="77777777" w:rsidTr="00CB32AC">
        <w:trPr>
          <w:tblHeader/>
        </w:trPr>
        <w:tc>
          <w:tcPr>
            <w:tcW w:w="2609" w:type="dxa"/>
          </w:tcPr>
          <w:p w14:paraId="6C1BD6BD" w14:textId="77777777" w:rsidR="00CB32AC" w:rsidRPr="00F867BF" w:rsidRDefault="00CB32AC" w:rsidP="00545C7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  <w:rtl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F867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F867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3162" w:type="dxa"/>
            <w:gridSpan w:val="3"/>
          </w:tcPr>
          <w:p w14:paraId="030A0B66" w14:textId="30D52BDD" w:rsidR="00CB32AC" w:rsidRPr="00F867BF" w:rsidRDefault="00CB32A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lang w:bidi="th-TH"/>
              </w:rPr>
              <w:t>256</w:t>
            </w:r>
            <w:r w:rsidR="004C2366" w:rsidRPr="00F867BF"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3162" w:type="dxa"/>
            <w:gridSpan w:val="3"/>
          </w:tcPr>
          <w:p w14:paraId="1B03811F" w14:textId="16ECA3C1" w:rsidR="00CB32AC" w:rsidRPr="00F867BF" w:rsidRDefault="00CB32A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lang w:bidi="th-TH"/>
              </w:rPr>
              <w:t>256</w:t>
            </w:r>
            <w:r w:rsidR="004C2366" w:rsidRPr="00F867BF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</w:p>
        </w:tc>
      </w:tr>
      <w:tr w:rsidR="00CB32AC" w:rsidRPr="00F867BF" w14:paraId="6EFF3692" w14:textId="77777777" w:rsidTr="00CB32AC">
        <w:trPr>
          <w:tblHeader/>
        </w:trPr>
        <w:tc>
          <w:tcPr>
            <w:tcW w:w="2609" w:type="dxa"/>
          </w:tcPr>
          <w:p w14:paraId="10A2ACE5" w14:textId="77777777" w:rsidR="00CB32AC" w:rsidRPr="00F867BF" w:rsidRDefault="00CB32AC" w:rsidP="00545C7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162" w:type="dxa"/>
            <w:gridSpan w:val="3"/>
          </w:tcPr>
          <w:p w14:paraId="4BCF74AE" w14:textId="77777777" w:rsidR="00CB32AC" w:rsidRPr="00F867BF" w:rsidRDefault="00CB32A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การครบกำหนด</w:t>
            </w:r>
          </w:p>
        </w:tc>
        <w:tc>
          <w:tcPr>
            <w:tcW w:w="3162" w:type="dxa"/>
            <w:gridSpan w:val="3"/>
          </w:tcPr>
          <w:p w14:paraId="7851A3A0" w14:textId="77777777" w:rsidR="00CB32AC" w:rsidRPr="00F867BF" w:rsidRDefault="00CB32A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การครบกำหนด</w:t>
            </w:r>
          </w:p>
        </w:tc>
      </w:tr>
      <w:tr w:rsidR="00CB32AC" w:rsidRPr="00F867BF" w14:paraId="139AD877" w14:textId="77777777" w:rsidTr="00CB32AC">
        <w:trPr>
          <w:tblHeader/>
        </w:trPr>
        <w:tc>
          <w:tcPr>
            <w:tcW w:w="2609" w:type="dxa"/>
          </w:tcPr>
          <w:p w14:paraId="4FDD6C35" w14:textId="77777777" w:rsidR="00CB32AC" w:rsidRPr="00F867BF" w:rsidRDefault="00CB32AC" w:rsidP="0068268C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7C8D201E" w14:textId="77777777" w:rsidR="00CB32AC" w:rsidRPr="00F867BF" w:rsidRDefault="00CB32AC" w:rsidP="0068268C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6191FE33" w14:textId="1491E44C" w:rsidR="00CB32AC" w:rsidRPr="00F867BF" w:rsidRDefault="00CB32AC" w:rsidP="005F69AC">
            <w:pPr>
              <w:pStyle w:val="block"/>
              <w:spacing w:after="0" w:line="240" w:lineRule="atLeast"/>
              <w:ind w:left="-4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ภายใน </w:t>
            </w:r>
            <w:r w:rsidRPr="00F867BF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1 </w:t>
            </w: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 หรือน้อยกว่า</w:t>
            </w:r>
          </w:p>
        </w:tc>
        <w:tc>
          <w:tcPr>
            <w:tcW w:w="1054" w:type="dxa"/>
          </w:tcPr>
          <w:p w14:paraId="622ABE89" w14:textId="3BF000D1" w:rsidR="00CB32AC" w:rsidRPr="00F867BF" w:rsidRDefault="00CB32AC" w:rsidP="00F67656">
            <w:pPr>
              <w:pStyle w:val="block"/>
              <w:spacing w:after="0" w:line="240" w:lineRule="atLeast"/>
              <w:ind w:left="-86" w:right="-6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Pr="00F867BF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1 </w:t>
            </w: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ปี แต่ไม่เกิน </w:t>
            </w:r>
            <w:r w:rsidR="00F67656" w:rsidRPr="00F867BF">
              <w:rPr>
                <w:rFonts w:ascii="Angsana New" w:hAnsi="Angsana New"/>
                <w:sz w:val="28"/>
                <w:szCs w:val="28"/>
                <w:lang w:val="en-US" w:bidi="th-TH"/>
              </w:rPr>
              <w:br/>
            </w:r>
            <w:r w:rsidRPr="00F867BF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5  </w:t>
            </w: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054" w:type="dxa"/>
          </w:tcPr>
          <w:p w14:paraId="2AA11F08" w14:textId="77777777" w:rsidR="00CB32AC" w:rsidRPr="00F867BF" w:rsidRDefault="00CB32AC" w:rsidP="0068268C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D378033" w14:textId="77777777" w:rsidR="00CB32AC" w:rsidRPr="00F867BF" w:rsidRDefault="00CB32AC" w:rsidP="0068268C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925C6B0" w14:textId="02302CE8" w:rsidR="00CB32AC" w:rsidRPr="00F867BF" w:rsidRDefault="00CB32AC" w:rsidP="0068268C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Pr="00F867BF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5 </w:t>
            </w: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054" w:type="dxa"/>
          </w:tcPr>
          <w:p w14:paraId="53751BBB" w14:textId="4B6FC850" w:rsidR="00CB32AC" w:rsidRPr="00F867BF" w:rsidRDefault="00CB32AC" w:rsidP="005F69AC">
            <w:pPr>
              <w:pStyle w:val="block"/>
              <w:spacing w:after="0" w:line="240" w:lineRule="atLeast"/>
              <w:ind w:left="-4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ภายใน </w:t>
            </w:r>
            <w:r w:rsidRPr="00F867BF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1 </w:t>
            </w: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 หรือน้อยกว่า</w:t>
            </w:r>
          </w:p>
        </w:tc>
        <w:tc>
          <w:tcPr>
            <w:tcW w:w="1054" w:type="dxa"/>
          </w:tcPr>
          <w:p w14:paraId="2CA82076" w14:textId="04382F5E" w:rsidR="00CB32AC" w:rsidRPr="00F867BF" w:rsidRDefault="00F67656" w:rsidP="00F67656">
            <w:pPr>
              <w:pStyle w:val="block"/>
              <w:spacing w:after="0" w:line="240" w:lineRule="atLeast"/>
              <w:ind w:left="-86" w:right="-6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Pr="00F867BF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1 </w:t>
            </w: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ปี แต่ไม่เกิน </w:t>
            </w:r>
            <w:r w:rsidRPr="00F867BF">
              <w:rPr>
                <w:rFonts w:ascii="Angsana New" w:hAnsi="Angsana New"/>
                <w:sz w:val="28"/>
                <w:szCs w:val="28"/>
                <w:lang w:val="en-US" w:bidi="th-TH"/>
              </w:rPr>
              <w:br/>
            </w:r>
            <w:r w:rsidRPr="00F867BF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5  </w:t>
            </w: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054" w:type="dxa"/>
          </w:tcPr>
          <w:p w14:paraId="2D358298" w14:textId="77777777" w:rsidR="00CB32AC" w:rsidRPr="00F867BF" w:rsidRDefault="00CB32AC" w:rsidP="0068268C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E1A692D" w14:textId="77777777" w:rsidR="00CB32AC" w:rsidRPr="00F867BF" w:rsidRDefault="00CB32AC" w:rsidP="0068268C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CB62AF6" w14:textId="78DFD5CF" w:rsidR="00CB32AC" w:rsidRPr="00F867BF" w:rsidRDefault="00CB32AC" w:rsidP="0068268C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Pr="00F867BF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5 </w:t>
            </w: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</w:t>
            </w:r>
          </w:p>
        </w:tc>
      </w:tr>
      <w:tr w:rsidR="00CB32AC" w:rsidRPr="00F867BF" w14:paraId="1C49DE40" w14:textId="77777777" w:rsidTr="00CB32AC">
        <w:tc>
          <w:tcPr>
            <w:tcW w:w="2609" w:type="dxa"/>
          </w:tcPr>
          <w:p w14:paraId="64AE71B7" w14:textId="77777777" w:rsidR="00CB32AC" w:rsidRPr="00F867BF" w:rsidRDefault="00CB32A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1054" w:type="dxa"/>
          </w:tcPr>
          <w:p w14:paraId="134D60F6" w14:textId="77777777" w:rsidR="00CB32AC" w:rsidRPr="00F867BF" w:rsidRDefault="00CB32A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3E4BCA5C" w14:textId="77777777" w:rsidR="00CB32AC" w:rsidRPr="00F867BF" w:rsidRDefault="00CB32A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78946FCC" w14:textId="77777777" w:rsidR="00CB32AC" w:rsidRPr="00F867BF" w:rsidRDefault="00CB32A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04704750" w14:textId="77777777" w:rsidR="00CB32AC" w:rsidRPr="00F867BF" w:rsidRDefault="00CB32A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791C5429" w14:textId="77777777" w:rsidR="00CB32AC" w:rsidRPr="00F867BF" w:rsidRDefault="00CB32A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74F5FF23" w14:textId="77777777" w:rsidR="00CB32AC" w:rsidRPr="00F867BF" w:rsidRDefault="00CB32A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B32AC" w:rsidRPr="00F867BF" w14:paraId="766AD376" w14:textId="77777777" w:rsidTr="00CB32AC">
        <w:tc>
          <w:tcPr>
            <w:tcW w:w="2609" w:type="dxa"/>
          </w:tcPr>
          <w:p w14:paraId="58DFEC87" w14:textId="77777777" w:rsidR="00CB32AC" w:rsidRPr="00F867BF" w:rsidRDefault="00CB32AC" w:rsidP="00545C7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F867BF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สัญญาแลกเปลี่ยนเงินตรา</w:t>
            </w:r>
          </w:p>
          <w:p w14:paraId="2181E87D" w14:textId="77777777" w:rsidR="00CB32AC" w:rsidRPr="00F867BF" w:rsidRDefault="00CB32AC" w:rsidP="00545C7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F867BF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 xml:space="preserve">   ต่างประเทศล่วงหน้า </w:t>
            </w:r>
          </w:p>
        </w:tc>
        <w:tc>
          <w:tcPr>
            <w:tcW w:w="1054" w:type="dxa"/>
          </w:tcPr>
          <w:p w14:paraId="29F6F5E7" w14:textId="77777777" w:rsidR="00CB32AC" w:rsidRPr="00F867BF" w:rsidRDefault="00CB32A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0FC0B70A" w14:textId="77777777" w:rsidR="00503416" w:rsidRPr="00F867BF" w:rsidRDefault="00503416" w:rsidP="00503416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3A138FE3" w14:textId="77777777" w:rsidR="00CB32AC" w:rsidRPr="00F867BF" w:rsidRDefault="00CB32A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296381A2" w14:textId="77777777" w:rsidR="00CB32AC" w:rsidRPr="00F867BF" w:rsidRDefault="00CB32A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2BA224ED" w14:textId="77777777" w:rsidR="00CB32AC" w:rsidRPr="00F867BF" w:rsidRDefault="00CB32A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7B985FAF" w14:textId="77777777" w:rsidR="00CB32AC" w:rsidRPr="00F867BF" w:rsidRDefault="00CB32A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358625F4" w14:textId="77777777" w:rsidR="00CB32AC" w:rsidRPr="00F867BF" w:rsidRDefault="00CB32A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C2366" w:rsidRPr="00F867BF" w14:paraId="4FFB103E" w14:textId="77777777" w:rsidTr="00CB32AC">
        <w:tc>
          <w:tcPr>
            <w:tcW w:w="2609" w:type="dxa"/>
          </w:tcPr>
          <w:p w14:paraId="441B6D39" w14:textId="2E60E101" w:rsidR="004C2366" w:rsidRPr="00F867BF" w:rsidRDefault="004C2366" w:rsidP="004C236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ความเสี่ยงสุทธิ</w:t>
            </w:r>
            <w:r w:rsidRPr="00F867BF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</w:t>
            </w:r>
            <w:r w:rsidRPr="00F867BF">
              <w:rPr>
                <w:rFonts w:ascii="Angsana New" w:hAnsi="Angsana New" w:hint="cs"/>
                <w:i/>
                <w:iCs/>
                <w:sz w:val="28"/>
                <w:szCs w:val="28"/>
                <w:lang w:val="en-US" w:bidi="th-TH"/>
              </w:rPr>
              <w:t>(</w:t>
            </w:r>
            <w:r w:rsidRPr="00F867BF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ล้านบาท)</w:t>
            </w:r>
          </w:p>
        </w:tc>
        <w:tc>
          <w:tcPr>
            <w:tcW w:w="1054" w:type="dxa"/>
          </w:tcPr>
          <w:p w14:paraId="29CF4065" w14:textId="232F9B57" w:rsidR="004C2366" w:rsidRPr="00F867BF" w:rsidRDefault="00800F9B" w:rsidP="004C2366">
            <w:pPr>
              <w:pStyle w:val="block"/>
              <w:spacing w:after="0" w:line="240" w:lineRule="atLeast"/>
              <w:ind w:left="0" w:right="5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1054" w:type="dxa"/>
          </w:tcPr>
          <w:p w14:paraId="46F5CAC8" w14:textId="33DC4A0C" w:rsidR="004C2366" w:rsidRPr="00F867BF" w:rsidRDefault="00800F9B" w:rsidP="004C2366">
            <w:pPr>
              <w:pStyle w:val="block"/>
              <w:spacing w:after="0" w:line="240" w:lineRule="atLeast"/>
              <w:ind w:left="0" w:right="5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56</w:t>
            </w:r>
          </w:p>
        </w:tc>
        <w:tc>
          <w:tcPr>
            <w:tcW w:w="1054" w:type="dxa"/>
          </w:tcPr>
          <w:p w14:paraId="2C97F62A" w14:textId="2B0AB091" w:rsidR="004C2366" w:rsidRPr="00F867BF" w:rsidRDefault="00800F9B" w:rsidP="004C2366">
            <w:pPr>
              <w:pStyle w:val="block"/>
              <w:spacing w:after="0" w:line="240" w:lineRule="atLeast"/>
              <w:ind w:left="0" w:right="5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49</w:t>
            </w:r>
          </w:p>
        </w:tc>
        <w:tc>
          <w:tcPr>
            <w:tcW w:w="1054" w:type="dxa"/>
          </w:tcPr>
          <w:p w14:paraId="5618C456" w14:textId="2CDA76F2" w:rsidR="004C2366" w:rsidRPr="00F867BF" w:rsidRDefault="004C2366" w:rsidP="004C2366">
            <w:pPr>
              <w:pStyle w:val="block"/>
              <w:spacing w:after="0" w:line="240" w:lineRule="atLeast"/>
              <w:ind w:left="0" w:right="5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054" w:type="dxa"/>
          </w:tcPr>
          <w:p w14:paraId="06F3B58D" w14:textId="50AC1004" w:rsidR="004C2366" w:rsidRPr="00F867BF" w:rsidRDefault="004C2366" w:rsidP="004C2366">
            <w:pPr>
              <w:pStyle w:val="block"/>
              <w:spacing w:after="0" w:line="240" w:lineRule="atLeast"/>
              <w:ind w:left="0" w:right="5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61</w:t>
            </w:r>
          </w:p>
        </w:tc>
        <w:tc>
          <w:tcPr>
            <w:tcW w:w="1054" w:type="dxa"/>
          </w:tcPr>
          <w:p w14:paraId="5C3A9F38" w14:textId="40D5194D" w:rsidR="004C2366" w:rsidRPr="00F867BF" w:rsidRDefault="004C2366" w:rsidP="004C2366">
            <w:pPr>
              <w:pStyle w:val="block"/>
              <w:spacing w:after="0" w:line="240" w:lineRule="atLeast"/>
              <w:ind w:left="0" w:right="5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</w:p>
        </w:tc>
      </w:tr>
      <w:tr w:rsidR="00800F9B" w:rsidRPr="00F867BF" w14:paraId="058ED456" w14:textId="77777777" w:rsidTr="00800F9B">
        <w:tc>
          <w:tcPr>
            <w:tcW w:w="2609" w:type="dxa"/>
          </w:tcPr>
          <w:p w14:paraId="6DAAFFC0" w14:textId="52F90A9A" w:rsidR="00800F9B" w:rsidRPr="00F867BF" w:rsidRDefault="00800F9B" w:rsidP="00800F9B">
            <w:pPr>
              <w:pStyle w:val="block"/>
              <w:spacing w:after="0" w:line="240" w:lineRule="atLeast"/>
              <w:ind w:left="180" w:hanging="180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อัตราสัญญาแลกเปลี่ยนเงินตราต่างประเทศล่วงหน้าโดยเฉลี่ยของเงินบาทต่อ</w:t>
            </w:r>
            <w:r w:rsidRPr="00F867B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054" w:type="dxa"/>
            <w:vAlign w:val="bottom"/>
          </w:tcPr>
          <w:p w14:paraId="542251CC" w14:textId="044D738C" w:rsidR="00800F9B" w:rsidRPr="00F867BF" w:rsidRDefault="00800F9B" w:rsidP="00800F9B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lang w:val="en-US"/>
              </w:rPr>
              <w:t>31.07</w:t>
            </w:r>
          </w:p>
        </w:tc>
        <w:tc>
          <w:tcPr>
            <w:tcW w:w="1054" w:type="dxa"/>
            <w:vAlign w:val="bottom"/>
          </w:tcPr>
          <w:p w14:paraId="436907FA" w14:textId="2A5673D7" w:rsidR="00800F9B" w:rsidRPr="00F867BF" w:rsidRDefault="00800F9B" w:rsidP="00800F9B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lang w:val="en-US"/>
              </w:rPr>
              <w:t>31.07</w:t>
            </w:r>
          </w:p>
        </w:tc>
        <w:tc>
          <w:tcPr>
            <w:tcW w:w="1054" w:type="dxa"/>
            <w:vAlign w:val="bottom"/>
          </w:tcPr>
          <w:p w14:paraId="279AD54A" w14:textId="51A6B880" w:rsidR="00800F9B" w:rsidRPr="00F867BF" w:rsidRDefault="00800F9B" w:rsidP="00800F9B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lang w:val="en-US"/>
              </w:rPr>
              <w:t>31.07</w:t>
            </w:r>
          </w:p>
        </w:tc>
        <w:tc>
          <w:tcPr>
            <w:tcW w:w="1054" w:type="dxa"/>
            <w:vAlign w:val="bottom"/>
          </w:tcPr>
          <w:p w14:paraId="4FFA1E29" w14:textId="731819E3" w:rsidR="00800F9B" w:rsidRPr="00F867BF" w:rsidRDefault="00800F9B" w:rsidP="00800F9B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lang w:val="en-US"/>
              </w:rPr>
              <w:t>31.07</w:t>
            </w:r>
          </w:p>
        </w:tc>
        <w:tc>
          <w:tcPr>
            <w:tcW w:w="1054" w:type="dxa"/>
            <w:vAlign w:val="bottom"/>
          </w:tcPr>
          <w:p w14:paraId="17145FF0" w14:textId="445ED070" w:rsidR="00800F9B" w:rsidRPr="00F867BF" w:rsidRDefault="00800F9B" w:rsidP="00800F9B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lang w:val="en-US"/>
              </w:rPr>
              <w:t>31.07</w:t>
            </w:r>
          </w:p>
        </w:tc>
        <w:tc>
          <w:tcPr>
            <w:tcW w:w="1054" w:type="dxa"/>
            <w:vAlign w:val="bottom"/>
          </w:tcPr>
          <w:p w14:paraId="4295BD60" w14:textId="39A46EB3" w:rsidR="00800F9B" w:rsidRPr="00F867BF" w:rsidRDefault="00800F9B" w:rsidP="00800F9B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lang w:val="en-US"/>
              </w:rPr>
              <w:t>31.07</w:t>
            </w:r>
          </w:p>
        </w:tc>
      </w:tr>
      <w:tr w:rsidR="00CB32AC" w:rsidRPr="00F867BF" w14:paraId="1FEC4897" w14:textId="77777777" w:rsidTr="00CB32AC">
        <w:tc>
          <w:tcPr>
            <w:tcW w:w="2609" w:type="dxa"/>
          </w:tcPr>
          <w:p w14:paraId="2C6E63EF" w14:textId="77777777" w:rsidR="00CB32AC" w:rsidRPr="00F867BF" w:rsidRDefault="00CB32AC" w:rsidP="00CB32AC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21FC9D2B" w14:textId="77777777" w:rsidR="00CB32AC" w:rsidRPr="00F867BF" w:rsidRDefault="00CB32AC" w:rsidP="00CB32A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1FDF2BEA" w14:textId="77777777" w:rsidR="00CB32AC" w:rsidRPr="00F867BF" w:rsidRDefault="00CB32AC" w:rsidP="00CB32A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71301637" w14:textId="77777777" w:rsidR="00CB32AC" w:rsidRPr="00F867BF" w:rsidRDefault="00CB32AC" w:rsidP="00CB32A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609A38DB" w14:textId="77777777" w:rsidR="00CB32AC" w:rsidRPr="00F867BF" w:rsidRDefault="00CB32AC" w:rsidP="00CB32AC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4154B144" w14:textId="77777777" w:rsidR="00CB32AC" w:rsidRPr="00F867BF" w:rsidRDefault="00CB32AC" w:rsidP="00CB32AC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3F4D9F7D" w14:textId="77777777" w:rsidR="00CB32AC" w:rsidRPr="00F867BF" w:rsidRDefault="00CB32AC" w:rsidP="00CB32AC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B32AC" w:rsidRPr="00F867BF" w14:paraId="279E7400" w14:textId="77777777" w:rsidTr="00CB32AC">
        <w:tc>
          <w:tcPr>
            <w:tcW w:w="2609" w:type="dxa"/>
          </w:tcPr>
          <w:p w14:paraId="6B74A1EC" w14:textId="77777777" w:rsidR="00CB32AC" w:rsidRPr="00F867BF" w:rsidRDefault="00CB32AC" w:rsidP="00CB32AC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F867BF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สัญญาซื้อขายเงินตรา</w:t>
            </w:r>
          </w:p>
          <w:p w14:paraId="46A99BF3" w14:textId="3B314018" w:rsidR="00CB32AC" w:rsidRPr="00F867BF" w:rsidRDefault="00CB32AC" w:rsidP="00CB32AC">
            <w:pPr>
              <w:pStyle w:val="block"/>
              <w:spacing w:after="0" w:line="240" w:lineRule="atLeast"/>
              <w:ind w:left="16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ต่างประเทศล่วงหน้า</w:t>
            </w:r>
          </w:p>
        </w:tc>
        <w:tc>
          <w:tcPr>
            <w:tcW w:w="1054" w:type="dxa"/>
          </w:tcPr>
          <w:p w14:paraId="73D0A3F9" w14:textId="77777777" w:rsidR="00CB32AC" w:rsidRPr="00F867BF" w:rsidRDefault="00CB32AC" w:rsidP="00CB32A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067A46E8" w14:textId="77777777" w:rsidR="00CB32AC" w:rsidRPr="00F867BF" w:rsidRDefault="00CB32AC" w:rsidP="00CB32A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1D31301B" w14:textId="77777777" w:rsidR="00CB32AC" w:rsidRPr="00F867BF" w:rsidRDefault="00CB32AC" w:rsidP="00CB32A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7D2D804B" w14:textId="789034AE" w:rsidR="00CB32AC" w:rsidRPr="00F867BF" w:rsidRDefault="00CB32AC" w:rsidP="00CB32AC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6C816A08" w14:textId="6B640E94" w:rsidR="00CB32AC" w:rsidRPr="00F867BF" w:rsidRDefault="00CB32AC" w:rsidP="00CB32AC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5DDAA2A5" w14:textId="71412637" w:rsidR="00CB32AC" w:rsidRPr="00F867BF" w:rsidRDefault="00CB32AC" w:rsidP="00CB32AC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C2366" w:rsidRPr="00F867BF" w14:paraId="26A7D304" w14:textId="77777777" w:rsidTr="00CB32AC">
        <w:tc>
          <w:tcPr>
            <w:tcW w:w="2609" w:type="dxa"/>
          </w:tcPr>
          <w:p w14:paraId="04D4F899" w14:textId="6BC730B8" w:rsidR="004C2366" w:rsidRPr="00F867BF" w:rsidRDefault="004C2366" w:rsidP="004C236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ความเสี่ยงสุทธิ </w:t>
            </w:r>
            <w:r w:rsidRPr="00F867BF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  <w:tc>
          <w:tcPr>
            <w:tcW w:w="1054" w:type="dxa"/>
          </w:tcPr>
          <w:p w14:paraId="7951BBD4" w14:textId="2A2F2F4B" w:rsidR="004C2366" w:rsidRPr="00F867BF" w:rsidRDefault="00800F9B" w:rsidP="00250923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4,486</w:t>
            </w:r>
          </w:p>
        </w:tc>
        <w:tc>
          <w:tcPr>
            <w:tcW w:w="1054" w:type="dxa"/>
          </w:tcPr>
          <w:p w14:paraId="39FD3AAE" w14:textId="101CEB0F" w:rsidR="004C2366" w:rsidRPr="00F867BF" w:rsidRDefault="00800F9B" w:rsidP="004C236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54" w:type="dxa"/>
          </w:tcPr>
          <w:p w14:paraId="0266F77E" w14:textId="40725F30" w:rsidR="004C2366" w:rsidRPr="00F867BF" w:rsidRDefault="00800F9B" w:rsidP="004C236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54" w:type="dxa"/>
          </w:tcPr>
          <w:p w14:paraId="5495E7CC" w14:textId="2A59CC64" w:rsidR="004C2366" w:rsidRPr="00F867BF" w:rsidRDefault="004C2366" w:rsidP="004C2366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 xml:space="preserve">      6,625</w:t>
            </w:r>
          </w:p>
        </w:tc>
        <w:tc>
          <w:tcPr>
            <w:tcW w:w="1054" w:type="dxa"/>
          </w:tcPr>
          <w:p w14:paraId="59C03DD4" w14:textId="55BAF12C" w:rsidR="004C2366" w:rsidRPr="00F867BF" w:rsidRDefault="004C2366" w:rsidP="004C236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54" w:type="dxa"/>
          </w:tcPr>
          <w:p w14:paraId="03066044" w14:textId="77ED285B" w:rsidR="004C2366" w:rsidRPr="00F867BF" w:rsidRDefault="004C2366" w:rsidP="004C236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C2366" w:rsidRPr="00F867BF" w14:paraId="29648433" w14:textId="77777777" w:rsidTr="00CB32AC">
        <w:tc>
          <w:tcPr>
            <w:tcW w:w="2609" w:type="dxa"/>
          </w:tcPr>
          <w:p w14:paraId="0F5710C8" w14:textId="0C4A20B4" w:rsidR="004C2366" w:rsidRPr="00F867BF" w:rsidRDefault="004C2366" w:rsidP="004C2366">
            <w:pPr>
              <w:pStyle w:val="block"/>
              <w:spacing w:after="0" w:line="240" w:lineRule="atLeast"/>
              <w:ind w:left="180" w:hanging="1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อัตราสัญญาซื้อขายเงินตราต่างประเทศล่วงหน้าโดยเฉลี่ยของเงินบาทต่อเงินเหรียญสหรัฐอเมริกา</w:t>
            </w:r>
          </w:p>
        </w:tc>
        <w:tc>
          <w:tcPr>
            <w:tcW w:w="1054" w:type="dxa"/>
            <w:vAlign w:val="bottom"/>
          </w:tcPr>
          <w:p w14:paraId="1A2B8859" w14:textId="63EED0D9" w:rsidR="004C2366" w:rsidRPr="00F867BF" w:rsidRDefault="00800F9B" w:rsidP="004C2366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35.64</w:t>
            </w:r>
          </w:p>
        </w:tc>
        <w:tc>
          <w:tcPr>
            <w:tcW w:w="1054" w:type="dxa"/>
            <w:vAlign w:val="bottom"/>
          </w:tcPr>
          <w:p w14:paraId="7AD189BE" w14:textId="5BCEEE98" w:rsidR="004C2366" w:rsidRPr="00F867BF" w:rsidRDefault="00800F9B" w:rsidP="004C236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54" w:type="dxa"/>
            <w:vAlign w:val="bottom"/>
          </w:tcPr>
          <w:p w14:paraId="7A6F75AC" w14:textId="2CA42E49" w:rsidR="004C2366" w:rsidRPr="00F867BF" w:rsidRDefault="00800F9B" w:rsidP="004C236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54" w:type="dxa"/>
            <w:vAlign w:val="bottom"/>
          </w:tcPr>
          <w:p w14:paraId="71148AC8" w14:textId="7C31A36F" w:rsidR="004C2366" w:rsidRPr="00F867BF" w:rsidRDefault="004C2366" w:rsidP="004C2366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34.39</w:t>
            </w:r>
          </w:p>
        </w:tc>
        <w:tc>
          <w:tcPr>
            <w:tcW w:w="1054" w:type="dxa"/>
            <w:vAlign w:val="bottom"/>
          </w:tcPr>
          <w:p w14:paraId="40468227" w14:textId="1E7216B0" w:rsidR="004C2366" w:rsidRPr="00F867BF" w:rsidRDefault="004C2366" w:rsidP="004C236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054" w:type="dxa"/>
            <w:vAlign w:val="bottom"/>
          </w:tcPr>
          <w:p w14:paraId="3C126975" w14:textId="54A9565F" w:rsidR="004C2366" w:rsidRPr="00F867BF" w:rsidRDefault="004C2366" w:rsidP="004C236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4C2366" w:rsidRPr="00F867BF" w14:paraId="13C86C7C" w14:textId="77777777" w:rsidTr="00CB32AC">
        <w:tc>
          <w:tcPr>
            <w:tcW w:w="2609" w:type="dxa"/>
          </w:tcPr>
          <w:p w14:paraId="4EC38760" w14:textId="77777777" w:rsidR="004C2366" w:rsidRPr="00F867BF" w:rsidRDefault="004C2366" w:rsidP="004C236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อัตราสัญญาซื้อขายเงินตรา</w:t>
            </w:r>
            <w:r w:rsidRPr="00F867BF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 xml:space="preserve"> </w:t>
            </w:r>
          </w:p>
          <w:p w14:paraId="3E2D4AB6" w14:textId="77777777" w:rsidR="004C2366" w:rsidRPr="00F867BF" w:rsidRDefault="004C2366" w:rsidP="004C236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 xml:space="preserve">   </w:t>
            </w: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ต่างประเทศล่วงหน้าโดยเฉลี่ย</w:t>
            </w:r>
            <w:r w:rsidRPr="00F867BF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 xml:space="preserve"> </w:t>
            </w:r>
          </w:p>
          <w:p w14:paraId="672F72D9" w14:textId="6A9803FA" w:rsidR="004C2366" w:rsidRPr="00F867BF" w:rsidRDefault="004C2366" w:rsidP="004C2366">
            <w:pPr>
              <w:pStyle w:val="block"/>
              <w:spacing w:after="0" w:line="240" w:lineRule="atLeast"/>
              <w:ind w:left="18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 xml:space="preserve">   </w:t>
            </w: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ของเงินบาทต่อ</w:t>
            </w:r>
            <w:r w:rsidRPr="00F867BF">
              <w:rPr>
                <w:rFonts w:ascii="Angsana New" w:hAnsi="Angsana New" w:hint="cs"/>
                <w:sz w:val="28"/>
                <w:szCs w:val="28"/>
                <w:cs/>
                <w:lang w:eastAsia="en-GB" w:bidi="th-TH"/>
              </w:rPr>
              <w:t>เงินเยน</w:t>
            </w:r>
          </w:p>
        </w:tc>
        <w:tc>
          <w:tcPr>
            <w:tcW w:w="1054" w:type="dxa"/>
            <w:vAlign w:val="bottom"/>
          </w:tcPr>
          <w:p w14:paraId="2255D3D6" w14:textId="1B2B85C1" w:rsidR="004C2366" w:rsidRPr="00F867BF" w:rsidRDefault="00800F9B" w:rsidP="004C2366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54" w:type="dxa"/>
            <w:vAlign w:val="bottom"/>
          </w:tcPr>
          <w:p w14:paraId="63A5B9A1" w14:textId="1025F4C3" w:rsidR="004C2366" w:rsidRPr="00F867BF" w:rsidRDefault="00800F9B" w:rsidP="004C236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54" w:type="dxa"/>
            <w:vAlign w:val="bottom"/>
          </w:tcPr>
          <w:p w14:paraId="1337B11A" w14:textId="31908408" w:rsidR="004C2366" w:rsidRPr="00F867BF" w:rsidRDefault="00800F9B" w:rsidP="004C236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54" w:type="dxa"/>
            <w:vAlign w:val="bottom"/>
          </w:tcPr>
          <w:p w14:paraId="2DAF380F" w14:textId="232315CA" w:rsidR="004C2366" w:rsidRPr="00F867BF" w:rsidRDefault="004C2366" w:rsidP="004C2366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0.2513</w:t>
            </w:r>
          </w:p>
        </w:tc>
        <w:tc>
          <w:tcPr>
            <w:tcW w:w="1054" w:type="dxa"/>
            <w:vAlign w:val="bottom"/>
          </w:tcPr>
          <w:p w14:paraId="2D2CD879" w14:textId="04164E0B" w:rsidR="004C2366" w:rsidRPr="00F867BF" w:rsidRDefault="004C2366" w:rsidP="004C236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054" w:type="dxa"/>
            <w:vAlign w:val="bottom"/>
          </w:tcPr>
          <w:p w14:paraId="4A50AB4C" w14:textId="710336D9" w:rsidR="004C2366" w:rsidRPr="00F867BF" w:rsidRDefault="004C2366" w:rsidP="004C236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4C2366" w:rsidRPr="00F867BF" w14:paraId="67EB777B" w14:textId="77777777" w:rsidTr="00CB32AC">
        <w:tc>
          <w:tcPr>
            <w:tcW w:w="2609" w:type="dxa"/>
          </w:tcPr>
          <w:p w14:paraId="1FE68B62" w14:textId="77777777" w:rsidR="004C2366" w:rsidRPr="00F867BF" w:rsidRDefault="004C2366" w:rsidP="004C236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6A7DE958" w14:textId="77777777" w:rsidR="004C2366" w:rsidRPr="00F867BF" w:rsidRDefault="004C2366" w:rsidP="004C236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3C2DF1F9" w14:textId="77777777" w:rsidR="004C2366" w:rsidRPr="00F867BF" w:rsidRDefault="004C2366" w:rsidP="004C236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6687478F" w14:textId="77777777" w:rsidR="004C2366" w:rsidRPr="00F867BF" w:rsidRDefault="004C2366" w:rsidP="004C236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67A7CB96" w14:textId="77777777" w:rsidR="004C2366" w:rsidRPr="00F867BF" w:rsidRDefault="004C2366" w:rsidP="004C2366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6EEA6B34" w14:textId="77777777" w:rsidR="004C2366" w:rsidRPr="00F867BF" w:rsidRDefault="004C2366" w:rsidP="004C2366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00521490" w14:textId="77777777" w:rsidR="004C2366" w:rsidRPr="00F867BF" w:rsidRDefault="004C2366" w:rsidP="004C2366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C2366" w:rsidRPr="00F867BF" w14:paraId="4B9C79CB" w14:textId="77777777" w:rsidTr="00CB32AC">
        <w:tc>
          <w:tcPr>
            <w:tcW w:w="2609" w:type="dxa"/>
          </w:tcPr>
          <w:p w14:paraId="4F53991A" w14:textId="77777777" w:rsidR="004C2366" w:rsidRPr="00F867BF" w:rsidRDefault="004C2366" w:rsidP="004C236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054" w:type="dxa"/>
          </w:tcPr>
          <w:p w14:paraId="5525667E" w14:textId="77777777" w:rsidR="004C2366" w:rsidRPr="00F867BF" w:rsidRDefault="004C2366" w:rsidP="004C236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3BAB229F" w14:textId="77777777" w:rsidR="004C2366" w:rsidRPr="00F867BF" w:rsidRDefault="004C2366" w:rsidP="004C236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7903EBF5" w14:textId="77777777" w:rsidR="004C2366" w:rsidRPr="00F867BF" w:rsidRDefault="004C2366" w:rsidP="004C236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1B92F8FC" w14:textId="5379263B" w:rsidR="004C2366" w:rsidRPr="00F867BF" w:rsidRDefault="004C2366" w:rsidP="004C2366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2C77E919" w14:textId="6FD4D841" w:rsidR="004C2366" w:rsidRPr="00F867BF" w:rsidRDefault="004C2366" w:rsidP="004C2366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2EAD5B83" w14:textId="7DDBAEFB" w:rsidR="004C2366" w:rsidRPr="00F867BF" w:rsidRDefault="004C2366" w:rsidP="004C2366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C2366" w:rsidRPr="00F867BF" w14:paraId="07268EC8" w14:textId="77777777" w:rsidTr="00CB32AC">
        <w:tc>
          <w:tcPr>
            <w:tcW w:w="2609" w:type="dxa"/>
          </w:tcPr>
          <w:p w14:paraId="4CF94C58" w14:textId="77777777" w:rsidR="004C2366" w:rsidRPr="00F867BF" w:rsidRDefault="004C2366" w:rsidP="004C236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F867BF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054" w:type="dxa"/>
          </w:tcPr>
          <w:p w14:paraId="12F29F84" w14:textId="77777777" w:rsidR="004C2366" w:rsidRPr="00F867BF" w:rsidRDefault="004C2366" w:rsidP="004C236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6C18D095" w14:textId="77777777" w:rsidR="004C2366" w:rsidRPr="00F867BF" w:rsidRDefault="004C2366" w:rsidP="004C236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15BD563D" w14:textId="77777777" w:rsidR="004C2366" w:rsidRPr="00F867BF" w:rsidRDefault="004C2366" w:rsidP="004C2366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38550FA6" w14:textId="1EF67CAE" w:rsidR="004C2366" w:rsidRPr="00F867BF" w:rsidRDefault="004C2366" w:rsidP="004C2366">
            <w:pPr>
              <w:pStyle w:val="block"/>
              <w:spacing w:after="0" w:line="240" w:lineRule="atLeast"/>
              <w:ind w:left="0" w:right="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48C8DB6A" w14:textId="7012DEB3" w:rsidR="004C2366" w:rsidRPr="00F867BF" w:rsidRDefault="004C2366" w:rsidP="004C2366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0F172D03" w14:textId="48975133" w:rsidR="004C2366" w:rsidRPr="00F867BF" w:rsidRDefault="004C2366" w:rsidP="004C2366">
            <w:pPr>
              <w:pStyle w:val="block"/>
              <w:spacing w:after="0" w:line="240" w:lineRule="atLeast"/>
              <w:ind w:left="0" w:right="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C2366" w:rsidRPr="00F867BF" w14:paraId="5D003E86" w14:textId="77777777" w:rsidTr="00CB32AC">
        <w:tc>
          <w:tcPr>
            <w:tcW w:w="2609" w:type="dxa"/>
          </w:tcPr>
          <w:p w14:paraId="6D403518" w14:textId="6984939B" w:rsidR="004C2366" w:rsidRPr="00F867BF" w:rsidRDefault="004C2366" w:rsidP="004C236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ความเสี่ยงสุทธิ </w:t>
            </w:r>
            <w:r w:rsidRPr="00F867BF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  <w:tc>
          <w:tcPr>
            <w:tcW w:w="1054" w:type="dxa"/>
          </w:tcPr>
          <w:p w14:paraId="5341BA86" w14:textId="205F69CA" w:rsidR="004C2366" w:rsidRPr="00F867BF" w:rsidRDefault="00800F9B" w:rsidP="004C2366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54" w:type="dxa"/>
          </w:tcPr>
          <w:p w14:paraId="084092FD" w14:textId="4F38FE45" w:rsidR="004C2366" w:rsidRPr="00F867BF" w:rsidRDefault="00800F9B" w:rsidP="004C2366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054" w:type="dxa"/>
          </w:tcPr>
          <w:p w14:paraId="1204ACC3" w14:textId="076A24E8" w:rsidR="004C2366" w:rsidRPr="00F867BF" w:rsidRDefault="00800F9B" w:rsidP="004C2366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54" w:type="dxa"/>
          </w:tcPr>
          <w:p w14:paraId="22F68F94" w14:textId="200C69C7" w:rsidR="004C2366" w:rsidRPr="00F867BF" w:rsidRDefault="004C2366" w:rsidP="004C2366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1054" w:type="dxa"/>
          </w:tcPr>
          <w:p w14:paraId="5153D48E" w14:textId="7727907F" w:rsidR="004C2366" w:rsidRPr="00F867BF" w:rsidRDefault="004C2366" w:rsidP="004C2366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36</w:t>
            </w:r>
          </w:p>
        </w:tc>
        <w:tc>
          <w:tcPr>
            <w:tcW w:w="1054" w:type="dxa"/>
          </w:tcPr>
          <w:p w14:paraId="7396030F" w14:textId="6B2A2951" w:rsidR="004C2366" w:rsidRPr="00F867BF" w:rsidRDefault="004C2366" w:rsidP="004C2366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</w:tr>
      <w:tr w:rsidR="00800F9B" w:rsidRPr="00F867BF" w14:paraId="034B52EE" w14:textId="77777777">
        <w:tc>
          <w:tcPr>
            <w:tcW w:w="2609" w:type="dxa"/>
          </w:tcPr>
          <w:p w14:paraId="6D6B800E" w14:textId="77777777" w:rsidR="00800F9B" w:rsidRPr="00F867BF" w:rsidRDefault="00800F9B" w:rsidP="00800F9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อัตราดอกเบี้ยคงที่เฉลี่ย </w:t>
            </w:r>
            <w:r w:rsidRPr="00F867BF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054" w:type="dxa"/>
            <w:vAlign w:val="bottom"/>
          </w:tcPr>
          <w:p w14:paraId="501C9012" w14:textId="79FF18CC" w:rsidR="00800F9B" w:rsidRPr="00F867BF" w:rsidRDefault="00800F9B" w:rsidP="00800F9B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3.57</w:t>
            </w:r>
          </w:p>
        </w:tc>
        <w:tc>
          <w:tcPr>
            <w:tcW w:w="1054" w:type="dxa"/>
          </w:tcPr>
          <w:p w14:paraId="2DD5A96D" w14:textId="4D7DBB98" w:rsidR="00800F9B" w:rsidRPr="00F867BF" w:rsidRDefault="00800F9B" w:rsidP="00800F9B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3.57</w:t>
            </w:r>
          </w:p>
        </w:tc>
        <w:tc>
          <w:tcPr>
            <w:tcW w:w="1054" w:type="dxa"/>
          </w:tcPr>
          <w:p w14:paraId="18587F78" w14:textId="6B929E71" w:rsidR="00800F9B" w:rsidRPr="00F867BF" w:rsidRDefault="00800F9B" w:rsidP="00800F9B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3.57</w:t>
            </w:r>
          </w:p>
        </w:tc>
        <w:tc>
          <w:tcPr>
            <w:tcW w:w="1054" w:type="dxa"/>
            <w:vAlign w:val="bottom"/>
          </w:tcPr>
          <w:p w14:paraId="3A422D9F" w14:textId="08370D11" w:rsidR="00800F9B" w:rsidRPr="00F867BF" w:rsidRDefault="00800F9B" w:rsidP="00800F9B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3.18</w:t>
            </w:r>
          </w:p>
        </w:tc>
        <w:tc>
          <w:tcPr>
            <w:tcW w:w="1054" w:type="dxa"/>
            <w:vAlign w:val="bottom"/>
          </w:tcPr>
          <w:p w14:paraId="14DA590D" w14:textId="7D71951F" w:rsidR="00800F9B" w:rsidRPr="00F867BF" w:rsidRDefault="00800F9B" w:rsidP="00800F9B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3.15</w:t>
            </w:r>
          </w:p>
        </w:tc>
        <w:tc>
          <w:tcPr>
            <w:tcW w:w="1054" w:type="dxa"/>
            <w:vAlign w:val="bottom"/>
          </w:tcPr>
          <w:p w14:paraId="190F8418" w14:textId="12FDF75D" w:rsidR="00800F9B" w:rsidRPr="00F867BF" w:rsidRDefault="00800F9B" w:rsidP="00800F9B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/>
              </w:rPr>
              <w:t>3.08</w:t>
            </w:r>
          </w:p>
        </w:tc>
      </w:tr>
    </w:tbl>
    <w:p w14:paraId="3E963EDE" w14:textId="0428CCAA" w:rsidR="0068268C" w:rsidRPr="00F867BF" w:rsidRDefault="0068268C" w:rsidP="0068268C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7ED7727" w14:textId="77777777" w:rsidR="00D36DC2" w:rsidRPr="00F867BF" w:rsidRDefault="00D36DC2" w:rsidP="00BB2912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p w14:paraId="7978EF70" w14:textId="77777777" w:rsidR="005E152D" w:rsidRPr="00F867BF" w:rsidRDefault="005E1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</w:rPr>
      </w:pPr>
      <w:r w:rsidRPr="00F867BF">
        <w:rPr>
          <w:sz w:val="28"/>
          <w:szCs w:val="28"/>
          <w:cs/>
        </w:rPr>
        <w:br w:type="page"/>
      </w:r>
    </w:p>
    <w:p w14:paraId="5E30E55E" w14:textId="17B442F2" w:rsidR="00BB2912" w:rsidRPr="00F867BF" w:rsidRDefault="00BB2912" w:rsidP="00BB2912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F867BF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14DC1D18" w14:textId="77777777" w:rsidR="00BB2912" w:rsidRPr="00F867BF" w:rsidRDefault="00BB2912" w:rsidP="00BB2912">
      <w:pPr>
        <w:pStyle w:val="block"/>
        <w:tabs>
          <w:tab w:val="left" w:pos="900"/>
        </w:tabs>
        <w:spacing w:after="0" w:line="240" w:lineRule="atLeast"/>
        <w:ind w:left="900" w:hanging="36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8933" w:type="dxa"/>
        <w:tblInd w:w="990" w:type="dxa"/>
        <w:tblLook w:val="04A0" w:firstRow="1" w:lastRow="0" w:firstColumn="1" w:lastColumn="0" w:noHBand="0" w:noVBand="1"/>
      </w:tblPr>
      <w:tblGrid>
        <w:gridCol w:w="3033"/>
        <w:gridCol w:w="1966"/>
        <w:gridCol w:w="1967"/>
        <w:gridCol w:w="1967"/>
      </w:tblGrid>
      <w:tr w:rsidR="00CB32AC" w:rsidRPr="00F867BF" w14:paraId="7A44D275" w14:textId="77777777" w:rsidTr="004C0957">
        <w:trPr>
          <w:tblHeader/>
        </w:trPr>
        <w:tc>
          <w:tcPr>
            <w:tcW w:w="3033" w:type="dxa"/>
            <w:shd w:val="clear" w:color="auto" w:fill="auto"/>
            <w:vAlign w:val="bottom"/>
          </w:tcPr>
          <w:p w14:paraId="075EF591" w14:textId="77777777" w:rsidR="00CB32AC" w:rsidRPr="00F867BF" w:rsidRDefault="00CB32AC" w:rsidP="00545C7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5900" w:type="dxa"/>
            <w:gridSpan w:val="3"/>
            <w:shd w:val="clear" w:color="auto" w:fill="auto"/>
            <w:vAlign w:val="bottom"/>
          </w:tcPr>
          <w:p w14:paraId="51DBD9F1" w14:textId="529B8A3E" w:rsidR="00CB32AC" w:rsidRPr="00F867BF" w:rsidRDefault="00CB32AC" w:rsidP="00545C7D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F867B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GB" w:bidi="th-TH"/>
              </w:rPr>
              <w:t>งบการเงิ</w:t>
            </w:r>
            <w:r w:rsidR="00BE0569" w:rsidRPr="00F867B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GB" w:bidi="th-TH"/>
              </w:rPr>
              <w:t>น</w:t>
            </w:r>
            <w:r w:rsidRPr="00F867B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GB" w:bidi="th-TH"/>
              </w:rPr>
              <w:t>รวม</w:t>
            </w:r>
          </w:p>
        </w:tc>
      </w:tr>
      <w:tr w:rsidR="00CB32AC" w:rsidRPr="00F867BF" w14:paraId="789CCA28" w14:textId="77777777" w:rsidTr="004C0957">
        <w:trPr>
          <w:tblHeader/>
        </w:trPr>
        <w:tc>
          <w:tcPr>
            <w:tcW w:w="3033" w:type="dxa"/>
            <w:shd w:val="clear" w:color="auto" w:fill="auto"/>
            <w:vAlign w:val="bottom"/>
          </w:tcPr>
          <w:p w14:paraId="36C54910" w14:textId="77777777" w:rsidR="00CB32AC" w:rsidRPr="00F867BF" w:rsidRDefault="00CB32AC" w:rsidP="00545C7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 xml:space="preserve">ณ วันที่ </w:t>
            </w:r>
            <w:r w:rsidRPr="00F867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 xml:space="preserve">31 </w:t>
            </w:r>
            <w:r w:rsidRPr="00F867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 xml:space="preserve">ธันวาคม </w:t>
            </w:r>
          </w:p>
        </w:tc>
        <w:tc>
          <w:tcPr>
            <w:tcW w:w="1966" w:type="dxa"/>
            <w:shd w:val="clear" w:color="auto" w:fill="auto"/>
            <w:vAlign w:val="bottom"/>
          </w:tcPr>
          <w:p w14:paraId="4990B418" w14:textId="77777777" w:rsidR="00CB32AC" w:rsidRPr="00F867BF" w:rsidRDefault="00CB32AC" w:rsidP="00545C7D">
            <w:pPr>
              <w:pStyle w:val="block"/>
              <w:spacing w:after="0" w:line="240" w:lineRule="atLeast"/>
              <w:ind w:left="-22" w:right="-4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การเปลี่ยนแปลงในมูลค่าที่ใช้ในการคำนวณการป้องกันความเสี่ยงส่วนที่ไม่มีประสิทธิผล</w:t>
            </w:r>
          </w:p>
        </w:tc>
        <w:tc>
          <w:tcPr>
            <w:tcW w:w="1967" w:type="dxa"/>
            <w:shd w:val="clear" w:color="auto" w:fill="auto"/>
            <w:vAlign w:val="bottom"/>
          </w:tcPr>
          <w:p w14:paraId="427DD529" w14:textId="77777777" w:rsidR="00CB32AC" w:rsidRPr="00F867BF" w:rsidRDefault="00CB32AC" w:rsidP="00F24249">
            <w:pPr>
              <w:pStyle w:val="block"/>
              <w:spacing w:after="0" w:line="240" w:lineRule="auto"/>
              <w:ind w:left="-131" w:right="-105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สำรองสำหรับการป้องกัน</w:t>
            </w:r>
            <w:r w:rsidRPr="00F867BF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 w:eastAsia="en-GB" w:bidi="th-TH"/>
              </w:rPr>
              <w:t>ความเสี่ยงในกระแสเงินสด</w:t>
            </w:r>
          </w:p>
        </w:tc>
        <w:tc>
          <w:tcPr>
            <w:tcW w:w="1967" w:type="dxa"/>
            <w:shd w:val="clear" w:color="auto" w:fill="auto"/>
            <w:vAlign w:val="bottom"/>
          </w:tcPr>
          <w:p w14:paraId="462A1F7D" w14:textId="77777777" w:rsidR="00CB32AC" w:rsidRPr="00F867BF" w:rsidRDefault="00CB32AC" w:rsidP="00545C7D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lang w:val="en-US" w:eastAsia="en-GB"/>
              </w:rPr>
              <w:t xml:space="preserve"> </w:t>
            </w: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จำนวนเงินที่ยังคงเหลือในสำรองสำหรับการป้องกันความเสี่ยงในกระแสเงินสดจากความสัมพันธ์ในการป้องกันความเสี่ยงซึ่งไม่ได้นำการบัญชีป้องกันความเสี่ยงมา</w:t>
            </w:r>
          </w:p>
          <w:p w14:paraId="5906E56F" w14:textId="77777777" w:rsidR="00CB32AC" w:rsidRPr="00F867BF" w:rsidRDefault="00CB32AC" w:rsidP="00545C7D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ถือปฏิบัติอีกต่อไป</w:t>
            </w:r>
          </w:p>
        </w:tc>
      </w:tr>
      <w:tr w:rsidR="00CB32AC" w:rsidRPr="00F867BF" w14:paraId="05772419" w14:textId="77777777" w:rsidTr="004C0957">
        <w:tc>
          <w:tcPr>
            <w:tcW w:w="3033" w:type="dxa"/>
            <w:shd w:val="clear" w:color="auto" w:fill="auto"/>
          </w:tcPr>
          <w:p w14:paraId="6EFA633D" w14:textId="77777777" w:rsidR="00CB32AC" w:rsidRPr="00F867BF" w:rsidRDefault="00CB32AC" w:rsidP="00BB291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900" w:type="dxa"/>
            <w:gridSpan w:val="3"/>
            <w:shd w:val="clear" w:color="auto" w:fill="auto"/>
          </w:tcPr>
          <w:p w14:paraId="1165B255" w14:textId="138E4AB2" w:rsidR="00CB32AC" w:rsidRPr="00F867BF" w:rsidRDefault="00CB32AC" w:rsidP="00CB32AC">
            <w:pPr>
              <w:pStyle w:val="block"/>
              <w:spacing w:after="0" w:line="240" w:lineRule="atLeast"/>
              <w:ind w:lef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GB"/>
              </w:rPr>
            </w:pPr>
            <w:r w:rsidRPr="00F867BF">
              <w:rPr>
                <w:rFonts w:ascii="Angsana New" w:hAnsi="Angsana New"/>
                <w:i/>
                <w:iCs/>
                <w:sz w:val="28"/>
                <w:szCs w:val="28"/>
                <w:lang w:val="en-US" w:eastAsia="en-GB"/>
              </w:rPr>
              <w:t>(</w:t>
            </w:r>
            <w:r w:rsidRPr="00F867BF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GB" w:bidi="th-TH"/>
              </w:rPr>
              <w:t>ล้านบาท</w:t>
            </w:r>
            <w:r w:rsidRPr="00F867BF">
              <w:rPr>
                <w:rFonts w:ascii="Angsana New" w:hAnsi="Angsana New"/>
                <w:i/>
                <w:iCs/>
                <w:sz w:val="28"/>
                <w:szCs w:val="28"/>
                <w:lang w:val="en-US" w:eastAsia="en-GB"/>
              </w:rPr>
              <w:t>)</w:t>
            </w:r>
          </w:p>
        </w:tc>
      </w:tr>
      <w:tr w:rsidR="00CB32AC" w:rsidRPr="00F867BF" w14:paraId="3F31A23D" w14:textId="77777777" w:rsidTr="004C0957">
        <w:tc>
          <w:tcPr>
            <w:tcW w:w="3033" w:type="dxa"/>
            <w:shd w:val="clear" w:color="auto" w:fill="auto"/>
          </w:tcPr>
          <w:p w14:paraId="3F9591AE" w14:textId="731099E1" w:rsidR="00CB32AC" w:rsidRPr="00F867BF" w:rsidRDefault="00CB32AC" w:rsidP="00BB291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256</w:t>
            </w:r>
            <w:r w:rsidR="004C2366" w:rsidRPr="00F867B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7</w:t>
            </w:r>
          </w:p>
        </w:tc>
        <w:tc>
          <w:tcPr>
            <w:tcW w:w="1966" w:type="dxa"/>
            <w:shd w:val="clear" w:color="auto" w:fill="auto"/>
          </w:tcPr>
          <w:p w14:paraId="680291E1" w14:textId="77777777" w:rsidR="00CB32AC" w:rsidRPr="00F867BF" w:rsidRDefault="00CB32AC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  <w:shd w:val="clear" w:color="auto" w:fill="auto"/>
          </w:tcPr>
          <w:p w14:paraId="28530400" w14:textId="77777777" w:rsidR="00CB32AC" w:rsidRPr="00F867BF" w:rsidRDefault="00CB32AC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  <w:shd w:val="clear" w:color="auto" w:fill="auto"/>
          </w:tcPr>
          <w:p w14:paraId="44139B17" w14:textId="77777777" w:rsidR="00CB32AC" w:rsidRPr="00F867BF" w:rsidRDefault="00CB32AC" w:rsidP="00BB2912">
            <w:pPr>
              <w:pStyle w:val="block"/>
              <w:spacing w:after="0" w:line="240" w:lineRule="atLeast"/>
              <w:ind w:left="-81" w:right="-106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E765E8" w:rsidRPr="00F867BF" w14:paraId="4776CC2E" w14:textId="77777777" w:rsidTr="004C0957">
        <w:tc>
          <w:tcPr>
            <w:tcW w:w="3033" w:type="dxa"/>
            <w:shd w:val="clear" w:color="auto" w:fill="auto"/>
          </w:tcPr>
          <w:p w14:paraId="12B6D502" w14:textId="79D37AEC" w:rsidR="00E765E8" w:rsidRPr="00F867BF" w:rsidRDefault="00E765E8" w:rsidP="00E765E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ความเสี่ยงด้านอัตราแลกเปลี่ยน</w:t>
            </w:r>
          </w:p>
        </w:tc>
        <w:tc>
          <w:tcPr>
            <w:tcW w:w="1966" w:type="dxa"/>
            <w:shd w:val="clear" w:color="auto" w:fill="auto"/>
          </w:tcPr>
          <w:p w14:paraId="0B166B05" w14:textId="77777777" w:rsidR="00E765E8" w:rsidRPr="00F867BF" w:rsidRDefault="00E765E8" w:rsidP="00E765E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  <w:shd w:val="clear" w:color="auto" w:fill="auto"/>
          </w:tcPr>
          <w:p w14:paraId="7614689E" w14:textId="77777777" w:rsidR="00E765E8" w:rsidRPr="00F867BF" w:rsidRDefault="00E765E8" w:rsidP="00E765E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  <w:shd w:val="clear" w:color="auto" w:fill="auto"/>
          </w:tcPr>
          <w:p w14:paraId="07FE7262" w14:textId="77777777" w:rsidR="00E765E8" w:rsidRPr="00F867BF" w:rsidRDefault="00E765E8" w:rsidP="00E765E8">
            <w:pPr>
              <w:pStyle w:val="block"/>
              <w:spacing w:after="0" w:line="240" w:lineRule="atLeast"/>
              <w:ind w:left="-81" w:right="-106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E765E8" w:rsidRPr="00F867BF" w14:paraId="3BD3E205" w14:textId="77777777" w:rsidTr="004C2366">
        <w:tc>
          <w:tcPr>
            <w:tcW w:w="3033" w:type="dxa"/>
            <w:shd w:val="clear" w:color="auto" w:fill="auto"/>
          </w:tcPr>
          <w:p w14:paraId="246CDD34" w14:textId="5FEDA243" w:rsidR="00E765E8" w:rsidRPr="00F867BF" w:rsidRDefault="00333F6D" w:rsidP="00333F6D">
            <w:pPr>
              <w:pStyle w:val="block"/>
              <w:spacing w:after="0" w:line="240" w:lineRule="atLeast"/>
              <w:ind w:left="175" w:hanging="17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เงินกู้ยืมจากสถาบันการเงินที่เป็นเงินตราต่างประเทศ</w:t>
            </w:r>
          </w:p>
        </w:tc>
        <w:tc>
          <w:tcPr>
            <w:tcW w:w="1966" w:type="dxa"/>
            <w:shd w:val="clear" w:color="auto" w:fill="auto"/>
            <w:vAlign w:val="bottom"/>
          </w:tcPr>
          <w:p w14:paraId="7F6ECDF5" w14:textId="19A778B1" w:rsidR="00E765E8" w:rsidRPr="00F867BF" w:rsidRDefault="00800F9B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967" w:type="dxa"/>
            <w:shd w:val="clear" w:color="auto" w:fill="auto"/>
            <w:vAlign w:val="bottom"/>
          </w:tcPr>
          <w:p w14:paraId="58E02770" w14:textId="730CAE3D" w:rsidR="00E765E8" w:rsidRPr="00F867BF" w:rsidRDefault="00800F9B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eastAsia="en-GB"/>
              </w:rPr>
              <w:t>(2)</w:t>
            </w:r>
          </w:p>
        </w:tc>
        <w:tc>
          <w:tcPr>
            <w:tcW w:w="1967" w:type="dxa"/>
            <w:shd w:val="clear" w:color="auto" w:fill="auto"/>
            <w:vAlign w:val="bottom"/>
          </w:tcPr>
          <w:p w14:paraId="2A55E235" w14:textId="32EEB5EF" w:rsidR="00E765E8" w:rsidRPr="00F867BF" w:rsidRDefault="00800F9B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eastAsia="en-GB"/>
              </w:rPr>
              <w:t>-</w:t>
            </w:r>
          </w:p>
        </w:tc>
      </w:tr>
      <w:tr w:rsidR="00E765E8" w:rsidRPr="00F867BF" w14:paraId="2E35E60E" w14:textId="77777777" w:rsidTr="004C0957">
        <w:tc>
          <w:tcPr>
            <w:tcW w:w="3033" w:type="dxa"/>
            <w:shd w:val="clear" w:color="auto" w:fill="auto"/>
          </w:tcPr>
          <w:p w14:paraId="4C750BE6" w14:textId="77777777" w:rsidR="00E765E8" w:rsidRPr="00F867BF" w:rsidRDefault="00E765E8" w:rsidP="00E765E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ความเสี่ยงด้านอัตราดอกเบี้ย</w:t>
            </w:r>
          </w:p>
        </w:tc>
        <w:tc>
          <w:tcPr>
            <w:tcW w:w="1966" w:type="dxa"/>
            <w:shd w:val="clear" w:color="auto" w:fill="auto"/>
          </w:tcPr>
          <w:p w14:paraId="415648C0" w14:textId="42397207" w:rsidR="00E765E8" w:rsidRPr="00F867BF" w:rsidRDefault="00E765E8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  <w:shd w:val="clear" w:color="auto" w:fill="auto"/>
          </w:tcPr>
          <w:p w14:paraId="60410C53" w14:textId="0367DA97" w:rsidR="00E765E8" w:rsidRPr="00F867BF" w:rsidRDefault="00E765E8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  <w:shd w:val="clear" w:color="auto" w:fill="auto"/>
          </w:tcPr>
          <w:p w14:paraId="452EC484" w14:textId="43112291" w:rsidR="00E765E8" w:rsidRPr="00F867BF" w:rsidRDefault="00E765E8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-81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800F9B" w:rsidRPr="00F867BF" w14:paraId="4A1DF05F" w14:textId="77777777" w:rsidTr="00800F9B">
        <w:tc>
          <w:tcPr>
            <w:tcW w:w="3033" w:type="dxa"/>
            <w:shd w:val="clear" w:color="auto" w:fill="auto"/>
          </w:tcPr>
          <w:p w14:paraId="64C7625A" w14:textId="77777777" w:rsidR="00800F9B" w:rsidRPr="00F867BF" w:rsidRDefault="00800F9B" w:rsidP="00800F9B">
            <w:pPr>
              <w:pStyle w:val="block"/>
              <w:spacing w:after="0"/>
              <w:ind w:left="158" w:hanging="15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เงินกู้ยืมจากสถาบันการเงินที่มีอัตราดอกเบี้ยผันแปร</w:t>
            </w:r>
          </w:p>
        </w:tc>
        <w:tc>
          <w:tcPr>
            <w:tcW w:w="1966" w:type="dxa"/>
            <w:shd w:val="clear" w:color="auto" w:fill="auto"/>
            <w:vAlign w:val="bottom"/>
          </w:tcPr>
          <w:p w14:paraId="50150A89" w14:textId="397E0AD0" w:rsidR="00800F9B" w:rsidRPr="00F867BF" w:rsidRDefault="00800F9B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967" w:type="dxa"/>
            <w:shd w:val="clear" w:color="auto" w:fill="auto"/>
            <w:vAlign w:val="bottom"/>
          </w:tcPr>
          <w:p w14:paraId="48831580" w14:textId="33719665" w:rsidR="00800F9B" w:rsidRPr="00F867BF" w:rsidRDefault="00800F9B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eastAsia="en-GB"/>
              </w:rPr>
              <w:t>8</w:t>
            </w:r>
          </w:p>
        </w:tc>
        <w:tc>
          <w:tcPr>
            <w:tcW w:w="1967" w:type="dxa"/>
            <w:shd w:val="clear" w:color="auto" w:fill="auto"/>
            <w:vAlign w:val="bottom"/>
          </w:tcPr>
          <w:p w14:paraId="17D7BA97" w14:textId="27A36973" w:rsidR="00800F9B" w:rsidRPr="00F867BF" w:rsidRDefault="00800F9B" w:rsidP="007F60DF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eastAsia="en-GB"/>
              </w:rPr>
              <w:t>-</w:t>
            </w:r>
          </w:p>
        </w:tc>
      </w:tr>
      <w:tr w:rsidR="00E765E8" w:rsidRPr="00F867BF" w14:paraId="191F8C53" w14:textId="77777777" w:rsidTr="004C0957">
        <w:trPr>
          <w:trHeight w:val="74"/>
        </w:trPr>
        <w:tc>
          <w:tcPr>
            <w:tcW w:w="3033" w:type="dxa"/>
            <w:shd w:val="clear" w:color="auto" w:fill="auto"/>
          </w:tcPr>
          <w:p w14:paraId="153DC195" w14:textId="77777777" w:rsidR="00E765E8" w:rsidRPr="00F867BF" w:rsidRDefault="00E765E8" w:rsidP="00E765E8">
            <w:pPr>
              <w:pStyle w:val="block"/>
              <w:spacing w:after="0"/>
              <w:ind w:left="158" w:hanging="158"/>
              <w:jc w:val="thaiDistribute"/>
              <w:rPr>
                <w:rFonts w:ascii="Angsana New" w:hAnsi="Angsana New"/>
                <w:sz w:val="18"/>
                <w:szCs w:val="18"/>
                <w:cs/>
                <w:lang w:val="en-US" w:eastAsia="en-GB" w:bidi="th-TH"/>
              </w:rPr>
            </w:pPr>
          </w:p>
        </w:tc>
        <w:tc>
          <w:tcPr>
            <w:tcW w:w="1966" w:type="dxa"/>
            <w:shd w:val="clear" w:color="auto" w:fill="auto"/>
          </w:tcPr>
          <w:p w14:paraId="7D382739" w14:textId="77777777" w:rsidR="00E765E8" w:rsidRPr="00F867BF" w:rsidRDefault="00E765E8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  <w:shd w:val="clear" w:color="auto" w:fill="auto"/>
          </w:tcPr>
          <w:p w14:paraId="043533D3" w14:textId="77777777" w:rsidR="00E765E8" w:rsidRPr="00F867BF" w:rsidRDefault="00E765E8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  <w:shd w:val="clear" w:color="auto" w:fill="auto"/>
          </w:tcPr>
          <w:p w14:paraId="310B49EB" w14:textId="77777777" w:rsidR="00E765E8" w:rsidRPr="00F867BF" w:rsidRDefault="00E765E8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E765E8" w:rsidRPr="00F867BF" w14:paraId="76BE7F2B" w14:textId="77777777" w:rsidTr="004C0957">
        <w:tc>
          <w:tcPr>
            <w:tcW w:w="3033" w:type="dxa"/>
            <w:shd w:val="clear" w:color="auto" w:fill="auto"/>
          </w:tcPr>
          <w:p w14:paraId="2CC3E3B3" w14:textId="2987545A" w:rsidR="00E765E8" w:rsidRPr="00F867BF" w:rsidRDefault="00E765E8" w:rsidP="00E765E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256</w:t>
            </w:r>
            <w:r w:rsidR="004C2366" w:rsidRPr="00F867B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6</w:t>
            </w:r>
          </w:p>
        </w:tc>
        <w:tc>
          <w:tcPr>
            <w:tcW w:w="1966" w:type="dxa"/>
            <w:shd w:val="clear" w:color="auto" w:fill="auto"/>
          </w:tcPr>
          <w:p w14:paraId="72030C09" w14:textId="77777777" w:rsidR="00E765E8" w:rsidRPr="00F867BF" w:rsidRDefault="00E765E8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  <w:shd w:val="clear" w:color="auto" w:fill="auto"/>
          </w:tcPr>
          <w:p w14:paraId="48F112F3" w14:textId="77777777" w:rsidR="00E765E8" w:rsidRPr="00F867BF" w:rsidRDefault="00E765E8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  <w:shd w:val="clear" w:color="auto" w:fill="auto"/>
          </w:tcPr>
          <w:p w14:paraId="774A4178" w14:textId="77777777" w:rsidR="00E765E8" w:rsidRPr="00F867BF" w:rsidRDefault="00E765E8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4C2366" w:rsidRPr="00F867BF" w14:paraId="4CD2AF67" w14:textId="77777777" w:rsidTr="004C0957">
        <w:tc>
          <w:tcPr>
            <w:tcW w:w="3033" w:type="dxa"/>
            <w:shd w:val="clear" w:color="auto" w:fill="auto"/>
          </w:tcPr>
          <w:p w14:paraId="3CB5A359" w14:textId="1344704E" w:rsidR="004C2366" w:rsidRPr="00F867BF" w:rsidRDefault="004C2366" w:rsidP="004C236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ความเสี่ยงด้านอัตราแลกเปลี่ยน</w:t>
            </w:r>
          </w:p>
        </w:tc>
        <w:tc>
          <w:tcPr>
            <w:tcW w:w="1966" w:type="dxa"/>
            <w:shd w:val="clear" w:color="auto" w:fill="auto"/>
          </w:tcPr>
          <w:p w14:paraId="1F485C76" w14:textId="77777777" w:rsidR="004C2366" w:rsidRPr="00F867BF" w:rsidRDefault="004C2366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  <w:shd w:val="clear" w:color="auto" w:fill="auto"/>
          </w:tcPr>
          <w:p w14:paraId="19CA5C5B" w14:textId="77777777" w:rsidR="004C2366" w:rsidRPr="00F867BF" w:rsidRDefault="004C2366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  <w:shd w:val="clear" w:color="auto" w:fill="auto"/>
          </w:tcPr>
          <w:p w14:paraId="281F1E1B" w14:textId="77777777" w:rsidR="004C2366" w:rsidRPr="00F867BF" w:rsidRDefault="004C2366" w:rsidP="00800F9B">
            <w:pPr>
              <w:pStyle w:val="block"/>
              <w:tabs>
                <w:tab w:val="decimal" w:pos="1434"/>
                <w:tab w:val="decimal" w:pos="1738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4C2366" w:rsidRPr="00F867BF" w14:paraId="50EF868F" w14:textId="77777777" w:rsidTr="004C2366">
        <w:tc>
          <w:tcPr>
            <w:tcW w:w="3033" w:type="dxa"/>
            <w:shd w:val="clear" w:color="auto" w:fill="auto"/>
          </w:tcPr>
          <w:p w14:paraId="499FD8BC" w14:textId="4787F6DB" w:rsidR="004C2366" w:rsidRPr="00F867BF" w:rsidRDefault="004C2366" w:rsidP="004C2366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เงินกู้ยืมจากสถาบันการเงินที่เป็นเงินตราต่างประเทศ</w:t>
            </w:r>
          </w:p>
        </w:tc>
        <w:tc>
          <w:tcPr>
            <w:tcW w:w="1966" w:type="dxa"/>
            <w:shd w:val="clear" w:color="auto" w:fill="auto"/>
            <w:vAlign w:val="bottom"/>
          </w:tcPr>
          <w:p w14:paraId="0A45C5D6" w14:textId="59140177" w:rsidR="004C2366" w:rsidRPr="00F867BF" w:rsidRDefault="004C2366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967" w:type="dxa"/>
            <w:shd w:val="clear" w:color="auto" w:fill="auto"/>
            <w:vAlign w:val="bottom"/>
          </w:tcPr>
          <w:p w14:paraId="18310D82" w14:textId="76C66A09" w:rsidR="004C2366" w:rsidRPr="00F867BF" w:rsidRDefault="004C2366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eastAsia="en-GB"/>
              </w:rPr>
              <w:t>4</w:t>
            </w:r>
          </w:p>
        </w:tc>
        <w:tc>
          <w:tcPr>
            <w:tcW w:w="1967" w:type="dxa"/>
            <w:shd w:val="clear" w:color="auto" w:fill="auto"/>
            <w:vAlign w:val="bottom"/>
          </w:tcPr>
          <w:p w14:paraId="354FC96F" w14:textId="73222B00" w:rsidR="004C2366" w:rsidRPr="00F867BF" w:rsidRDefault="004C2366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eastAsia="en-GB"/>
              </w:rPr>
              <w:t>-</w:t>
            </w:r>
          </w:p>
        </w:tc>
      </w:tr>
      <w:tr w:rsidR="004C2366" w:rsidRPr="00F867BF" w14:paraId="5866DCDC" w14:textId="77777777">
        <w:tc>
          <w:tcPr>
            <w:tcW w:w="3033" w:type="dxa"/>
            <w:shd w:val="clear" w:color="auto" w:fill="auto"/>
          </w:tcPr>
          <w:p w14:paraId="6B2BE4FD" w14:textId="00D88714" w:rsidR="004C2366" w:rsidRPr="00F867BF" w:rsidRDefault="004C2366" w:rsidP="004C2366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ความเสี่ยงด้านอัตราดอกเบี้ย</w:t>
            </w:r>
          </w:p>
        </w:tc>
        <w:tc>
          <w:tcPr>
            <w:tcW w:w="1966" w:type="dxa"/>
            <w:shd w:val="clear" w:color="auto" w:fill="auto"/>
          </w:tcPr>
          <w:p w14:paraId="0DFCA610" w14:textId="77777777" w:rsidR="004C2366" w:rsidRPr="00F867BF" w:rsidRDefault="004C2366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  <w:shd w:val="clear" w:color="auto" w:fill="auto"/>
          </w:tcPr>
          <w:p w14:paraId="307B79DF" w14:textId="77777777" w:rsidR="004C2366" w:rsidRPr="00F867BF" w:rsidRDefault="004C2366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967" w:type="dxa"/>
            <w:shd w:val="clear" w:color="auto" w:fill="auto"/>
          </w:tcPr>
          <w:p w14:paraId="0BFF337C" w14:textId="77777777" w:rsidR="004C2366" w:rsidRPr="00F867BF" w:rsidRDefault="004C2366" w:rsidP="00800F9B">
            <w:pPr>
              <w:pStyle w:val="block"/>
              <w:tabs>
                <w:tab w:val="decimal" w:pos="1434"/>
                <w:tab w:val="decimal" w:pos="1738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4C2366" w:rsidRPr="00F867BF" w14:paraId="7A8112BA" w14:textId="77777777">
        <w:tc>
          <w:tcPr>
            <w:tcW w:w="3033" w:type="dxa"/>
            <w:shd w:val="clear" w:color="auto" w:fill="auto"/>
          </w:tcPr>
          <w:p w14:paraId="155913E1" w14:textId="0DC2C949" w:rsidR="004C2366" w:rsidRPr="00F867BF" w:rsidRDefault="004C2366" w:rsidP="004C2366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เงินกู้ยืมจากสถาบันการเงินที่มีอัตราดอกเบี้ยผันแปร</w:t>
            </w:r>
          </w:p>
        </w:tc>
        <w:tc>
          <w:tcPr>
            <w:tcW w:w="1966" w:type="dxa"/>
            <w:shd w:val="clear" w:color="auto" w:fill="auto"/>
            <w:vAlign w:val="bottom"/>
          </w:tcPr>
          <w:p w14:paraId="155C53B7" w14:textId="04B09FC9" w:rsidR="004C2366" w:rsidRPr="00F867BF" w:rsidRDefault="004C2366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967" w:type="dxa"/>
            <w:shd w:val="clear" w:color="auto" w:fill="auto"/>
            <w:vAlign w:val="bottom"/>
          </w:tcPr>
          <w:p w14:paraId="12045712" w14:textId="06EE8BB9" w:rsidR="004C2366" w:rsidRPr="00F867BF" w:rsidRDefault="004C2366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eastAsia="en-GB"/>
              </w:rPr>
              <w:t>(1)</w:t>
            </w:r>
          </w:p>
        </w:tc>
        <w:tc>
          <w:tcPr>
            <w:tcW w:w="1967" w:type="dxa"/>
            <w:shd w:val="clear" w:color="auto" w:fill="auto"/>
            <w:vAlign w:val="bottom"/>
          </w:tcPr>
          <w:p w14:paraId="4B8CFADF" w14:textId="0872DBB0" w:rsidR="004C2366" w:rsidRPr="00F867BF" w:rsidRDefault="004C2366" w:rsidP="00800F9B">
            <w:pPr>
              <w:pStyle w:val="block"/>
              <w:tabs>
                <w:tab w:val="decimal" w:pos="1434"/>
              </w:tabs>
              <w:spacing w:after="0" w:line="240" w:lineRule="atLeast"/>
              <w:ind w:left="0" w:right="-282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eastAsia="en-GB"/>
              </w:rPr>
              <w:t>-</w:t>
            </w:r>
          </w:p>
        </w:tc>
      </w:tr>
    </w:tbl>
    <w:p w14:paraId="77464779" w14:textId="77777777" w:rsidR="00BB2912" w:rsidRPr="00F867BF" w:rsidRDefault="00BB2912" w:rsidP="0068268C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9F4A30E" w14:textId="77777777" w:rsidR="00D36DC2" w:rsidRPr="00F867BF" w:rsidRDefault="00D3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</w:rPr>
      </w:pPr>
      <w:r w:rsidRPr="00F867BF">
        <w:rPr>
          <w:rFonts w:hint="cs"/>
          <w:sz w:val="28"/>
          <w:szCs w:val="28"/>
          <w:cs/>
        </w:rPr>
        <w:br w:type="page"/>
      </w:r>
    </w:p>
    <w:p w14:paraId="20A88412" w14:textId="2F869E5D" w:rsidR="007B3FE7" w:rsidRPr="00F867BF" w:rsidRDefault="007B3FE7" w:rsidP="007B3FE7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867BF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 xml:space="preserve">จำนวนเงินซึ่งเกี่ยวข้องกับรายการที่กำหนดให้เป็นเครื่องมือที่ใช้ในการป้องกันความเสี่ยงและความไม่มีประสิทธิผลในการป้องกันความเสี่ยง </w:t>
      </w:r>
    </w:p>
    <w:p w14:paraId="5A76273B" w14:textId="77777777" w:rsidR="005E152D" w:rsidRPr="00F867BF" w:rsidRDefault="005E152D" w:rsidP="007B3FE7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873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440"/>
        <w:gridCol w:w="1440"/>
      </w:tblGrid>
      <w:tr w:rsidR="007B3FE7" w:rsidRPr="00F867BF" w14:paraId="7504BB6E" w14:textId="77777777" w:rsidTr="005E152D">
        <w:trPr>
          <w:cantSplit/>
          <w:tblHeader/>
        </w:trPr>
        <w:tc>
          <w:tcPr>
            <w:tcW w:w="5850" w:type="dxa"/>
            <w:vAlign w:val="bottom"/>
            <w:hideMark/>
          </w:tcPr>
          <w:p w14:paraId="3C29EB05" w14:textId="77777777" w:rsidR="007B3FE7" w:rsidRPr="00F867BF" w:rsidRDefault="007B3FE7" w:rsidP="007B3FE7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F29E361" w14:textId="77777777" w:rsidR="007B3FE7" w:rsidRPr="00F867BF" w:rsidRDefault="007B3FE7" w:rsidP="007B3FE7">
            <w:pPr>
              <w:pStyle w:val="acctmergecolhdg"/>
              <w:spacing w:line="240" w:lineRule="auto"/>
              <w:ind w:left="-78" w:right="-77"/>
              <w:rPr>
                <w:rFonts w:ascii="Angsana New" w:hAnsi="Angsana New"/>
                <w:b w:val="0"/>
                <w:bCs/>
                <w:sz w:val="30"/>
                <w:szCs w:val="30"/>
                <w:rtl/>
                <w:cs/>
              </w:rPr>
            </w:pPr>
            <w:r w:rsidRPr="00F867BF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B3FE7" w:rsidRPr="00F867BF" w14:paraId="20D6B900" w14:textId="77777777" w:rsidTr="005E152D">
        <w:trPr>
          <w:cantSplit/>
          <w:tblHeader/>
        </w:trPr>
        <w:tc>
          <w:tcPr>
            <w:tcW w:w="5850" w:type="dxa"/>
          </w:tcPr>
          <w:p w14:paraId="519757D5" w14:textId="77777777" w:rsidR="007B3FE7" w:rsidRPr="00F867BF" w:rsidRDefault="007B3FE7" w:rsidP="007B3FE7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color w:val="0000FF"/>
              </w:rPr>
            </w:pPr>
          </w:p>
        </w:tc>
        <w:tc>
          <w:tcPr>
            <w:tcW w:w="1440" w:type="dxa"/>
          </w:tcPr>
          <w:p w14:paraId="36115D5F" w14:textId="5DE88903" w:rsidR="007B3FE7" w:rsidRPr="00F867BF" w:rsidRDefault="00792ED6" w:rsidP="007B3FE7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 w:rsidR="004C2366" w:rsidRPr="00F867BF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40" w:type="dxa"/>
            <w:hideMark/>
          </w:tcPr>
          <w:p w14:paraId="5337DAEE" w14:textId="0A05521E" w:rsidR="007B3FE7" w:rsidRPr="00F867BF" w:rsidRDefault="00792ED6" w:rsidP="007B3FE7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 w:rsidR="004C2366" w:rsidRPr="00F867BF"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</w:tr>
      <w:tr w:rsidR="007B3FE7" w:rsidRPr="00F867BF" w14:paraId="0CFD3A68" w14:textId="77777777" w:rsidTr="005E152D">
        <w:trPr>
          <w:cantSplit/>
          <w:trHeight w:val="64"/>
          <w:tblHeader/>
        </w:trPr>
        <w:tc>
          <w:tcPr>
            <w:tcW w:w="5850" w:type="dxa"/>
          </w:tcPr>
          <w:p w14:paraId="6883F4FD" w14:textId="77777777" w:rsidR="007B3FE7" w:rsidRPr="00F867BF" w:rsidRDefault="007B3FE7" w:rsidP="007B3FE7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880" w:type="dxa"/>
            <w:gridSpan w:val="2"/>
          </w:tcPr>
          <w:p w14:paraId="295A6C65" w14:textId="77777777" w:rsidR="007B3FE7" w:rsidRPr="00F867BF" w:rsidRDefault="007B3FE7" w:rsidP="007B3FE7">
            <w:pPr>
              <w:jc w:val="center"/>
              <w:rPr>
                <w:b/>
                <w:bCs/>
              </w:rPr>
            </w:pPr>
            <w:r w:rsidRPr="00F867BF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7B3FE7" w:rsidRPr="00F867BF" w14:paraId="578335F4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69B667D8" w14:textId="77777777" w:rsidR="007B3FE7" w:rsidRPr="00F867BF" w:rsidRDefault="007B3FE7" w:rsidP="007B3FE7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</w:rPr>
            </w:pPr>
            <w:r w:rsidRPr="00F867BF">
              <w:rPr>
                <w:rFonts w:hint="cs"/>
                <w:b/>
                <w:bCs/>
                <w:i/>
                <w:iCs/>
                <w:cs/>
              </w:rPr>
              <w:t>ความเสี่ยงด้านอัตราแลกเปลี่ยน</w:t>
            </w:r>
          </w:p>
        </w:tc>
        <w:tc>
          <w:tcPr>
            <w:tcW w:w="1440" w:type="dxa"/>
          </w:tcPr>
          <w:p w14:paraId="15BAAEED" w14:textId="77777777" w:rsidR="007B3FE7" w:rsidRPr="00F867BF" w:rsidRDefault="007B3FE7" w:rsidP="007B3FE7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1440" w:type="dxa"/>
          </w:tcPr>
          <w:p w14:paraId="35D56B54" w14:textId="77777777" w:rsidR="007B3FE7" w:rsidRPr="00F867BF" w:rsidRDefault="007B3FE7" w:rsidP="007B3FE7">
            <w:pPr>
              <w:rPr>
                <w:b/>
                <w:bCs/>
              </w:rPr>
            </w:pPr>
          </w:p>
        </w:tc>
      </w:tr>
      <w:tr w:rsidR="007B3FE7" w:rsidRPr="00F867BF" w14:paraId="415882FA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5FB9B392" w14:textId="77777777" w:rsidR="007B3FE7" w:rsidRPr="00F867BF" w:rsidRDefault="007B3FE7" w:rsidP="007B3FE7">
            <w:pPr>
              <w:shd w:val="clear" w:color="auto" w:fill="FFFFFF"/>
              <w:spacing w:line="240" w:lineRule="auto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F867BF">
              <w:rPr>
                <w:rFonts w:hint="cs"/>
                <w:b/>
                <w:bCs/>
                <w:i/>
                <w:iCs/>
              </w:rPr>
              <w:t xml:space="preserve">31 </w:t>
            </w:r>
            <w:r w:rsidRPr="00F867BF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440" w:type="dxa"/>
          </w:tcPr>
          <w:p w14:paraId="722AD163" w14:textId="77777777" w:rsidR="007B3FE7" w:rsidRPr="00F867BF" w:rsidRDefault="007B3FE7" w:rsidP="007B3FE7">
            <w:pPr>
              <w:shd w:val="clear" w:color="auto" w:fill="FFFFFF"/>
              <w:spacing w:line="240" w:lineRule="auto"/>
              <w:rPr>
                <w:b/>
                <w:bCs/>
              </w:rPr>
            </w:pPr>
          </w:p>
        </w:tc>
        <w:tc>
          <w:tcPr>
            <w:tcW w:w="1440" w:type="dxa"/>
          </w:tcPr>
          <w:p w14:paraId="6FAFABA3" w14:textId="77777777" w:rsidR="007B3FE7" w:rsidRPr="00F867BF" w:rsidRDefault="007B3FE7" w:rsidP="007B3FE7">
            <w:pPr>
              <w:rPr>
                <w:b/>
                <w:bCs/>
              </w:rPr>
            </w:pPr>
          </w:p>
        </w:tc>
      </w:tr>
      <w:tr w:rsidR="004C2366" w:rsidRPr="00F867BF" w14:paraId="25204EC4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7BA586E9" w14:textId="77777777" w:rsidR="004C2366" w:rsidRPr="00F867BF" w:rsidRDefault="004C2366" w:rsidP="004C2366">
            <w:pPr>
              <w:shd w:val="clear" w:color="auto" w:fill="FFFFFF"/>
              <w:spacing w:line="240" w:lineRule="auto"/>
            </w:pPr>
            <w:r w:rsidRPr="00F867BF">
              <w:rPr>
                <w:rFonts w:hint="cs"/>
                <w:cs/>
              </w:rPr>
              <w:t>สัญญาแลกเปลี่ยนเงินตราต่างประเทศล่วงหน้า</w:t>
            </w:r>
            <w:r w:rsidRPr="00F867BF">
              <w:rPr>
                <w:rFonts w:hint="cs"/>
              </w:rPr>
              <w:t xml:space="preserve"> - </w:t>
            </w:r>
            <w:r w:rsidRPr="00F867BF">
              <w:rPr>
                <w:rFonts w:hint="cs"/>
                <w:cs/>
              </w:rPr>
              <w:t>จำนวนเงินตามสัญญา</w:t>
            </w:r>
          </w:p>
        </w:tc>
        <w:tc>
          <w:tcPr>
            <w:tcW w:w="1440" w:type="dxa"/>
            <w:vAlign w:val="bottom"/>
          </w:tcPr>
          <w:p w14:paraId="18358D89" w14:textId="12CBBEA4" w:rsidR="004C2366" w:rsidRPr="00F867BF" w:rsidRDefault="00572E1E" w:rsidP="004C236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  <w:r w:rsidRPr="00F867BF">
              <w:rPr>
                <w:rFonts w:hint="cs"/>
                <w:cs/>
              </w:rPr>
              <w:t>108</w:t>
            </w:r>
          </w:p>
        </w:tc>
        <w:tc>
          <w:tcPr>
            <w:tcW w:w="1440" w:type="dxa"/>
            <w:vAlign w:val="bottom"/>
          </w:tcPr>
          <w:p w14:paraId="59838208" w14:textId="49FF83E3" w:rsidR="004C2366" w:rsidRPr="00F867BF" w:rsidRDefault="004C2366" w:rsidP="004C236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rtl/>
                <w:cs/>
              </w:rPr>
            </w:pPr>
            <w:r w:rsidRPr="00F867BF">
              <w:t>122</w:t>
            </w:r>
          </w:p>
        </w:tc>
      </w:tr>
      <w:tr w:rsidR="00572E1E" w:rsidRPr="00F867BF" w14:paraId="0C67A2F5" w14:textId="77777777">
        <w:trPr>
          <w:cantSplit/>
          <w:trHeight w:val="64"/>
        </w:trPr>
        <w:tc>
          <w:tcPr>
            <w:tcW w:w="5850" w:type="dxa"/>
          </w:tcPr>
          <w:p w14:paraId="3B2977D9" w14:textId="77777777" w:rsidR="00572E1E" w:rsidRPr="00F867BF" w:rsidRDefault="00572E1E">
            <w:pPr>
              <w:shd w:val="clear" w:color="auto" w:fill="FFFFFF"/>
              <w:tabs>
                <w:tab w:val="left" w:pos="550"/>
                <w:tab w:val="left" w:pos="1090"/>
              </w:tabs>
              <w:contextualSpacing/>
              <w:rPr>
                <w:cs/>
              </w:rPr>
            </w:pPr>
            <w:r w:rsidRPr="00F867BF">
              <w:rPr>
                <w:rFonts w:hint="cs"/>
                <w:cs/>
              </w:rPr>
              <w:t>มูลค่าตามบัญชีที่รวมอยู่ใน</w:t>
            </w:r>
          </w:p>
        </w:tc>
        <w:tc>
          <w:tcPr>
            <w:tcW w:w="1440" w:type="dxa"/>
          </w:tcPr>
          <w:p w14:paraId="40E79B05" w14:textId="77777777" w:rsidR="00572E1E" w:rsidRPr="00F867BF" w:rsidRDefault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</w:p>
        </w:tc>
        <w:tc>
          <w:tcPr>
            <w:tcW w:w="1440" w:type="dxa"/>
          </w:tcPr>
          <w:p w14:paraId="1032EAD5" w14:textId="77777777" w:rsidR="00572E1E" w:rsidRPr="00F867BF" w:rsidRDefault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</w:tr>
      <w:tr w:rsidR="00572E1E" w:rsidRPr="00F867BF" w14:paraId="4F2FCA82" w14:textId="77777777">
        <w:trPr>
          <w:cantSplit/>
          <w:trHeight w:val="64"/>
        </w:trPr>
        <w:tc>
          <w:tcPr>
            <w:tcW w:w="5850" w:type="dxa"/>
          </w:tcPr>
          <w:p w14:paraId="0C8FC8A3" w14:textId="791C01C4" w:rsidR="00572E1E" w:rsidRPr="00F867BF" w:rsidRDefault="00572E1E">
            <w:pPr>
              <w:pStyle w:val="ListParagraph"/>
              <w:numPr>
                <w:ilvl w:val="0"/>
                <w:numId w:val="42"/>
              </w:numPr>
              <w:shd w:val="clear" w:color="auto" w:fill="FFFFFF"/>
              <w:ind w:left="280" w:hanging="27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40" w:type="dxa"/>
          </w:tcPr>
          <w:p w14:paraId="0310CD0A" w14:textId="6F9E4EE8" w:rsidR="00572E1E" w:rsidRPr="00F867BF" w:rsidRDefault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F867BF">
              <w:t>(3)</w:t>
            </w:r>
          </w:p>
        </w:tc>
        <w:tc>
          <w:tcPr>
            <w:tcW w:w="1440" w:type="dxa"/>
          </w:tcPr>
          <w:p w14:paraId="3696B879" w14:textId="6F0C1CC2" w:rsidR="00572E1E" w:rsidRPr="00F867BF" w:rsidRDefault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F867BF">
              <w:rPr>
                <w:rFonts w:hint="cs"/>
                <w:cs/>
              </w:rPr>
              <w:t>-</w:t>
            </w:r>
          </w:p>
        </w:tc>
      </w:tr>
      <w:tr w:rsidR="00572E1E" w:rsidRPr="00F867BF" w14:paraId="20A24507" w14:textId="77777777" w:rsidTr="005E152D">
        <w:trPr>
          <w:cantSplit/>
          <w:trHeight w:val="64"/>
        </w:trPr>
        <w:tc>
          <w:tcPr>
            <w:tcW w:w="5850" w:type="dxa"/>
          </w:tcPr>
          <w:p w14:paraId="0D00DDE4" w14:textId="77777777" w:rsidR="00572E1E" w:rsidRPr="00F867BF" w:rsidRDefault="00572E1E" w:rsidP="00572E1E">
            <w:pPr>
              <w:shd w:val="clear" w:color="auto" w:fill="FFFFFF"/>
              <w:tabs>
                <w:tab w:val="left" w:pos="550"/>
                <w:tab w:val="left" w:pos="1090"/>
              </w:tabs>
              <w:contextualSpacing/>
              <w:rPr>
                <w:cs/>
              </w:rPr>
            </w:pPr>
          </w:p>
        </w:tc>
        <w:tc>
          <w:tcPr>
            <w:tcW w:w="1440" w:type="dxa"/>
          </w:tcPr>
          <w:p w14:paraId="754D3949" w14:textId="77777777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</w:p>
        </w:tc>
        <w:tc>
          <w:tcPr>
            <w:tcW w:w="1440" w:type="dxa"/>
          </w:tcPr>
          <w:p w14:paraId="2E9B8DF9" w14:textId="77777777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</w:tr>
      <w:tr w:rsidR="00572E1E" w:rsidRPr="00F867BF" w14:paraId="548712AB" w14:textId="77777777" w:rsidTr="005E152D">
        <w:trPr>
          <w:cantSplit/>
          <w:trHeight w:val="64"/>
        </w:trPr>
        <w:tc>
          <w:tcPr>
            <w:tcW w:w="5850" w:type="dxa"/>
          </w:tcPr>
          <w:p w14:paraId="0C3EE088" w14:textId="77777777" w:rsidR="00572E1E" w:rsidRPr="00F867BF" w:rsidRDefault="00572E1E" w:rsidP="00572E1E">
            <w:pPr>
              <w:shd w:val="clear" w:color="auto" w:fill="FFFFFF"/>
              <w:tabs>
                <w:tab w:val="left" w:pos="550"/>
                <w:tab w:val="left" w:pos="1090"/>
              </w:tabs>
              <w:contextualSpacing/>
              <w:rPr>
                <w:cs/>
              </w:rPr>
            </w:pPr>
            <w:r w:rsidRPr="00F867BF">
              <w:rPr>
                <w:rFonts w:hint="cs"/>
                <w:cs/>
              </w:rPr>
              <w:t>สัญญาซื้อขายเงินตราต่างประเทศล่วงหน้า - จำนวนเงินตามสัญญา</w:t>
            </w:r>
          </w:p>
        </w:tc>
        <w:tc>
          <w:tcPr>
            <w:tcW w:w="1440" w:type="dxa"/>
          </w:tcPr>
          <w:p w14:paraId="633883B7" w14:textId="7CBD10DF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F867BF">
              <w:t>4,486</w:t>
            </w:r>
          </w:p>
        </w:tc>
        <w:tc>
          <w:tcPr>
            <w:tcW w:w="1440" w:type="dxa"/>
          </w:tcPr>
          <w:p w14:paraId="0A21FA2C" w14:textId="6A87A195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F867BF">
              <w:t>6,625</w:t>
            </w:r>
          </w:p>
        </w:tc>
      </w:tr>
      <w:tr w:rsidR="00572E1E" w:rsidRPr="00F867BF" w14:paraId="3EC4B0E6" w14:textId="77777777" w:rsidTr="005E152D">
        <w:trPr>
          <w:cantSplit/>
          <w:trHeight w:val="64"/>
        </w:trPr>
        <w:tc>
          <w:tcPr>
            <w:tcW w:w="5850" w:type="dxa"/>
          </w:tcPr>
          <w:p w14:paraId="5CE41C29" w14:textId="77777777" w:rsidR="00572E1E" w:rsidRPr="00F867BF" w:rsidRDefault="00572E1E" w:rsidP="00572E1E">
            <w:pPr>
              <w:shd w:val="clear" w:color="auto" w:fill="FFFFFF"/>
              <w:tabs>
                <w:tab w:val="left" w:pos="550"/>
                <w:tab w:val="left" w:pos="1090"/>
              </w:tabs>
              <w:contextualSpacing/>
              <w:rPr>
                <w:cs/>
              </w:rPr>
            </w:pPr>
            <w:r w:rsidRPr="00F867BF">
              <w:rPr>
                <w:rFonts w:hint="cs"/>
                <w:cs/>
              </w:rPr>
              <w:t>มูลค่าตามบัญชีที่รวมอยู่ใน</w:t>
            </w:r>
          </w:p>
        </w:tc>
        <w:tc>
          <w:tcPr>
            <w:tcW w:w="1440" w:type="dxa"/>
          </w:tcPr>
          <w:p w14:paraId="36193C45" w14:textId="77777777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</w:p>
        </w:tc>
        <w:tc>
          <w:tcPr>
            <w:tcW w:w="1440" w:type="dxa"/>
          </w:tcPr>
          <w:p w14:paraId="0129E1B6" w14:textId="77777777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</w:tr>
      <w:tr w:rsidR="00572E1E" w:rsidRPr="00F867BF" w14:paraId="53B9E205" w14:textId="77777777" w:rsidTr="005E152D">
        <w:trPr>
          <w:cantSplit/>
          <w:trHeight w:val="64"/>
        </w:trPr>
        <w:tc>
          <w:tcPr>
            <w:tcW w:w="5850" w:type="dxa"/>
          </w:tcPr>
          <w:p w14:paraId="1AC340B9" w14:textId="77777777" w:rsidR="00572E1E" w:rsidRPr="00F867BF" w:rsidRDefault="00572E1E" w:rsidP="00572E1E">
            <w:pPr>
              <w:pStyle w:val="ListParagraph"/>
              <w:numPr>
                <w:ilvl w:val="0"/>
                <w:numId w:val="42"/>
              </w:numPr>
              <w:shd w:val="clear" w:color="auto" w:fill="FFFFFF"/>
              <w:ind w:left="280" w:hanging="27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4F96BDFE" w14:textId="2AF41FAE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  <w:r w:rsidRPr="00F867BF">
              <w:t>258</w:t>
            </w:r>
          </w:p>
        </w:tc>
        <w:tc>
          <w:tcPr>
            <w:tcW w:w="1440" w:type="dxa"/>
          </w:tcPr>
          <w:p w14:paraId="6503895F" w14:textId="19A4E85B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F867BF">
              <w:t>135</w:t>
            </w:r>
          </w:p>
        </w:tc>
      </w:tr>
      <w:tr w:rsidR="00572E1E" w:rsidRPr="00F867BF" w14:paraId="187C7905" w14:textId="77777777" w:rsidTr="005E152D">
        <w:trPr>
          <w:cantSplit/>
          <w:trHeight w:val="64"/>
        </w:trPr>
        <w:tc>
          <w:tcPr>
            <w:tcW w:w="5850" w:type="dxa"/>
          </w:tcPr>
          <w:p w14:paraId="1D20B1DC" w14:textId="77777777" w:rsidR="00572E1E" w:rsidRPr="00F867BF" w:rsidRDefault="00572E1E" w:rsidP="00572E1E">
            <w:pPr>
              <w:shd w:val="clear" w:color="auto" w:fill="FFFFFF"/>
              <w:spacing w:line="240" w:lineRule="auto"/>
              <w:ind w:left="101"/>
            </w:pPr>
          </w:p>
        </w:tc>
        <w:tc>
          <w:tcPr>
            <w:tcW w:w="1440" w:type="dxa"/>
          </w:tcPr>
          <w:p w14:paraId="0A5408CF" w14:textId="77777777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  <w:tc>
          <w:tcPr>
            <w:tcW w:w="1440" w:type="dxa"/>
          </w:tcPr>
          <w:p w14:paraId="54E2B667" w14:textId="77777777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</w:tr>
      <w:tr w:rsidR="00572E1E" w:rsidRPr="00F867BF" w14:paraId="079D4BC7" w14:textId="77777777" w:rsidTr="005E152D">
        <w:trPr>
          <w:cantSplit/>
          <w:trHeight w:val="290"/>
        </w:trPr>
        <w:tc>
          <w:tcPr>
            <w:tcW w:w="5850" w:type="dxa"/>
            <w:hideMark/>
          </w:tcPr>
          <w:p w14:paraId="7A3B61FF" w14:textId="03E0828E" w:rsidR="00572E1E" w:rsidRPr="00F867BF" w:rsidRDefault="00572E1E" w:rsidP="00572E1E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</w:rPr>
            </w:pPr>
            <w:r w:rsidRPr="00F867BF">
              <w:rPr>
                <w:rFonts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F867BF">
              <w:rPr>
                <w:rFonts w:hint="cs"/>
                <w:b/>
                <w:bCs/>
                <w:i/>
                <w:iCs/>
              </w:rPr>
              <w:t xml:space="preserve">31 </w:t>
            </w:r>
            <w:r w:rsidRPr="00F867BF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</w:p>
        </w:tc>
        <w:tc>
          <w:tcPr>
            <w:tcW w:w="1440" w:type="dxa"/>
          </w:tcPr>
          <w:p w14:paraId="532B61C8" w14:textId="77777777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  <w:tc>
          <w:tcPr>
            <w:tcW w:w="1440" w:type="dxa"/>
          </w:tcPr>
          <w:p w14:paraId="42531018" w14:textId="77777777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</w:tr>
      <w:tr w:rsidR="00572E1E" w:rsidRPr="00F867BF" w14:paraId="4E26A8D4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3870C9B7" w14:textId="77777777" w:rsidR="00572E1E" w:rsidRPr="00F867BF" w:rsidRDefault="00572E1E" w:rsidP="00572E1E">
            <w:pPr>
              <w:shd w:val="clear" w:color="auto" w:fill="FFFFFF"/>
              <w:spacing w:line="240" w:lineRule="auto"/>
              <w:rPr>
                <w:i/>
                <w:iCs/>
              </w:rPr>
            </w:pPr>
            <w:r w:rsidRPr="00F867BF">
              <w:rPr>
                <w:rFonts w:hint="cs"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40" w:type="dxa"/>
          </w:tcPr>
          <w:p w14:paraId="59F742B4" w14:textId="77777777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  <w:tc>
          <w:tcPr>
            <w:tcW w:w="1440" w:type="dxa"/>
          </w:tcPr>
          <w:p w14:paraId="7DC6C954" w14:textId="77777777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rtl/>
                <w:cs/>
              </w:rPr>
            </w:pPr>
          </w:p>
        </w:tc>
      </w:tr>
      <w:tr w:rsidR="00572E1E" w:rsidRPr="00F867BF" w14:paraId="180C51E6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3C27BD09" w14:textId="47EEFCE6" w:rsidR="00572E1E" w:rsidRPr="00F867BF" w:rsidRDefault="00572E1E" w:rsidP="00572E1E">
            <w:pPr>
              <w:pStyle w:val="ListParagraph"/>
              <w:numPr>
                <w:ilvl w:val="0"/>
                <w:numId w:val="42"/>
              </w:numPr>
              <w:shd w:val="clear" w:color="auto" w:fill="FFFFFF"/>
              <w:ind w:left="280" w:hanging="270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440" w:type="dxa"/>
            <w:vAlign w:val="bottom"/>
          </w:tcPr>
          <w:p w14:paraId="5B8BCAF3" w14:textId="7ECED362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F867BF">
              <w:t>(2)</w:t>
            </w:r>
          </w:p>
        </w:tc>
        <w:tc>
          <w:tcPr>
            <w:tcW w:w="1440" w:type="dxa"/>
            <w:vAlign w:val="bottom"/>
          </w:tcPr>
          <w:p w14:paraId="1CF5AD76" w14:textId="59D0960E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F867BF">
              <w:rPr>
                <w:color w:val="000000" w:themeColor="text1"/>
              </w:rPr>
              <w:t>4</w:t>
            </w:r>
          </w:p>
        </w:tc>
      </w:tr>
      <w:tr w:rsidR="00572E1E" w:rsidRPr="00F867BF" w14:paraId="6A77ABB6" w14:textId="77777777" w:rsidTr="005E152D">
        <w:trPr>
          <w:cantSplit/>
          <w:trHeight w:val="64"/>
        </w:trPr>
        <w:tc>
          <w:tcPr>
            <w:tcW w:w="5850" w:type="dxa"/>
          </w:tcPr>
          <w:p w14:paraId="2BD06924" w14:textId="77777777" w:rsidR="00572E1E" w:rsidRPr="00F867BF" w:rsidRDefault="00572E1E" w:rsidP="00572E1E">
            <w:pPr>
              <w:shd w:val="clear" w:color="auto" w:fill="FFFFFF"/>
              <w:spacing w:line="240" w:lineRule="auto"/>
              <w:rPr>
                <w:cs/>
              </w:rPr>
            </w:pPr>
          </w:p>
        </w:tc>
        <w:tc>
          <w:tcPr>
            <w:tcW w:w="1440" w:type="dxa"/>
          </w:tcPr>
          <w:p w14:paraId="755E42CC" w14:textId="77777777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</w:pPr>
          </w:p>
        </w:tc>
        <w:tc>
          <w:tcPr>
            <w:tcW w:w="1440" w:type="dxa"/>
          </w:tcPr>
          <w:p w14:paraId="3C357935" w14:textId="77777777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rtl/>
                <w:cs/>
              </w:rPr>
            </w:pPr>
          </w:p>
        </w:tc>
      </w:tr>
      <w:tr w:rsidR="00572E1E" w:rsidRPr="00F867BF" w14:paraId="504E639C" w14:textId="77777777" w:rsidTr="005E152D">
        <w:trPr>
          <w:cantSplit/>
          <w:trHeight w:val="64"/>
        </w:trPr>
        <w:tc>
          <w:tcPr>
            <w:tcW w:w="5850" w:type="dxa"/>
          </w:tcPr>
          <w:p w14:paraId="2BAEA9B7" w14:textId="77777777" w:rsidR="00572E1E" w:rsidRPr="00F867BF" w:rsidRDefault="00572E1E" w:rsidP="00572E1E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  <w:cs/>
              </w:rPr>
            </w:pPr>
            <w:r w:rsidRPr="00F867BF">
              <w:rPr>
                <w:rFonts w:hint="cs"/>
                <w:b/>
                <w:bCs/>
                <w:i/>
                <w:iCs/>
                <w:cs/>
              </w:rPr>
              <w:t>ความเสี่ยงด้านอัตราดอกเบี้ย</w:t>
            </w:r>
          </w:p>
        </w:tc>
        <w:tc>
          <w:tcPr>
            <w:tcW w:w="1440" w:type="dxa"/>
          </w:tcPr>
          <w:p w14:paraId="66B19E0E" w14:textId="77777777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</w:pPr>
          </w:p>
        </w:tc>
        <w:tc>
          <w:tcPr>
            <w:tcW w:w="1440" w:type="dxa"/>
          </w:tcPr>
          <w:p w14:paraId="4709715A" w14:textId="77777777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rtl/>
                <w:cs/>
              </w:rPr>
            </w:pPr>
          </w:p>
        </w:tc>
      </w:tr>
      <w:tr w:rsidR="00572E1E" w:rsidRPr="00F867BF" w14:paraId="4EA087EA" w14:textId="77777777" w:rsidTr="005E152D">
        <w:trPr>
          <w:cantSplit/>
          <w:trHeight w:val="64"/>
        </w:trPr>
        <w:tc>
          <w:tcPr>
            <w:tcW w:w="5850" w:type="dxa"/>
          </w:tcPr>
          <w:p w14:paraId="6A50304F" w14:textId="77777777" w:rsidR="00572E1E" w:rsidRPr="00F867BF" w:rsidRDefault="00572E1E" w:rsidP="00572E1E">
            <w:pPr>
              <w:shd w:val="clear" w:color="auto" w:fill="FFFFFF"/>
              <w:spacing w:line="240" w:lineRule="auto"/>
              <w:rPr>
                <w:cs/>
              </w:rPr>
            </w:pPr>
            <w:r w:rsidRPr="00F867BF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F867BF">
              <w:rPr>
                <w:rFonts w:hint="cs"/>
                <w:b/>
                <w:bCs/>
                <w:i/>
                <w:iCs/>
              </w:rPr>
              <w:t xml:space="preserve">31 </w:t>
            </w:r>
            <w:r w:rsidRPr="00F867BF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440" w:type="dxa"/>
          </w:tcPr>
          <w:p w14:paraId="215A4255" w14:textId="77777777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10"/>
              <w:rPr>
                <w:cs/>
              </w:rPr>
            </w:pPr>
          </w:p>
        </w:tc>
        <w:tc>
          <w:tcPr>
            <w:tcW w:w="1440" w:type="dxa"/>
          </w:tcPr>
          <w:p w14:paraId="1EAF857B" w14:textId="77777777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</w:tr>
      <w:tr w:rsidR="00572E1E" w:rsidRPr="00F867BF" w14:paraId="5D569B1F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7F8AF9BD" w14:textId="77777777" w:rsidR="00572E1E" w:rsidRPr="00F867BF" w:rsidRDefault="00572E1E" w:rsidP="00572E1E">
            <w:pPr>
              <w:shd w:val="clear" w:color="auto" w:fill="FFFFFF"/>
              <w:spacing w:line="240" w:lineRule="auto"/>
            </w:pPr>
            <w:r w:rsidRPr="00F867BF">
              <w:rPr>
                <w:rFonts w:hint="cs"/>
                <w:cs/>
              </w:rPr>
              <w:t>สัญญาแลกเปลี่ยนอัตราดอกเบี้ย - จำนวนเงินตามสัญญา</w:t>
            </w:r>
          </w:p>
        </w:tc>
        <w:tc>
          <w:tcPr>
            <w:tcW w:w="1440" w:type="dxa"/>
          </w:tcPr>
          <w:p w14:paraId="119BD0C8" w14:textId="16076507" w:rsidR="00572E1E" w:rsidRPr="00F867BF" w:rsidRDefault="00511BFD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F867BF">
              <w:t>19</w:t>
            </w:r>
          </w:p>
        </w:tc>
        <w:tc>
          <w:tcPr>
            <w:tcW w:w="1440" w:type="dxa"/>
          </w:tcPr>
          <w:p w14:paraId="21A54BB8" w14:textId="18949D2A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rtl/>
                <w:cs/>
              </w:rPr>
            </w:pPr>
            <w:r w:rsidRPr="00F867BF">
              <w:t>59</w:t>
            </w:r>
          </w:p>
        </w:tc>
      </w:tr>
      <w:tr w:rsidR="00572E1E" w:rsidRPr="00F867BF" w14:paraId="2FAFF519" w14:textId="77777777" w:rsidTr="005E152D">
        <w:trPr>
          <w:cantSplit/>
          <w:trHeight w:val="64"/>
        </w:trPr>
        <w:tc>
          <w:tcPr>
            <w:tcW w:w="5850" w:type="dxa"/>
          </w:tcPr>
          <w:p w14:paraId="5E89E6D3" w14:textId="77777777" w:rsidR="00572E1E" w:rsidRPr="00F867BF" w:rsidRDefault="00572E1E" w:rsidP="00572E1E">
            <w:pPr>
              <w:shd w:val="clear" w:color="auto" w:fill="FFFFFF"/>
              <w:spacing w:line="240" w:lineRule="auto"/>
              <w:rPr>
                <w:cs/>
              </w:rPr>
            </w:pPr>
            <w:r w:rsidRPr="00F867BF">
              <w:rPr>
                <w:rFonts w:hint="cs"/>
                <w:cs/>
              </w:rPr>
              <w:t>มูลค่าตามบัญชีที่รวมอยู่ใน</w:t>
            </w:r>
          </w:p>
        </w:tc>
        <w:tc>
          <w:tcPr>
            <w:tcW w:w="1440" w:type="dxa"/>
          </w:tcPr>
          <w:p w14:paraId="6B692270" w14:textId="77777777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</w:p>
        </w:tc>
        <w:tc>
          <w:tcPr>
            <w:tcW w:w="1440" w:type="dxa"/>
          </w:tcPr>
          <w:p w14:paraId="3B5B1135" w14:textId="77777777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</w:tr>
      <w:tr w:rsidR="00572E1E" w:rsidRPr="00F867BF" w14:paraId="59F4D90E" w14:textId="77777777">
        <w:trPr>
          <w:cantSplit/>
          <w:trHeight w:val="64"/>
        </w:trPr>
        <w:tc>
          <w:tcPr>
            <w:tcW w:w="5850" w:type="dxa"/>
          </w:tcPr>
          <w:p w14:paraId="0058F294" w14:textId="673FB58C" w:rsidR="00572E1E" w:rsidRPr="00F867BF" w:rsidRDefault="00572E1E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6F5EBD74" w14:textId="23E29F6C" w:rsidR="00572E1E" w:rsidRPr="00F867BF" w:rsidRDefault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  <w:r w:rsidRPr="00F867BF">
              <w:t>1</w:t>
            </w:r>
          </w:p>
        </w:tc>
        <w:tc>
          <w:tcPr>
            <w:tcW w:w="1440" w:type="dxa"/>
          </w:tcPr>
          <w:p w14:paraId="2096F2FF" w14:textId="5C9DBC1D" w:rsidR="00572E1E" w:rsidRPr="00F867BF" w:rsidRDefault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F867BF">
              <w:t>1</w:t>
            </w:r>
          </w:p>
        </w:tc>
      </w:tr>
      <w:tr w:rsidR="00572E1E" w:rsidRPr="00F867BF" w14:paraId="21ADDB89" w14:textId="77777777" w:rsidTr="005E152D">
        <w:trPr>
          <w:cantSplit/>
          <w:trHeight w:val="64"/>
        </w:trPr>
        <w:tc>
          <w:tcPr>
            <w:tcW w:w="5850" w:type="dxa"/>
          </w:tcPr>
          <w:p w14:paraId="0C5A8791" w14:textId="53C9C620" w:rsidR="00572E1E" w:rsidRPr="00F867BF" w:rsidRDefault="00572E1E" w:rsidP="00572E1E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080F8418" w14:textId="7EC29A34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  <w:r w:rsidRPr="00F867BF">
              <w:t>4</w:t>
            </w:r>
          </w:p>
        </w:tc>
        <w:tc>
          <w:tcPr>
            <w:tcW w:w="1440" w:type="dxa"/>
          </w:tcPr>
          <w:p w14:paraId="564B4BF5" w14:textId="6BD6F7E5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F867BF">
              <w:t>-</w:t>
            </w:r>
          </w:p>
        </w:tc>
      </w:tr>
      <w:tr w:rsidR="00572E1E" w:rsidRPr="00F867BF" w14:paraId="3EDE239B" w14:textId="77777777" w:rsidTr="005E152D">
        <w:trPr>
          <w:cantSplit/>
          <w:trHeight w:val="64"/>
        </w:trPr>
        <w:tc>
          <w:tcPr>
            <w:tcW w:w="5850" w:type="dxa"/>
          </w:tcPr>
          <w:p w14:paraId="25CBCEF8" w14:textId="75EE6D89" w:rsidR="00572E1E" w:rsidRPr="00F867BF" w:rsidRDefault="00572E1E" w:rsidP="00572E1E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40" w:type="dxa"/>
          </w:tcPr>
          <w:p w14:paraId="16CFBC6A" w14:textId="4DD7F716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F867BF">
              <w:t>-</w:t>
            </w:r>
          </w:p>
        </w:tc>
        <w:tc>
          <w:tcPr>
            <w:tcW w:w="1440" w:type="dxa"/>
          </w:tcPr>
          <w:p w14:paraId="3A7BEA73" w14:textId="4575A8C2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F867BF">
              <w:t>(8)</w:t>
            </w:r>
          </w:p>
        </w:tc>
      </w:tr>
      <w:tr w:rsidR="00572E1E" w:rsidRPr="00F867BF" w14:paraId="3F8CF1EC" w14:textId="77777777" w:rsidTr="005E152D">
        <w:trPr>
          <w:cantSplit/>
          <w:trHeight w:val="290"/>
        </w:trPr>
        <w:tc>
          <w:tcPr>
            <w:tcW w:w="5850" w:type="dxa"/>
          </w:tcPr>
          <w:p w14:paraId="31714E17" w14:textId="77777777" w:rsidR="00572E1E" w:rsidRPr="00F867BF" w:rsidRDefault="00572E1E" w:rsidP="00572E1E">
            <w:pPr>
              <w:shd w:val="clear" w:color="auto" w:fill="FFFFFF"/>
              <w:spacing w:line="240" w:lineRule="exact"/>
            </w:pPr>
          </w:p>
        </w:tc>
        <w:tc>
          <w:tcPr>
            <w:tcW w:w="1440" w:type="dxa"/>
          </w:tcPr>
          <w:p w14:paraId="62CD94A1" w14:textId="77777777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</w:p>
        </w:tc>
        <w:tc>
          <w:tcPr>
            <w:tcW w:w="1440" w:type="dxa"/>
          </w:tcPr>
          <w:p w14:paraId="03CBE13F" w14:textId="77777777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</w:tr>
      <w:tr w:rsidR="00572E1E" w:rsidRPr="00F867BF" w14:paraId="66B1008E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03E41535" w14:textId="77777777" w:rsidR="00572E1E" w:rsidRPr="00F867BF" w:rsidRDefault="00572E1E" w:rsidP="00572E1E">
            <w:pPr>
              <w:shd w:val="clear" w:color="auto" w:fill="FFFFFF"/>
              <w:spacing w:line="240" w:lineRule="auto"/>
              <w:rPr>
                <w:b/>
                <w:bCs/>
                <w:cs/>
              </w:rPr>
            </w:pPr>
            <w:r w:rsidRPr="00F867BF">
              <w:rPr>
                <w:rFonts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F867BF">
              <w:rPr>
                <w:rFonts w:hint="cs"/>
                <w:b/>
                <w:bCs/>
                <w:i/>
                <w:iCs/>
              </w:rPr>
              <w:t xml:space="preserve">31 </w:t>
            </w:r>
            <w:r w:rsidRPr="00F867BF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440" w:type="dxa"/>
          </w:tcPr>
          <w:p w14:paraId="600E3695" w14:textId="77777777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cs/>
              </w:rPr>
            </w:pPr>
          </w:p>
        </w:tc>
        <w:tc>
          <w:tcPr>
            <w:tcW w:w="1440" w:type="dxa"/>
          </w:tcPr>
          <w:p w14:paraId="1C50E6BF" w14:textId="77777777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</w:tr>
      <w:tr w:rsidR="00572E1E" w:rsidRPr="00F867BF" w14:paraId="5718AB35" w14:textId="77777777">
        <w:trPr>
          <w:cantSplit/>
          <w:trHeight w:val="64"/>
        </w:trPr>
        <w:tc>
          <w:tcPr>
            <w:tcW w:w="5850" w:type="dxa"/>
            <w:hideMark/>
          </w:tcPr>
          <w:p w14:paraId="2F6F3941" w14:textId="77777777" w:rsidR="00572E1E" w:rsidRPr="00F867BF" w:rsidRDefault="00572E1E" w:rsidP="00572E1E">
            <w:pPr>
              <w:shd w:val="clear" w:color="auto" w:fill="FFFFFF"/>
              <w:spacing w:line="240" w:lineRule="auto"/>
              <w:rPr>
                <w:i/>
                <w:iCs/>
              </w:rPr>
            </w:pPr>
            <w:r w:rsidRPr="00F867BF">
              <w:rPr>
                <w:rFonts w:hint="cs"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40" w:type="dxa"/>
          </w:tcPr>
          <w:p w14:paraId="58F43B25" w14:textId="77777777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</w:p>
        </w:tc>
        <w:tc>
          <w:tcPr>
            <w:tcW w:w="1440" w:type="dxa"/>
          </w:tcPr>
          <w:p w14:paraId="2C8DCDB0" w14:textId="77777777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  <w:rPr>
                <w:rtl/>
                <w:cs/>
              </w:rPr>
            </w:pPr>
          </w:p>
        </w:tc>
      </w:tr>
      <w:tr w:rsidR="00572E1E" w:rsidRPr="00F867BF" w14:paraId="72575BE4" w14:textId="77777777" w:rsidTr="005E152D">
        <w:trPr>
          <w:cantSplit/>
          <w:trHeight w:val="64"/>
        </w:trPr>
        <w:tc>
          <w:tcPr>
            <w:tcW w:w="5850" w:type="dxa"/>
            <w:hideMark/>
          </w:tcPr>
          <w:p w14:paraId="686CFB06" w14:textId="77777777" w:rsidR="00572E1E" w:rsidRPr="00F867BF" w:rsidRDefault="00572E1E" w:rsidP="00572E1E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440" w:type="dxa"/>
          </w:tcPr>
          <w:p w14:paraId="37E70F2A" w14:textId="06593C5E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F867BF">
              <w:t>8</w:t>
            </w:r>
          </w:p>
        </w:tc>
        <w:tc>
          <w:tcPr>
            <w:tcW w:w="1440" w:type="dxa"/>
          </w:tcPr>
          <w:p w14:paraId="363D8D02" w14:textId="3AE01798" w:rsidR="00572E1E" w:rsidRPr="00F867BF" w:rsidRDefault="00572E1E" w:rsidP="00572E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ind w:right="41"/>
              <w:contextualSpacing/>
            </w:pPr>
            <w:r w:rsidRPr="00F867BF">
              <w:t>(1)</w:t>
            </w:r>
          </w:p>
        </w:tc>
      </w:tr>
    </w:tbl>
    <w:p w14:paraId="5866D3BC" w14:textId="77777777" w:rsidR="00341FD2" w:rsidRPr="00F867BF" w:rsidRDefault="00341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F867BF">
        <w:rPr>
          <w:cs/>
        </w:rPr>
        <w:br w:type="page"/>
      </w:r>
    </w:p>
    <w:p w14:paraId="7598C756" w14:textId="2E6AF5DC" w:rsidR="007B3FE7" w:rsidRPr="00F867BF" w:rsidRDefault="008A3B3E" w:rsidP="007B3FE7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867BF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 xml:space="preserve"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 </w:t>
      </w:r>
    </w:p>
    <w:p w14:paraId="74B9FE62" w14:textId="77777777" w:rsidR="007B3FE7" w:rsidRPr="00F867BF" w:rsidRDefault="007B3FE7" w:rsidP="007B3FE7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Style w:val="TableGrid"/>
        <w:tblW w:w="864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440"/>
        <w:gridCol w:w="1530"/>
      </w:tblGrid>
      <w:tr w:rsidR="007B3FE7" w:rsidRPr="00F867BF" w14:paraId="52321C98" w14:textId="77777777" w:rsidTr="005E152D">
        <w:tc>
          <w:tcPr>
            <w:tcW w:w="5670" w:type="dxa"/>
          </w:tcPr>
          <w:p w14:paraId="1810DD65" w14:textId="77777777" w:rsidR="007B3FE7" w:rsidRPr="00F867BF" w:rsidRDefault="007B3FE7" w:rsidP="007B3FE7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70" w:type="dxa"/>
            <w:gridSpan w:val="2"/>
          </w:tcPr>
          <w:p w14:paraId="5A0A24C9" w14:textId="77777777" w:rsidR="007B3FE7" w:rsidRPr="00F867BF" w:rsidRDefault="007B3FE7" w:rsidP="007B3FE7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7B3FE7" w:rsidRPr="00F867BF" w14:paraId="77CDFDCB" w14:textId="77777777" w:rsidTr="005E152D">
        <w:tc>
          <w:tcPr>
            <w:tcW w:w="5670" w:type="dxa"/>
          </w:tcPr>
          <w:p w14:paraId="677FCA6F" w14:textId="77777777" w:rsidR="007B3FE7" w:rsidRPr="00F867BF" w:rsidRDefault="007B3FE7" w:rsidP="007B3FE7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2C85EEA6" w14:textId="3DF46BEC" w:rsidR="007B3FE7" w:rsidRPr="00F867BF" w:rsidRDefault="00792ED6" w:rsidP="007B3FE7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2366" w:rsidRPr="00F867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</w:tcPr>
          <w:p w14:paraId="2921267B" w14:textId="0D98BB08" w:rsidR="007B3FE7" w:rsidRPr="00F867BF" w:rsidRDefault="00792ED6" w:rsidP="007B3FE7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2366"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B3FE7" w:rsidRPr="00F867BF" w14:paraId="46DEF94E" w14:textId="77777777" w:rsidTr="005E152D">
        <w:tc>
          <w:tcPr>
            <w:tcW w:w="5670" w:type="dxa"/>
          </w:tcPr>
          <w:p w14:paraId="348E4F08" w14:textId="77777777" w:rsidR="007B3FE7" w:rsidRPr="00F867BF" w:rsidRDefault="007B3FE7" w:rsidP="007B3FE7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70" w:type="dxa"/>
            <w:gridSpan w:val="2"/>
          </w:tcPr>
          <w:p w14:paraId="527AAA2A" w14:textId="77777777" w:rsidR="007B3FE7" w:rsidRPr="00F867BF" w:rsidRDefault="007B3FE7" w:rsidP="007B3FE7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4C2366" w:rsidRPr="00F867BF" w14:paraId="3D9677C6" w14:textId="77777777" w:rsidTr="005E152D">
        <w:tc>
          <w:tcPr>
            <w:tcW w:w="5670" w:type="dxa"/>
            <w:hideMark/>
          </w:tcPr>
          <w:p w14:paraId="730EFC53" w14:textId="77777777" w:rsidR="004C2366" w:rsidRPr="00F867BF" w:rsidRDefault="004C2366" w:rsidP="004C2366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 xml:space="preserve">1 </w:t>
            </w: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มกราคม </w:t>
            </w:r>
          </w:p>
        </w:tc>
        <w:tc>
          <w:tcPr>
            <w:tcW w:w="1440" w:type="dxa"/>
          </w:tcPr>
          <w:p w14:paraId="20F2F7F0" w14:textId="77CF5EB3" w:rsidR="004C2366" w:rsidRPr="00F867BF" w:rsidRDefault="00B15992" w:rsidP="00800F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41"/>
              <w:contextualSpacing/>
              <w:jc w:val="center"/>
            </w:pPr>
            <w:r w:rsidRPr="00F867BF">
              <w:t>(14)</w:t>
            </w:r>
          </w:p>
        </w:tc>
        <w:tc>
          <w:tcPr>
            <w:tcW w:w="1530" w:type="dxa"/>
          </w:tcPr>
          <w:p w14:paraId="241E685D" w14:textId="7B21E699" w:rsidR="004C2366" w:rsidRPr="00F867BF" w:rsidRDefault="004C2366" w:rsidP="00800F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41"/>
              <w:contextualSpacing/>
              <w:jc w:val="center"/>
            </w:pPr>
            <w:r w:rsidRPr="00F867BF">
              <w:t>(17)</w:t>
            </w:r>
          </w:p>
        </w:tc>
      </w:tr>
      <w:tr w:rsidR="004C2366" w:rsidRPr="00F867BF" w14:paraId="12165406" w14:textId="77777777" w:rsidTr="005E152D">
        <w:tc>
          <w:tcPr>
            <w:tcW w:w="5670" w:type="dxa"/>
            <w:hideMark/>
          </w:tcPr>
          <w:p w14:paraId="507DC56A" w14:textId="77777777" w:rsidR="004C2366" w:rsidRPr="00F867BF" w:rsidRDefault="004C2366" w:rsidP="004C236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1440" w:type="dxa"/>
          </w:tcPr>
          <w:p w14:paraId="040B4F39" w14:textId="77777777" w:rsidR="004C2366" w:rsidRPr="00F867BF" w:rsidRDefault="004C2366" w:rsidP="00800F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41"/>
              <w:contextualSpacing/>
              <w:jc w:val="center"/>
            </w:pPr>
          </w:p>
        </w:tc>
        <w:tc>
          <w:tcPr>
            <w:tcW w:w="1530" w:type="dxa"/>
          </w:tcPr>
          <w:p w14:paraId="40EAFDC5" w14:textId="77777777" w:rsidR="004C2366" w:rsidRPr="00F867BF" w:rsidRDefault="004C2366" w:rsidP="00800F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41"/>
              <w:contextualSpacing/>
              <w:jc w:val="center"/>
              <w:rPr>
                <w:rtl/>
                <w:cs/>
              </w:rPr>
            </w:pPr>
          </w:p>
        </w:tc>
      </w:tr>
      <w:tr w:rsidR="004C2366" w:rsidRPr="00F867BF" w14:paraId="6009A9CC" w14:textId="77777777" w:rsidTr="005E152D">
        <w:tc>
          <w:tcPr>
            <w:tcW w:w="5670" w:type="dxa"/>
            <w:hideMark/>
          </w:tcPr>
          <w:p w14:paraId="7DA21B67" w14:textId="77777777" w:rsidR="004C2366" w:rsidRPr="00F867BF" w:rsidRDefault="004C2366" w:rsidP="004C236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30" w:hanging="207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การเปลี่ยนแปลงในมูลค่ายุติธรรม </w:t>
            </w:r>
          </w:p>
        </w:tc>
        <w:tc>
          <w:tcPr>
            <w:tcW w:w="1440" w:type="dxa"/>
          </w:tcPr>
          <w:p w14:paraId="4F024B95" w14:textId="13A73C9D" w:rsidR="004C2366" w:rsidRPr="00F867BF" w:rsidRDefault="004C2366" w:rsidP="00800F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41"/>
              <w:contextualSpacing/>
              <w:jc w:val="center"/>
            </w:pPr>
          </w:p>
        </w:tc>
        <w:tc>
          <w:tcPr>
            <w:tcW w:w="1530" w:type="dxa"/>
          </w:tcPr>
          <w:p w14:paraId="261A7510" w14:textId="77777777" w:rsidR="004C2366" w:rsidRPr="00F867BF" w:rsidRDefault="004C2366" w:rsidP="00800F9B">
            <w:pPr>
              <w:pStyle w:val="block"/>
              <w:tabs>
                <w:tab w:val="decimal" w:pos="864"/>
                <w:tab w:val="decimal" w:pos="1061"/>
              </w:tabs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C2366" w:rsidRPr="00F867BF" w14:paraId="1F8D307F" w14:textId="77777777" w:rsidTr="005E152D">
        <w:tc>
          <w:tcPr>
            <w:tcW w:w="5670" w:type="dxa"/>
            <w:hideMark/>
          </w:tcPr>
          <w:p w14:paraId="6DC3DFC8" w14:textId="003BEA7F" w:rsidR="004C2366" w:rsidRPr="00F867BF" w:rsidRDefault="004C2366" w:rsidP="004C236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30" w:hanging="207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lang w:val="en-US"/>
              </w:rPr>
              <w:tab/>
            </w:r>
            <w:r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ความเสี่ยงด้านอัตราแลกเปลี่ยน </w:t>
            </w:r>
            <w:r w:rsidRPr="00F867BF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- 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เงินกู้ยืมจากสถาบันการเงิน</w:t>
            </w:r>
          </w:p>
        </w:tc>
        <w:tc>
          <w:tcPr>
            <w:tcW w:w="1440" w:type="dxa"/>
          </w:tcPr>
          <w:p w14:paraId="0E6CF259" w14:textId="39388E0D" w:rsidR="004C2366" w:rsidRPr="00F867BF" w:rsidRDefault="00473A30" w:rsidP="00800F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41"/>
              <w:contextualSpacing/>
              <w:jc w:val="center"/>
            </w:pPr>
            <w:r w:rsidRPr="00F867BF">
              <w:t>(2)</w:t>
            </w:r>
          </w:p>
        </w:tc>
        <w:tc>
          <w:tcPr>
            <w:tcW w:w="1530" w:type="dxa"/>
          </w:tcPr>
          <w:p w14:paraId="0499E906" w14:textId="1BBA7538" w:rsidR="004C2366" w:rsidRPr="00F867BF" w:rsidRDefault="004C2366" w:rsidP="00800F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41"/>
              <w:contextualSpacing/>
              <w:jc w:val="center"/>
              <w:rPr>
                <w:cs/>
              </w:rPr>
            </w:pPr>
            <w:r w:rsidRPr="00F867BF">
              <w:t>4</w:t>
            </w:r>
          </w:p>
        </w:tc>
      </w:tr>
      <w:tr w:rsidR="004C2366" w:rsidRPr="00F867BF" w14:paraId="3B1B0D1E" w14:textId="77777777" w:rsidTr="005E152D">
        <w:trPr>
          <w:trHeight w:val="371"/>
        </w:trPr>
        <w:tc>
          <w:tcPr>
            <w:tcW w:w="5670" w:type="dxa"/>
            <w:hideMark/>
          </w:tcPr>
          <w:p w14:paraId="068A3D26" w14:textId="297401A7" w:rsidR="004C2366" w:rsidRPr="00F867BF" w:rsidRDefault="004C2366" w:rsidP="004C236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30" w:hanging="20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ab/>
              <w:t xml:space="preserve">ความเสี่ยงด้านอัตราดอกเบี้ย </w:t>
            </w:r>
            <w:r w:rsidRPr="00F867BF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- </w:t>
            </w:r>
            <w:r w:rsidRPr="00F867B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เงินกู้ยืมจากสถาบันการเงิน</w:t>
            </w:r>
          </w:p>
        </w:tc>
        <w:tc>
          <w:tcPr>
            <w:tcW w:w="1440" w:type="dxa"/>
          </w:tcPr>
          <w:p w14:paraId="00589973" w14:textId="49AE5586" w:rsidR="004C2366" w:rsidRPr="00F867BF" w:rsidRDefault="00473A30" w:rsidP="00800F9B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41"/>
              <w:contextualSpacing/>
              <w:jc w:val="center"/>
            </w:pPr>
            <w:r w:rsidRPr="00F867BF">
              <w:t>8</w:t>
            </w:r>
          </w:p>
        </w:tc>
        <w:tc>
          <w:tcPr>
            <w:tcW w:w="1530" w:type="dxa"/>
          </w:tcPr>
          <w:p w14:paraId="62037E8F" w14:textId="4DAD0EF3" w:rsidR="004C2366" w:rsidRPr="00F867BF" w:rsidRDefault="004C2366" w:rsidP="00800F9B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41"/>
              <w:contextualSpacing/>
              <w:jc w:val="center"/>
            </w:pPr>
            <w:r w:rsidRPr="00F867BF">
              <w:t>(1)</w:t>
            </w:r>
          </w:p>
        </w:tc>
      </w:tr>
      <w:tr w:rsidR="004C2366" w:rsidRPr="00F867BF" w14:paraId="0FCB6B3A" w14:textId="77777777" w:rsidTr="005E152D">
        <w:tc>
          <w:tcPr>
            <w:tcW w:w="5670" w:type="dxa"/>
            <w:hideMark/>
          </w:tcPr>
          <w:p w14:paraId="17D2FF9C" w14:textId="77777777" w:rsidR="004C2366" w:rsidRPr="00F867BF" w:rsidRDefault="004C2366" w:rsidP="004C236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left w:val="nil"/>
            </w:tcBorders>
          </w:tcPr>
          <w:p w14:paraId="14A4B0A2" w14:textId="42672522" w:rsidR="004C2366" w:rsidRPr="00F867BF" w:rsidRDefault="00473A30" w:rsidP="00800F9B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41"/>
              <w:contextualSpacing/>
              <w:jc w:val="center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(8)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D18E9BB" w14:textId="7F675581" w:rsidR="004C2366" w:rsidRPr="00F867BF" w:rsidRDefault="004C2366" w:rsidP="00800F9B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41"/>
              <w:contextualSpacing/>
              <w:jc w:val="center"/>
              <w:rPr>
                <w:b/>
                <w:bCs/>
              </w:rPr>
            </w:pPr>
            <w:r w:rsidRPr="00F867BF">
              <w:rPr>
                <w:b/>
                <w:bCs/>
              </w:rPr>
              <w:t>(14)</w:t>
            </w:r>
          </w:p>
        </w:tc>
      </w:tr>
    </w:tbl>
    <w:p w14:paraId="390FD803" w14:textId="00CF7369" w:rsidR="007B3FE7" w:rsidRPr="00F867BF" w:rsidRDefault="007B3FE7" w:rsidP="005D1A6C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6D231694" w14:textId="77777777" w:rsidR="00D97E82" w:rsidRPr="00F867BF" w:rsidRDefault="00D97E82" w:rsidP="00D97E8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867BF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(ง</w:t>
      </w:r>
      <w:r w:rsidRPr="00F867BF">
        <w:rPr>
          <w:rFonts w:ascii="Angsana New" w:hAnsi="Angsana New" w:hint="cs"/>
          <w:b/>
          <w:bCs/>
          <w:i/>
          <w:iCs/>
          <w:sz w:val="30"/>
          <w:szCs w:val="30"/>
          <w:lang w:val="en-US" w:bidi="th-TH"/>
        </w:rPr>
        <w:t xml:space="preserve">.2)   </w:t>
      </w:r>
      <w:r w:rsidRPr="00F867BF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 xml:space="preserve">การป้องกันความเสี่ยงในเงินลงทุนสุทธิ </w:t>
      </w:r>
    </w:p>
    <w:p w14:paraId="76261ACE" w14:textId="77777777" w:rsidR="00D97E82" w:rsidRPr="00F867BF" w:rsidRDefault="00D97E82" w:rsidP="00D97E82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681A2894" w14:textId="5A10AF80" w:rsidR="00452A10" w:rsidRPr="00F867BF" w:rsidRDefault="00452A10" w:rsidP="00452A10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867BF">
        <w:rPr>
          <w:rFonts w:ascii="Angsana New" w:hAnsi="Angsana New"/>
          <w:sz w:val="30"/>
          <w:szCs w:val="30"/>
          <w:cs/>
          <w:lang w:val="en-US" w:bidi="th-TH"/>
        </w:rPr>
        <w:t>ความเสี่ยงในสกุลเงินต่างประเทศเกิดจากเงินลงทุนสุทธิในบริษัทย่อยในประเทศญี่ปุ่นของกลุ่มบริษัทซึ่ง</w:t>
      </w:r>
      <w:r w:rsidRPr="00F867BF">
        <w:rPr>
          <w:rFonts w:ascii="Angsana New" w:hAnsi="Angsana New" w:hint="cs"/>
          <w:sz w:val="30"/>
          <w:szCs w:val="30"/>
          <w:cs/>
          <w:lang w:val="en-US" w:bidi="th-TH"/>
        </w:rPr>
        <w:t>มี</w:t>
      </w:r>
      <w:r w:rsidRPr="00F867BF">
        <w:rPr>
          <w:rFonts w:ascii="Angsana New" w:hAnsi="Angsana New"/>
          <w:sz w:val="30"/>
          <w:szCs w:val="30"/>
          <w:cs/>
          <w:lang w:val="en-US" w:bidi="th-TH"/>
        </w:rPr>
        <w:t>เงินเยนเป็นสกุลเงินที่ใช้ในการดำเนินงาน</w:t>
      </w:r>
      <w:r w:rsidRPr="00F867BF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867BF">
        <w:rPr>
          <w:rFonts w:ascii="Angsana New" w:hAnsi="Angsana New"/>
          <w:sz w:val="30"/>
          <w:szCs w:val="30"/>
          <w:cs/>
          <w:lang w:val="en-US" w:bidi="th-TH"/>
        </w:rPr>
        <w:t>ความเสี่ยงเกิดจากความผันผวนของอัตราแลกเปลี่ยนทันทีระหว่าง</w:t>
      </w:r>
      <w:r w:rsidRPr="00F867BF">
        <w:rPr>
          <w:rFonts w:ascii="Angsana New" w:hAnsi="Angsana New" w:hint="cs"/>
          <w:sz w:val="30"/>
          <w:szCs w:val="30"/>
          <w:cs/>
          <w:lang w:val="en-US" w:bidi="th-TH"/>
        </w:rPr>
        <w:t>เงิน</w:t>
      </w:r>
      <w:r w:rsidRPr="00F867BF">
        <w:rPr>
          <w:rFonts w:ascii="Angsana New" w:hAnsi="Angsana New"/>
          <w:sz w:val="30"/>
          <w:szCs w:val="30"/>
          <w:cs/>
          <w:lang w:val="en-US" w:bidi="th-TH"/>
        </w:rPr>
        <w:t>เยนและเงินบาท</w:t>
      </w:r>
      <w:r w:rsidR="005D1A6C" w:rsidRPr="00F867BF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F867BF">
        <w:rPr>
          <w:rFonts w:ascii="Angsana New" w:hAnsi="Angsana New"/>
          <w:sz w:val="30"/>
          <w:szCs w:val="30"/>
          <w:cs/>
          <w:lang w:val="en-US" w:bidi="th-TH"/>
        </w:rPr>
        <w:t>ซึ่งเป็นสาเหตุของการเปลี่ยนแปลงในจำนวนของเงินลงทุนสุทธิ</w:t>
      </w:r>
    </w:p>
    <w:p w14:paraId="4E93961F" w14:textId="77777777" w:rsidR="00452A10" w:rsidRPr="00F867BF" w:rsidRDefault="00452A10" w:rsidP="00452A10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0EF313BB" w14:textId="77777777" w:rsidR="00452A10" w:rsidRPr="00F867BF" w:rsidRDefault="00452A10" w:rsidP="00452A10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867BF">
        <w:rPr>
          <w:rFonts w:ascii="Angsana New" w:hAnsi="Angsana New"/>
          <w:sz w:val="30"/>
          <w:szCs w:val="30"/>
          <w:cs/>
          <w:lang w:val="en-US" w:bidi="th-TH"/>
        </w:rPr>
        <w:t xml:space="preserve">ความเสี่ยงในเงินลงทุนสุทธิที่ได้รับการป้องกันคือความเสี่ยงของการอ่อนค่าในเงินเยนที่มีต่อเงินบาท ซึ่งจะทำให้เกิดการลดลงในมูลค่าตามบัญชีของเงินลงทุนสุทธิในบริษัทย่อยในประเทศญี่ปุ่นของกลุ่มบริษัท </w:t>
      </w:r>
    </w:p>
    <w:p w14:paraId="1E48B910" w14:textId="77777777" w:rsidR="00452A10" w:rsidRPr="00F867BF" w:rsidRDefault="00452A10" w:rsidP="00452A10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66F06344" w14:textId="77777777" w:rsidR="00452A10" w:rsidRPr="00F867BF" w:rsidRDefault="00452A10" w:rsidP="00452A10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867BF">
        <w:rPr>
          <w:rFonts w:ascii="Angsana New" w:hAnsi="Angsana New"/>
          <w:sz w:val="30"/>
          <w:szCs w:val="30"/>
          <w:cs/>
          <w:lang w:val="en-US" w:bidi="th-TH"/>
        </w:rPr>
        <w:t>เงินลงทุนสุทธิในบริษัทย่อยในประเทศญี่ปุ่นของกลุ่มบริษัทได้รับการป้องกันความเสี่ยงโดยใช้เงินกู้ยืมจากสถาบันการเงินในสกุลเงินเยน ซึ่งช่วยลดความเสี่ยงด้านอัตราแลกเปลี่ยนซึ่งเกิดจากสินทรัพย์สุทธิของบริษัทย่อย เงินกู้ยืมถูกกำหนดให้เป็นเครื่องมือที่ใช้ในการป้องกันความเสี่ยงสำหรับการเปลี่ยนแปลงในมูลค่าของเงินลงทุนสุทธิซึ่งเกิดจากการเปลี่ยนแปลงของอัตราแลกเปลี่ยนทันทีในเงินบาทต่อเยน</w:t>
      </w:r>
    </w:p>
    <w:p w14:paraId="2F1D1A58" w14:textId="77777777" w:rsidR="00452A10" w:rsidRPr="00F867BF" w:rsidRDefault="00452A10" w:rsidP="00452A10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0E714A78" w14:textId="77777777" w:rsidR="00D226FF" w:rsidRPr="00F867BF" w:rsidRDefault="00452A10" w:rsidP="00452A10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867BF">
        <w:rPr>
          <w:rFonts w:ascii="Angsana New" w:hAnsi="Angsana New"/>
          <w:sz w:val="30"/>
          <w:szCs w:val="30"/>
          <w:cs/>
          <w:lang w:val="en-US" w:bidi="th-TH"/>
        </w:rPr>
        <w:t>เพื่อประเมินความมีประสิทธิผลในการป้องกันความเสี่ยง กลุ่มบริษัทพิจารณาความสัมพันธ์เชิงเศรษฐกิจระหว่างเครื่องมือที่ใช้ในการป้องกันความเสี่ยงและรายการที่ต้องการป้องกันความเสี่ยงด้วยการเปรียบเทียบการเปลี่ยนแปลงในมูลค่าตามบัญชีของหนี้สินซึ่งเกิดจากการเปลี่ยนแปลงของอัตราแลกเปลี่ยนทันทีกับการเปลี่ยนแปลงของเงินลงทุนในหน่วยงานต่างประเทศที่เกิดจากการเคลื่อนไหวของอัตราแลกเปลี่ยนทันที (วิธีหักกลบ) นโยบายของกลุ่มบริษัทกำหนดให้ป้องกันความเสี่ยงในเงินลงทุนสุทธิเฉพาะส่วนที่เท่ากับเงินต้นของหนี้สิน</w:t>
      </w:r>
      <w:r w:rsidR="00D226FF" w:rsidRPr="00F867BF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</w:p>
    <w:p w14:paraId="22813ED4" w14:textId="52BE79E6" w:rsidR="003525DE" w:rsidRPr="00F867BF" w:rsidRDefault="003525DE" w:rsidP="003525DE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F867BF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 xml:space="preserve">จำนวนเงินที่เกี่ยวข้องกับรายการที่กำหนดให้เป็นรายการที่ต้องการป้องกันความเสี่ยง </w:t>
      </w:r>
    </w:p>
    <w:p w14:paraId="53540383" w14:textId="77777777" w:rsidR="003525DE" w:rsidRPr="00F867BF" w:rsidRDefault="003525DE" w:rsidP="003525DE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610"/>
        <w:gridCol w:w="2010"/>
        <w:gridCol w:w="2010"/>
        <w:gridCol w:w="2010"/>
      </w:tblGrid>
      <w:tr w:rsidR="003525DE" w:rsidRPr="00F867BF" w14:paraId="1C76A1A6" w14:textId="77777777" w:rsidTr="001202A2">
        <w:tc>
          <w:tcPr>
            <w:tcW w:w="2610" w:type="dxa"/>
            <w:shd w:val="clear" w:color="auto" w:fill="auto"/>
          </w:tcPr>
          <w:p w14:paraId="591790C7" w14:textId="77777777" w:rsidR="003525DE" w:rsidRPr="00F867BF" w:rsidRDefault="003525DE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6030" w:type="dxa"/>
            <w:gridSpan w:val="3"/>
            <w:shd w:val="clear" w:color="auto" w:fill="auto"/>
          </w:tcPr>
          <w:p w14:paraId="781A1A7A" w14:textId="72A360A8" w:rsidR="003525DE" w:rsidRPr="00F867BF" w:rsidRDefault="003525DE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eastAsia="en-GB"/>
              </w:rPr>
            </w:pPr>
            <w:r w:rsidRPr="00F867B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3525DE" w:rsidRPr="00F867BF" w14:paraId="57571D7D" w14:textId="77777777" w:rsidTr="00A43637">
        <w:tc>
          <w:tcPr>
            <w:tcW w:w="2610" w:type="dxa"/>
            <w:shd w:val="clear" w:color="auto" w:fill="auto"/>
            <w:vAlign w:val="bottom"/>
          </w:tcPr>
          <w:p w14:paraId="0E24235E" w14:textId="77777777" w:rsidR="003525DE" w:rsidRPr="00F867BF" w:rsidRDefault="003525DE" w:rsidP="00545C7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28"/>
                <w:szCs w:val="28"/>
                <w:lang w:val="en-US" w:eastAsia="en-GB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1B6D7A42" w14:textId="77777777" w:rsidR="003525DE" w:rsidRPr="00F867BF" w:rsidRDefault="003525DE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การเปลี่ยนแปลงในมูลค่าที่ใช้ในการคำนวณส่วนที่</w:t>
            </w:r>
            <w:r w:rsidRPr="00F867BF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br/>
            </w: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ไม่มีประสิทธิผลในการป้องกันความเสี่ยง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51F7F6CA" w14:textId="77777777" w:rsidR="003525DE" w:rsidRPr="00F867BF" w:rsidRDefault="003525DE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สำรองการแปลงค่าในเงินตราต่างประเทศ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0AEA56F7" w14:textId="77777777" w:rsidR="00936EA0" w:rsidRPr="00F867BF" w:rsidRDefault="003525DE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lang w:val="en-US" w:eastAsia="en-GB"/>
              </w:rPr>
              <w:t xml:space="preserve"> </w:t>
            </w: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จำนวนเงินที่ยังคงเหลือในสำรอง</w:t>
            </w:r>
          </w:p>
          <w:p w14:paraId="4DFF6719" w14:textId="5B16EB2A" w:rsidR="00936EA0" w:rsidRPr="00F867BF" w:rsidRDefault="003525DE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การแปลงค่าในเงินตราต่างประเทศจากความสัมพันธ์ในการป้องกันความเสี่ยงซึ่งไม่ได้นำการบัญชีป้องกันความเสี่ยง</w:t>
            </w:r>
          </w:p>
          <w:p w14:paraId="30C381CB" w14:textId="73CE577E" w:rsidR="003525DE" w:rsidRPr="00F867BF" w:rsidRDefault="003525DE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มาถือปฏิบัติอีกต่อไป</w:t>
            </w:r>
          </w:p>
        </w:tc>
      </w:tr>
      <w:tr w:rsidR="003525DE" w:rsidRPr="00F867BF" w14:paraId="4742CABE" w14:textId="77777777" w:rsidTr="001202A2">
        <w:tc>
          <w:tcPr>
            <w:tcW w:w="2610" w:type="dxa"/>
            <w:shd w:val="clear" w:color="auto" w:fill="auto"/>
          </w:tcPr>
          <w:p w14:paraId="44132EF5" w14:textId="77777777" w:rsidR="003525DE" w:rsidRPr="00F867BF" w:rsidRDefault="003525DE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6030" w:type="dxa"/>
            <w:gridSpan w:val="3"/>
            <w:shd w:val="clear" w:color="auto" w:fill="auto"/>
          </w:tcPr>
          <w:p w14:paraId="2EFD5215" w14:textId="1F675BA5" w:rsidR="003525DE" w:rsidRPr="00F867BF" w:rsidRDefault="003525DE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F867BF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GB" w:bidi="th-TH"/>
              </w:rPr>
              <w:t>(ล้านบาท)</w:t>
            </w:r>
          </w:p>
        </w:tc>
      </w:tr>
      <w:tr w:rsidR="003525DE" w:rsidRPr="00F867BF" w14:paraId="187F0A83" w14:textId="77777777" w:rsidTr="00A43637">
        <w:tc>
          <w:tcPr>
            <w:tcW w:w="2610" w:type="dxa"/>
            <w:shd w:val="clear" w:color="auto" w:fill="auto"/>
          </w:tcPr>
          <w:p w14:paraId="6868B011" w14:textId="7DB83193" w:rsidR="003525DE" w:rsidRPr="00F867BF" w:rsidRDefault="003525DE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256</w:t>
            </w:r>
            <w:r w:rsidR="004C2366" w:rsidRPr="00F867B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7</w:t>
            </w:r>
          </w:p>
        </w:tc>
        <w:tc>
          <w:tcPr>
            <w:tcW w:w="2010" w:type="dxa"/>
            <w:shd w:val="clear" w:color="auto" w:fill="auto"/>
          </w:tcPr>
          <w:p w14:paraId="13375C3D" w14:textId="77777777" w:rsidR="003525DE" w:rsidRPr="00F867BF" w:rsidRDefault="003525DE" w:rsidP="00545C7D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010" w:type="dxa"/>
            <w:shd w:val="clear" w:color="auto" w:fill="auto"/>
          </w:tcPr>
          <w:p w14:paraId="4DDA3E64" w14:textId="77777777" w:rsidR="003525DE" w:rsidRPr="00F867BF" w:rsidRDefault="003525DE" w:rsidP="00545C7D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010" w:type="dxa"/>
            <w:shd w:val="clear" w:color="auto" w:fill="auto"/>
          </w:tcPr>
          <w:p w14:paraId="48985EF0" w14:textId="77777777" w:rsidR="003525DE" w:rsidRPr="00F867BF" w:rsidRDefault="003525DE" w:rsidP="00545C7D">
            <w:pPr>
              <w:pStyle w:val="block"/>
              <w:tabs>
                <w:tab w:val="decimal" w:pos="2300"/>
              </w:tabs>
              <w:spacing w:after="0" w:line="240" w:lineRule="atLeast"/>
              <w:ind w:left="0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3525DE" w:rsidRPr="00F867BF" w14:paraId="7DEDBE28" w14:textId="77777777" w:rsidTr="00A43637">
        <w:tc>
          <w:tcPr>
            <w:tcW w:w="2610" w:type="dxa"/>
            <w:shd w:val="clear" w:color="auto" w:fill="auto"/>
          </w:tcPr>
          <w:p w14:paraId="5CC2F797" w14:textId="77777777" w:rsidR="003525DE" w:rsidRPr="00F867BF" w:rsidRDefault="003525DE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เงินลงทุนสุทธิที่เป็นเงิน</w:t>
            </w:r>
            <w:r w:rsidRPr="00F867BF">
              <w:rPr>
                <w:rFonts w:ascii="Angsana New" w:hAnsi="Angsana New" w:hint="cs"/>
                <w:sz w:val="28"/>
                <w:szCs w:val="28"/>
                <w:cs/>
                <w:lang w:eastAsia="en-GB" w:bidi="th-TH"/>
              </w:rPr>
              <w:t>เยน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3EA137F1" w14:textId="6FE2B824" w:rsidR="003525DE" w:rsidRPr="00F867BF" w:rsidRDefault="00CF6A5C" w:rsidP="008F1064">
            <w:pPr>
              <w:pStyle w:val="block"/>
              <w:tabs>
                <w:tab w:val="decimal" w:pos="1510"/>
              </w:tabs>
              <w:spacing w:after="0" w:line="240" w:lineRule="atLeast"/>
              <w:ind w:left="0" w:right="-6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49EBFB75" w14:textId="57A95B07" w:rsidR="003525DE" w:rsidRPr="00F867BF" w:rsidRDefault="002D36F8" w:rsidP="008F1064">
            <w:pPr>
              <w:pStyle w:val="block"/>
              <w:tabs>
                <w:tab w:val="decimal" w:pos="1510"/>
              </w:tabs>
              <w:spacing w:after="0" w:line="240" w:lineRule="atLeast"/>
              <w:ind w:left="0" w:right="-6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(90)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7D1A8859" w14:textId="2BD0253C" w:rsidR="003525DE" w:rsidRPr="00F867BF" w:rsidRDefault="00CF6A5C" w:rsidP="008F1064">
            <w:pPr>
              <w:pStyle w:val="block"/>
              <w:tabs>
                <w:tab w:val="decimal" w:pos="1510"/>
              </w:tabs>
              <w:spacing w:after="0" w:line="240" w:lineRule="atLeast"/>
              <w:ind w:left="0" w:right="-6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eastAsia="en-GB"/>
              </w:rPr>
              <w:t>-</w:t>
            </w:r>
          </w:p>
        </w:tc>
      </w:tr>
      <w:tr w:rsidR="003525DE" w:rsidRPr="00F867BF" w14:paraId="7B0EA63E" w14:textId="77777777" w:rsidTr="00A43637">
        <w:tc>
          <w:tcPr>
            <w:tcW w:w="2610" w:type="dxa"/>
            <w:shd w:val="clear" w:color="auto" w:fill="auto"/>
          </w:tcPr>
          <w:p w14:paraId="24A5003D" w14:textId="77777777" w:rsidR="003525DE" w:rsidRPr="00F867BF" w:rsidRDefault="003525DE" w:rsidP="00941926">
            <w:pPr>
              <w:pStyle w:val="block"/>
              <w:spacing w:after="0" w:line="240" w:lineRule="auto"/>
              <w:ind w:left="0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6906F9CD" w14:textId="77777777" w:rsidR="003525DE" w:rsidRPr="00F867BF" w:rsidRDefault="003525DE" w:rsidP="008F1064">
            <w:pPr>
              <w:pStyle w:val="block"/>
              <w:tabs>
                <w:tab w:val="decimal" w:pos="1510"/>
              </w:tabs>
              <w:spacing w:after="0" w:line="240" w:lineRule="atLeast"/>
              <w:ind w:left="0" w:right="-6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4BAA1EEA" w14:textId="77777777" w:rsidR="003525DE" w:rsidRPr="00F867BF" w:rsidRDefault="003525DE" w:rsidP="008F1064">
            <w:pPr>
              <w:pStyle w:val="block"/>
              <w:tabs>
                <w:tab w:val="decimal" w:pos="1510"/>
              </w:tabs>
              <w:spacing w:after="0" w:line="240" w:lineRule="atLeast"/>
              <w:ind w:left="0" w:right="-6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5870D0FF" w14:textId="77777777" w:rsidR="003525DE" w:rsidRPr="00F867BF" w:rsidRDefault="003525DE" w:rsidP="008F1064">
            <w:pPr>
              <w:pStyle w:val="block"/>
              <w:tabs>
                <w:tab w:val="decimal" w:pos="1510"/>
                <w:tab w:val="decimal" w:pos="1694"/>
              </w:tabs>
              <w:spacing w:after="0" w:line="240" w:lineRule="atLeast"/>
              <w:ind w:left="0" w:right="-6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3525DE" w:rsidRPr="00F867BF" w14:paraId="4D00F7D7" w14:textId="77777777" w:rsidTr="00A43637">
        <w:tc>
          <w:tcPr>
            <w:tcW w:w="2610" w:type="dxa"/>
            <w:shd w:val="clear" w:color="auto" w:fill="auto"/>
          </w:tcPr>
          <w:p w14:paraId="7C0C9008" w14:textId="6AE3EDC8" w:rsidR="003525DE" w:rsidRPr="00F867BF" w:rsidRDefault="00C77BB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256</w:t>
            </w:r>
            <w:r w:rsidR="004C2366" w:rsidRPr="00F867B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6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08FE7853" w14:textId="77777777" w:rsidR="003525DE" w:rsidRPr="00F867BF" w:rsidRDefault="003525DE" w:rsidP="008F1064">
            <w:pPr>
              <w:pStyle w:val="block"/>
              <w:tabs>
                <w:tab w:val="decimal" w:pos="1510"/>
              </w:tabs>
              <w:spacing w:after="0" w:line="240" w:lineRule="atLeast"/>
              <w:ind w:left="0" w:right="-6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255AAD8B" w14:textId="77777777" w:rsidR="003525DE" w:rsidRPr="00F867BF" w:rsidRDefault="003525DE" w:rsidP="008F1064">
            <w:pPr>
              <w:pStyle w:val="block"/>
              <w:tabs>
                <w:tab w:val="decimal" w:pos="1510"/>
              </w:tabs>
              <w:spacing w:after="0" w:line="240" w:lineRule="atLeast"/>
              <w:ind w:left="0" w:right="-6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22C0797A" w14:textId="77777777" w:rsidR="003525DE" w:rsidRPr="00F867BF" w:rsidRDefault="003525DE" w:rsidP="008F1064">
            <w:pPr>
              <w:pStyle w:val="block"/>
              <w:tabs>
                <w:tab w:val="decimal" w:pos="1510"/>
                <w:tab w:val="decimal" w:pos="1694"/>
              </w:tabs>
              <w:spacing w:after="0" w:line="240" w:lineRule="atLeast"/>
              <w:ind w:left="0" w:right="-6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</w:tr>
      <w:tr w:rsidR="004C2366" w:rsidRPr="00F867BF" w14:paraId="64454311" w14:textId="77777777" w:rsidTr="00A43637">
        <w:tc>
          <w:tcPr>
            <w:tcW w:w="2610" w:type="dxa"/>
            <w:shd w:val="clear" w:color="auto" w:fill="auto"/>
          </w:tcPr>
          <w:p w14:paraId="3930C7A0" w14:textId="2B1B2107" w:rsidR="004C2366" w:rsidRPr="00F867BF" w:rsidRDefault="004C2366" w:rsidP="004C2366">
            <w:pPr>
              <w:pStyle w:val="block"/>
              <w:spacing w:after="0" w:line="240" w:lineRule="atLeast"/>
              <w:ind w:left="176" w:hanging="176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เงินลงทุนสุทธิที่เป็นเงิน</w:t>
            </w:r>
            <w:r w:rsidRPr="00F867BF">
              <w:rPr>
                <w:rFonts w:ascii="Angsana New" w:hAnsi="Angsana New" w:hint="cs"/>
                <w:sz w:val="28"/>
                <w:szCs w:val="28"/>
                <w:cs/>
                <w:lang w:eastAsia="en-GB" w:bidi="th-TH"/>
              </w:rPr>
              <w:t>เยน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1F671AC5" w14:textId="7B6F355E" w:rsidR="004C2366" w:rsidRPr="00F867BF" w:rsidRDefault="004C2366" w:rsidP="004C2366">
            <w:pPr>
              <w:pStyle w:val="block"/>
              <w:tabs>
                <w:tab w:val="decimal" w:pos="1510"/>
              </w:tabs>
              <w:spacing w:after="0" w:line="240" w:lineRule="atLeast"/>
              <w:ind w:left="0" w:right="-6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517AC2A5" w14:textId="098FBEE5" w:rsidR="004C2366" w:rsidRPr="00F867BF" w:rsidRDefault="004C2366" w:rsidP="004C2366">
            <w:pPr>
              <w:pStyle w:val="block"/>
              <w:tabs>
                <w:tab w:val="decimal" w:pos="1510"/>
              </w:tabs>
              <w:spacing w:after="0" w:line="240" w:lineRule="atLeast"/>
              <w:ind w:left="0" w:right="-6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36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6D8A0DEE" w14:textId="5A9E80A7" w:rsidR="004C2366" w:rsidRPr="00F867BF" w:rsidRDefault="004C2366" w:rsidP="004C2366">
            <w:pPr>
              <w:pStyle w:val="block"/>
              <w:tabs>
                <w:tab w:val="decimal" w:pos="1510"/>
              </w:tabs>
              <w:spacing w:after="0" w:line="240" w:lineRule="atLeast"/>
              <w:ind w:left="0" w:right="-6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F867BF">
              <w:rPr>
                <w:rFonts w:ascii="Angsana New" w:hAnsi="Angsana New"/>
                <w:sz w:val="28"/>
                <w:szCs w:val="28"/>
                <w:lang w:val="en-US" w:eastAsia="en-GB"/>
              </w:rPr>
              <w:t>-</w:t>
            </w:r>
          </w:p>
        </w:tc>
      </w:tr>
    </w:tbl>
    <w:p w14:paraId="1FAA0DC5" w14:textId="6B31499C" w:rsidR="00073E3B" w:rsidRPr="00F867BF" w:rsidRDefault="00073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48845D39" w14:textId="0EE91A7E" w:rsidR="003525DE" w:rsidRPr="00F867BF" w:rsidRDefault="003525DE" w:rsidP="003525DE">
      <w:pPr>
        <w:pStyle w:val="block"/>
        <w:spacing w:after="0" w:line="240" w:lineRule="atLeast"/>
        <w:ind w:left="1170" w:hanging="90"/>
        <w:jc w:val="thaiDistribute"/>
        <w:rPr>
          <w:rFonts w:ascii="Angsana New" w:hAnsi="Angsana New"/>
          <w:sz w:val="30"/>
          <w:szCs w:val="30"/>
          <w:lang w:val="en-US"/>
        </w:rPr>
      </w:pPr>
      <w:r w:rsidRPr="00F867BF">
        <w:rPr>
          <w:rFonts w:ascii="Angsana New" w:hAnsi="Angsana New" w:hint="cs"/>
          <w:sz w:val="30"/>
          <w:szCs w:val="30"/>
          <w:cs/>
          <w:lang w:val="en-US" w:bidi="th-TH"/>
        </w:rPr>
        <w:t xml:space="preserve">จำนวนเงินที่เกี่ยวข้องกับรายการที่กำหนดให้เป็นเครื่องมือที่ใช้ในการป้องกันความเสี่ยง </w:t>
      </w:r>
    </w:p>
    <w:p w14:paraId="18F93D0F" w14:textId="77777777" w:rsidR="003525DE" w:rsidRPr="00F867BF" w:rsidRDefault="003525DE" w:rsidP="003525DE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18"/>
          <w:szCs w:val="18"/>
          <w:lang w:val="en-US"/>
        </w:rPr>
      </w:pPr>
    </w:p>
    <w:tbl>
      <w:tblPr>
        <w:tblW w:w="8649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31"/>
        <w:gridCol w:w="1559"/>
        <w:gridCol w:w="1559"/>
      </w:tblGrid>
      <w:tr w:rsidR="00A43637" w:rsidRPr="00F867BF" w14:paraId="38A3F761" w14:textId="77777777" w:rsidTr="00A43637">
        <w:trPr>
          <w:tblHeader/>
        </w:trPr>
        <w:tc>
          <w:tcPr>
            <w:tcW w:w="5531" w:type="dxa"/>
          </w:tcPr>
          <w:p w14:paraId="2CA82AC3" w14:textId="660C0C55" w:rsidR="00A43637" w:rsidRPr="00F867BF" w:rsidRDefault="00A43637" w:rsidP="00545C7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14:paraId="43B9594F" w14:textId="2CC24EFC" w:rsidR="00A43637" w:rsidRPr="00F867BF" w:rsidRDefault="00A43637" w:rsidP="00545C7D">
            <w:pPr>
              <w:pStyle w:val="NoSpacing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7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43637" w:rsidRPr="00F867BF" w14:paraId="72B7D587" w14:textId="77777777" w:rsidTr="00A43637">
        <w:trPr>
          <w:tblHeader/>
        </w:trPr>
        <w:tc>
          <w:tcPr>
            <w:tcW w:w="5531" w:type="dxa"/>
            <w:hideMark/>
          </w:tcPr>
          <w:p w14:paraId="05560940" w14:textId="4DF14BA7" w:rsidR="00A43637" w:rsidRPr="00F867BF" w:rsidRDefault="00A43637" w:rsidP="00545C7D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9" w:type="dxa"/>
            <w:hideMark/>
          </w:tcPr>
          <w:p w14:paraId="2F1BF0F9" w14:textId="5BB6CE39" w:rsidR="00A43637" w:rsidRPr="00F867BF" w:rsidRDefault="00A43637" w:rsidP="00545C7D">
            <w:pPr>
              <w:pStyle w:val="NoSpacing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867BF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="004C2366" w:rsidRPr="00F867BF">
              <w:rPr>
                <w:rFonts w:ascii="Angsana New" w:hAnsi="Angsana New"/>
                <w:bCs/>
                <w:sz w:val="28"/>
                <w:szCs w:val="28"/>
              </w:rPr>
              <w:t>7</w:t>
            </w:r>
          </w:p>
        </w:tc>
        <w:tc>
          <w:tcPr>
            <w:tcW w:w="1559" w:type="dxa"/>
            <w:hideMark/>
          </w:tcPr>
          <w:p w14:paraId="1B930873" w14:textId="4BDDE1B1" w:rsidR="00A43637" w:rsidRPr="00F867BF" w:rsidRDefault="00A43637" w:rsidP="00545C7D">
            <w:pPr>
              <w:pStyle w:val="Pa3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867BF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="004C2366" w:rsidRPr="00F867BF">
              <w:rPr>
                <w:rFonts w:ascii="Angsana New" w:hAnsi="Angsana New"/>
                <w:bCs/>
                <w:sz w:val="28"/>
                <w:szCs w:val="28"/>
              </w:rPr>
              <w:t>6</w:t>
            </w:r>
          </w:p>
        </w:tc>
      </w:tr>
      <w:tr w:rsidR="00A43637" w:rsidRPr="00F867BF" w14:paraId="57347169" w14:textId="77777777" w:rsidTr="00A43637">
        <w:trPr>
          <w:tblHeader/>
        </w:trPr>
        <w:tc>
          <w:tcPr>
            <w:tcW w:w="5531" w:type="dxa"/>
          </w:tcPr>
          <w:p w14:paraId="11878D43" w14:textId="77777777" w:rsidR="00A43637" w:rsidRPr="00F867BF" w:rsidRDefault="00A43637" w:rsidP="00545C7D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</w:tcPr>
          <w:p w14:paraId="64EC4588" w14:textId="608940E6" w:rsidR="00A43637" w:rsidRPr="00F867BF" w:rsidRDefault="00A43637" w:rsidP="003525DE">
            <w:pPr>
              <w:pStyle w:val="Pa3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43637" w:rsidRPr="00F867BF" w14:paraId="054547E1" w14:textId="77777777" w:rsidTr="00A43637">
        <w:tc>
          <w:tcPr>
            <w:tcW w:w="5531" w:type="dxa"/>
          </w:tcPr>
          <w:p w14:paraId="5F70CD77" w14:textId="3CF0341D" w:rsidR="00A43637" w:rsidRPr="00F867BF" w:rsidRDefault="00A43637" w:rsidP="00545C7D">
            <w:pPr>
              <w:pStyle w:val="NoSpacing"/>
              <w:ind w:left="187" w:hanging="187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867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F867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59" w:type="dxa"/>
          </w:tcPr>
          <w:p w14:paraId="2E4C9E60" w14:textId="77777777" w:rsidR="00A43637" w:rsidRPr="00F867BF" w:rsidRDefault="00A43637" w:rsidP="00545C7D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48DA99A6" w14:textId="77777777" w:rsidR="00A43637" w:rsidRPr="00F867BF" w:rsidRDefault="00A43637" w:rsidP="00545C7D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</w:tr>
      <w:tr w:rsidR="004C2366" w:rsidRPr="00F867BF" w14:paraId="76D0F701" w14:textId="77777777" w:rsidTr="00A43637">
        <w:tc>
          <w:tcPr>
            <w:tcW w:w="5531" w:type="dxa"/>
          </w:tcPr>
          <w:p w14:paraId="11EF9E6B" w14:textId="45197F85" w:rsidR="004C2366" w:rsidRPr="00F867BF" w:rsidRDefault="004C2366" w:rsidP="004C2366">
            <w:pPr>
              <w:pStyle w:val="NoSpacing"/>
              <w:ind w:left="187" w:hanging="187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อัตราแลกเปลี่ยนเงินตราต่างประเทศ </w:t>
            </w:r>
            <w:r w:rsidRPr="00F867BF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  <w:r w:rsidRPr="00F867B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หนี้สิน (เงินเยน) </w:t>
            </w:r>
            <w:r w:rsidRPr="00F867BF">
              <w:rPr>
                <w:rFonts w:ascii="Angsana New" w:hAnsi="Angsana New" w:hint="cs"/>
                <w:sz w:val="28"/>
                <w:szCs w:val="28"/>
                <w:lang w:eastAsia="en-GB"/>
              </w:rPr>
              <w:t>-</w:t>
            </w:r>
            <w:r w:rsidRPr="00F867B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จำนวนเงินตามสัญญา</w:t>
            </w:r>
          </w:p>
        </w:tc>
        <w:tc>
          <w:tcPr>
            <w:tcW w:w="1559" w:type="dxa"/>
            <w:vAlign w:val="bottom"/>
          </w:tcPr>
          <w:p w14:paraId="158C5568" w14:textId="4822921A" w:rsidR="004C2366" w:rsidRPr="00F867BF" w:rsidRDefault="00CF6A5C" w:rsidP="00246B78">
            <w:pPr>
              <w:pStyle w:val="NoSpacing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ind w:right="5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18B870ED" w14:textId="45A4854B" w:rsidR="004C2366" w:rsidRPr="00F867BF" w:rsidRDefault="004C2366" w:rsidP="00246B78">
            <w:pPr>
              <w:pStyle w:val="NoSpacing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ind w:right="5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180</w:t>
            </w:r>
          </w:p>
        </w:tc>
      </w:tr>
      <w:tr w:rsidR="004C2366" w:rsidRPr="00F867BF" w14:paraId="0072B56C" w14:textId="77777777" w:rsidTr="00A43637">
        <w:tc>
          <w:tcPr>
            <w:tcW w:w="5531" w:type="dxa"/>
          </w:tcPr>
          <w:p w14:paraId="49A0E96F" w14:textId="77777777" w:rsidR="004C2366" w:rsidRPr="00F867BF" w:rsidRDefault="004C2366" w:rsidP="004C2366">
            <w:pPr>
              <w:pStyle w:val="NoSpacing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F867BF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มูลค่าตามบัญชีที่รวมอยู่ในเงินกู้ยืม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BE233E" w14:textId="714BD6D8" w:rsidR="004C2366" w:rsidRPr="00F867BF" w:rsidRDefault="00CF6A5C" w:rsidP="00246B78">
            <w:pPr>
              <w:pStyle w:val="NoSpacing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ind w:right="5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420622D2" w14:textId="6569E7BB" w:rsidR="004C2366" w:rsidRPr="00F867BF" w:rsidRDefault="004C2366" w:rsidP="00246B78">
            <w:pPr>
              <w:pStyle w:val="NoSpacing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ind w:right="5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867BF">
              <w:rPr>
                <w:rFonts w:ascii="Angsana New" w:hAnsi="Angsana New"/>
                <w:color w:val="000000" w:themeColor="text1"/>
                <w:sz w:val="28"/>
                <w:szCs w:val="28"/>
              </w:rPr>
              <w:t>180</w:t>
            </w:r>
          </w:p>
        </w:tc>
      </w:tr>
      <w:tr w:rsidR="004C2366" w:rsidRPr="00F867BF" w14:paraId="3224704D" w14:textId="77777777" w:rsidTr="00A43637">
        <w:tc>
          <w:tcPr>
            <w:tcW w:w="5531" w:type="dxa"/>
          </w:tcPr>
          <w:p w14:paraId="18A2F31C" w14:textId="77777777" w:rsidR="004C2366" w:rsidRPr="00F867BF" w:rsidRDefault="004C2366" w:rsidP="004C2366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661CFCC6" w14:textId="77777777" w:rsidR="004C2366" w:rsidRPr="00F867BF" w:rsidRDefault="004C2366" w:rsidP="004C23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43075CF" w14:textId="77777777" w:rsidR="004C2366" w:rsidRPr="00F867BF" w:rsidRDefault="004C2366" w:rsidP="004C23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2366" w:rsidRPr="00F867BF" w14:paraId="570214D6" w14:textId="77777777" w:rsidTr="00A43637">
        <w:tc>
          <w:tcPr>
            <w:tcW w:w="5531" w:type="dxa"/>
          </w:tcPr>
          <w:p w14:paraId="71AEF508" w14:textId="77777777" w:rsidR="004C2366" w:rsidRPr="00F867BF" w:rsidRDefault="004C2366" w:rsidP="004C2366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867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867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559" w:type="dxa"/>
          </w:tcPr>
          <w:p w14:paraId="4158DB5F" w14:textId="77777777" w:rsidR="004C2366" w:rsidRPr="00F867BF" w:rsidRDefault="004C2366" w:rsidP="004C23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7DBD187" w14:textId="77777777" w:rsidR="004C2366" w:rsidRPr="00F867BF" w:rsidRDefault="004C2366" w:rsidP="004C23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2366" w:rsidRPr="00F867BF" w14:paraId="70BF3F49" w14:textId="77777777" w:rsidTr="00A43637">
        <w:tc>
          <w:tcPr>
            <w:tcW w:w="5531" w:type="dxa"/>
          </w:tcPr>
          <w:p w14:paraId="05E64C0F" w14:textId="77777777" w:rsidR="004C2366" w:rsidRPr="00F867BF" w:rsidRDefault="004C2366" w:rsidP="004C2366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867BF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รับรู้ในกำไรขาดทุนเบ็ดเสร็จอื่น</w:t>
            </w:r>
          </w:p>
        </w:tc>
        <w:tc>
          <w:tcPr>
            <w:tcW w:w="1559" w:type="dxa"/>
          </w:tcPr>
          <w:p w14:paraId="02611851" w14:textId="77777777" w:rsidR="004C2366" w:rsidRPr="00F867BF" w:rsidRDefault="004C2366" w:rsidP="004C23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A48AA70" w14:textId="77777777" w:rsidR="004C2366" w:rsidRPr="00F867BF" w:rsidRDefault="004C2366" w:rsidP="004C23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2366" w:rsidRPr="00F867BF" w14:paraId="14F8A43D" w14:textId="77777777" w:rsidTr="00A43637">
        <w:tc>
          <w:tcPr>
            <w:tcW w:w="5531" w:type="dxa"/>
          </w:tcPr>
          <w:p w14:paraId="73EBC0FD" w14:textId="77777777" w:rsidR="004C2366" w:rsidRPr="00F867BF" w:rsidRDefault="004C2366" w:rsidP="004C2366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867BF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559" w:type="dxa"/>
            <w:vAlign w:val="bottom"/>
          </w:tcPr>
          <w:p w14:paraId="5893D568" w14:textId="7ECD6E5C" w:rsidR="004C2366" w:rsidRPr="00F867BF" w:rsidRDefault="002D36F8" w:rsidP="004C23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(90)</w:t>
            </w:r>
          </w:p>
        </w:tc>
        <w:tc>
          <w:tcPr>
            <w:tcW w:w="1559" w:type="dxa"/>
            <w:vAlign w:val="bottom"/>
          </w:tcPr>
          <w:p w14:paraId="4A2BFF94" w14:textId="36DF70C9" w:rsidR="004C2366" w:rsidRPr="00F867BF" w:rsidRDefault="004C2366" w:rsidP="004C23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  <w:r w:rsidRPr="00F867BF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</w:tbl>
    <w:p w14:paraId="0D723501" w14:textId="77777777" w:rsidR="008D1AFE" w:rsidRPr="00F867BF" w:rsidRDefault="008D1AFE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</w:rPr>
      </w:pPr>
    </w:p>
    <w:p w14:paraId="2B6A62EA" w14:textId="04175454" w:rsidR="00D47361" w:rsidRPr="00F867BF" w:rsidRDefault="00D47361" w:rsidP="00D47361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867BF">
        <w:rPr>
          <w:rFonts w:ascii="Angsana New" w:hAnsi="Angsana New"/>
          <w:sz w:val="30"/>
          <w:szCs w:val="30"/>
          <w:cs/>
          <w:lang w:val="en-US" w:bidi="th-TH"/>
        </w:rPr>
        <w:lastRenderedPageBreak/>
        <w:t xml:space="preserve">ตามที่ได้กล่าวไว้ในหมายเหตุข้อ </w:t>
      </w:r>
      <w:r w:rsidRPr="00F867BF">
        <w:rPr>
          <w:rFonts w:ascii="Angsana New" w:hAnsi="Angsana New"/>
          <w:sz w:val="30"/>
          <w:szCs w:val="30"/>
          <w:lang w:val="en-US" w:bidi="th-TH"/>
        </w:rPr>
        <w:t>11</w:t>
      </w:r>
      <w:r w:rsidRPr="00F867BF">
        <w:rPr>
          <w:rFonts w:ascii="Angsana New" w:hAnsi="Angsana New"/>
          <w:sz w:val="30"/>
          <w:szCs w:val="30"/>
          <w:cs/>
          <w:lang w:val="en-US" w:bidi="th-TH"/>
        </w:rPr>
        <w:t xml:space="preserve"> กลุ่มบริษัทได้จำหน่ายบริษัทย่อยทั้งหมดในประเทศญี่ปุ่นในไตรมาส </w:t>
      </w:r>
      <w:r w:rsidRPr="00F867BF">
        <w:rPr>
          <w:rFonts w:ascii="Angsana New" w:hAnsi="Angsana New"/>
          <w:sz w:val="30"/>
          <w:szCs w:val="30"/>
          <w:lang w:val="en-US" w:bidi="th-TH"/>
        </w:rPr>
        <w:t>2</w:t>
      </w:r>
      <w:r w:rsidRPr="00F867BF">
        <w:rPr>
          <w:rFonts w:ascii="Angsana New" w:hAnsi="Angsana New"/>
          <w:sz w:val="30"/>
          <w:szCs w:val="30"/>
          <w:cs/>
          <w:lang w:val="en-US" w:bidi="th-TH"/>
        </w:rPr>
        <w:t xml:space="preserve"> ปี </w:t>
      </w:r>
      <w:r w:rsidRPr="00F867BF">
        <w:rPr>
          <w:rFonts w:ascii="Angsana New" w:hAnsi="Angsana New"/>
          <w:sz w:val="30"/>
          <w:szCs w:val="30"/>
          <w:lang w:val="en-US" w:bidi="th-TH"/>
        </w:rPr>
        <w:t>2567</w:t>
      </w:r>
      <w:r w:rsidRPr="00F867BF">
        <w:rPr>
          <w:rFonts w:ascii="Angsana New" w:hAnsi="Angsana New"/>
          <w:sz w:val="30"/>
          <w:szCs w:val="30"/>
          <w:cs/>
          <w:lang w:val="en-US" w:bidi="th-TH"/>
        </w:rPr>
        <w:t xml:space="preserve"> ซึ่งส่งผลให้การป้องกันความเสี่ยงในเงินลงทุนสุทธิไม่เข้าเงื่อนไขการป้องกันความเสี่ยง ดังนั้น กลุ่มบริษัทจึงจัดประเภทรายการสำรองการป้องกันความเสี่ยงของเงินลงทุนสุทธิไว้ในงบกำไรขาดทุนรวมจำนวน</w:t>
      </w:r>
      <w:r w:rsidR="002D59E7" w:rsidRPr="00F867BF">
        <w:rPr>
          <w:rFonts w:ascii="Angsana New" w:hAnsi="Angsana New"/>
          <w:sz w:val="30"/>
          <w:szCs w:val="30"/>
          <w:lang w:val="en-US" w:bidi="th-TH"/>
        </w:rPr>
        <w:t xml:space="preserve"> 96</w:t>
      </w:r>
      <w:r w:rsidRPr="00F867BF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</w:t>
      </w:r>
    </w:p>
    <w:p w14:paraId="04C59824" w14:textId="77777777" w:rsidR="008D1AFE" w:rsidRPr="00F867BF" w:rsidRDefault="008D1AFE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</w:rPr>
      </w:pPr>
    </w:p>
    <w:p w14:paraId="0F7B3569" w14:textId="2EE0E533" w:rsidR="0000764F" w:rsidRPr="00F867BF" w:rsidRDefault="0000764F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</w:rPr>
      </w:pPr>
      <w:r w:rsidRPr="00F867BF">
        <w:rPr>
          <w:rFonts w:hint="cs"/>
          <w:b/>
          <w:bCs/>
          <w:cs/>
        </w:rPr>
        <w:t>การบริหารจัดการทุน</w:t>
      </w:r>
    </w:p>
    <w:p w14:paraId="04BCBD36" w14:textId="77777777" w:rsidR="0000764F" w:rsidRPr="00F867BF" w:rsidRDefault="0000764F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57B37FB5" w14:textId="6D799AB4" w:rsidR="0000764F" w:rsidRPr="00F867BF" w:rsidRDefault="0000764F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F867BF">
        <w:rPr>
          <w:rFonts w:hint="cs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BB2912" w:rsidRPr="00F867BF">
        <w:rPr>
          <w:rFonts w:hint="cs"/>
          <w:cs/>
        </w:rPr>
        <w:t>อย่างสม่ำเสมอโดย</w:t>
      </w:r>
      <w:r w:rsidRPr="00F867BF">
        <w:rPr>
          <w:rFonts w:hint="cs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09CED583" w14:textId="07FBB582" w:rsidR="00073E3B" w:rsidRPr="00F867BF" w:rsidRDefault="00073E3B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7AAC99CF" w14:textId="05845A23" w:rsidR="004E6F30" w:rsidRPr="00F867BF" w:rsidRDefault="004E6F30" w:rsidP="00073B00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867BF">
        <w:rPr>
          <w:rFonts w:ascii="Angsana New" w:hAnsi="Angsana New" w:hint="cs"/>
          <w:b/>
          <w:bCs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AA59700" w14:textId="77777777" w:rsidR="009E45D4" w:rsidRPr="00F867BF" w:rsidRDefault="009E45D4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716AB6" w:rsidRPr="00F867BF" w14:paraId="787B9BFB" w14:textId="77777777" w:rsidTr="00002F84">
        <w:trPr>
          <w:tblHeader/>
        </w:trPr>
        <w:tc>
          <w:tcPr>
            <w:tcW w:w="4050" w:type="dxa"/>
            <w:shd w:val="clear" w:color="auto" w:fill="auto"/>
          </w:tcPr>
          <w:p w14:paraId="7D9EC0D3" w14:textId="77777777" w:rsidR="00716AB6" w:rsidRPr="00F867BF" w:rsidRDefault="00716AB6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4E585916" w14:textId="77777777" w:rsidR="00716AB6" w:rsidRPr="00F867BF" w:rsidRDefault="00716AB6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E5E7357" w14:textId="77777777" w:rsidR="00716AB6" w:rsidRPr="00F867BF" w:rsidRDefault="00716AB6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F867BF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E2048D" w:rsidRPr="00F867BF" w14:paraId="0B9946F1" w14:textId="77777777" w:rsidTr="00002F84">
        <w:trPr>
          <w:tblHeader/>
        </w:trPr>
        <w:tc>
          <w:tcPr>
            <w:tcW w:w="4050" w:type="dxa"/>
          </w:tcPr>
          <w:p w14:paraId="391BE20C" w14:textId="77777777" w:rsidR="00E2048D" w:rsidRPr="00F867BF" w:rsidRDefault="00E2048D" w:rsidP="00E20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82" w:type="dxa"/>
          </w:tcPr>
          <w:p w14:paraId="7DBBB58E" w14:textId="699B11B8" w:rsidR="00E2048D" w:rsidRPr="00F867BF" w:rsidRDefault="00E2048D" w:rsidP="00E20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75947" w:rsidRPr="00F867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3" w:type="dxa"/>
          </w:tcPr>
          <w:p w14:paraId="25310891" w14:textId="10D4E199" w:rsidR="00E2048D" w:rsidRPr="00F867BF" w:rsidRDefault="00E2048D" w:rsidP="00E20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75947"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2" w:type="dxa"/>
          </w:tcPr>
          <w:p w14:paraId="65225F71" w14:textId="043613F3" w:rsidR="00E2048D" w:rsidRPr="00F867BF" w:rsidRDefault="00E2048D" w:rsidP="00E20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75947" w:rsidRPr="00F867B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3" w:type="dxa"/>
          </w:tcPr>
          <w:p w14:paraId="72B457CD" w14:textId="2C78010C" w:rsidR="00E2048D" w:rsidRPr="00F867BF" w:rsidRDefault="00E2048D" w:rsidP="00E20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75947" w:rsidRPr="00F86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B2912" w:rsidRPr="00F867BF" w14:paraId="2ABB2D67" w14:textId="77777777" w:rsidTr="00002F84">
        <w:trPr>
          <w:tblHeader/>
        </w:trPr>
        <w:tc>
          <w:tcPr>
            <w:tcW w:w="4050" w:type="dxa"/>
          </w:tcPr>
          <w:p w14:paraId="12433B95" w14:textId="77777777" w:rsidR="00BB2912" w:rsidRPr="00F867BF" w:rsidRDefault="00BB2912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5130" w:type="dxa"/>
            <w:gridSpan w:val="4"/>
          </w:tcPr>
          <w:p w14:paraId="3851872A" w14:textId="77777777" w:rsidR="00BB2912" w:rsidRPr="00F867BF" w:rsidRDefault="00BB2912" w:rsidP="005E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B2912" w:rsidRPr="00F867BF" w14:paraId="09410521" w14:textId="77777777" w:rsidTr="00002F84">
        <w:tc>
          <w:tcPr>
            <w:tcW w:w="4050" w:type="dxa"/>
          </w:tcPr>
          <w:p w14:paraId="69C98568" w14:textId="77777777" w:rsidR="00BB2912" w:rsidRPr="00F867BF" w:rsidRDefault="00BB2912" w:rsidP="005E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82" w:type="dxa"/>
          </w:tcPr>
          <w:p w14:paraId="730FE170" w14:textId="77777777" w:rsidR="00BB2912" w:rsidRPr="00F867BF" w:rsidRDefault="00BB2912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43486CCA" w14:textId="77777777" w:rsidR="00BB2912" w:rsidRPr="00F867BF" w:rsidRDefault="00BB2912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4C8258D3" w14:textId="77777777" w:rsidR="00BB2912" w:rsidRPr="00F867BF" w:rsidRDefault="00BB2912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F966F85" w14:textId="77777777" w:rsidR="00BB2912" w:rsidRPr="00F867BF" w:rsidRDefault="00BB2912" w:rsidP="005E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B75947" w:rsidRPr="00F867BF" w14:paraId="1B3281BE" w14:textId="77777777" w:rsidTr="00002F84">
        <w:tc>
          <w:tcPr>
            <w:tcW w:w="4050" w:type="dxa"/>
          </w:tcPr>
          <w:p w14:paraId="1E6E853A" w14:textId="5DAE9D08" w:rsidR="00B75947" w:rsidRPr="00F867BF" w:rsidRDefault="00B75947" w:rsidP="00B7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สัญญาก่อสร้าง</w:t>
            </w:r>
          </w:p>
        </w:tc>
        <w:tc>
          <w:tcPr>
            <w:tcW w:w="1282" w:type="dxa"/>
          </w:tcPr>
          <w:p w14:paraId="10F9CB6E" w14:textId="1BAC45F4" w:rsidR="00B75947" w:rsidRPr="00F867BF" w:rsidRDefault="00246B78" w:rsidP="00B7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17,751</w:t>
            </w:r>
          </w:p>
        </w:tc>
        <w:tc>
          <w:tcPr>
            <w:tcW w:w="1283" w:type="dxa"/>
          </w:tcPr>
          <w:p w14:paraId="59FDE7C4" w14:textId="17134A79" w:rsidR="00B75947" w:rsidRPr="00F867BF" w:rsidRDefault="00B75947" w:rsidP="00B7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867BF">
              <w:t>17,36</w:t>
            </w:r>
            <w:r w:rsidRPr="00F867BF">
              <w:rPr>
                <w:rFonts w:hint="cs"/>
                <w:cs/>
              </w:rPr>
              <w:t>5</w:t>
            </w:r>
          </w:p>
        </w:tc>
        <w:tc>
          <w:tcPr>
            <w:tcW w:w="1282" w:type="dxa"/>
          </w:tcPr>
          <w:p w14:paraId="7CB13BDE" w14:textId="1EB1EB34" w:rsidR="00B75947" w:rsidRPr="00F867BF" w:rsidRDefault="00F15986" w:rsidP="00B7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75</w:t>
            </w:r>
          </w:p>
        </w:tc>
        <w:tc>
          <w:tcPr>
            <w:tcW w:w="1283" w:type="dxa"/>
          </w:tcPr>
          <w:p w14:paraId="3652A28B" w14:textId="0D5689D3" w:rsidR="00B75947" w:rsidRPr="00F867BF" w:rsidRDefault="00B75947" w:rsidP="00B7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640</w:t>
            </w:r>
          </w:p>
        </w:tc>
      </w:tr>
      <w:tr w:rsidR="00B75947" w:rsidRPr="00F867BF" w14:paraId="113A07A0" w14:textId="77777777" w:rsidTr="00002F84">
        <w:tc>
          <w:tcPr>
            <w:tcW w:w="4050" w:type="dxa"/>
          </w:tcPr>
          <w:p w14:paraId="26B1C0BD" w14:textId="313EAC65" w:rsidR="00B75947" w:rsidRPr="00F867BF" w:rsidRDefault="00B75947" w:rsidP="00B7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82" w:type="dxa"/>
          </w:tcPr>
          <w:p w14:paraId="0C3BE276" w14:textId="17F505BC" w:rsidR="00B75947" w:rsidRPr="00F867BF" w:rsidRDefault="00246B78" w:rsidP="00B759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67</w:t>
            </w:r>
          </w:p>
        </w:tc>
        <w:tc>
          <w:tcPr>
            <w:tcW w:w="1283" w:type="dxa"/>
          </w:tcPr>
          <w:p w14:paraId="706B8D80" w14:textId="1DFD493C" w:rsidR="00B75947" w:rsidRPr="00F867BF" w:rsidRDefault="00B75947" w:rsidP="00B759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rPr>
                <w:rFonts w:hint="cs"/>
                <w:cs/>
              </w:rPr>
              <w:t>1</w:t>
            </w:r>
            <w:r w:rsidRPr="00F867BF">
              <w:t>5</w:t>
            </w:r>
          </w:p>
        </w:tc>
        <w:tc>
          <w:tcPr>
            <w:tcW w:w="1282" w:type="dxa"/>
          </w:tcPr>
          <w:p w14:paraId="69205006" w14:textId="2A98FC3D" w:rsidR="00B75947" w:rsidRPr="00F867BF" w:rsidRDefault="00F15986" w:rsidP="00B759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-</w:t>
            </w:r>
          </w:p>
        </w:tc>
        <w:tc>
          <w:tcPr>
            <w:tcW w:w="1283" w:type="dxa"/>
          </w:tcPr>
          <w:p w14:paraId="17AADF02" w14:textId="24763BBF" w:rsidR="00B75947" w:rsidRPr="00F867BF" w:rsidRDefault="00B75947" w:rsidP="00B759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-</w:t>
            </w:r>
          </w:p>
        </w:tc>
      </w:tr>
      <w:tr w:rsidR="00B75947" w:rsidRPr="00F867BF" w14:paraId="61A6E525" w14:textId="77777777" w:rsidTr="00002F84">
        <w:tc>
          <w:tcPr>
            <w:tcW w:w="4050" w:type="dxa"/>
          </w:tcPr>
          <w:p w14:paraId="7BA8284B" w14:textId="77777777" w:rsidR="00B75947" w:rsidRPr="00F867BF" w:rsidRDefault="00B75947" w:rsidP="00B7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7D1EB004" w14:textId="4A72CAEE" w:rsidR="00B75947" w:rsidRPr="00F867BF" w:rsidRDefault="00246B78" w:rsidP="00B759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17,818</w:t>
            </w:r>
          </w:p>
        </w:tc>
        <w:tc>
          <w:tcPr>
            <w:tcW w:w="1283" w:type="dxa"/>
          </w:tcPr>
          <w:p w14:paraId="1D538384" w14:textId="2F9403FA" w:rsidR="00B75947" w:rsidRPr="00F867BF" w:rsidRDefault="00B75947" w:rsidP="00B759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17,</w:t>
            </w:r>
            <w:r w:rsidRPr="00F867BF">
              <w:rPr>
                <w:rFonts w:hint="cs"/>
                <w:b/>
                <w:bCs/>
                <w:cs/>
              </w:rPr>
              <w:t>380</w:t>
            </w:r>
          </w:p>
        </w:tc>
        <w:tc>
          <w:tcPr>
            <w:tcW w:w="1282" w:type="dxa"/>
            <w:vAlign w:val="bottom"/>
          </w:tcPr>
          <w:p w14:paraId="27E90E62" w14:textId="1BBD2CA2" w:rsidR="00B75947" w:rsidRPr="00F867BF" w:rsidRDefault="00F15986" w:rsidP="00B759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75</w:t>
            </w:r>
          </w:p>
        </w:tc>
        <w:tc>
          <w:tcPr>
            <w:tcW w:w="1283" w:type="dxa"/>
            <w:vAlign w:val="bottom"/>
          </w:tcPr>
          <w:p w14:paraId="32D99E9E" w14:textId="0AA90DFF" w:rsidR="00B75947" w:rsidRPr="00F867BF" w:rsidRDefault="00B75947" w:rsidP="00B759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640</w:t>
            </w:r>
          </w:p>
        </w:tc>
      </w:tr>
      <w:tr w:rsidR="00B75947" w:rsidRPr="00F867BF" w14:paraId="45D1B285" w14:textId="77777777" w:rsidTr="00002F84">
        <w:tc>
          <w:tcPr>
            <w:tcW w:w="4050" w:type="dxa"/>
          </w:tcPr>
          <w:p w14:paraId="5AB19CCC" w14:textId="77777777" w:rsidR="00B75947" w:rsidRPr="00F867BF" w:rsidRDefault="00B75947" w:rsidP="00B7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6AD92E93" w14:textId="77777777" w:rsidR="00B75947" w:rsidRPr="00F867BF" w:rsidRDefault="00B75947" w:rsidP="00B7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28DCAFE5" w14:textId="77777777" w:rsidR="00B75947" w:rsidRPr="00F867BF" w:rsidRDefault="00B75947" w:rsidP="00B7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3554ACA6" w14:textId="77777777" w:rsidR="00B75947" w:rsidRPr="00F867BF" w:rsidRDefault="00B75947" w:rsidP="00B7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0C702896" w14:textId="77777777" w:rsidR="00B75947" w:rsidRPr="00F867BF" w:rsidRDefault="00B75947" w:rsidP="00B7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B75947" w:rsidRPr="00F867BF" w14:paraId="5B0F8612" w14:textId="77777777" w:rsidTr="00002F84">
        <w:tc>
          <w:tcPr>
            <w:tcW w:w="4050" w:type="dxa"/>
          </w:tcPr>
          <w:p w14:paraId="4AFF88EE" w14:textId="77777777" w:rsidR="00B75947" w:rsidRPr="00F867BF" w:rsidRDefault="00B75947" w:rsidP="00B7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867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82" w:type="dxa"/>
          </w:tcPr>
          <w:p w14:paraId="4834F0DF" w14:textId="77777777" w:rsidR="00B75947" w:rsidRPr="00F867BF" w:rsidRDefault="00B75947" w:rsidP="00B7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2096FC2" w14:textId="77777777" w:rsidR="00B75947" w:rsidRPr="00F867BF" w:rsidRDefault="00B75947" w:rsidP="00B7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2F1129AA" w14:textId="77777777" w:rsidR="00B75947" w:rsidRPr="00F867BF" w:rsidRDefault="00B75947" w:rsidP="00B7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40781D79" w14:textId="77777777" w:rsidR="00B75947" w:rsidRPr="00F867BF" w:rsidRDefault="00B75947" w:rsidP="00B7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B75947" w:rsidRPr="00F867BF" w14:paraId="6D37E2F0" w14:textId="77777777" w:rsidTr="00002F84">
        <w:tc>
          <w:tcPr>
            <w:tcW w:w="4050" w:type="dxa"/>
          </w:tcPr>
          <w:p w14:paraId="7D973594" w14:textId="77777777" w:rsidR="00B75947" w:rsidRPr="00F867BF" w:rsidRDefault="00B75947" w:rsidP="00B7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82" w:type="dxa"/>
          </w:tcPr>
          <w:p w14:paraId="2CEF7530" w14:textId="1D48753F" w:rsidR="00B75947" w:rsidRPr="00F867BF" w:rsidRDefault="00F15986" w:rsidP="00B7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1,63</w:t>
            </w:r>
            <w:r w:rsidR="00CF5A26" w:rsidRPr="00F867BF">
              <w:t>9</w:t>
            </w:r>
          </w:p>
        </w:tc>
        <w:tc>
          <w:tcPr>
            <w:tcW w:w="1283" w:type="dxa"/>
          </w:tcPr>
          <w:p w14:paraId="796F872E" w14:textId="51BD9B72" w:rsidR="00B75947" w:rsidRPr="00F867BF" w:rsidRDefault="00B75947" w:rsidP="00B7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1,980</w:t>
            </w:r>
          </w:p>
        </w:tc>
        <w:tc>
          <w:tcPr>
            <w:tcW w:w="1282" w:type="dxa"/>
          </w:tcPr>
          <w:p w14:paraId="46A1DA42" w14:textId="65BA71FB" w:rsidR="00B75947" w:rsidRPr="00F867BF" w:rsidRDefault="00F15986" w:rsidP="00B7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138</w:t>
            </w:r>
          </w:p>
        </w:tc>
        <w:tc>
          <w:tcPr>
            <w:tcW w:w="1283" w:type="dxa"/>
          </w:tcPr>
          <w:p w14:paraId="4A3EFB34" w14:textId="6AC02B4B" w:rsidR="00B75947" w:rsidRPr="00F867BF" w:rsidRDefault="00B75947" w:rsidP="00B75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126</w:t>
            </w:r>
          </w:p>
        </w:tc>
      </w:tr>
      <w:tr w:rsidR="007F61B4" w:rsidRPr="00F867BF" w14:paraId="318E1692" w14:textId="77777777" w:rsidTr="00002F84">
        <w:tc>
          <w:tcPr>
            <w:tcW w:w="4050" w:type="dxa"/>
          </w:tcPr>
          <w:p w14:paraId="4E766B50" w14:textId="0AB671C7" w:rsidR="007F61B4" w:rsidRPr="00F867BF" w:rsidRDefault="007F61B4" w:rsidP="007F6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67BF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282" w:type="dxa"/>
          </w:tcPr>
          <w:p w14:paraId="2FFFADA9" w14:textId="312D8F48" w:rsidR="007F61B4" w:rsidRPr="00F867BF" w:rsidRDefault="00634FC6" w:rsidP="007F61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F867BF">
              <w:t>5</w:t>
            </w:r>
            <w:r w:rsidR="007F61B4" w:rsidRPr="00F867BF">
              <w:t>,</w:t>
            </w:r>
            <w:r w:rsidRPr="00F867BF">
              <w:t>027</w:t>
            </w:r>
          </w:p>
        </w:tc>
        <w:tc>
          <w:tcPr>
            <w:tcW w:w="1283" w:type="dxa"/>
          </w:tcPr>
          <w:p w14:paraId="7EB5FED0" w14:textId="62504A55" w:rsidR="007F61B4" w:rsidRPr="00F867BF" w:rsidRDefault="007F61B4" w:rsidP="007F61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1,581</w:t>
            </w:r>
          </w:p>
        </w:tc>
        <w:tc>
          <w:tcPr>
            <w:tcW w:w="1282" w:type="dxa"/>
          </w:tcPr>
          <w:p w14:paraId="26FD6A46" w14:textId="6DF975CA" w:rsidR="007F61B4" w:rsidRPr="00F867BF" w:rsidRDefault="007F61B4" w:rsidP="007F61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1,954</w:t>
            </w:r>
          </w:p>
        </w:tc>
        <w:tc>
          <w:tcPr>
            <w:tcW w:w="1283" w:type="dxa"/>
          </w:tcPr>
          <w:p w14:paraId="62E2CAE1" w14:textId="31E7A1D0" w:rsidR="007F61B4" w:rsidRPr="00F867BF" w:rsidRDefault="007F61B4" w:rsidP="007F61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867BF">
              <w:t>1,269</w:t>
            </w:r>
          </w:p>
        </w:tc>
      </w:tr>
      <w:tr w:rsidR="00B75947" w:rsidRPr="00F867BF" w14:paraId="568DBC1A" w14:textId="77777777" w:rsidTr="00002F84">
        <w:tc>
          <w:tcPr>
            <w:tcW w:w="4050" w:type="dxa"/>
          </w:tcPr>
          <w:p w14:paraId="140A045B" w14:textId="77777777" w:rsidR="00B75947" w:rsidRPr="00F867BF" w:rsidRDefault="00B75947" w:rsidP="00B75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67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5F55D193" w14:textId="22FF5ED3" w:rsidR="00B75947" w:rsidRPr="00F867BF" w:rsidRDefault="00634FC6" w:rsidP="00B759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6</w:t>
            </w:r>
            <w:r w:rsidR="00F15986" w:rsidRPr="00F867BF">
              <w:rPr>
                <w:b/>
                <w:bCs/>
              </w:rPr>
              <w:t>,</w:t>
            </w:r>
            <w:r w:rsidRPr="00F867BF">
              <w:rPr>
                <w:b/>
                <w:bCs/>
              </w:rPr>
              <w:t>666</w:t>
            </w:r>
          </w:p>
        </w:tc>
        <w:tc>
          <w:tcPr>
            <w:tcW w:w="1283" w:type="dxa"/>
          </w:tcPr>
          <w:p w14:paraId="7A55EF48" w14:textId="4DC808B2" w:rsidR="00B75947" w:rsidRPr="00F867BF" w:rsidRDefault="00B75947" w:rsidP="00B759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F867BF">
              <w:rPr>
                <w:b/>
                <w:bCs/>
              </w:rPr>
              <w:t>3,561</w:t>
            </w:r>
          </w:p>
        </w:tc>
        <w:tc>
          <w:tcPr>
            <w:tcW w:w="1282" w:type="dxa"/>
          </w:tcPr>
          <w:p w14:paraId="4DC99929" w14:textId="334DAF91" w:rsidR="00B75947" w:rsidRPr="00F867BF" w:rsidRDefault="007F61B4" w:rsidP="00B759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2</w:t>
            </w:r>
            <w:r w:rsidR="00F15986" w:rsidRPr="00F867BF">
              <w:rPr>
                <w:b/>
                <w:bCs/>
              </w:rPr>
              <w:t>,</w:t>
            </w:r>
            <w:r w:rsidRPr="00F867BF">
              <w:rPr>
                <w:b/>
                <w:bCs/>
              </w:rPr>
              <w:t>092</w:t>
            </w:r>
          </w:p>
        </w:tc>
        <w:tc>
          <w:tcPr>
            <w:tcW w:w="1283" w:type="dxa"/>
          </w:tcPr>
          <w:p w14:paraId="4A05AB69" w14:textId="030BE027" w:rsidR="00B75947" w:rsidRPr="00F867BF" w:rsidRDefault="00B75947" w:rsidP="00B759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F867BF">
              <w:rPr>
                <w:b/>
                <w:bCs/>
              </w:rPr>
              <w:t>1,395</w:t>
            </w:r>
          </w:p>
        </w:tc>
      </w:tr>
    </w:tbl>
    <w:p w14:paraId="4D4026AE" w14:textId="77777777" w:rsidR="006E2EE6" w:rsidRPr="00F867BF" w:rsidRDefault="006E2EE6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0CCEBDBF" w14:textId="77777777" w:rsidR="00425264" w:rsidRPr="00F867BF" w:rsidRDefault="00425264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59375208" w14:textId="77777777" w:rsidR="00D47361" w:rsidRPr="00F867BF" w:rsidRDefault="00D47361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174A2BF5" w14:textId="77777777" w:rsidR="00D47361" w:rsidRPr="00F867BF" w:rsidRDefault="00D47361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59C83BAF" w14:textId="77777777" w:rsidR="007F61B4" w:rsidRPr="00F867BF" w:rsidRDefault="007F61B4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1B5354C7" w14:textId="77777777" w:rsidR="007F61B4" w:rsidRPr="00F867BF" w:rsidRDefault="007F61B4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408604C9" w14:textId="3118BAAD" w:rsidR="00223349" w:rsidRPr="00F867BF" w:rsidRDefault="004762B0" w:rsidP="00247344">
      <w:pPr>
        <w:pStyle w:val="index"/>
        <w:numPr>
          <w:ilvl w:val="0"/>
          <w:numId w:val="3"/>
        </w:numPr>
        <w:tabs>
          <w:tab w:val="decimal" w:pos="567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F867BF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หนี้สินที่อาจเกิดขึ้นและสินทรัพย์ที่อาจเกิดขึ้น</w:t>
      </w:r>
    </w:p>
    <w:p w14:paraId="70725EFF" w14:textId="14E6EF09" w:rsidR="00DC05A7" w:rsidRPr="00F867BF" w:rsidRDefault="00DC05A7" w:rsidP="00026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3678DC3B" w14:textId="60546D01" w:rsidR="008D1AFE" w:rsidRPr="00AD7E44" w:rsidRDefault="00095E56" w:rsidP="00135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ind w:left="567" w:hanging="567"/>
        <w:jc w:val="thaiDistribute"/>
      </w:pPr>
      <w:r w:rsidRPr="00AD7E44">
        <w:rPr>
          <w:cs/>
        </w:rPr>
        <w:t>3</w:t>
      </w:r>
      <w:r w:rsidR="008D1AFE" w:rsidRPr="00AD7E44">
        <w:t>2</w:t>
      </w:r>
      <w:r w:rsidRPr="00AD7E44">
        <w:rPr>
          <w:cs/>
        </w:rPr>
        <w:t xml:space="preserve">.1 </w:t>
      </w:r>
      <w:r w:rsidR="00247344" w:rsidRPr="00AD7E44">
        <w:tab/>
      </w:r>
      <w:r w:rsidR="00247344" w:rsidRPr="00AD7E44">
        <w:tab/>
      </w:r>
      <w:r w:rsidR="00247344" w:rsidRPr="00AD7E44">
        <w:tab/>
      </w:r>
      <w:r w:rsidR="002B18AA" w:rsidRPr="00AD7E44">
        <w:rPr>
          <w:cs/>
        </w:rPr>
        <w:t>ในปี</w:t>
      </w:r>
      <w:r w:rsidR="002B18AA" w:rsidRPr="00AD7E44">
        <w:t> </w:t>
      </w:r>
      <w:r w:rsidR="00EE7A8D" w:rsidRPr="00AD7E44">
        <w:t>2565</w:t>
      </w:r>
      <w:r w:rsidR="002B18AA" w:rsidRPr="00AD7E44">
        <w:t xml:space="preserve"> </w:t>
      </w:r>
      <w:r w:rsidR="002B18AA" w:rsidRPr="00AD7E44">
        <w:rPr>
          <w:cs/>
        </w:rPr>
        <w:t>บริษัทถูกฟ้องเป็นจำเลยเรื่องติดตามเอาทรัพย์คืนตามโฉนดที่ดินเลขที่</w:t>
      </w:r>
      <w:r w:rsidR="002B18AA" w:rsidRPr="00AD7E44">
        <w:t> </w:t>
      </w:r>
      <w:r w:rsidR="00EE7A8D" w:rsidRPr="00AD7E44">
        <w:t>2465</w:t>
      </w:r>
      <w:r w:rsidR="002B18AA" w:rsidRPr="00AD7E44">
        <w:t xml:space="preserve"> </w:t>
      </w:r>
      <w:r w:rsidR="002B18AA" w:rsidRPr="00AD7E44">
        <w:rPr>
          <w:cs/>
        </w:rPr>
        <w:t>แขวงบางจาก เขตพระโขนง กรุงเทพมหานคร โดยบริษัทถูกเรียกให้รื้อถอนอาคารและคืนทรัพย์สิน ซึ่งหากคืนไม่ได้ ให้ชดใช้เป็นเงินจำนวน</w:t>
      </w:r>
      <w:r w:rsidR="002B18AA" w:rsidRPr="00AD7E44">
        <w:t> </w:t>
      </w:r>
      <w:r w:rsidR="00EE7A8D" w:rsidRPr="00AD7E44">
        <w:t>5</w:t>
      </w:r>
      <w:r w:rsidR="002B18AA" w:rsidRPr="00AD7E44">
        <w:t>,</w:t>
      </w:r>
      <w:r w:rsidR="00EE7A8D" w:rsidRPr="00AD7E44">
        <w:t>000</w:t>
      </w:r>
      <w:r w:rsidR="002B18AA" w:rsidRPr="00AD7E44">
        <w:t xml:space="preserve"> </w:t>
      </w:r>
      <w:r w:rsidR="002B18AA" w:rsidRPr="00AD7E44">
        <w:rPr>
          <w:cs/>
        </w:rPr>
        <w:t>ล้านบาท อนึ่ง เมื่อปี</w:t>
      </w:r>
      <w:r w:rsidR="002B18AA" w:rsidRPr="00AD7E44">
        <w:t> 25</w:t>
      </w:r>
      <w:r w:rsidR="003D37EE" w:rsidRPr="00AD7E44">
        <w:t>3</w:t>
      </w:r>
      <w:r w:rsidR="002B18AA" w:rsidRPr="00AD7E44">
        <w:t xml:space="preserve">8 </w:t>
      </w:r>
      <w:r w:rsidR="002B18AA" w:rsidRPr="00AD7E44">
        <w:rPr>
          <w:cs/>
        </w:rPr>
        <w:t>กระทรวงการคลัง กรมธนารักษ์และบริษัทเคยถูกฟ้องคดีตามโฉนดที่ดินเลขที่</w:t>
      </w:r>
      <w:r w:rsidR="002B18AA" w:rsidRPr="00AD7E44">
        <w:t xml:space="preserve"> 2465 </w:t>
      </w:r>
      <w:r w:rsidR="002B18AA" w:rsidRPr="00AD7E44">
        <w:rPr>
          <w:cs/>
        </w:rPr>
        <w:t>ดังกล่าว และในปี</w:t>
      </w:r>
      <w:r w:rsidR="002B18AA" w:rsidRPr="00AD7E44">
        <w:t xml:space="preserve"> 2559 </w:t>
      </w:r>
      <w:r w:rsidR="002B18AA" w:rsidRPr="00AD7E44">
        <w:rPr>
          <w:cs/>
        </w:rPr>
        <w:t>ศาลฎีกาได้มีคำพิพากษายกฟ้องโดยพิจารณาว่าที่ดินโฉนด</w:t>
      </w:r>
      <w:r w:rsidR="002B18AA" w:rsidRPr="00AD7E44">
        <w:t> </w:t>
      </w:r>
      <w:r w:rsidR="00EE7A8D" w:rsidRPr="00AD7E44">
        <w:t>2465</w:t>
      </w:r>
      <w:r w:rsidR="002B18AA" w:rsidRPr="00AD7E44">
        <w:t xml:space="preserve"> </w:t>
      </w:r>
      <w:r w:rsidR="002B18AA" w:rsidRPr="00AD7E44">
        <w:rPr>
          <w:cs/>
        </w:rPr>
        <w:t>ได้ถูกน้ำกัดเซาะกลายเป็นแม่น้ำเจ้าพระยาไปหมดแล้ว การฟ้องคดีนี้เป็นการนำโฉนดที่ดิน</w:t>
      </w:r>
      <w:r w:rsidR="002B18AA" w:rsidRPr="00AD7E44">
        <w:t> </w:t>
      </w:r>
      <w:r w:rsidR="00EE7A8D" w:rsidRPr="00AD7E44">
        <w:t>2465</w:t>
      </w:r>
      <w:r w:rsidR="002B18AA" w:rsidRPr="00AD7E44">
        <w:t xml:space="preserve"> </w:t>
      </w:r>
      <w:r w:rsidR="002B18AA" w:rsidRPr="00AD7E44">
        <w:rPr>
          <w:cs/>
        </w:rPr>
        <w:t>ขึ้นมาฟ้องใหม่ ซึ่งบริษัทจะดำเนินการต่อสู้คดี และเมื่อวันที่</w:t>
      </w:r>
      <w:r w:rsidR="002B18AA" w:rsidRPr="00AD7E44">
        <w:t xml:space="preserve"> 28 </w:t>
      </w:r>
      <w:r w:rsidR="002B18AA" w:rsidRPr="00AD7E44">
        <w:rPr>
          <w:cs/>
        </w:rPr>
        <w:t>ธันวาคม</w:t>
      </w:r>
      <w:r w:rsidR="002B18AA" w:rsidRPr="00AD7E44">
        <w:t xml:space="preserve"> 2565 </w:t>
      </w:r>
      <w:r w:rsidR="002B18AA" w:rsidRPr="00AD7E44">
        <w:rPr>
          <w:cs/>
        </w:rPr>
        <w:t xml:space="preserve">ศาลชั้นต้นได้มีคำพิพากษาให้ยกฟ้องของโจทก์เนื่องจากรับฟังข้อเท็จจริงตามคำพิพากษาศาลฎีกาในคดีก่อนว่าที่ดินโฉนด </w:t>
      </w:r>
      <w:r w:rsidR="002B18AA" w:rsidRPr="00AD7E44">
        <w:t xml:space="preserve">2465 </w:t>
      </w:r>
      <w:r w:rsidR="002B18AA" w:rsidRPr="00AD7E44">
        <w:rPr>
          <w:cs/>
        </w:rPr>
        <w:t>ถูกน้ำกัดเซาะกลายเป็นแม่น้ำและตกเป็นสาธารณสมบัติของแผ่นดินไปหมดแล้ว ทั้งนี้โจทก์ได้ยื่นอุทธรณ์เมื่อวันที่</w:t>
      </w:r>
      <w:r w:rsidR="002B18AA" w:rsidRPr="00AD7E44">
        <w:t xml:space="preserve"> 28 </w:t>
      </w:r>
      <w:r w:rsidR="002B18AA" w:rsidRPr="00AD7E44">
        <w:rPr>
          <w:cs/>
        </w:rPr>
        <w:t>เมษายน</w:t>
      </w:r>
      <w:r w:rsidR="002B18AA" w:rsidRPr="00AD7E44">
        <w:t xml:space="preserve"> 2566 </w:t>
      </w:r>
      <w:r w:rsidR="002B18AA" w:rsidRPr="00AD7E44">
        <w:rPr>
          <w:cs/>
        </w:rPr>
        <w:t>และบริษัทได้ยื่นคำแก้อุทธรณ์แล้วเมื่อวันที่</w:t>
      </w:r>
      <w:r w:rsidR="002B18AA" w:rsidRPr="00AD7E44">
        <w:t xml:space="preserve"> 19 </w:t>
      </w:r>
      <w:r w:rsidR="002B18AA" w:rsidRPr="00AD7E44">
        <w:rPr>
          <w:cs/>
        </w:rPr>
        <w:t>กรกฎาคม</w:t>
      </w:r>
      <w:r w:rsidR="002B18AA" w:rsidRPr="00AD7E44">
        <w:t> 2566 </w:t>
      </w:r>
      <w:r w:rsidR="008367F1" w:rsidRPr="00AD7E44">
        <w:rPr>
          <w:rFonts w:hint="cs"/>
          <w:cs/>
        </w:rPr>
        <w:t>ต่อมา</w:t>
      </w:r>
      <w:r w:rsidR="002B18AA" w:rsidRPr="00AD7E44">
        <w:rPr>
          <w:cs/>
        </w:rPr>
        <w:t xml:space="preserve">เมื่อวันที่ </w:t>
      </w:r>
      <w:r w:rsidR="002B18AA" w:rsidRPr="00AD7E44">
        <w:t xml:space="preserve">28 </w:t>
      </w:r>
      <w:r w:rsidR="002B18AA" w:rsidRPr="00AD7E44">
        <w:rPr>
          <w:cs/>
        </w:rPr>
        <w:t xml:space="preserve">มกราคม </w:t>
      </w:r>
      <w:r w:rsidR="002B18AA" w:rsidRPr="00AD7E44">
        <w:t xml:space="preserve">2568 </w:t>
      </w:r>
      <w:r w:rsidR="002B18AA" w:rsidRPr="00AD7E44">
        <w:rPr>
          <w:cs/>
        </w:rPr>
        <w:t xml:space="preserve">ศาลอุทธรณ์ได้มีคำพิพากษายืนตามศาลชั้นต้น ให้ยกฟ้อง อย่างไรก็ตามโจทก์มีสิทธิยื่นขออนุญาตฎีกาคำพิพากษาได้ภายในวันที่ </w:t>
      </w:r>
      <w:r w:rsidR="002B18AA" w:rsidRPr="00AD7E44">
        <w:t xml:space="preserve">28 </w:t>
      </w:r>
      <w:r w:rsidR="002B18AA" w:rsidRPr="00AD7E44">
        <w:rPr>
          <w:cs/>
        </w:rPr>
        <w:t xml:space="preserve">กุมภาพันธ์ </w:t>
      </w:r>
      <w:r w:rsidR="002B18AA" w:rsidRPr="00AD7E44">
        <w:t xml:space="preserve">2568 </w:t>
      </w:r>
      <w:r w:rsidR="002B18AA" w:rsidRPr="00AD7E44">
        <w:rPr>
          <w:cs/>
        </w:rPr>
        <w:t>ทั้งนี้บริษัทเชื่อว่าผลทางคดีจะไม่เกิดผลกระทบแก่บริษัท ณ วันที่</w:t>
      </w:r>
      <w:r w:rsidR="002B18AA" w:rsidRPr="00AD7E44">
        <w:t> </w:t>
      </w:r>
      <w:r w:rsidR="00EE7A8D" w:rsidRPr="00AD7E44">
        <w:t>31</w:t>
      </w:r>
      <w:r w:rsidR="002B18AA" w:rsidRPr="00AD7E44">
        <w:t xml:space="preserve"> </w:t>
      </w:r>
      <w:r w:rsidR="002B18AA" w:rsidRPr="00AD7E44">
        <w:rPr>
          <w:cs/>
        </w:rPr>
        <w:t>ธันวาคม</w:t>
      </w:r>
      <w:r w:rsidR="002B18AA" w:rsidRPr="00AD7E44">
        <w:t> </w:t>
      </w:r>
      <w:r w:rsidR="00EE7A8D" w:rsidRPr="00AD7E44">
        <w:t>2567</w:t>
      </w:r>
      <w:r w:rsidR="002B18AA" w:rsidRPr="00AD7E44">
        <w:t xml:space="preserve"> </w:t>
      </w:r>
      <w:r w:rsidR="002B18AA" w:rsidRPr="00AD7E44">
        <w:rPr>
          <w:cs/>
        </w:rPr>
        <w:t>บริษัทจึงไม่ได้บันทึกหนี้สินที่อาจเกิดขึ้นจากคดีดังกล่าว</w:t>
      </w:r>
    </w:p>
    <w:p w14:paraId="138177D3" w14:textId="77777777" w:rsidR="00BF1B1B" w:rsidRPr="00AD7E44" w:rsidRDefault="00BF1B1B" w:rsidP="00135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ind w:left="567" w:hanging="567"/>
        <w:jc w:val="thaiDistribute"/>
      </w:pPr>
    </w:p>
    <w:p w14:paraId="34B51ECC" w14:textId="16EE53F6" w:rsidR="00ED7408" w:rsidRPr="00AD7E44" w:rsidRDefault="00264179" w:rsidP="008D1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 w:hanging="567"/>
        <w:jc w:val="thaiDistribute"/>
      </w:pPr>
      <w:r w:rsidRPr="00AD7E44">
        <w:rPr>
          <w:rFonts w:asciiTheme="majorBidi" w:hAnsiTheme="majorBidi" w:cstheme="majorBidi" w:hint="cs"/>
          <w:cs/>
        </w:rPr>
        <w:t>3</w:t>
      </w:r>
      <w:r w:rsidR="008D1AFE" w:rsidRPr="00AD7E44">
        <w:rPr>
          <w:rFonts w:asciiTheme="majorBidi" w:hAnsiTheme="majorBidi" w:cstheme="majorBidi"/>
        </w:rPr>
        <w:t>2</w:t>
      </w:r>
      <w:r w:rsidRPr="00AD7E44">
        <w:rPr>
          <w:rFonts w:asciiTheme="majorBidi" w:hAnsiTheme="majorBidi" w:cstheme="majorBidi" w:hint="cs"/>
          <w:cs/>
        </w:rPr>
        <w:t xml:space="preserve">.2 </w:t>
      </w:r>
      <w:r w:rsidRPr="00AD7E44">
        <w:rPr>
          <w:rFonts w:asciiTheme="majorBidi" w:hAnsiTheme="majorBidi" w:cstheme="majorBidi"/>
          <w:cs/>
        </w:rPr>
        <w:tab/>
      </w:r>
      <w:r w:rsidR="00B75947" w:rsidRPr="00AD7E44">
        <w:rPr>
          <w:cs/>
        </w:rPr>
        <w:t xml:space="preserve">ในปี </w:t>
      </w:r>
      <w:r w:rsidR="00EE7A8D" w:rsidRPr="00AD7E44">
        <w:t>2565</w:t>
      </w:r>
      <w:r w:rsidR="00B75947" w:rsidRPr="00AD7E44">
        <w:t xml:space="preserve"> </w:t>
      </w:r>
      <w:r w:rsidR="00B75947" w:rsidRPr="00AD7E44">
        <w:rPr>
          <w:cs/>
        </w:rPr>
        <w:t xml:space="preserve">บริษัทและบริษัทย่อยแห่งหนึ่งถูกคู่สัญญายื่นข้อเรียกร้องและเสนอข้อพิพาทให้อนุญาโตตุลาการพิจารณา อ้างว่าบริษัทและบริษัทย่อยผิดสัญญาการลงทุน เรียกร้องให้บริษัทและบริษัทย่อยชดใช้เงินจำนวนประมาณ </w:t>
      </w:r>
      <w:r w:rsidR="00EE7A8D" w:rsidRPr="00AD7E44">
        <w:t>23</w:t>
      </w:r>
      <w:r w:rsidR="00B75947" w:rsidRPr="00AD7E44">
        <w:rPr>
          <w:cs/>
        </w:rPr>
        <w:t xml:space="preserve"> ล้านเหรียญสหรัฐ และดอกเบี้ยของต้นเงิน รวมถึงค่าเสียหายอื่น ๆ ที่ได้รับ และค่าใช้จ่ายต่าง</w:t>
      </w:r>
      <w:r w:rsidR="008D1AFE" w:rsidRPr="00AD7E44">
        <w:t xml:space="preserve"> </w:t>
      </w:r>
      <w:r w:rsidR="008D1AFE" w:rsidRPr="00AD7E44">
        <w:rPr>
          <w:rFonts w:hint="cs"/>
          <w:cs/>
        </w:rPr>
        <w:t xml:space="preserve">ๆ </w:t>
      </w:r>
      <w:r w:rsidR="00B75947" w:rsidRPr="00AD7E44">
        <w:rPr>
          <w:cs/>
        </w:rPr>
        <w:t>ที่เกี่ยวข้อง ซึ่งบริษัทและบริษัทย่อยยืนยันข้อเท็จจริงว่าบริษัทและบริษัทย่อยได้ปฏิบัติตามข้อกำหนดและเงื่อนไขของสัญญาที่พิพาท โดยชำระเงินตามจำนวนที่ต้องชำระตามสัญญาโดยชอบแล้ว และได้โต้แย้งข้อเรียกร้องส่วนเกินและไม่เป็นธรรม และดำเนินการแต่งตั้งอนุญาโตตุลาการเพื่อดำเนินการระงับข้อพิพาทตามขั้นตอนแล้ว เ</w:t>
      </w:r>
      <w:r w:rsidR="00B75947" w:rsidRPr="00AD7E44">
        <w:rPr>
          <w:rFonts w:hint="cs"/>
          <w:cs/>
        </w:rPr>
        <w:t>มื่</w:t>
      </w:r>
      <w:r w:rsidR="00B75947" w:rsidRPr="00AD7E44">
        <w:rPr>
          <w:cs/>
        </w:rPr>
        <w:t>อวัน</w:t>
      </w:r>
      <w:r w:rsidR="00B75947" w:rsidRPr="00AD7E44">
        <w:rPr>
          <w:rFonts w:hint="cs"/>
          <w:cs/>
        </w:rPr>
        <w:t>ที่</w:t>
      </w:r>
      <w:r w:rsidR="00B75947" w:rsidRPr="00AD7E44">
        <w:rPr>
          <w:cs/>
        </w:rPr>
        <w:t xml:space="preserve"> </w:t>
      </w:r>
      <w:r w:rsidR="00EE7A8D" w:rsidRPr="00AD7E44">
        <w:t>31</w:t>
      </w:r>
      <w:r w:rsidR="00B75947" w:rsidRPr="00AD7E44">
        <w:rPr>
          <w:cs/>
        </w:rPr>
        <w:t xml:space="preserve"> สิงหาคม</w:t>
      </w:r>
      <w:r w:rsidR="00B75947" w:rsidRPr="00AD7E44">
        <w:t xml:space="preserve"> </w:t>
      </w:r>
      <w:r w:rsidR="00EE7A8D" w:rsidRPr="00AD7E44">
        <w:t>2566</w:t>
      </w:r>
      <w:r w:rsidR="00B75947" w:rsidRPr="00AD7E44">
        <w:rPr>
          <w:cs/>
        </w:rPr>
        <w:t xml:space="preserve"> บริษัทและบริษัทย่อยได้</w:t>
      </w:r>
      <w:r w:rsidR="00B75947" w:rsidRPr="00AD7E44">
        <w:rPr>
          <w:rFonts w:hint="cs"/>
          <w:cs/>
        </w:rPr>
        <w:t>ยื่</w:t>
      </w:r>
      <w:r w:rsidR="00B75947" w:rsidRPr="00AD7E44">
        <w:rPr>
          <w:cs/>
        </w:rPr>
        <w:t xml:space="preserve">นคำคัดค้านเสนอต่อคณะอนุญาโตตุลาการแล้ว </w:t>
      </w:r>
      <w:r w:rsidR="00B75947" w:rsidRPr="00AD7E44">
        <w:rPr>
          <w:rFonts w:hint="cs"/>
          <w:cs/>
        </w:rPr>
        <w:t xml:space="preserve">ต่อมาในวันที่ </w:t>
      </w:r>
      <w:r w:rsidR="00EE7A8D" w:rsidRPr="00AD7E44">
        <w:t>27</w:t>
      </w:r>
      <w:r w:rsidR="00B75947" w:rsidRPr="00AD7E44">
        <w:t xml:space="preserve"> </w:t>
      </w:r>
      <w:r w:rsidR="00B75947" w:rsidRPr="00AD7E44">
        <w:rPr>
          <w:rFonts w:hint="cs"/>
          <w:cs/>
        </w:rPr>
        <w:t xml:space="preserve">กันยายน </w:t>
      </w:r>
      <w:r w:rsidR="00EE7A8D" w:rsidRPr="00AD7E44">
        <w:t>2567</w:t>
      </w:r>
      <w:r w:rsidR="00B75947" w:rsidRPr="00AD7E44">
        <w:t xml:space="preserve"> </w:t>
      </w:r>
      <w:r w:rsidR="00B75947" w:rsidRPr="00AD7E44">
        <w:rPr>
          <w:cs/>
        </w:rPr>
        <w:t>คณะอนุญาโตตุลาการมี</w:t>
      </w:r>
      <w:r w:rsidR="00B75947" w:rsidRPr="00AD7E44">
        <w:rPr>
          <w:rFonts w:hint="cs"/>
          <w:cs/>
        </w:rPr>
        <w:t>คำชี้</w:t>
      </w:r>
      <w:r w:rsidR="00B75947" w:rsidRPr="00AD7E44">
        <w:rPr>
          <w:cs/>
        </w:rPr>
        <w:t>ขาดปฏิเสธข้อเรียกร้อง</w:t>
      </w:r>
      <w:r w:rsidR="00B75947" w:rsidRPr="00AD7E44">
        <w:rPr>
          <w:rFonts w:hint="cs"/>
          <w:cs/>
        </w:rPr>
        <w:t>ของ</w:t>
      </w:r>
      <w:r w:rsidR="00B75947" w:rsidRPr="00AD7E44">
        <w:rPr>
          <w:cs/>
        </w:rPr>
        <w:t>คู่สัญญา</w:t>
      </w:r>
      <w:r w:rsidR="00B75947" w:rsidRPr="00AD7E44">
        <w:rPr>
          <w:rFonts w:hint="cs"/>
          <w:cs/>
        </w:rPr>
        <w:t>ทั้ง</w:t>
      </w:r>
      <w:r w:rsidR="00B75947" w:rsidRPr="00AD7E44">
        <w:rPr>
          <w:cs/>
        </w:rPr>
        <w:t>หมด และให้คู่สัญญาต้อ</w:t>
      </w:r>
      <w:r w:rsidR="00B75947" w:rsidRPr="00AD7E44">
        <w:rPr>
          <w:rFonts w:hint="cs"/>
          <w:cs/>
        </w:rPr>
        <w:t>งชำ</w:t>
      </w:r>
      <w:r w:rsidR="00B75947" w:rsidRPr="00AD7E44">
        <w:rPr>
          <w:cs/>
        </w:rPr>
        <w:t>ระค่าใช้จ่ายต่าง ๆ</w:t>
      </w:r>
      <w:r w:rsidR="00B75947" w:rsidRPr="00AD7E44">
        <w:rPr>
          <w:rFonts w:hint="cs"/>
          <w:cs/>
        </w:rPr>
        <w:t xml:space="preserve"> ที่</w:t>
      </w:r>
      <w:r w:rsidR="00B75947" w:rsidRPr="00AD7E44">
        <w:rPr>
          <w:cs/>
        </w:rPr>
        <w:t>เกิด</w:t>
      </w:r>
      <w:r w:rsidR="00B75947" w:rsidRPr="00AD7E44">
        <w:rPr>
          <w:rFonts w:hint="cs"/>
          <w:cs/>
        </w:rPr>
        <w:t>ขึ้น</w:t>
      </w:r>
      <w:r w:rsidR="00B75947" w:rsidRPr="00AD7E44">
        <w:rPr>
          <w:cs/>
        </w:rPr>
        <w:t>ให้</w:t>
      </w:r>
      <w:r w:rsidR="00B75947" w:rsidRPr="00AD7E44">
        <w:rPr>
          <w:rFonts w:hint="cs"/>
          <w:cs/>
        </w:rPr>
        <w:t>แก่</w:t>
      </w:r>
      <w:r w:rsidR="00B75947" w:rsidRPr="00AD7E44">
        <w:rPr>
          <w:cs/>
        </w:rPr>
        <w:t>บริษัทและบริษัทย่อยจากการดําเนินกระบวนการทางอนุญาโตตุลาการ</w:t>
      </w:r>
      <w:r w:rsidR="00B75947" w:rsidRPr="00AD7E44">
        <w:rPr>
          <w:rFonts w:hint="cs"/>
          <w:cs/>
        </w:rPr>
        <w:t>นี้</w:t>
      </w:r>
      <w:r w:rsidR="00D82376" w:rsidRPr="00AD7E44">
        <w:rPr>
          <w:rFonts w:hint="cs"/>
          <w:cs/>
        </w:rPr>
        <w:t xml:space="preserve"> โดยเมื่อวันที่ </w:t>
      </w:r>
      <w:r w:rsidR="00EE7A8D" w:rsidRPr="00AD7E44">
        <w:t>27</w:t>
      </w:r>
      <w:r w:rsidR="00D82376" w:rsidRPr="00AD7E44">
        <w:t xml:space="preserve"> </w:t>
      </w:r>
      <w:r w:rsidR="00A71A17" w:rsidRPr="00AD7E44">
        <w:rPr>
          <w:rFonts w:hint="cs"/>
          <w:cs/>
        </w:rPr>
        <w:t xml:space="preserve">พฤศจิกายน </w:t>
      </w:r>
      <w:r w:rsidR="00EE7A8D" w:rsidRPr="00AD7E44">
        <w:t>2567</w:t>
      </w:r>
      <w:r w:rsidR="00A71A17" w:rsidRPr="00AD7E44">
        <w:t xml:space="preserve"> </w:t>
      </w:r>
      <w:r w:rsidR="00A71A17" w:rsidRPr="00AD7E44">
        <w:rPr>
          <w:rFonts w:hint="cs"/>
          <w:cs/>
        </w:rPr>
        <w:t>คู่สัญญา</w:t>
      </w:r>
      <w:r w:rsidR="00FC56B9" w:rsidRPr="00AD7E44">
        <w:rPr>
          <w:rFonts w:hint="cs"/>
          <w:cs/>
        </w:rPr>
        <w:t>ได้ยื่นคำร้องคัดค้านต่อศาลประเทศอังกฤษ กล่าวอ้างคณะอนุญาโตตุลาการบกพร่องในกระบว</w:t>
      </w:r>
      <w:r w:rsidR="00122557" w:rsidRPr="00AD7E44">
        <w:rPr>
          <w:rFonts w:hint="cs"/>
          <w:cs/>
        </w:rPr>
        <w:t>น</w:t>
      </w:r>
      <w:r w:rsidR="00FC56B9" w:rsidRPr="00AD7E44">
        <w:rPr>
          <w:rFonts w:hint="cs"/>
          <w:cs/>
        </w:rPr>
        <w:t>การทำคำชี้ขาด โดยบริษัทและบริษัทย่อยได้มีหนังสือแสดงการรับทราบคำร้องคัดค้านดังกล่าวและ</w:t>
      </w:r>
      <w:r w:rsidR="00D74918" w:rsidRPr="00AD7E44">
        <w:rPr>
          <w:rFonts w:hint="cs"/>
          <w:cs/>
        </w:rPr>
        <w:t>ได้ยื่น</w:t>
      </w:r>
      <w:r w:rsidR="00FC56B9" w:rsidRPr="00AD7E44">
        <w:rPr>
          <w:rFonts w:hint="cs"/>
          <w:cs/>
        </w:rPr>
        <w:t>คำโต้แย้งคำร้องคัดค้านดังกล่าวต่อศาลประเทศอังกฤษ</w:t>
      </w:r>
      <w:r w:rsidR="00486C80" w:rsidRPr="00AD7E44">
        <w:rPr>
          <w:cs/>
        </w:rPr>
        <w:t xml:space="preserve">เพื่อขอให้ศาลยกคำร้องของคู่สัญญาแล้วเมื่อวันที่ </w:t>
      </w:r>
      <w:r w:rsidR="00EE7A8D" w:rsidRPr="00AD7E44">
        <w:t>16</w:t>
      </w:r>
      <w:r w:rsidR="00486C80" w:rsidRPr="00AD7E44">
        <w:rPr>
          <w:cs/>
        </w:rPr>
        <w:t xml:space="preserve"> มกราคม </w:t>
      </w:r>
      <w:r w:rsidR="00EE7A8D" w:rsidRPr="00AD7E44">
        <w:t>2568</w:t>
      </w:r>
      <w:r w:rsidR="00486C80" w:rsidRPr="00AD7E44">
        <w:rPr>
          <w:cs/>
        </w:rPr>
        <w:t xml:space="preserve"> และเมื่อวันที่ </w:t>
      </w:r>
      <w:r w:rsidR="00EE7A8D" w:rsidRPr="00AD7E44">
        <w:t>3</w:t>
      </w:r>
      <w:r w:rsidR="00486C80" w:rsidRPr="00AD7E44">
        <w:rPr>
          <w:cs/>
        </w:rPr>
        <w:t xml:space="preserve"> กุมภาพันธ์ </w:t>
      </w:r>
      <w:r w:rsidR="00EE7A8D" w:rsidRPr="00AD7E44">
        <w:t>2568</w:t>
      </w:r>
      <w:r w:rsidR="00486C80" w:rsidRPr="00AD7E44">
        <w:rPr>
          <w:cs/>
        </w:rPr>
        <w:t xml:space="preserve"> คู่สัญญาได้ยื่นรายละเอียดประกอบคำร้องคัดค้าน ขณะนี้ ข้อเรียกร้องอยู่ในระหว่างกระบวนพิจารณาของศาลประเทศอังกฤษ</w:t>
      </w:r>
      <w:r w:rsidR="002D1EA1" w:rsidRPr="00AD7E44">
        <w:t xml:space="preserve"> </w:t>
      </w:r>
      <w:r w:rsidR="002D1EA1" w:rsidRPr="00AD7E44">
        <w:rPr>
          <w:cs/>
        </w:rPr>
        <w:t>ทั้งนี้บริษัทเชื่อว่าผล</w:t>
      </w:r>
      <w:r w:rsidR="00FD49E1" w:rsidRPr="00AD7E44">
        <w:rPr>
          <w:rFonts w:hint="cs"/>
          <w:cs/>
        </w:rPr>
        <w:t>ของข้อพิพาท</w:t>
      </w:r>
      <w:r w:rsidR="002D1EA1" w:rsidRPr="00AD7E44">
        <w:rPr>
          <w:cs/>
        </w:rPr>
        <w:t xml:space="preserve">จะไม่เกิดผลกระทบแก่บริษัท ณ วันที่ </w:t>
      </w:r>
      <w:r w:rsidR="002D1EA1" w:rsidRPr="00AD7E44">
        <w:t xml:space="preserve">31 </w:t>
      </w:r>
      <w:r w:rsidR="002D1EA1" w:rsidRPr="00AD7E44">
        <w:rPr>
          <w:cs/>
        </w:rPr>
        <w:t xml:space="preserve">ธันวาคม </w:t>
      </w:r>
      <w:r w:rsidR="002D1EA1" w:rsidRPr="00AD7E44">
        <w:t xml:space="preserve">2567 </w:t>
      </w:r>
      <w:r w:rsidR="002D1EA1" w:rsidRPr="00AD7E44">
        <w:rPr>
          <w:cs/>
        </w:rPr>
        <w:t>บริษัทจึงไม่ได้บันทึกหนี้สินที่อาจเกิดขึ้นจาก</w:t>
      </w:r>
      <w:r w:rsidR="00250B9C" w:rsidRPr="00AD7E44">
        <w:rPr>
          <w:rFonts w:hint="cs"/>
          <w:cs/>
        </w:rPr>
        <w:t>ข้อพิพาท</w:t>
      </w:r>
      <w:r w:rsidR="002D1EA1" w:rsidRPr="00AD7E44">
        <w:rPr>
          <w:cs/>
        </w:rPr>
        <w:t>ดังกล่าว</w:t>
      </w:r>
    </w:p>
    <w:p w14:paraId="259C76E1" w14:textId="77777777" w:rsidR="008D1AFE" w:rsidRPr="00F867BF" w:rsidRDefault="008D1AFE" w:rsidP="008D1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 w:hanging="567"/>
        <w:jc w:val="thaiDistribute"/>
        <w:rPr>
          <w:spacing w:val="-4"/>
        </w:rPr>
      </w:pPr>
    </w:p>
    <w:p w14:paraId="7CA711F7" w14:textId="77777777" w:rsidR="00DF2005" w:rsidRPr="00F867BF" w:rsidRDefault="00DF2005" w:rsidP="008D1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 w:hanging="567"/>
        <w:jc w:val="thaiDistribute"/>
        <w:rPr>
          <w:spacing w:val="-4"/>
        </w:rPr>
      </w:pPr>
    </w:p>
    <w:p w14:paraId="4E9E1189" w14:textId="77777777" w:rsidR="00DF2005" w:rsidRPr="00F867BF" w:rsidRDefault="00DF2005" w:rsidP="008D1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 w:hanging="567"/>
        <w:jc w:val="thaiDistribute"/>
        <w:rPr>
          <w:spacing w:val="-4"/>
        </w:rPr>
      </w:pPr>
    </w:p>
    <w:p w14:paraId="148DF1E7" w14:textId="1466541A" w:rsidR="0089115B" w:rsidRPr="00F867BF" w:rsidRDefault="006C25EF" w:rsidP="00ED740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</w:rPr>
      </w:pPr>
      <w:r w:rsidRPr="00F867BF">
        <w:rPr>
          <w:rFonts w:ascii="Angsana New" w:hAnsi="Angsana New" w:hint="cs"/>
          <w:b/>
          <w:bCs/>
          <w:sz w:val="30"/>
          <w:szCs w:val="30"/>
        </w:rPr>
        <w:lastRenderedPageBreak/>
        <w:tab/>
      </w:r>
      <w:r w:rsidR="004762B0" w:rsidRPr="00F867BF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  <w:bookmarkStart w:id="27" w:name="_Hlk95756647"/>
    </w:p>
    <w:p w14:paraId="1CB6930A" w14:textId="727BD80D" w:rsidR="0089115B" w:rsidRPr="00F867BF" w:rsidRDefault="0089115B" w:rsidP="008D1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 w:hanging="567"/>
        <w:jc w:val="thaiDistribute"/>
      </w:pPr>
    </w:p>
    <w:bookmarkEnd w:id="27"/>
    <w:p w14:paraId="04732807" w14:textId="6844238C" w:rsidR="008E21BA" w:rsidRPr="008E21BA" w:rsidRDefault="008E21BA" w:rsidP="008E2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r w:rsidRPr="008E21BA">
        <w:rPr>
          <w:rFonts w:asciiTheme="majorBidi" w:hAnsiTheme="majorBidi" w:cstheme="majorBidi"/>
          <w:i/>
          <w:iCs/>
          <w:cs/>
        </w:rPr>
        <w:t>แผนการปรับโครงสร้างการถือหุ้นและการจัดการของบริษัท</w:t>
      </w:r>
      <w:r>
        <w:rPr>
          <w:rFonts w:asciiTheme="majorBidi" w:hAnsiTheme="majorBidi" w:cstheme="majorBidi"/>
          <w:i/>
          <w:iCs/>
        </w:rPr>
        <w:t xml:space="preserve"> </w:t>
      </w:r>
      <w:r w:rsidRPr="008E21BA">
        <w:rPr>
          <w:rFonts w:asciiTheme="majorBidi" w:hAnsiTheme="majorBidi" w:cstheme="majorBidi"/>
          <w:i/>
          <w:iCs/>
          <w:cs/>
        </w:rPr>
        <w:t xml:space="preserve">และบริษัท บางจาก ศรีราชา จำกัด </w:t>
      </w:r>
      <w:r w:rsidR="00C74530">
        <w:rPr>
          <w:rFonts w:asciiTheme="majorBidi" w:hAnsiTheme="majorBidi" w:cstheme="majorBidi"/>
          <w:i/>
          <w:iCs/>
        </w:rPr>
        <w:t>(</w:t>
      </w:r>
      <w:r w:rsidRPr="008E21BA">
        <w:rPr>
          <w:rFonts w:asciiTheme="majorBidi" w:hAnsiTheme="majorBidi" w:cstheme="majorBidi"/>
          <w:i/>
          <w:iCs/>
          <w:cs/>
        </w:rPr>
        <w:t>มหาชน</w:t>
      </w:r>
      <w:r w:rsidR="00C74530">
        <w:rPr>
          <w:rFonts w:asciiTheme="majorBidi" w:hAnsiTheme="majorBidi" w:cstheme="majorBidi"/>
          <w:i/>
          <w:iCs/>
        </w:rPr>
        <w:t>)</w:t>
      </w:r>
      <w:r w:rsidRPr="008E21BA">
        <w:rPr>
          <w:rFonts w:asciiTheme="majorBidi" w:hAnsiTheme="majorBidi"/>
          <w:i/>
          <w:iCs/>
          <w:cs/>
        </w:rPr>
        <w:t xml:space="preserve"> (“</w:t>
      </w:r>
      <w:r w:rsidRPr="008E21BA">
        <w:rPr>
          <w:rFonts w:asciiTheme="majorBidi" w:hAnsiTheme="majorBidi" w:cstheme="majorBidi"/>
          <w:i/>
          <w:iCs/>
        </w:rPr>
        <w:t>BSRC”)</w:t>
      </w:r>
    </w:p>
    <w:p w14:paraId="32A790BA" w14:textId="77777777" w:rsidR="008E21BA" w:rsidRDefault="008E21BA" w:rsidP="008E2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p w14:paraId="7B5B94D1" w14:textId="4092772F" w:rsidR="008E21BA" w:rsidRPr="008E21BA" w:rsidRDefault="00CB45FC" w:rsidP="008E2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เมื่อ</w:t>
      </w:r>
      <w:r w:rsidR="008E21BA" w:rsidRPr="008E21BA">
        <w:rPr>
          <w:rFonts w:asciiTheme="majorBidi" w:hAnsiTheme="majorBidi" w:cstheme="majorBidi"/>
          <w:cs/>
        </w:rPr>
        <w:t xml:space="preserve">วันที่ </w:t>
      </w:r>
      <w:r w:rsidR="008E21BA" w:rsidRPr="008E21BA">
        <w:rPr>
          <w:rFonts w:asciiTheme="majorBidi" w:hAnsiTheme="majorBidi" w:cstheme="majorBidi"/>
        </w:rPr>
        <w:t xml:space="preserve">20 </w:t>
      </w:r>
      <w:r w:rsidR="008E21BA" w:rsidRPr="008E21BA">
        <w:rPr>
          <w:rFonts w:asciiTheme="majorBidi" w:hAnsiTheme="majorBidi" w:cstheme="majorBidi"/>
          <w:cs/>
        </w:rPr>
        <w:t xml:space="preserve">กุมภาพันธ์ </w:t>
      </w:r>
      <w:r w:rsidR="008E21BA" w:rsidRPr="008E21BA">
        <w:rPr>
          <w:rFonts w:asciiTheme="majorBidi" w:hAnsiTheme="majorBidi" w:cstheme="majorBidi"/>
        </w:rPr>
        <w:t xml:space="preserve">2568 </w:t>
      </w:r>
      <w:r w:rsidR="008E21BA" w:rsidRPr="008E21BA">
        <w:rPr>
          <w:rFonts w:asciiTheme="majorBidi" w:hAnsiTheme="majorBidi" w:cstheme="majorBidi"/>
          <w:cs/>
        </w:rPr>
        <w:t>ที่ประชุมคณะกรรมการบริษัท</w:t>
      </w:r>
      <w:r w:rsidR="008E21BA">
        <w:rPr>
          <w:rFonts w:asciiTheme="majorBidi" w:hAnsiTheme="majorBidi" w:cstheme="majorBidi"/>
        </w:rPr>
        <w:t xml:space="preserve"> </w:t>
      </w:r>
      <w:r w:rsidR="008E21BA" w:rsidRPr="008E21BA">
        <w:rPr>
          <w:rFonts w:asciiTheme="majorBidi" w:hAnsiTheme="majorBidi" w:cstheme="majorBidi"/>
          <w:cs/>
        </w:rPr>
        <w:t xml:space="preserve">ได้พิจารณาและอนุมัติให้เสนอที่ประชุมสามัญผู้ถือหุ้นประจำปี </w:t>
      </w:r>
      <w:r w:rsidR="008E21BA" w:rsidRPr="008E21BA">
        <w:rPr>
          <w:rFonts w:asciiTheme="majorBidi" w:hAnsiTheme="majorBidi" w:cstheme="majorBidi"/>
        </w:rPr>
        <w:t xml:space="preserve">2568 </w:t>
      </w:r>
      <w:r w:rsidR="008E21BA" w:rsidRPr="008E21BA">
        <w:rPr>
          <w:rFonts w:asciiTheme="majorBidi" w:hAnsiTheme="majorBidi" w:cstheme="majorBidi"/>
          <w:cs/>
        </w:rPr>
        <w:t>เพื่อพิจารณาอนุมัติการปรับโครงสร้างการถือหุ้นและการจัดการของบริษัท</w:t>
      </w:r>
      <w:r w:rsidR="008E21BA">
        <w:rPr>
          <w:rFonts w:asciiTheme="majorBidi" w:hAnsiTheme="majorBidi" w:cstheme="majorBidi"/>
        </w:rPr>
        <w:t xml:space="preserve"> </w:t>
      </w:r>
      <w:r w:rsidR="008E21BA" w:rsidRPr="008E21BA">
        <w:rPr>
          <w:rFonts w:asciiTheme="majorBidi" w:hAnsiTheme="majorBidi" w:cstheme="majorBidi"/>
          <w:cs/>
        </w:rPr>
        <w:t>โดยบริษัทจะดำเนินการเสนอขายหลักทรัพย์ที่ออกใหม่ (จัดสรรหุ้นสามัญเพิ่มทุน) ให้แก่ผู้ถือหุ้นรายอื่น</w:t>
      </w:r>
      <w:r w:rsidR="008E21BA">
        <w:rPr>
          <w:rFonts w:asciiTheme="majorBidi" w:hAnsiTheme="majorBidi" w:cstheme="majorBidi" w:hint="cs"/>
          <w:cs/>
        </w:rPr>
        <w:t>ของ</w:t>
      </w:r>
      <w:r w:rsidR="008E21BA" w:rsidRPr="008E21BA">
        <w:rPr>
          <w:rFonts w:asciiTheme="majorBidi" w:hAnsiTheme="majorBidi" w:cstheme="majorBidi"/>
        </w:rPr>
        <w:t xml:space="preserve"> BSRC </w:t>
      </w:r>
      <w:r w:rsidR="002E35EC">
        <w:rPr>
          <w:rFonts w:asciiTheme="majorBidi" w:hAnsiTheme="majorBidi" w:cstheme="majorBidi" w:hint="cs"/>
          <w:cs/>
        </w:rPr>
        <w:t>ซึ่งเป็น</w:t>
      </w:r>
      <w:r w:rsidR="008E21BA" w:rsidRPr="002E35EC">
        <w:rPr>
          <w:rFonts w:asciiTheme="majorBidi" w:hAnsiTheme="majorBidi" w:cstheme="majorBidi"/>
          <w:cs/>
        </w:rPr>
        <w:t>บริษัทย่อยของ</w:t>
      </w:r>
      <w:r w:rsidR="002E35EC">
        <w:rPr>
          <w:rFonts w:asciiTheme="majorBidi" w:hAnsiTheme="majorBidi" w:cstheme="majorBidi" w:hint="cs"/>
          <w:cs/>
        </w:rPr>
        <w:t>กลุ่ม</w:t>
      </w:r>
      <w:r w:rsidR="008E21BA" w:rsidRPr="002E35EC">
        <w:rPr>
          <w:rFonts w:asciiTheme="majorBidi" w:hAnsiTheme="majorBidi" w:cstheme="majorBidi"/>
          <w:cs/>
        </w:rPr>
        <w:t>บริษัท ที่มีหลักทรัพย์จดทะเบียนในตลาดหลักทรัพย์แห่งประเทศไทย (“ตลาดหลักทรัพย์ฯ</w:t>
      </w:r>
      <w:r w:rsidR="002E35EC">
        <w:rPr>
          <w:rFonts w:asciiTheme="majorBidi" w:hAnsiTheme="majorBidi" w:cstheme="majorBidi"/>
        </w:rPr>
        <w:t>”</w:t>
      </w:r>
      <w:r w:rsidR="008E21BA" w:rsidRPr="002E35EC">
        <w:rPr>
          <w:rFonts w:asciiTheme="majorBidi" w:hAnsiTheme="majorBidi" w:cstheme="majorBidi"/>
          <w:cs/>
        </w:rPr>
        <w:t xml:space="preserve">) </w:t>
      </w:r>
      <w:r w:rsidR="008E21BA" w:rsidRPr="008E21BA">
        <w:rPr>
          <w:rFonts w:asciiTheme="majorBidi" w:hAnsiTheme="majorBidi" w:cstheme="majorBidi"/>
          <w:cs/>
        </w:rPr>
        <w:t xml:space="preserve">ที่บริษัทถือหุ้นอยู่ในสัดส่วนร้อยละ </w:t>
      </w:r>
      <w:r w:rsidR="008E21BA" w:rsidRPr="008E21BA">
        <w:rPr>
          <w:rFonts w:asciiTheme="majorBidi" w:hAnsiTheme="majorBidi" w:cstheme="majorBidi"/>
        </w:rPr>
        <w:t xml:space="preserve">81.7 </w:t>
      </w:r>
      <w:r w:rsidR="008E21BA" w:rsidRPr="008E21BA">
        <w:rPr>
          <w:rFonts w:asciiTheme="majorBidi" w:hAnsiTheme="majorBidi" w:cstheme="majorBidi"/>
          <w:cs/>
        </w:rPr>
        <w:t xml:space="preserve">ของหุ้นที่ออกและจำหน่ายแล้วทั้งหมดของ </w:t>
      </w:r>
      <w:r w:rsidR="008E21BA" w:rsidRPr="008E21BA">
        <w:rPr>
          <w:rFonts w:asciiTheme="majorBidi" w:hAnsiTheme="majorBidi" w:cstheme="majorBidi"/>
        </w:rPr>
        <w:t>BSRC (</w:t>
      </w:r>
      <w:r w:rsidR="008E21BA" w:rsidRPr="008E21BA">
        <w:rPr>
          <w:rFonts w:asciiTheme="majorBidi" w:hAnsiTheme="majorBidi" w:cstheme="majorBidi"/>
          <w:cs/>
        </w:rPr>
        <w:t xml:space="preserve">อ้างอิงข้อมูลกำหนดรายชื่อผู้ถือหุ้นล่าสุด ณ วันที่ </w:t>
      </w:r>
      <w:r w:rsidR="008E21BA" w:rsidRPr="008E21BA">
        <w:rPr>
          <w:rFonts w:asciiTheme="majorBidi" w:hAnsiTheme="majorBidi" w:cstheme="majorBidi"/>
        </w:rPr>
        <w:t xml:space="preserve">10 </w:t>
      </w:r>
      <w:r w:rsidR="008E21BA" w:rsidRPr="008E21BA">
        <w:rPr>
          <w:rFonts w:asciiTheme="majorBidi" w:hAnsiTheme="majorBidi" w:cstheme="majorBidi"/>
          <w:cs/>
        </w:rPr>
        <w:t xml:space="preserve">กุมภาพันธ์ </w:t>
      </w:r>
      <w:r w:rsidR="008E21BA" w:rsidRPr="008E21BA">
        <w:rPr>
          <w:rFonts w:asciiTheme="majorBidi" w:hAnsiTheme="majorBidi" w:cstheme="majorBidi"/>
        </w:rPr>
        <w:t xml:space="preserve">2568) </w:t>
      </w:r>
      <w:r w:rsidR="008E21BA" w:rsidRPr="008E21BA">
        <w:rPr>
          <w:rFonts w:asciiTheme="majorBidi" w:hAnsiTheme="majorBidi" w:cstheme="majorBidi"/>
          <w:cs/>
        </w:rPr>
        <w:t xml:space="preserve">พร้อมกับการทำคำเสนอซื้อหลักทรัพย์ทั้งหมดของ </w:t>
      </w:r>
      <w:r w:rsidR="008E21BA" w:rsidRPr="008E21BA">
        <w:rPr>
          <w:rFonts w:asciiTheme="majorBidi" w:hAnsiTheme="majorBidi" w:cstheme="majorBidi"/>
        </w:rPr>
        <w:t xml:space="preserve">BSRC </w:t>
      </w:r>
      <w:r w:rsidR="008E21BA" w:rsidRPr="008E21BA">
        <w:rPr>
          <w:rFonts w:asciiTheme="majorBidi" w:hAnsiTheme="majorBidi" w:cstheme="majorBidi"/>
          <w:cs/>
        </w:rPr>
        <w:t xml:space="preserve">จากผู้ถือหุ้นรายอื่นของ </w:t>
      </w:r>
      <w:r w:rsidR="008E21BA" w:rsidRPr="008E21BA">
        <w:rPr>
          <w:rFonts w:asciiTheme="majorBidi" w:hAnsiTheme="majorBidi" w:cstheme="majorBidi"/>
        </w:rPr>
        <w:t xml:space="preserve">BSRC </w:t>
      </w:r>
      <w:r w:rsidR="008E21BA" w:rsidRPr="008E21BA">
        <w:rPr>
          <w:rFonts w:asciiTheme="majorBidi" w:hAnsiTheme="majorBidi" w:cstheme="majorBidi"/>
          <w:cs/>
        </w:rPr>
        <w:t xml:space="preserve">เพื่อเพิกถอนหุ้นของ </w:t>
      </w:r>
      <w:r w:rsidR="008E21BA" w:rsidRPr="008E21BA">
        <w:rPr>
          <w:rFonts w:asciiTheme="majorBidi" w:hAnsiTheme="majorBidi" w:cstheme="majorBidi"/>
        </w:rPr>
        <w:t xml:space="preserve">BSRC </w:t>
      </w:r>
      <w:r w:rsidR="008E21BA" w:rsidRPr="008E21BA">
        <w:rPr>
          <w:rFonts w:asciiTheme="majorBidi" w:hAnsiTheme="majorBidi" w:cstheme="majorBidi"/>
          <w:cs/>
        </w:rPr>
        <w:t xml:space="preserve">จากการเป็นหลักทรัพย์จดทะเบียนในตลาดหลักทรัพย์ฯ โดยวิธีการแลกเปลี่ยนหุ้นสามัญเดิมของ </w:t>
      </w:r>
      <w:r w:rsidR="008E21BA" w:rsidRPr="008E21BA">
        <w:rPr>
          <w:rFonts w:asciiTheme="majorBidi" w:hAnsiTheme="majorBidi" w:cstheme="majorBidi"/>
        </w:rPr>
        <w:t xml:space="preserve">BSRC </w:t>
      </w:r>
      <w:r w:rsidR="008E21BA" w:rsidRPr="008E21BA">
        <w:rPr>
          <w:rFonts w:asciiTheme="majorBidi" w:hAnsiTheme="majorBidi" w:cstheme="majorBidi"/>
          <w:cs/>
        </w:rPr>
        <w:t>กับหุ้นสามัญเพิ่มทุนของบริษัท</w:t>
      </w:r>
    </w:p>
    <w:p w14:paraId="7265D797" w14:textId="77777777" w:rsidR="008E21BA" w:rsidRPr="008E21BA" w:rsidRDefault="008E21BA" w:rsidP="008E2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 w:hanging="567"/>
        <w:jc w:val="thaiDistribute"/>
      </w:pPr>
    </w:p>
    <w:p w14:paraId="54AA07F2" w14:textId="03691C0D" w:rsidR="00AF5B50" w:rsidRPr="00F867BF" w:rsidRDefault="00AF5B50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r w:rsidRPr="00F867BF">
        <w:rPr>
          <w:rFonts w:asciiTheme="majorBidi" w:hAnsiTheme="majorBidi" w:cstheme="majorBidi" w:hint="cs"/>
          <w:i/>
          <w:iCs/>
          <w:cs/>
        </w:rPr>
        <w:t>การจ่ายเงินปันผล</w:t>
      </w:r>
    </w:p>
    <w:p w14:paraId="7BDBF18C" w14:textId="77777777" w:rsidR="00AF5B50" w:rsidRPr="00F867BF" w:rsidRDefault="00AF5B50" w:rsidP="00906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 w:hanging="567"/>
        <w:jc w:val="thaiDistribute"/>
      </w:pPr>
    </w:p>
    <w:p w14:paraId="18817DDD" w14:textId="25B2AC1B" w:rsidR="00AF5B50" w:rsidRPr="00F867BF" w:rsidRDefault="00AF5B50" w:rsidP="00AF5B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F867BF">
        <w:rPr>
          <w:rFonts w:asciiTheme="majorBidi" w:hAnsiTheme="majorBidi" w:cstheme="majorBidi" w:hint="cs"/>
          <w:cs/>
        </w:rPr>
        <w:t xml:space="preserve">เมื่อวันที่ </w:t>
      </w:r>
      <w:r w:rsidRPr="00F867BF">
        <w:rPr>
          <w:rFonts w:asciiTheme="majorBidi" w:hAnsiTheme="majorBidi" w:cstheme="majorBidi" w:hint="cs"/>
        </w:rPr>
        <w:t>2</w:t>
      </w:r>
      <w:r w:rsidRPr="00F867BF">
        <w:rPr>
          <w:rFonts w:asciiTheme="majorBidi" w:hAnsiTheme="majorBidi" w:cstheme="majorBidi" w:hint="cs"/>
          <w:cs/>
        </w:rPr>
        <w:t>0</w:t>
      </w:r>
      <w:r w:rsidRPr="00F867BF">
        <w:rPr>
          <w:rFonts w:asciiTheme="majorBidi" w:hAnsiTheme="majorBidi" w:cstheme="majorBidi" w:hint="cs"/>
        </w:rPr>
        <w:t xml:space="preserve"> </w:t>
      </w:r>
      <w:r w:rsidRPr="00F867BF">
        <w:rPr>
          <w:rFonts w:asciiTheme="majorBidi" w:hAnsiTheme="majorBidi" w:cstheme="majorBidi" w:hint="cs"/>
          <w:cs/>
        </w:rPr>
        <w:t xml:space="preserve">กุมภาพันธ์ </w:t>
      </w:r>
      <w:r w:rsidRPr="00F867BF">
        <w:rPr>
          <w:rFonts w:asciiTheme="majorBidi" w:hAnsiTheme="majorBidi" w:cstheme="majorBidi" w:hint="cs"/>
        </w:rPr>
        <w:t>256</w:t>
      </w:r>
      <w:r w:rsidRPr="00F867BF">
        <w:rPr>
          <w:rFonts w:asciiTheme="majorBidi" w:hAnsiTheme="majorBidi" w:cstheme="majorBidi" w:hint="cs"/>
          <w:cs/>
        </w:rPr>
        <w:t>8</w:t>
      </w:r>
      <w:r w:rsidRPr="00F867BF">
        <w:rPr>
          <w:rFonts w:asciiTheme="majorBidi" w:hAnsiTheme="majorBidi" w:cstheme="majorBidi" w:hint="cs"/>
        </w:rPr>
        <w:t xml:space="preserve"> </w:t>
      </w:r>
      <w:r w:rsidRPr="00F867BF">
        <w:rPr>
          <w:rFonts w:asciiTheme="majorBidi" w:hAnsiTheme="majorBidi" w:cstheme="majorBidi" w:hint="cs"/>
          <w:cs/>
        </w:rPr>
        <w:t xml:space="preserve">ที่ประชุมคณะกรรมการบริษัทได้มีมติเห็นชอบให้เสนอที่ประชุมสามัญผู้ถือหุ้นเรื่องจ่ายเงินปันผลสำหรับปี </w:t>
      </w:r>
      <w:r w:rsidR="00EE7A8D" w:rsidRPr="00F867BF">
        <w:rPr>
          <w:rFonts w:asciiTheme="majorBidi" w:hAnsiTheme="majorBidi" w:cstheme="majorBidi"/>
        </w:rPr>
        <w:t>2567</w:t>
      </w:r>
      <w:r w:rsidRPr="00F867BF">
        <w:rPr>
          <w:rFonts w:asciiTheme="majorBidi" w:hAnsiTheme="majorBidi" w:cstheme="majorBidi" w:hint="cs"/>
        </w:rPr>
        <w:t xml:space="preserve"> </w:t>
      </w:r>
      <w:r w:rsidRPr="00F867BF">
        <w:rPr>
          <w:rFonts w:asciiTheme="majorBidi" w:hAnsiTheme="majorBidi" w:cstheme="majorBidi" w:hint="cs"/>
          <w:cs/>
        </w:rPr>
        <w:t xml:space="preserve">ในอัตราหุ้นละ </w:t>
      </w:r>
      <w:r w:rsidR="000D1E3C">
        <w:rPr>
          <w:rFonts w:asciiTheme="majorBidi" w:hAnsiTheme="majorBidi" w:cstheme="majorBidi"/>
        </w:rPr>
        <w:t>1.05</w:t>
      </w:r>
      <w:r w:rsidRPr="00F867BF">
        <w:rPr>
          <w:rFonts w:asciiTheme="majorBidi" w:hAnsiTheme="majorBidi" w:cstheme="majorBidi" w:hint="cs"/>
        </w:rPr>
        <w:t xml:space="preserve"> </w:t>
      </w:r>
      <w:r w:rsidRPr="00F867BF">
        <w:rPr>
          <w:rFonts w:asciiTheme="majorBidi" w:hAnsiTheme="majorBidi" w:cstheme="majorBidi" w:hint="cs"/>
          <w:cs/>
        </w:rPr>
        <w:t xml:space="preserve">บาท ซึ่งบริษัทได้จ่ายเงินปันผลระหว่างกาลไปแล้วในอัตราหุ้นละ </w:t>
      </w:r>
      <w:r w:rsidR="000D1E3C">
        <w:rPr>
          <w:rFonts w:asciiTheme="majorBidi" w:hAnsiTheme="majorBidi" w:cstheme="majorBidi"/>
        </w:rPr>
        <w:t>0.60</w:t>
      </w:r>
      <w:r w:rsidRPr="00F867BF">
        <w:rPr>
          <w:rFonts w:asciiTheme="majorBidi" w:hAnsiTheme="majorBidi" w:cstheme="majorBidi" w:hint="cs"/>
        </w:rPr>
        <w:t xml:space="preserve"> </w:t>
      </w:r>
      <w:r w:rsidRPr="00F867BF">
        <w:rPr>
          <w:rFonts w:asciiTheme="majorBidi" w:hAnsiTheme="majorBidi" w:cstheme="majorBidi" w:hint="cs"/>
          <w:cs/>
        </w:rPr>
        <w:t xml:space="preserve">บาท และจ่ายเงินปันผลงวดสุดท้ายในอัตราหุ้นละ </w:t>
      </w:r>
      <w:r w:rsidR="000D1E3C">
        <w:rPr>
          <w:rFonts w:asciiTheme="majorBidi" w:hAnsiTheme="majorBidi" w:cstheme="majorBidi"/>
        </w:rPr>
        <w:t>0.45</w:t>
      </w:r>
      <w:r w:rsidRPr="00F867BF">
        <w:rPr>
          <w:rFonts w:asciiTheme="majorBidi" w:hAnsiTheme="majorBidi" w:cstheme="majorBidi" w:hint="cs"/>
        </w:rPr>
        <w:t xml:space="preserve"> </w:t>
      </w:r>
      <w:r w:rsidRPr="00F867BF">
        <w:rPr>
          <w:rFonts w:asciiTheme="majorBidi" w:hAnsiTheme="majorBidi" w:cstheme="majorBidi" w:hint="cs"/>
          <w:cs/>
        </w:rPr>
        <w:t xml:space="preserve">บาท ให้แก่ผู้ถือหุ้นเฉพาะผู้ที่มีสิทธิรับเงินปันผล ทั้งนี้การจ่ายเงินปันผลดังกล่าวขึ้นอยู่กับการอนุมัติจากที่ประชุมสามัญผู้ถือหุ้นในวันที่ </w:t>
      </w:r>
      <w:r w:rsidRPr="00F867BF">
        <w:rPr>
          <w:rFonts w:asciiTheme="majorBidi" w:hAnsiTheme="majorBidi" w:cstheme="majorBidi"/>
        </w:rPr>
        <w:t>11</w:t>
      </w:r>
      <w:r w:rsidRPr="00F867BF">
        <w:rPr>
          <w:rFonts w:asciiTheme="majorBidi" w:hAnsiTheme="majorBidi" w:cstheme="majorBidi" w:hint="cs"/>
        </w:rPr>
        <w:t xml:space="preserve"> </w:t>
      </w:r>
      <w:r w:rsidRPr="00F867BF">
        <w:rPr>
          <w:rFonts w:asciiTheme="majorBidi" w:hAnsiTheme="majorBidi" w:cstheme="majorBidi" w:hint="cs"/>
          <w:cs/>
        </w:rPr>
        <w:t xml:space="preserve">เมษายน </w:t>
      </w:r>
      <w:r w:rsidRPr="00F867BF">
        <w:rPr>
          <w:rFonts w:asciiTheme="majorBidi" w:hAnsiTheme="majorBidi" w:cstheme="majorBidi" w:hint="cs"/>
        </w:rPr>
        <w:t>256</w:t>
      </w:r>
      <w:r w:rsidRPr="00F867BF">
        <w:rPr>
          <w:rFonts w:asciiTheme="majorBidi" w:hAnsiTheme="majorBidi" w:cstheme="majorBidi"/>
        </w:rPr>
        <w:t>8</w:t>
      </w:r>
    </w:p>
    <w:p w14:paraId="73AA50FA" w14:textId="77777777" w:rsidR="00906359" w:rsidRPr="00F867BF" w:rsidRDefault="00906359" w:rsidP="00906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 w:hanging="567"/>
        <w:jc w:val="thaiDistribute"/>
      </w:pPr>
    </w:p>
    <w:p w14:paraId="6119C466" w14:textId="44E8B5D1" w:rsidR="00AF5B50" w:rsidRPr="00F867BF" w:rsidRDefault="00AF5B50" w:rsidP="00AF5B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9D6B18">
        <w:rPr>
          <w:rFonts w:asciiTheme="majorBidi" w:hAnsiTheme="majorBidi" w:cstheme="majorBidi" w:hint="cs"/>
          <w:spacing w:val="-2"/>
          <w:cs/>
        </w:rPr>
        <w:t xml:space="preserve">เมื่อวันที่ </w:t>
      </w:r>
      <w:r w:rsidRPr="009D6B18">
        <w:rPr>
          <w:rFonts w:asciiTheme="majorBidi" w:hAnsiTheme="majorBidi" w:cstheme="majorBidi" w:hint="cs"/>
          <w:spacing w:val="-2"/>
        </w:rPr>
        <w:t>1</w:t>
      </w:r>
      <w:r w:rsidRPr="009D6B18">
        <w:rPr>
          <w:rFonts w:asciiTheme="majorBidi" w:hAnsiTheme="majorBidi" w:cstheme="majorBidi"/>
          <w:spacing w:val="-2"/>
        </w:rPr>
        <w:t>8</w:t>
      </w:r>
      <w:r w:rsidRPr="009D6B18">
        <w:rPr>
          <w:rFonts w:asciiTheme="majorBidi" w:hAnsiTheme="majorBidi" w:cstheme="majorBidi" w:hint="cs"/>
          <w:spacing w:val="-2"/>
        </w:rPr>
        <w:t xml:space="preserve"> </w:t>
      </w:r>
      <w:r w:rsidRPr="009D6B18">
        <w:rPr>
          <w:rFonts w:asciiTheme="majorBidi" w:hAnsiTheme="majorBidi" w:cstheme="majorBidi" w:hint="cs"/>
          <w:spacing w:val="-2"/>
          <w:cs/>
        </w:rPr>
        <w:t xml:space="preserve">กุมภาพันธ์ </w:t>
      </w:r>
      <w:r w:rsidRPr="009D6B18">
        <w:rPr>
          <w:rFonts w:asciiTheme="majorBidi" w:hAnsiTheme="majorBidi" w:cstheme="majorBidi" w:hint="cs"/>
          <w:spacing w:val="-2"/>
        </w:rPr>
        <w:t>256</w:t>
      </w:r>
      <w:r w:rsidRPr="009D6B18">
        <w:rPr>
          <w:rFonts w:asciiTheme="majorBidi" w:hAnsiTheme="majorBidi" w:cstheme="majorBidi"/>
          <w:spacing w:val="-2"/>
        </w:rPr>
        <w:t>8</w:t>
      </w:r>
      <w:r w:rsidRPr="009D6B18">
        <w:rPr>
          <w:rFonts w:asciiTheme="majorBidi" w:hAnsiTheme="majorBidi" w:cstheme="majorBidi" w:hint="cs"/>
          <w:spacing w:val="-2"/>
        </w:rPr>
        <w:t xml:space="preserve"> </w:t>
      </w:r>
      <w:r w:rsidRPr="009D6B18">
        <w:rPr>
          <w:rFonts w:asciiTheme="majorBidi" w:hAnsiTheme="majorBidi" w:cstheme="majorBidi" w:hint="cs"/>
          <w:spacing w:val="-2"/>
          <w:cs/>
        </w:rPr>
        <w:t>ที่ประชุมคณะกรรมการของบริษัทบีบีจีไอ จำกัด (มหาชน</w:t>
      </w:r>
      <w:r w:rsidR="007076A2" w:rsidRPr="009D6B18">
        <w:rPr>
          <w:rFonts w:asciiTheme="majorBidi" w:hAnsiTheme="majorBidi" w:cstheme="majorBidi"/>
          <w:spacing w:val="-2"/>
        </w:rPr>
        <w:t xml:space="preserve">) </w:t>
      </w:r>
      <w:r w:rsidRPr="009D6B18">
        <w:rPr>
          <w:rFonts w:asciiTheme="majorBidi" w:hAnsiTheme="majorBidi" w:cstheme="majorBidi" w:hint="cs"/>
          <w:spacing w:val="-2"/>
          <w:cs/>
        </w:rPr>
        <w:t>ซึ่งเป็นบริษัทย่อยของ</w:t>
      </w:r>
      <w:r w:rsidR="005445C7" w:rsidRPr="009D6B18">
        <w:rPr>
          <w:rFonts w:asciiTheme="majorBidi" w:hAnsiTheme="majorBidi" w:cstheme="majorBidi" w:hint="cs"/>
          <w:spacing w:val="-2"/>
          <w:cs/>
        </w:rPr>
        <w:t>กลุ่ม</w:t>
      </w:r>
      <w:r w:rsidRPr="009D6B18">
        <w:rPr>
          <w:rFonts w:asciiTheme="majorBidi" w:hAnsiTheme="majorBidi" w:cstheme="majorBidi" w:hint="cs"/>
          <w:spacing w:val="-2"/>
          <w:cs/>
        </w:rPr>
        <w:t xml:space="preserve">บริษัท มีมติเห็นชอบให้เสนอที่ประชุมสามัญผู้ถือหุ้นเรื่องจ่ายเงินปันผลประจำปี </w:t>
      </w:r>
      <w:r w:rsidRPr="009D6B18">
        <w:rPr>
          <w:rFonts w:asciiTheme="majorBidi" w:hAnsiTheme="majorBidi" w:cstheme="majorBidi" w:hint="cs"/>
          <w:spacing w:val="-2"/>
        </w:rPr>
        <w:t>256</w:t>
      </w:r>
      <w:r w:rsidRPr="009D6B18">
        <w:rPr>
          <w:rFonts w:asciiTheme="majorBidi" w:hAnsiTheme="majorBidi" w:cstheme="majorBidi"/>
          <w:spacing w:val="-2"/>
        </w:rPr>
        <w:t>7</w:t>
      </w:r>
      <w:r w:rsidRPr="009D6B18">
        <w:rPr>
          <w:rFonts w:asciiTheme="majorBidi" w:hAnsiTheme="majorBidi" w:cstheme="majorBidi" w:hint="cs"/>
          <w:spacing w:val="-2"/>
        </w:rPr>
        <w:t xml:space="preserve"> </w:t>
      </w:r>
      <w:r w:rsidRPr="009D6B18">
        <w:rPr>
          <w:rFonts w:asciiTheme="majorBidi" w:hAnsiTheme="majorBidi" w:cstheme="majorBidi" w:hint="cs"/>
          <w:spacing w:val="-2"/>
          <w:cs/>
        </w:rPr>
        <w:t xml:space="preserve">ในอัตราหุ้นละ </w:t>
      </w:r>
      <w:r w:rsidR="008F5ECD" w:rsidRPr="009D6B18">
        <w:rPr>
          <w:rFonts w:asciiTheme="majorBidi" w:hAnsiTheme="majorBidi" w:cstheme="majorBidi"/>
          <w:spacing w:val="-2"/>
        </w:rPr>
        <w:t>0.10</w:t>
      </w:r>
      <w:r w:rsidRPr="00F867BF">
        <w:rPr>
          <w:rFonts w:asciiTheme="majorBidi" w:hAnsiTheme="majorBidi" w:cstheme="majorBidi" w:hint="cs"/>
          <w:spacing w:val="4"/>
        </w:rPr>
        <w:t xml:space="preserve"> </w:t>
      </w:r>
      <w:r w:rsidRPr="00F867BF">
        <w:rPr>
          <w:rFonts w:asciiTheme="majorBidi" w:hAnsiTheme="majorBidi" w:cstheme="majorBidi" w:hint="cs"/>
          <w:spacing w:val="4"/>
          <w:cs/>
        </w:rPr>
        <w:t>บาท</w:t>
      </w:r>
      <w:r w:rsidRPr="00F867BF">
        <w:rPr>
          <w:rFonts w:asciiTheme="majorBidi" w:hAnsiTheme="majorBidi" w:cstheme="majorBidi"/>
        </w:rPr>
        <w:t xml:space="preserve"> </w:t>
      </w:r>
      <w:r w:rsidRPr="00F867BF">
        <w:rPr>
          <w:rFonts w:asciiTheme="majorBidi" w:hAnsiTheme="majorBidi" w:cstheme="majorBidi" w:hint="cs"/>
          <w:spacing w:val="2"/>
          <w:cs/>
        </w:rPr>
        <w:t>ให้แก่ผู้ถือหุ้นเฉพาะผู้ที่มีสิทธิรับเงินปันผล ทั้งนี้การจ่ายเงินปันผลดังกล่าวขึ้นอยู่กับการอนุมัติจากที่ประชุมสามัญผู้</w:t>
      </w:r>
      <w:r w:rsidRPr="00F867BF">
        <w:rPr>
          <w:rFonts w:asciiTheme="majorBidi" w:hAnsiTheme="majorBidi" w:cstheme="majorBidi" w:hint="cs"/>
          <w:cs/>
        </w:rPr>
        <w:t xml:space="preserve">ถือหุ้นในวันที่ </w:t>
      </w:r>
      <w:r w:rsidR="002E2957" w:rsidRPr="00F867BF">
        <w:rPr>
          <w:rFonts w:asciiTheme="majorBidi" w:hAnsiTheme="majorBidi" w:cstheme="majorBidi"/>
        </w:rPr>
        <w:t>4</w:t>
      </w:r>
      <w:r w:rsidRPr="00F867BF">
        <w:rPr>
          <w:rFonts w:asciiTheme="majorBidi" w:hAnsiTheme="majorBidi" w:cstheme="majorBidi" w:hint="cs"/>
        </w:rPr>
        <w:t xml:space="preserve"> </w:t>
      </w:r>
      <w:r w:rsidRPr="00F867BF">
        <w:rPr>
          <w:rFonts w:asciiTheme="majorBidi" w:hAnsiTheme="majorBidi" w:cstheme="majorBidi" w:hint="cs"/>
          <w:cs/>
        </w:rPr>
        <w:t xml:space="preserve">เมษายน </w:t>
      </w:r>
      <w:r w:rsidRPr="00F867BF">
        <w:rPr>
          <w:rFonts w:asciiTheme="majorBidi" w:hAnsiTheme="majorBidi" w:cstheme="majorBidi" w:hint="cs"/>
        </w:rPr>
        <w:t>256</w:t>
      </w:r>
      <w:r w:rsidRPr="00F867BF">
        <w:rPr>
          <w:rFonts w:asciiTheme="majorBidi" w:hAnsiTheme="majorBidi" w:cstheme="majorBidi"/>
        </w:rPr>
        <w:t>8</w:t>
      </w:r>
    </w:p>
    <w:p w14:paraId="20EA4FC4" w14:textId="77777777" w:rsidR="00AF5B50" w:rsidRPr="00F867BF" w:rsidRDefault="00AF5B50" w:rsidP="00906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 w:hanging="567"/>
        <w:jc w:val="thaiDistribute"/>
      </w:pPr>
    </w:p>
    <w:p w14:paraId="30D284A6" w14:textId="77F43054" w:rsidR="00D65D1B" w:rsidRPr="00F867BF" w:rsidRDefault="00D65D1B" w:rsidP="00D65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F867BF">
        <w:rPr>
          <w:rFonts w:hint="cs"/>
          <w:cs/>
        </w:rPr>
        <w:t xml:space="preserve">เมื่อวันที่ </w:t>
      </w:r>
      <w:r w:rsidRPr="00F867BF">
        <w:rPr>
          <w:rFonts w:hint="cs"/>
        </w:rPr>
        <w:t xml:space="preserve">20 </w:t>
      </w:r>
      <w:r w:rsidRPr="00F867BF">
        <w:rPr>
          <w:rFonts w:hint="cs"/>
          <w:cs/>
        </w:rPr>
        <w:t xml:space="preserve">กุมภาพันธ์ </w:t>
      </w:r>
      <w:r w:rsidRPr="00F867BF">
        <w:rPr>
          <w:rFonts w:hint="cs"/>
        </w:rPr>
        <w:t>256</w:t>
      </w:r>
      <w:r w:rsidRPr="00F867BF">
        <w:t xml:space="preserve">8 </w:t>
      </w:r>
      <w:r w:rsidRPr="00F867BF">
        <w:rPr>
          <w:rFonts w:hint="cs"/>
          <w:cs/>
        </w:rPr>
        <w:t>ที่ประชุมคณะกรรมการของบริษัท บีซีพีจี จำกัด (มหาชน) ซึ่งเป็นบริษัทย่อยของ</w:t>
      </w:r>
      <w:r w:rsidRPr="00F867BF">
        <w:rPr>
          <w:rFonts w:asciiTheme="majorBidi" w:hAnsiTheme="majorBidi" w:cstheme="majorBidi" w:hint="cs"/>
          <w:cs/>
        </w:rPr>
        <w:t xml:space="preserve">บริษัท มีมติเห็นชอบให้เสนอที่ประชุมสามัญผู้ถือหุ้นเรื่องจ่ายเงินปันผลประจำปี </w:t>
      </w:r>
      <w:r w:rsidRPr="00F867BF">
        <w:rPr>
          <w:rFonts w:asciiTheme="majorBidi" w:hAnsiTheme="majorBidi" w:cstheme="majorBidi" w:hint="cs"/>
        </w:rPr>
        <w:t>256</w:t>
      </w:r>
      <w:r w:rsidRPr="00F867BF">
        <w:rPr>
          <w:rFonts w:asciiTheme="majorBidi" w:hAnsiTheme="majorBidi" w:cstheme="majorBidi"/>
        </w:rPr>
        <w:t>7</w:t>
      </w:r>
      <w:r w:rsidRPr="00F867BF">
        <w:rPr>
          <w:rFonts w:asciiTheme="majorBidi" w:hAnsiTheme="majorBidi" w:cstheme="majorBidi" w:hint="cs"/>
        </w:rPr>
        <w:t xml:space="preserve"> </w:t>
      </w:r>
      <w:r w:rsidRPr="00F867BF">
        <w:rPr>
          <w:rFonts w:asciiTheme="majorBidi" w:hAnsiTheme="majorBidi" w:cstheme="majorBidi" w:hint="cs"/>
          <w:cs/>
        </w:rPr>
        <w:t xml:space="preserve">ในอัตราหุ้นละ </w:t>
      </w:r>
      <w:r w:rsidR="00236ABA">
        <w:rPr>
          <w:rFonts w:asciiTheme="majorBidi" w:hAnsiTheme="majorBidi" w:cstheme="majorBidi"/>
        </w:rPr>
        <w:t>0.28</w:t>
      </w:r>
      <w:r w:rsidRPr="00F867BF">
        <w:rPr>
          <w:rFonts w:asciiTheme="majorBidi" w:hAnsiTheme="majorBidi" w:cstheme="majorBidi"/>
        </w:rPr>
        <w:t xml:space="preserve"> </w:t>
      </w:r>
      <w:r w:rsidRPr="00F867BF">
        <w:rPr>
          <w:rFonts w:asciiTheme="majorBidi" w:hAnsiTheme="majorBidi" w:cstheme="majorBidi" w:hint="cs"/>
          <w:cs/>
        </w:rPr>
        <w:t>บาท ซึ่งบริษัท</w:t>
      </w:r>
      <w:r w:rsidRPr="00F867BF">
        <w:rPr>
          <w:rFonts w:asciiTheme="majorBidi" w:hAnsiTheme="majorBidi" w:cstheme="majorBidi" w:hint="cs"/>
          <w:spacing w:val="-4"/>
          <w:cs/>
        </w:rPr>
        <w:t xml:space="preserve">ได้จ่ายเงินปันผลระหว่างกาลไปแล้วในอัตราหุ้นละ </w:t>
      </w:r>
      <w:r w:rsidRPr="00F867BF">
        <w:rPr>
          <w:rFonts w:asciiTheme="majorBidi" w:hAnsiTheme="majorBidi" w:cstheme="majorBidi"/>
          <w:spacing w:val="-4"/>
        </w:rPr>
        <w:t>0.10</w:t>
      </w:r>
      <w:r w:rsidRPr="00F867BF">
        <w:rPr>
          <w:rFonts w:asciiTheme="majorBidi" w:hAnsiTheme="majorBidi" w:cstheme="majorBidi" w:hint="cs"/>
          <w:spacing w:val="-4"/>
        </w:rPr>
        <w:t xml:space="preserve"> </w:t>
      </w:r>
      <w:r w:rsidRPr="00F867BF">
        <w:rPr>
          <w:rFonts w:asciiTheme="majorBidi" w:hAnsiTheme="majorBidi" w:cstheme="majorBidi" w:hint="cs"/>
          <w:spacing w:val="-4"/>
          <w:cs/>
        </w:rPr>
        <w:t xml:space="preserve">บาท และจะจ่ายเงินปันผลงวดสุดท้ายในอัตราหุ้นละ </w:t>
      </w:r>
      <w:r w:rsidR="00236ABA">
        <w:rPr>
          <w:rFonts w:asciiTheme="majorBidi" w:hAnsiTheme="majorBidi" w:cstheme="majorBidi"/>
          <w:spacing w:val="-4"/>
        </w:rPr>
        <w:t>0.18</w:t>
      </w:r>
      <w:r w:rsidRPr="00F867BF">
        <w:rPr>
          <w:rFonts w:asciiTheme="majorBidi" w:hAnsiTheme="majorBidi" w:cstheme="majorBidi" w:hint="cs"/>
        </w:rPr>
        <w:t xml:space="preserve"> </w:t>
      </w:r>
      <w:r w:rsidRPr="00F867BF">
        <w:rPr>
          <w:rFonts w:asciiTheme="majorBidi" w:hAnsiTheme="majorBidi" w:cstheme="majorBidi" w:hint="cs"/>
          <w:cs/>
        </w:rPr>
        <w:t xml:space="preserve">บาท </w:t>
      </w:r>
      <w:r w:rsidRPr="00F867BF">
        <w:rPr>
          <w:rFonts w:asciiTheme="majorBidi" w:hAnsiTheme="majorBidi" w:cstheme="majorBidi" w:hint="cs"/>
          <w:spacing w:val="2"/>
          <w:cs/>
        </w:rPr>
        <w:t>ให้แก่ผู้ถือหุ้นเฉพาะผู้ที่มีสิทธิรับเงินปันผล ทั้งนี้การจ่ายเงินปันผลดังกล่าวขึ้นอยู่กับการอนุมัติจากที่ประชุมสามัญผู้</w:t>
      </w:r>
      <w:r w:rsidRPr="00F867BF">
        <w:rPr>
          <w:rFonts w:asciiTheme="majorBidi" w:hAnsiTheme="majorBidi" w:cstheme="majorBidi" w:hint="cs"/>
          <w:cs/>
        </w:rPr>
        <w:t xml:space="preserve">ถือหุ้นในวันที่ </w:t>
      </w:r>
      <w:r w:rsidR="00516CD9" w:rsidRPr="00F867BF">
        <w:rPr>
          <w:rFonts w:asciiTheme="majorBidi" w:hAnsiTheme="majorBidi" w:cstheme="majorBidi"/>
        </w:rPr>
        <w:t>8</w:t>
      </w:r>
      <w:r w:rsidRPr="00F867BF">
        <w:rPr>
          <w:rFonts w:asciiTheme="majorBidi" w:hAnsiTheme="majorBidi" w:cstheme="majorBidi" w:hint="cs"/>
        </w:rPr>
        <w:t xml:space="preserve"> </w:t>
      </w:r>
      <w:r w:rsidRPr="00F867BF">
        <w:rPr>
          <w:rFonts w:asciiTheme="majorBidi" w:hAnsiTheme="majorBidi" w:cstheme="majorBidi" w:hint="cs"/>
          <w:cs/>
        </w:rPr>
        <w:t xml:space="preserve">เมษายน </w:t>
      </w:r>
      <w:r w:rsidRPr="00F867BF">
        <w:rPr>
          <w:rFonts w:asciiTheme="majorBidi" w:hAnsiTheme="majorBidi" w:cstheme="majorBidi" w:hint="cs"/>
        </w:rPr>
        <w:t>256</w:t>
      </w:r>
      <w:r w:rsidRPr="00F867BF">
        <w:rPr>
          <w:rFonts w:asciiTheme="majorBidi" w:hAnsiTheme="majorBidi" w:cstheme="majorBidi"/>
        </w:rPr>
        <w:t>8</w:t>
      </w:r>
    </w:p>
    <w:p w14:paraId="77C55593" w14:textId="3469AD52" w:rsidR="001C7E56" w:rsidRDefault="001C7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</w:rPr>
      </w:pPr>
    </w:p>
    <w:p w14:paraId="0FB04ED3" w14:textId="77777777" w:rsidR="002E35EC" w:rsidRPr="00F867BF" w:rsidRDefault="002E3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s/>
        </w:rPr>
      </w:pPr>
    </w:p>
    <w:p w14:paraId="4AE9C745" w14:textId="02119672" w:rsidR="00D35864" w:rsidRPr="00F867BF" w:rsidRDefault="00AF5B50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cs/>
        </w:rPr>
      </w:pPr>
      <w:r w:rsidRPr="00F867BF">
        <w:rPr>
          <w:rFonts w:asciiTheme="majorBidi" w:hAnsiTheme="majorBidi" w:cstheme="majorBidi" w:hint="cs"/>
          <w:i/>
          <w:iCs/>
          <w:cs/>
        </w:rPr>
        <w:lastRenderedPageBreak/>
        <w:t>เงินกู้ยืม</w:t>
      </w:r>
      <w:r w:rsidR="007F60DF" w:rsidRPr="00F867BF">
        <w:rPr>
          <w:rFonts w:asciiTheme="majorBidi" w:hAnsiTheme="majorBidi" w:cstheme="majorBidi" w:hint="cs"/>
          <w:i/>
          <w:iCs/>
          <w:cs/>
        </w:rPr>
        <w:t>และหุ้นกู้</w:t>
      </w:r>
    </w:p>
    <w:p w14:paraId="680D99F0" w14:textId="77777777" w:rsidR="00AF5B50" w:rsidRPr="00F867BF" w:rsidRDefault="00AF5B50" w:rsidP="00906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 w:hanging="567"/>
        <w:jc w:val="thaiDistribute"/>
      </w:pPr>
    </w:p>
    <w:p w14:paraId="52A5622B" w14:textId="6FD6D3D8" w:rsidR="001F4854" w:rsidRPr="00F867BF" w:rsidRDefault="005445C7" w:rsidP="00351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F867BF">
        <w:rPr>
          <w:rFonts w:asciiTheme="majorBidi" w:hAnsiTheme="majorBidi" w:cstheme="majorBidi"/>
          <w:cs/>
        </w:rPr>
        <w:t xml:space="preserve">เมื่อวันที่ </w:t>
      </w:r>
      <w:r w:rsidRPr="00F867BF">
        <w:rPr>
          <w:rFonts w:asciiTheme="majorBidi" w:hAnsiTheme="majorBidi" w:cstheme="majorBidi"/>
        </w:rPr>
        <w:t>14</w:t>
      </w:r>
      <w:r w:rsidRPr="00F867BF">
        <w:rPr>
          <w:rFonts w:asciiTheme="majorBidi" w:hAnsiTheme="majorBidi" w:cstheme="majorBidi"/>
          <w:cs/>
        </w:rPr>
        <w:t xml:space="preserve"> </w:t>
      </w:r>
      <w:r w:rsidRPr="00F867BF">
        <w:rPr>
          <w:rFonts w:asciiTheme="majorBidi" w:hAnsiTheme="majorBidi" w:cstheme="majorBidi" w:hint="cs"/>
          <w:cs/>
        </w:rPr>
        <w:t>กุมภาพันธ์</w:t>
      </w:r>
      <w:r w:rsidRPr="00F867BF">
        <w:rPr>
          <w:rFonts w:asciiTheme="majorBidi" w:hAnsiTheme="majorBidi" w:cstheme="majorBidi"/>
          <w:cs/>
        </w:rPr>
        <w:t xml:space="preserve"> </w:t>
      </w:r>
      <w:r w:rsidRPr="00F867BF">
        <w:rPr>
          <w:rFonts w:asciiTheme="majorBidi" w:hAnsiTheme="majorBidi" w:cstheme="majorBidi"/>
        </w:rPr>
        <w:t>2568</w:t>
      </w:r>
      <w:r w:rsidRPr="00F867BF">
        <w:rPr>
          <w:rFonts w:asciiTheme="majorBidi" w:hAnsiTheme="majorBidi" w:cstheme="majorBidi"/>
          <w:cs/>
        </w:rPr>
        <w:t xml:space="preserve"> </w:t>
      </w:r>
      <w:r w:rsidRPr="00F867BF">
        <w:rPr>
          <w:rFonts w:asciiTheme="majorBidi" w:hAnsiTheme="majorBidi" w:cstheme="majorBidi" w:hint="cs"/>
          <w:cs/>
        </w:rPr>
        <w:t xml:space="preserve">บริษัทได้ออกหุ้นกู้ ครั้งที่ </w:t>
      </w:r>
      <w:r w:rsidRPr="00F867BF">
        <w:rPr>
          <w:rFonts w:asciiTheme="majorBidi" w:hAnsiTheme="majorBidi" w:cstheme="majorBidi"/>
        </w:rPr>
        <w:t xml:space="preserve">1/2568 </w:t>
      </w:r>
      <w:r w:rsidRPr="00F867BF">
        <w:rPr>
          <w:rFonts w:asciiTheme="majorBidi" w:hAnsiTheme="majorBidi" w:cstheme="majorBidi" w:hint="cs"/>
          <w:cs/>
        </w:rPr>
        <w:t>ประเภทหุ้นกู้ดิจิตอล ไม่ด้อยสิทธิ ไม่มี</w:t>
      </w:r>
      <w:r w:rsidRPr="00F867BF">
        <w:rPr>
          <w:rFonts w:asciiTheme="majorBidi" w:hAnsiTheme="majorBidi" w:cstheme="majorBidi" w:hint="cs"/>
          <w:spacing w:val="2"/>
          <w:cs/>
        </w:rPr>
        <w:t xml:space="preserve">ประกัน และมีผู้แทนผู้ถือหุ้นกู้ </w:t>
      </w:r>
      <w:r w:rsidRPr="00F867BF">
        <w:rPr>
          <w:rFonts w:asciiTheme="majorBidi" w:hAnsiTheme="majorBidi" w:cstheme="majorBidi"/>
          <w:spacing w:val="2"/>
          <w:cs/>
        </w:rPr>
        <w:t xml:space="preserve">โดยมีมูลค่าที่ตราไว้หน่วยละ </w:t>
      </w:r>
      <w:r w:rsidRPr="00F867BF">
        <w:rPr>
          <w:rFonts w:asciiTheme="majorBidi" w:hAnsiTheme="majorBidi" w:cstheme="majorBidi"/>
          <w:spacing w:val="2"/>
        </w:rPr>
        <w:t>1,000</w:t>
      </w:r>
      <w:r w:rsidRPr="00F867BF">
        <w:rPr>
          <w:rFonts w:asciiTheme="majorBidi" w:hAnsiTheme="majorBidi" w:cstheme="majorBidi"/>
          <w:spacing w:val="2"/>
          <w:cs/>
        </w:rPr>
        <w:t xml:space="preserve"> บาท และมีกำหนดชำระดอกเบี้ยทุก </w:t>
      </w:r>
      <w:r w:rsidRPr="00F867BF">
        <w:rPr>
          <w:rFonts w:asciiTheme="majorBidi" w:hAnsiTheme="majorBidi" w:cstheme="majorBidi"/>
          <w:spacing w:val="2"/>
        </w:rPr>
        <w:t>6</w:t>
      </w:r>
      <w:r w:rsidRPr="00F867BF">
        <w:rPr>
          <w:rFonts w:asciiTheme="majorBidi" w:hAnsiTheme="majorBidi" w:cstheme="majorBidi"/>
          <w:spacing w:val="2"/>
          <w:cs/>
        </w:rPr>
        <w:t xml:space="preserve"> เดือน</w:t>
      </w:r>
      <w:r w:rsidRPr="00F867BF">
        <w:rPr>
          <w:rFonts w:asciiTheme="majorBidi" w:hAnsiTheme="majorBidi" w:cstheme="majorBidi" w:hint="cs"/>
          <w:spacing w:val="2"/>
          <w:cs/>
        </w:rPr>
        <w:t xml:space="preserve"> มูลค่าที่</w:t>
      </w:r>
      <w:r w:rsidRPr="00F867BF">
        <w:rPr>
          <w:rFonts w:asciiTheme="majorBidi" w:hAnsiTheme="majorBidi" w:cstheme="majorBidi" w:hint="cs"/>
          <w:cs/>
        </w:rPr>
        <w:t xml:space="preserve">ตราไว้รวมทั้งสิ้น </w:t>
      </w:r>
      <w:r w:rsidRPr="00F867BF">
        <w:rPr>
          <w:rFonts w:asciiTheme="majorBidi" w:hAnsiTheme="majorBidi" w:cstheme="majorBidi"/>
        </w:rPr>
        <w:t xml:space="preserve">3,000 </w:t>
      </w:r>
      <w:r w:rsidRPr="00F867BF">
        <w:rPr>
          <w:rFonts w:asciiTheme="majorBidi" w:hAnsiTheme="majorBidi" w:cstheme="majorBidi" w:hint="cs"/>
          <w:cs/>
        </w:rPr>
        <w:t>ล้านบาท</w:t>
      </w:r>
      <w:r w:rsidR="000110DF" w:rsidRPr="00F867BF">
        <w:rPr>
          <w:rFonts w:asciiTheme="majorBidi" w:hAnsiTheme="majorBidi" w:cstheme="majorBidi"/>
        </w:rPr>
        <w:t xml:space="preserve"> </w:t>
      </w:r>
      <w:r w:rsidR="002620AA" w:rsidRPr="00F867BF">
        <w:rPr>
          <w:rFonts w:hint="cs"/>
          <w:cs/>
          <w:lang w:val="en-GB"/>
        </w:rPr>
        <w:t>โดยมี</w:t>
      </w:r>
      <w:r w:rsidR="000110DF" w:rsidRPr="00F867BF">
        <w:rPr>
          <w:cs/>
          <w:lang w:val="en-GB"/>
        </w:rPr>
        <w:t xml:space="preserve">อายุ </w:t>
      </w:r>
      <w:r w:rsidR="000110DF" w:rsidRPr="00F867BF">
        <w:rPr>
          <w:rFonts w:asciiTheme="majorBidi" w:hAnsiTheme="majorBidi" w:cstheme="majorBidi"/>
          <w:spacing w:val="2"/>
        </w:rPr>
        <w:t>4</w:t>
      </w:r>
      <w:r w:rsidR="000110DF" w:rsidRPr="00F867BF">
        <w:rPr>
          <w:rFonts w:asciiTheme="majorBidi" w:hAnsiTheme="majorBidi" w:cstheme="majorBidi"/>
          <w:spacing w:val="2"/>
          <w:cs/>
        </w:rPr>
        <w:t xml:space="preserve"> ปี</w:t>
      </w:r>
      <w:r w:rsidR="002620AA" w:rsidRPr="00F867BF">
        <w:rPr>
          <w:rFonts w:asciiTheme="majorBidi" w:hAnsiTheme="majorBidi" w:cstheme="majorBidi"/>
          <w:spacing w:val="2"/>
        </w:rPr>
        <w:t xml:space="preserve"> </w:t>
      </w:r>
      <w:r w:rsidR="002620AA" w:rsidRPr="00F867BF">
        <w:rPr>
          <w:rFonts w:asciiTheme="majorBidi" w:hAnsiTheme="majorBidi" w:cstheme="majorBidi" w:hint="cs"/>
          <w:spacing w:val="2"/>
          <w:cs/>
        </w:rPr>
        <w:t>และ</w:t>
      </w:r>
      <w:r w:rsidR="002620AA" w:rsidRPr="00F867BF">
        <w:rPr>
          <w:rFonts w:asciiTheme="majorBidi" w:hAnsiTheme="majorBidi" w:cstheme="majorBidi"/>
          <w:spacing w:val="2"/>
          <w:cs/>
        </w:rPr>
        <w:t>อัตรา</w:t>
      </w:r>
      <w:r w:rsidR="002620AA" w:rsidRPr="00F867BF">
        <w:rPr>
          <w:cs/>
          <w:lang w:val="en-GB"/>
        </w:rPr>
        <w:t xml:space="preserve">ดอกเบี้ยร้อยละ </w:t>
      </w:r>
      <w:r w:rsidR="002620AA" w:rsidRPr="00F867BF">
        <w:rPr>
          <w:lang w:val="en-GB"/>
        </w:rPr>
        <w:t>3.15</w:t>
      </w:r>
      <w:r w:rsidR="002620AA" w:rsidRPr="00F867BF">
        <w:rPr>
          <w:cs/>
          <w:lang w:val="en-GB"/>
        </w:rPr>
        <w:t xml:space="preserve"> ต่อปี</w:t>
      </w:r>
    </w:p>
    <w:p w14:paraId="6D968753" w14:textId="77777777" w:rsidR="005445C7" w:rsidRPr="00F867BF" w:rsidRDefault="005445C7" w:rsidP="001C7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 w:hanging="567"/>
        <w:jc w:val="thaiDistribute"/>
      </w:pPr>
    </w:p>
    <w:p w14:paraId="31FF956C" w14:textId="5BCCE5CC" w:rsidR="007F61B4" w:rsidRPr="00F867BF" w:rsidRDefault="000110DF" w:rsidP="00011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eastAsia="Arial Unicode MS" w:hAnsiTheme="majorBidi"/>
        </w:rPr>
      </w:pPr>
      <w:r w:rsidRPr="00F867BF">
        <w:rPr>
          <w:rFonts w:asciiTheme="majorBidi" w:eastAsia="Arial Unicode MS" w:hAnsiTheme="majorBidi"/>
          <w:cs/>
        </w:rPr>
        <w:t xml:space="preserve">เมื่อวันที่ </w:t>
      </w:r>
      <w:r w:rsidR="00A306D5" w:rsidRPr="00F867BF">
        <w:rPr>
          <w:rFonts w:asciiTheme="majorBidi" w:eastAsia="Arial Unicode MS" w:hAnsiTheme="majorBidi"/>
        </w:rPr>
        <w:t>31</w:t>
      </w:r>
      <w:r w:rsidRPr="00F867BF">
        <w:rPr>
          <w:rFonts w:asciiTheme="majorBidi" w:eastAsia="Arial Unicode MS" w:hAnsiTheme="majorBidi"/>
          <w:cs/>
        </w:rPr>
        <w:t xml:space="preserve"> มกราคม</w:t>
      </w:r>
      <w:r w:rsidRPr="00F867BF">
        <w:rPr>
          <w:rFonts w:asciiTheme="majorBidi" w:eastAsia="Arial Unicode MS" w:hAnsiTheme="majorBidi" w:hint="cs"/>
          <w:cs/>
        </w:rPr>
        <w:t xml:space="preserve"> </w:t>
      </w:r>
      <w:r w:rsidR="00A306D5" w:rsidRPr="00F867BF">
        <w:rPr>
          <w:rFonts w:asciiTheme="majorBidi" w:eastAsia="Arial Unicode MS" w:hAnsiTheme="majorBidi"/>
        </w:rPr>
        <w:t>2568</w:t>
      </w:r>
      <w:r w:rsidRPr="00F867BF">
        <w:rPr>
          <w:rFonts w:asciiTheme="majorBidi" w:eastAsia="Arial Unicode MS" w:hAnsiTheme="majorBidi"/>
          <w:cs/>
        </w:rPr>
        <w:t xml:space="preserve"> บริษัท </w:t>
      </w:r>
      <w:r w:rsidRPr="00F867BF">
        <w:rPr>
          <w:rFonts w:asciiTheme="majorBidi" w:eastAsia="Arial Unicode MS" w:hAnsiTheme="majorBidi" w:hint="cs"/>
          <w:cs/>
        </w:rPr>
        <w:t>บางจาก ศรีราชา</w:t>
      </w:r>
      <w:r w:rsidRPr="00F867BF">
        <w:rPr>
          <w:rFonts w:asciiTheme="majorBidi" w:eastAsia="Arial Unicode MS" w:hAnsiTheme="majorBidi"/>
          <w:cs/>
        </w:rPr>
        <w:t xml:space="preserve"> จำกัด (มหาชน)</w:t>
      </w:r>
      <w:r w:rsidRPr="00F867BF">
        <w:rPr>
          <w:rFonts w:asciiTheme="majorBidi" w:eastAsia="Arial Unicode MS" w:hAnsiTheme="majorBidi" w:hint="cs"/>
          <w:cs/>
        </w:rPr>
        <w:t xml:space="preserve"> </w:t>
      </w:r>
      <w:r w:rsidR="002620AA" w:rsidRPr="00F867BF">
        <w:rPr>
          <w:rFonts w:asciiTheme="majorBidi" w:eastAsia="Arial Unicode MS" w:hAnsiTheme="majorBidi" w:hint="cs"/>
          <w:cs/>
        </w:rPr>
        <w:t xml:space="preserve">ซึ่งเป็นบริษัทย่อยของกลุ่มบริษัท </w:t>
      </w:r>
      <w:r w:rsidRPr="00F867BF">
        <w:rPr>
          <w:rFonts w:asciiTheme="majorBidi" w:eastAsia="Arial Unicode MS" w:hAnsiTheme="majorBidi"/>
          <w:cs/>
        </w:rPr>
        <w:t xml:space="preserve">ได้ออกหุ้นกู้ </w:t>
      </w:r>
      <w:r w:rsidRPr="00F867BF">
        <w:rPr>
          <w:rFonts w:asciiTheme="majorBidi" w:eastAsia="Arial Unicode MS" w:hAnsiTheme="majorBidi"/>
          <w:spacing w:val="2"/>
          <w:cs/>
        </w:rPr>
        <w:t xml:space="preserve">ครั้งที่ </w:t>
      </w:r>
      <w:r w:rsidR="00A306D5" w:rsidRPr="00F867BF">
        <w:rPr>
          <w:rFonts w:asciiTheme="majorBidi" w:eastAsia="Arial Unicode MS" w:hAnsiTheme="majorBidi"/>
          <w:spacing w:val="2"/>
        </w:rPr>
        <w:t>1/</w:t>
      </w:r>
      <w:r w:rsidR="00A306D5" w:rsidRPr="00F867BF">
        <w:rPr>
          <w:rFonts w:asciiTheme="majorBidi" w:eastAsia="Arial Unicode MS" w:hAnsiTheme="majorBidi" w:cstheme="majorBidi"/>
          <w:spacing w:val="2"/>
        </w:rPr>
        <w:t>2568</w:t>
      </w:r>
      <w:r w:rsidRPr="00F867BF">
        <w:rPr>
          <w:rFonts w:asciiTheme="majorBidi" w:eastAsia="Arial Unicode MS" w:hAnsiTheme="majorBidi" w:cstheme="majorBidi"/>
          <w:spacing w:val="2"/>
          <w:cs/>
        </w:rPr>
        <w:t xml:space="preserve"> </w:t>
      </w:r>
      <w:r w:rsidRPr="00F867BF">
        <w:rPr>
          <w:rFonts w:asciiTheme="majorBidi" w:eastAsia="Arial Unicode MS" w:hAnsiTheme="majorBidi"/>
          <w:spacing w:val="2"/>
          <w:cs/>
        </w:rPr>
        <w:t>ประเภทไม่ด้อยสิทธิ ไม่มีประกัน และมีผู้แทนผู้ถือหุ้นกู้</w:t>
      </w:r>
      <w:r w:rsidRPr="00F867BF">
        <w:rPr>
          <w:rFonts w:asciiTheme="majorBidi" w:eastAsia="Arial Unicode MS" w:hAnsiTheme="majorBidi" w:hint="cs"/>
          <w:spacing w:val="2"/>
          <w:cs/>
        </w:rPr>
        <w:t xml:space="preserve"> </w:t>
      </w:r>
      <w:r w:rsidRPr="00F867BF">
        <w:rPr>
          <w:rFonts w:asciiTheme="majorBidi" w:eastAsia="Arial Unicode MS" w:hAnsiTheme="majorBidi"/>
          <w:spacing w:val="2"/>
          <w:cs/>
        </w:rPr>
        <w:t xml:space="preserve">โดยมีมูลค่าที่ตราไว้หน่วยละ </w:t>
      </w:r>
      <w:r w:rsidR="00A306D5" w:rsidRPr="00F867BF">
        <w:rPr>
          <w:rFonts w:asciiTheme="majorBidi" w:eastAsia="Arial Unicode MS" w:hAnsiTheme="majorBidi"/>
          <w:spacing w:val="2"/>
        </w:rPr>
        <w:t>1,000</w:t>
      </w:r>
      <w:r w:rsidRPr="00F867BF">
        <w:rPr>
          <w:rFonts w:asciiTheme="majorBidi" w:eastAsia="Arial Unicode MS" w:hAnsiTheme="majorBidi"/>
          <w:spacing w:val="2"/>
          <w:cs/>
        </w:rPr>
        <w:t xml:space="preserve"> บาท</w:t>
      </w:r>
      <w:r w:rsidR="004B6CE6" w:rsidRPr="00F867BF">
        <w:rPr>
          <w:rFonts w:asciiTheme="majorBidi" w:eastAsia="Arial Unicode MS" w:hAnsiTheme="majorBidi"/>
          <w:spacing w:val="2"/>
        </w:rPr>
        <w:t xml:space="preserve"> </w:t>
      </w:r>
      <w:r w:rsidRPr="00F867BF">
        <w:rPr>
          <w:rFonts w:asciiTheme="majorBidi" w:eastAsia="Arial Unicode MS" w:hAnsiTheme="majorBidi"/>
          <w:spacing w:val="2"/>
          <w:cs/>
        </w:rPr>
        <w:t>มูล</w:t>
      </w:r>
      <w:r w:rsidRPr="00F867BF">
        <w:rPr>
          <w:rFonts w:asciiTheme="majorBidi" w:eastAsia="Arial Unicode MS" w:hAnsiTheme="majorBidi"/>
          <w:cs/>
        </w:rPr>
        <w:t xml:space="preserve">ค่าที่ตราไว้รวมทั้งสิ้น </w:t>
      </w:r>
      <w:r w:rsidR="00A306D5" w:rsidRPr="00F867BF">
        <w:rPr>
          <w:rFonts w:asciiTheme="majorBidi" w:eastAsia="Arial Unicode MS" w:hAnsiTheme="majorBidi"/>
        </w:rPr>
        <w:t>8,000</w:t>
      </w:r>
      <w:r w:rsidRPr="00F867BF">
        <w:rPr>
          <w:rFonts w:asciiTheme="majorBidi" w:eastAsia="Arial Unicode MS" w:hAnsiTheme="majorBidi"/>
          <w:cs/>
        </w:rPr>
        <w:t xml:space="preserve"> ล้าน</w:t>
      </w:r>
      <w:r w:rsidRPr="00F867BF">
        <w:rPr>
          <w:rFonts w:asciiTheme="majorBidi" w:eastAsia="Arial Unicode MS" w:hAnsiTheme="majorBidi" w:hint="cs"/>
          <w:cs/>
        </w:rPr>
        <w:t xml:space="preserve">บาท </w:t>
      </w:r>
      <w:r w:rsidRPr="00F867BF">
        <w:rPr>
          <w:rFonts w:asciiTheme="majorBidi" w:eastAsia="Arial Unicode MS" w:hAnsiTheme="majorBidi"/>
          <w:cs/>
        </w:rPr>
        <w:t xml:space="preserve">ซึ่งประกอบด้วย หุ้นกู้ อายุ </w:t>
      </w:r>
      <w:r w:rsidR="00A306D5" w:rsidRPr="00F867BF">
        <w:rPr>
          <w:rFonts w:asciiTheme="majorBidi" w:eastAsia="Arial Unicode MS" w:hAnsiTheme="majorBidi"/>
        </w:rPr>
        <w:t>3</w:t>
      </w:r>
      <w:r w:rsidRPr="00F867BF">
        <w:rPr>
          <w:rFonts w:asciiTheme="majorBidi" w:eastAsia="Arial Unicode MS" w:hAnsiTheme="majorBidi"/>
          <w:cs/>
        </w:rPr>
        <w:t xml:space="preserve"> ปี วงเงิน </w:t>
      </w:r>
      <w:r w:rsidR="00A306D5" w:rsidRPr="00F867BF">
        <w:rPr>
          <w:rFonts w:asciiTheme="majorBidi" w:eastAsia="Arial Unicode MS" w:hAnsiTheme="majorBidi"/>
        </w:rPr>
        <w:t>4,000</w:t>
      </w:r>
      <w:r w:rsidRPr="00F867BF">
        <w:rPr>
          <w:rFonts w:asciiTheme="majorBidi" w:eastAsia="Arial Unicode MS" w:hAnsiTheme="majorBidi"/>
          <w:cs/>
        </w:rPr>
        <w:t xml:space="preserve"> ล้านบาท อัตราดอกเบี้ยร้อยละ </w:t>
      </w:r>
      <w:r w:rsidR="00C340D1" w:rsidRPr="00F867BF">
        <w:rPr>
          <w:rFonts w:asciiTheme="majorBidi" w:eastAsia="Arial Unicode MS" w:hAnsiTheme="majorBidi"/>
        </w:rPr>
        <w:t>2.85</w:t>
      </w:r>
      <w:r w:rsidRPr="00F867BF">
        <w:rPr>
          <w:rFonts w:asciiTheme="majorBidi" w:eastAsia="Arial Unicode MS" w:hAnsiTheme="majorBidi"/>
          <w:cs/>
        </w:rPr>
        <w:t xml:space="preserve"> ต่อปี หุ้นกู้ อายุ </w:t>
      </w:r>
      <w:r w:rsidR="00C340D1" w:rsidRPr="00F867BF">
        <w:rPr>
          <w:rFonts w:asciiTheme="majorBidi" w:eastAsia="Arial Unicode MS" w:hAnsiTheme="majorBidi"/>
        </w:rPr>
        <w:t>5</w:t>
      </w:r>
      <w:r w:rsidRPr="00F867BF">
        <w:rPr>
          <w:rFonts w:asciiTheme="majorBidi" w:eastAsia="Arial Unicode MS" w:hAnsiTheme="majorBidi"/>
          <w:cs/>
        </w:rPr>
        <w:t xml:space="preserve"> ปี วงเงิน </w:t>
      </w:r>
      <w:r w:rsidR="00C340D1" w:rsidRPr="00F867BF">
        <w:rPr>
          <w:rFonts w:asciiTheme="majorBidi" w:eastAsia="Arial Unicode MS" w:hAnsiTheme="majorBidi"/>
        </w:rPr>
        <w:t>2,800</w:t>
      </w:r>
      <w:r w:rsidRPr="00F867BF">
        <w:rPr>
          <w:rFonts w:asciiTheme="majorBidi" w:eastAsia="Arial Unicode MS" w:hAnsiTheme="majorBidi"/>
          <w:cs/>
        </w:rPr>
        <w:t xml:space="preserve"> ล้านบาท อัตราดอกเบี้ยร้อยละ </w:t>
      </w:r>
      <w:r w:rsidR="00287369" w:rsidRPr="00F867BF">
        <w:rPr>
          <w:rFonts w:asciiTheme="majorBidi" w:eastAsia="Arial Unicode MS" w:hAnsiTheme="majorBidi"/>
        </w:rPr>
        <w:t>3.34</w:t>
      </w:r>
      <w:r w:rsidRPr="00F867BF">
        <w:rPr>
          <w:rFonts w:asciiTheme="majorBidi" w:eastAsia="Arial Unicode MS" w:hAnsiTheme="majorBidi"/>
          <w:cs/>
        </w:rPr>
        <w:t xml:space="preserve"> ต่อปี </w:t>
      </w:r>
      <w:r w:rsidRPr="00F867BF">
        <w:rPr>
          <w:rFonts w:asciiTheme="majorBidi" w:eastAsia="Arial Unicode MS" w:hAnsiTheme="majorBidi" w:hint="cs"/>
          <w:cs/>
        </w:rPr>
        <w:t>และ</w:t>
      </w:r>
      <w:r w:rsidRPr="00F867BF">
        <w:rPr>
          <w:rFonts w:asciiTheme="majorBidi" w:eastAsia="Arial Unicode MS" w:hAnsiTheme="majorBidi"/>
          <w:cs/>
        </w:rPr>
        <w:t xml:space="preserve">หุ้นกู้ อายุ </w:t>
      </w:r>
      <w:r w:rsidR="00061DB0" w:rsidRPr="00F867BF">
        <w:rPr>
          <w:rFonts w:asciiTheme="majorBidi" w:eastAsia="Arial Unicode MS" w:hAnsiTheme="majorBidi"/>
        </w:rPr>
        <w:t>10</w:t>
      </w:r>
      <w:r w:rsidRPr="00F867BF">
        <w:rPr>
          <w:rFonts w:asciiTheme="majorBidi" w:eastAsia="Arial Unicode MS" w:hAnsiTheme="majorBidi"/>
          <w:cs/>
        </w:rPr>
        <w:t xml:space="preserve"> ปี วงเงิน </w:t>
      </w:r>
      <w:r w:rsidR="00287369" w:rsidRPr="00F867BF">
        <w:rPr>
          <w:rFonts w:asciiTheme="majorBidi" w:eastAsia="Arial Unicode MS" w:hAnsiTheme="majorBidi"/>
        </w:rPr>
        <w:t xml:space="preserve">1,200 </w:t>
      </w:r>
      <w:r w:rsidRPr="00F867BF">
        <w:rPr>
          <w:rFonts w:asciiTheme="majorBidi" w:eastAsia="Arial Unicode MS" w:hAnsiTheme="majorBidi"/>
          <w:cs/>
        </w:rPr>
        <w:t xml:space="preserve">ล้านบาท อัตราดอกเบี้ยร้อยละ </w:t>
      </w:r>
      <w:r w:rsidR="00287369" w:rsidRPr="00F867BF">
        <w:rPr>
          <w:rFonts w:asciiTheme="majorBidi" w:eastAsia="Arial Unicode MS" w:hAnsiTheme="majorBidi"/>
        </w:rPr>
        <w:t>3.75</w:t>
      </w:r>
      <w:r w:rsidRPr="00F867BF">
        <w:rPr>
          <w:rFonts w:asciiTheme="majorBidi" w:eastAsia="Arial Unicode MS" w:hAnsiTheme="majorBidi"/>
          <w:cs/>
        </w:rPr>
        <w:t xml:space="preserve"> ต่อปี</w:t>
      </w:r>
    </w:p>
    <w:p w14:paraId="17BDA0C2" w14:textId="77777777" w:rsidR="00044B95" w:rsidRPr="00F867BF" w:rsidRDefault="00044B95" w:rsidP="001C7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 w:hanging="567"/>
        <w:jc w:val="thaiDistribute"/>
      </w:pPr>
    </w:p>
    <w:p w14:paraId="49A879CB" w14:textId="77777777" w:rsidR="00F1029A" w:rsidRPr="00F867BF" w:rsidRDefault="00F1029A" w:rsidP="00F10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eastAsia="Arial Unicode MS" w:hAnsiTheme="majorBidi"/>
          <w:i/>
          <w:iCs/>
          <w:cs/>
        </w:rPr>
      </w:pPr>
      <w:r w:rsidRPr="00F867BF">
        <w:rPr>
          <w:rFonts w:asciiTheme="majorBidi" w:eastAsia="Arial Unicode MS" w:hAnsiTheme="majorBidi"/>
          <w:i/>
          <w:iCs/>
        </w:rPr>
        <w:t>Impact Energy Asia Development Limited</w:t>
      </w:r>
    </w:p>
    <w:p w14:paraId="5F552D65" w14:textId="77777777" w:rsidR="00F1029A" w:rsidRPr="00F867BF" w:rsidRDefault="00F1029A" w:rsidP="001C7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 w:hanging="567"/>
        <w:jc w:val="thaiDistribute"/>
      </w:pPr>
    </w:p>
    <w:p w14:paraId="61BB74EC" w14:textId="1F5BF540" w:rsidR="00F1029A" w:rsidRPr="00F867BF" w:rsidRDefault="00F1029A" w:rsidP="00F10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eastAsia="Arial Unicode MS" w:hAnsiTheme="majorBidi"/>
        </w:rPr>
      </w:pPr>
      <w:r w:rsidRPr="00F867BF">
        <w:rPr>
          <w:rFonts w:asciiTheme="majorBidi" w:eastAsia="Arial Unicode MS" w:hAnsiTheme="majorBidi" w:hint="cs"/>
          <w:cs/>
        </w:rPr>
        <w:t xml:space="preserve">เมื่อวันที่ </w:t>
      </w:r>
      <w:r w:rsidRPr="00F867BF">
        <w:rPr>
          <w:rFonts w:asciiTheme="majorBidi" w:eastAsia="Arial Unicode MS" w:hAnsiTheme="majorBidi"/>
        </w:rPr>
        <w:t xml:space="preserve">13 </w:t>
      </w:r>
      <w:r w:rsidRPr="00F867BF">
        <w:rPr>
          <w:rFonts w:asciiTheme="majorBidi" w:eastAsia="Arial Unicode MS" w:hAnsiTheme="majorBidi" w:hint="cs"/>
          <w:cs/>
        </w:rPr>
        <w:t xml:space="preserve">กุมภาพันธ์ </w:t>
      </w:r>
      <w:r w:rsidRPr="00F867BF">
        <w:rPr>
          <w:rFonts w:asciiTheme="majorBidi" w:eastAsia="Arial Unicode MS" w:hAnsiTheme="majorBidi"/>
        </w:rPr>
        <w:t xml:space="preserve">2568 Impact Energy Asia Development Limited </w:t>
      </w:r>
      <w:r w:rsidRPr="00F867BF">
        <w:rPr>
          <w:rFonts w:asciiTheme="majorBidi" w:eastAsia="Arial Unicode MS" w:hAnsiTheme="majorBidi"/>
          <w:cs/>
        </w:rPr>
        <w:t xml:space="preserve">ซึ่งเป็นการร่วมค้าของ </w:t>
      </w:r>
      <w:r w:rsidRPr="00F867BF">
        <w:rPr>
          <w:rFonts w:asciiTheme="majorBidi" w:eastAsia="Arial Unicode MS" w:hAnsiTheme="majorBidi"/>
        </w:rPr>
        <w:t xml:space="preserve">Indochina Development and Operation Holdings Pte. Ltd. (“IDO”) </w:t>
      </w:r>
      <w:r w:rsidRPr="00F867BF">
        <w:rPr>
          <w:rFonts w:asciiTheme="majorBidi" w:eastAsia="Arial Unicode MS" w:hAnsiTheme="majorBidi"/>
          <w:cs/>
        </w:rPr>
        <w:t>ซึ่งเป็นบริษัทย่อยทาง</w:t>
      </w:r>
      <w:r w:rsidRPr="00F867BF">
        <w:rPr>
          <w:rFonts w:asciiTheme="majorBidi" w:eastAsia="Arial Unicode MS" w:hAnsiTheme="majorBidi" w:hint="cs"/>
          <w:cs/>
        </w:rPr>
        <w:t>อ้อม</w:t>
      </w:r>
      <w:r w:rsidRPr="00F867BF">
        <w:rPr>
          <w:rFonts w:asciiTheme="majorBidi" w:eastAsia="Arial Unicode MS" w:hAnsiTheme="majorBidi"/>
          <w:cs/>
        </w:rPr>
        <w:t>ของ</w:t>
      </w:r>
      <w:r w:rsidRPr="00F867BF">
        <w:rPr>
          <w:rFonts w:asciiTheme="majorBidi" w:eastAsia="Arial Unicode MS" w:hAnsiTheme="majorBidi" w:hint="cs"/>
          <w:cs/>
        </w:rPr>
        <w:t>กลุ่ม</w:t>
      </w:r>
      <w:r w:rsidRPr="00F867BF">
        <w:rPr>
          <w:rFonts w:asciiTheme="majorBidi" w:eastAsia="Arial Unicode MS" w:hAnsiTheme="majorBidi"/>
          <w:cs/>
        </w:rPr>
        <w:t>บริษัท</w:t>
      </w:r>
      <w:r w:rsidRPr="00F867BF">
        <w:rPr>
          <w:rFonts w:asciiTheme="majorBidi" w:eastAsia="Arial Unicode MS" w:hAnsiTheme="majorBidi" w:hint="cs"/>
          <w:cs/>
        </w:rPr>
        <w:t xml:space="preserve"> </w:t>
      </w:r>
      <w:r w:rsidRPr="00F867BF">
        <w:rPr>
          <w:rFonts w:asciiTheme="majorBidi" w:eastAsia="Arial Unicode MS" w:hAnsiTheme="majorBidi"/>
          <w:cs/>
        </w:rPr>
        <w:t xml:space="preserve">ได้เรียกชำระทุนจำนวน </w:t>
      </w:r>
      <w:r w:rsidRPr="00F867BF">
        <w:rPr>
          <w:rFonts w:asciiTheme="majorBidi" w:eastAsia="Arial Unicode MS" w:hAnsiTheme="majorBidi"/>
        </w:rPr>
        <w:t>14</w:t>
      </w:r>
      <w:r w:rsidRPr="00F867BF">
        <w:rPr>
          <w:rFonts w:asciiTheme="majorBidi" w:eastAsia="Arial Unicode MS" w:hAnsiTheme="majorBidi" w:hint="cs"/>
          <w:cs/>
        </w:rPr>
        <w:t xml:space="preserve"> </w:t>
      </w:r>
      <w:r w:rsidRPr="00F867BF">
        <w:rPr>
          <w:rFonts w:asciiTheme="majorBidi" w:eastAsia="Arial Unicode MS" w:hAnsiTheme="majorBidi"/>
          <w:cs/>
        </w:rPr>
        <w:t xml:space="preserve">ล้านเหรียญสหรัฐฯ ทั้งนี้ </w:t>
      </w:r>
      <w:r w:rsidRPr="00F867BF">
        <w:rPr>
          <w:rFonts w:asciiTheme="majorBidi" w:eastAsia="Arial Unicode MS" w:hAnsiTheme="majorBidi"/>
        </w:rPr>
        <w:t xml:space="preserve">IDO </w:t>
      </w:r>
      <w:r w:rsidRPr="00F867BF">
        <w:rPr>
          <w:rFonts w:asciiTheme="majorBidi" w:eastAsia="Arial Unicode MS" w:hAnsiTheme="majorBidi"/>
          <w:cs/>
        </w:rPr>
        <w:t xml:space="preserve">ได้ชำระค่าหุ้นร้อยละ </w:t>
      </w:r>
      <w:r w:rsidRPr="00F867BF">
        <w:rPr>
          <w:rFonts w:asciiTheme="majorBidi" w:eastAsia="Arial Unicode MS" w:hAnsiTheme="majorBidi"/>
        </w:rPr>
        <w:t xml:space="preserve">45 </w:t>
      </w:r>
      <w:r w:rsidRPr="00F867BF">
        <w:rPr>
          <w:rFonts w:asciiTheme="majorBidi" w:eastAsia="Arial Unicode MS" w:hAnsiTheme="majorBidi"/>
          <w:cs/>
        </w:rPr>
        <w:t>ของจำนวนดังกล่าวตามสัดส่วนการถือหุ้น</w:t>
      </w:r>
      <w:r w:rsidRPr="00F867BF">
        <w:rPr>
          <w:rFonts w:asciiTheme="majorBidi" w:eastAsia="Arial Unicode MS" w:hAnsiTheme="majorBidi"/>
        </w:rPr>
        <w:t xml:space="preserve"> </w:t>
      </w:r>
      <w:r w:rsidRPr="00F867BF">
        <w:rPr>
          <w:rFonts w:asciiTheme="majorBidi" w:eastAsia="Arial Unicode MS" w:hAnsiTheme="majorBidi"/>
          <w:cs/>
        </w:rPr>
        <w:t xml:space="preserve">คิดเป็นจำนวนเงิน </w:t>
      </w:r>
      <w:r w:rsidRPr="00F867BF">
        <w:rPr>
          <w:rFonts w:asciiTheme="majorBidi" w:eastAsia="Arial Unicode MS" w:hAnsiTheme="majorBidi"/>
        </w:rPr>
        <w:t xml:space="preserve">6 </w:t>
      </w:r>
      <w:r w:rsidRPr="00F867BF">
        <w:rPr>
          <w:rFonts w:asciiTheme="majorBidi" w:eastAsia="Arial Unicode MS" w:hAnsiTheme="majorBidi"/>
          <w:cs/>
        </w:rPr>
        <w:t xml:space="preserve">ล้านเหรียญสหรัฐฯ (ประมาณ </w:t>
      </w:r>
      <w:r w:rsidRPr="00F867BF">
        <w:rPr>
          <w:rFonts w:asciiTheme="majorBidi" w:eastAsia="Arial Unicode MS" w:hAnsiTheme="majorBidi"/>
        </w:rPr>
        <w:t xml:space="preserve">218 </w:t>
      </w:r>
      <w:r w:rsidRPr="00F867BF">
        <w:rPr>
          <w:rFonts w:asciiTheme="majorBidi" w:eastAsia="Arial Unicode MS" w:hAnsiTheme="majorBidi"/>
          <w:cs/>
        </w:rPr>
        <w:t>ล้านบาท)</w:t>
      </w:r>
    </w:p>
    <w:p w14:paraId="074272F9" w14:textId="752D1762" w:rsidR="00432E46" w:rsidRPr="00F867BF" w:rsidRDefault="00432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rial Unicode MS" w:hAnsiTheme="majorBidi"/>
          <w:i/>
          <w:iCs/>
          <w:cs/>
        </w:rPr>
      </w:pPr>
    </w:p>
    <w:p w14:paraId="1CC8E87B" w14:textId="36CB9FF7" w:rsidR="00AE04C2" w:rsidRPr="00F867BF" w:rsidRDefault="00AE04C2" w:rsidP="00976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eastAsia="Arial Unicode MS" w:hAnsiTheme="majorBidi"/>
          <w:i/>
          <w:iCs/>
        </w:rPr>
      </w:pPr>
      <w:r w:rsidRPr="00F867BF">
        <w:rPr>
          <w:rFonts w:asciiTheme="majorBidi" w:eastAsia="Arial Unicode MS" w:hAnsiTheme="majorBidi"/>
          <w:i/>
          <w:iCs/>
          <w:cs/>
        </w:rPr>
        <w:t>บริษัท ประทุมวันสมาร์ทดิสทริคท์คูลลิ่ง จำกัด</w:t>
      </w:r>
    </w:p>
    <w:p w14:paraId="6F1C4AB5" w14:textId="77777777" w:rsidR="00AE04C2" w:rsidRPr="00F867BF" w:rsidRDefault="00AE04C2" w:rsidP="001C7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 w:hanging="567"/>
        <w:jc w:val="thaiDistribute"/>
      </w:pPr>
    </w:p>
    <w:p w14:paraId="1172BE4B" w14:textId="43E165E6" w:rsidR="00460768" w:rsidRPr="00F867BF" w:rsidRDefault="00460768" w:rsidP="00AE0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eastAsia="Arial Unicode MS" w:hAnsiTheme="majorBidi"/>
        </w:rPr>
      </w:pPr>
      <w:r w:rsidRPr="00F867BF">
        <w:rPr>
          <w:rFonts w:asciiTheme="majorBidi" w:eastAsia="Arial Unicode MS" w:hAnsiTheme="majorBidi"/>
          <w:cs/>
        </w:rPr>
        <w:t xml:space="preserve">เมื่อวันที่ </w:t>
      </w:r>
      <w:r w:rsidRPr="00F867BF">
        <w:rPr>
          <w:rFonts w:asciiTheme="majorBidi" w:eastAsia="Arial Unicode MS" w:hAnsiTheme="majorBidi"/>
        </w:rPr>
        <w:t xml:space="preserve">14 </w:t>
      </w:r>
      <w:r w:rsidRPr="00F867BF">
        <w:rPr>
          <w:rFonts w:asciiTheme="majorBidi" w:eastAsia="Arial Unicode MS" w:hAnsiTheme="majorBidi" w:hint="cs"/>
          <w:cs/>
        </w:rPr>
        <w:t xml:space="preserve">กุมภาพันธ์ </w:t>
      </w:r>
      <w:r w:rsidRPr="00F867BF">
        <w:rPr>
          <w:rFonts w:asciiTheme="majorBidi" w:eastAsia="Arial Unicode MS" w:hAnsiTheme="majorBidi"/>
        </w:rPr>
        <w:t xml:space="preserve">2568 </w:t>
      </w:r>
      <w:r w:rsidRPr="00F867BF">
        <w:rPr>
          <w:rFonts w:asciiTheme="majorBidi" w:eastAsia="Arial Unicode MS" w:hAnsiTheme="majorBidi"/>
          <w:cs/>
        </w:rPr>
        <w:t>บริษัท ประทุมวันสมาร์ทดิสทริคท์คูลลิ่ง จำกัด</w:t>
      </w:r>
      <w:r w:rsidRPr="00F867BF">
        <w:rPr>
          <w:rFonts w:asciiTheme="majorBidi" w:eastAsia="Arial Unicode MS" w:hAnsiTheme="majorBidi" w:hint="cs"/>
          <w:cs/>
        </w:rPr>
        <w:t xml:space="preserve"> ซึ่งเป็นบริษัทย่อยของ</w:t>
      </w:r>
      <w:r w:rsidR="00976F6A" w:rsidRPr="00F867BF">
        <w:rPr>
          <w:rFonts w:asciiTheme="majorBidi" w:eastAsia="Arial Unicode MS" w:hAnsiTheme="majorBidi" w:hint="cs"/>
          <w:cs/>
        </w:rPr>
        <w:t>กลุ่ม</w:t>
      </w:r>
      <w:r w:rsidRPr="00F867BF">
        <w:rPr>
          <w:rFonts w:asciiTheme="majorBidi" w:eastAsia="Arial Unicode MS" w:hAnsiTheme="majorBidi" w:hint="cs"/>
          <w:cs/>
        </w:rPr>
        <w:t xml:space="preserve">บริษัท </w:t>
      </w:r>
      <w:r w:rsidRPr="00F867BF">
        <w:rPr>
          <w:rFonts w:asciiTheme="majorBidi" w:eastAsia="Arial Unicode MS" w:hAnsiTheme="majorBidi"/>
          <w:cs/>
        </w:rPr>
        <w:t>ได้เรียกชำระทุนหุ้นสามัญจำนวน</w:t>
      </w:r>
      <w:r w:rsidRPr="00F867BF">
        <w:rPr>
          <w:rFonts w:asciiTheme="majorBidi" w:eastAsia="Arial Unicode MS" w:hAnsiTheme="majorBidi"/>
        </w:rPr>
        <w:t xml:space="preserve"> 85 </w:t>
      </w:r>
      <w:r w:rsidRPr="00F867BF">
        <w:rPr>
          <w:rFonts w:asciiTheme="majorBidi" w:eastAsia="Arial Unicode MS" w:hAnsiTheme="majorBidi"/>
          <w:cs/>
        </w:rPr>
        <w:t>ล้านบาท และ</w:t>
      </w:r>
      <w:r w:rsidR="00D866DC" w:rsidRPr="00F867BF">
        <w:rPr>
          <w:rFonts w:asciiTheme="majorBidi" w:eastAsia="Arial Unicode MS" w:hAnsiTheme="majorBidi" w:hint="cs"/>
          <w:cs/>
        </w:rPr>
        <w:t xml:space="preserve">บริษัท บีซีพีจี จำกัด (มหาชน) </w:t>
      </w:r>
      <w:r w:rsidRPr="00F867BF">
        <w:rPr>
          <w:rFonts w:asciiTheme="majorBidi" w:eastAsia="Arial Unicode MS" w:hAnsiTheme="majorBidi"/>
          <w:cs/>
        </w:rPr>
        <w:t>ได้ชำระค่าหุ้นร้อยละ</w:t>
      </w:r>
      <w:r w:rsidRPr="00F867BF">
        <w:rPr>
          <w:rFonts w:asciiTheme="majorBidi" w:eastAsia="Arial Unicode MS" w:hAnsiTheme="majorBidi"/>
        </w:rPr>
        <w:t xml:space="preserve"> 51 </w:t>
      </w:r>
      <w:r w:rsidRPr="00F867BF">
        <w:rPr>
          <w:rFonts w:asciiTheme="majorBidi" w:eastAsia="Arial Unicode MS" w:hAnsiTheme="majorBidi"/>
          <w:cs/>
        </w:rPr>
        <w:t>ของจำนวนดังกล่าวตามสัดส่วนการถือหุ้น คิดเป็นจำนวนเงิน</w:t>
      </w:r>
      <w:r w:rsidRPr="00F867BF">
        <w:rPr>
          <w:rFonts w:asciiTheme="majorBidi" w:eastAsia="Arial Unicode MS" w:hAnsiTheme="majorBidi"/>
        </w:rPr>
        <w:t xml:space="preserve"> 43 </w:t>
      </w:r>
      <w:r w:rsidRPr="00F867BF">
        <w:rPr>
          <w:rFonts w:asciiTheme="majorBidi" w:eastAsia="Arial Unicode MS" w:hAnsiTheme="majorBidi"/>
          <w:cs/>
        </w:rPr>
        <w:t>ล้านบาท</w:t>
      </w:r>
    </w:p>
    <w:p w14:paraId="00F46C1E" w14:textId="2000A4DC" w:rsidR="001C7E56" w:rsidRPr="00F867BF" w:rsidRDefault="00333F6D" w:rsidP="00ED0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F867BF">
        <w:rPr>
          <w:rFonts w:eastAsia="Arial Unicode MS"/>
          <w:sz w:val="20"/>
          <w:szCs w:val="20"/>
        </w:rPr>
        <w:t> </w:t>
      </w:r>
    </w:p>
    <w:p w14:paraId="4EBC201B" w14:textId="2228989B" w:rsidR="002B06E2" w:rsidRDefault="002B06E2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6DD99295" w14:textId="77777777" w:rsidR="002E35EC" w:rsidRDefault="002E35EC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03C5777A" w14:textId="77777777" w:rsidR="002E35EC" w:rsidRDefault="002E35EC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13E500B1" w14:textId="77777777" w:rsidR="002E35EC" w:rsidRDefault="002E35EC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351D093A" w14:textId="77777777" w:rsidR="002E35EC" w:rsidRPr="00F867BF" w:rsidRDefault="002E35EC" w:rsidP="00F938F0">
      <w:pPr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</w:tblGrid>
      <w:tr w:rsidR="002B06E2" w:rsidRPr="00F867BF" w14:paraId="5D8E8E58" w14:textId="77777777" w:rsidTr="002E0279">
        <w:trPr>
          <w:jc w:val="center"/>
        </w:trPr>
        <w:tc>
          <w:tcPr>
            <w:tcW w:w="5940" w:type="dxa"/>
          </w:tcPr>
          <w:p w14:paraId="1E34758E" w14:textId="46AB41CA" w:rsidR="002B06E2" w:rsidRPr="00F867BF" w:rsidRDefault="002B06E2" w:rsidP="0094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 w:rsidRPr="00F867BF">
              <w:rPr>
                <w:i/>
                <w:iCs/>
              </w:rPr>
              <w:t>(</w:t>
            </w:r>
            <w:r w:rsidRPr="00F867BF">
              <w:rPr>
                <w:i/>
                <w:iCs/>
                <w:cs/>
              </w:rPr>
              <w:t>นายชัยวัฒน์ โควาวิสารัช)</w:t>
            </w:r>
          </w:p>
        </w:tc>
      </w:tr>
      <w:tr w:rsidR="002B06E2" w:rsidRPr="00D9551F" w14:paraId="20CE9964" w14:textId="77777777" w:rsidTr="002E0279">
        <w:trPr>
          <w:jc w:val="center"/>
        </w:trPr>
        <w:tc>
          <w:tcPr>
            <w:tcW w:w="5940" w:type="dxa"/>
          </w:tcPr>
          <w:p w14:paraId="7758B2C1" w14:textId="5C81F0A0" w:rsidR="002B06E2" w:rsidRPr="005E152D" w:rsidRDefault="002B06E2" w:rsidP="0094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 w:rsidRPr="00F867BF">
              <w:rPr>
                <w:i/>
                <w:iCs/>
                <w:cs/>
              </w:rPr>
              <w:t>ประธานเจ้าหน้าที่บริหาร</w:t>
            </w:r>
            <w:r w:rsidR="00F076B4" w:rsidRPr="00F867BF">
              <w:rPr>
                <w:rFonts w:hint="cs"/>
                <w:i/>
                <w:iCs/>
                <w:cs/>
              </w:rPr>
              <w:t>กลุ่มบริษัทบางจาก</w:t>
            </w:r>
            <w:r w:rsidRPr="00F867BF">
              <w:rPr>
                <w:i/>
                <w:iCs/>
                <w:cs/>
              </w:rPr>
              <w:t>และกรรมการผู้จัดการใหญ่</w:t>
            </w:r>
          </w:p>
        </w:tc>
      </w:tr>
    </w:tbl>
    <w:p w14:paraId="0A734243" w14:textId="77777777" w:rsidR="002B06E2" w:rsidRPr="0074466E" w:rsidRDefault="002B06E2" w:rsidP="00ED7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</w:pPr>
    </w:p>
    <w:sectPr w:rsidR="002B06E2" w:rsidRPr="0074466E" w:rsidSect="00FB5E1D"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BBFCD" w14:textId="77777777" w:rsidR="000E72C5" w:rsidRDefault="000E72C5">
      <w:r>
        <w:separator/>
      </w:r>
    </w:p>
    <w:p w14:paraId="59AA1468" w14:textId="77777777" w:rsidR="000E72C5" w:rsidRDefault="000E72C5"/>
  </w:endnote>
  <w:endnote w:type="continuationSeparator" w:id="0">
    <w:p w14:paraId="113DA10E" w14:textId="77777777" w:rsidR="000E72C5" w:rsidRDefault="000E72C5">
      <w:r>
        <w:continuationSeparator/>
      </w:r>
    </w:p>
    <w:p w14:paraId="04585E3F" w14:textId="77777777" w:rsidR="000E72C5" w:rsidRDefault="000E72C5"/>
  </w:endnote>
  <w:endnote w:type="continuationNotice" w:id="1">
    <w:p w14:paraId="03CFC8C3" w14:textId="77777777" w:rsidR="000E72C5" w:rsidRDefault="000E72C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supermarket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HSarabunNew">
    <w:panose1 w:val="00000000000000000000"/>
    <w:charset w:val="00"/>
    <w:family w:val="roman"/>
    <w:notTrueType/>
    <w:pitch w:val="default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2A1C2" w14:textId="403B88D2" w:rsidR="00F2573F" w:rsidRPr="00B36062" w:rsidRDefault="00F2573F" w:rsidP="00BF036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63"/>
      <w:jc w:val="center"/>
      <w:rPr>
        <w:rFonts w:ascii="Angsana New" w:hAnsi="Angsana New"/>
        <w:sz w:val="30"/>
        <w:szCs w:val="30"/>
      </w:rPr>
    </w:pPr>
    <w:r w:rsidRPr="00B36062">
      <w:rPr>
        <w:rFonts w:ascii="Angsana New" w:hAnsi="Angsana New"/>
        <w:sz w:val="30"/>
        <w:szCs w:val="30"/>
      </w:rPr>
      <w:fldChar w:fldCharType="begin"/>
    </w:r>
    <w:r w:rsidRPr="00B36062">
      <w:rPr>
        <w:rFonts w:ascii="Angsana New" w:hAnsi="Angsana New"/>
        <w:sz w:val="30"/>
        <w:szCs w:val="30"/>
      </w:rPr>
      <w:instrText xml:space="preserve"> PAGE   \</w:instrText>
    </w:r>
    <w:r w:rsidRPr="00B36062">
      <w:rPr>
        <w:rFonts w:ascii="Angsana New" w:hAnsi="Angsana New"/>
        <w:sz w:val="30"/>
        <w:szCs w:val="30"/>
        <w:cs/>
      </w:rPr>
      <w:instrText xml:space="preserve">* </w:instrText>
    </w:r>
    <w:r w:rsidRPr="00B36062">
      <w:rPr>
        <w:rFonts w:ascii="Angsana New" w:hAnsi="Angsana New"/>
        <w:sz w:val="30"/>
        <w:szCs w:val="30"/>
      </w:rPr>
      <w:instrText xml:space="preserve">MERGEFORMAT </w:instrText>
    </w:r>
    <w:r w:rsidRPr="00B3606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61</w:t>
    </w:r>
    <w:r w:rsidRPr="00B36062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0207E" w14:textId="440ECE2F" w:rsidR="00CC3C00" w:rsidRPr="00662190" w:rsidRDefault="006A63EC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262455290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08395B" w:rsidRPr="0066219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08395B" w:rsidRPr="0066219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08395B" w:rsidRPr="0066219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8395B" w:rsidRPr="0066219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08395B" w:rsidRPr="0066219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7D37E" w14:textId="41F53817" w:rsidR="00F2573F" w:rsidRPr="00F5234D" w:rsidRDefault="00F2573F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62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D6D11" w14:textId="67C11A4F" w:rsidR="00F2573F" w:rsidRPr="00F5234D" w:rsidRDefault="00F2573F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64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38302" w14:textId="57EE326D" w:rsidR="00F2573F" w:rsidRPr="00F5234D" w:rsidRDefault="00F2573F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69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AEF8B" w14:textId="18DDD323" w:rsidR="00F2573F" w:rsidRPr="00F5234D" w:rsidRDefault="00F2573F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5234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5234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5234D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82</w:t>
    </w:r>
    <w:r w:rsidRPr="00F5234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F44725A" w14:textId="77777777" w:rsidR="00F2573F" w:rsidRPr="00146F25" w:rsidRDefault="00F2573F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93AEB" w14:textId="79368F27" w:rsidR="00F2573F" w:rsidRPr="00116F0A" w:rsidRDefault="00F2573F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131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D9603D1" w14:textId="77777777" w:rsidR="00F2573F" w:rsidRPr="00146F25" w:rsidRDefault="00F2573F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9D9D9" w14:textId="77777777" w:rsidR="000E72C5" w:rsidRDefault="000E72C5"/>
  </w:footnote>
  <w:footnote w:type="continuationSeparator" w:id="0">
    <w:p w14:paraId="101AB03B" w14:textId="77777777" w:rsidR="000E72C5" w:rsidRDefault="000E72C5">
      <w:r>
        <w:continuationSeparator/>
      </w:r>
    </w:p>
    <w:p w14:paraId="6AE7815A" w14:textId="77777777" w:rsidR="000E72C5" w:rsidRDefault="000E72C5"/>
  </w:footnote>
  <w:footnote w:type="continuationNotice" w:id="1">
    <w:p w14:paraId="77D0A569" w14:textId="77777777" w:rsidR="000E72C5" w:rsidRDefault="000E72C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0D61A" w14:textId="77777777" w:rsidR="00F2573F" w:rsidRPr="00082132" w:rsidRDefault="00F2573F">
    <w:pPr>
      <w:pStyle w:val="Header"/>
      <w:rPr>
        <w:sz w:val="32"/>
        <w:szCs w:val="32"/>
      </w:rPr>
    </w:pPr>
  </w:p>
  <w:p w14:paraId="41A282C1" w14:textId="77777777" w:rsidR="00F2573F" w:rsidRPr="00082132" w:rsidRDefault="00F2573F">
    <w:pPr>
      <w:pStyle w:val="Header"/>
      <w:rPr>
        <w:sz w:val="32"/>
        <w:szCs w:val="32"/>
      </w:rPr>
    </w:pPr>
  </w:p>
  <w:p w14:paraId="127F01C1" w14:textId="77777777" w:rsidR="00F2573F" w:rsidRPr="00082132" w:rsidRDefault="00F2573F">
    <w:pPr>
      <w:pStyle w:val="Header"/>
      <w:rPr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1DD43" w14:textId="77777777" w:rsidR="00F2573F" w:rsidRDefault="00F2573F" w:rsidP="00D95D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5D249BA" w14:textId="77777777" w:rsidR="00F2573F" w:rsidRPr="00F47951" w:rsidRDefault="00F2573F" w:rsidP="00D95D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5F633E1C" w14:textId="6152C164" w:rsidR="00F2573F" w:rsidRPr="00A04AAB" w:rsidRDefault="00F2573F" w:rsidP="00D95D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 w:rsidR="004B0650">
      <w:rPr>
        <w:rFonts w:hint="cs"/>
        <w:b/>
        <w:bCs/>
        <w:sz w:val="32"/>
        <w:szCs w:val="32"/>
        <w:cs/>
      </w:rPr>
      <w:t>7</w:t>
    </w:r>
  </w:p>
  <w:p w14:paraId="7D529455" w14:textId="77777777" w:rsidR="00F2573F" w:rsidRDefault="00F2573F" w:rsidP="00632C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39F92" w14:textId="77777777" w:rsidR="00CC3C00" w:rsidRPr="00F47951" w:rsidRDefault="00CC3C0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058D7E1B" w14:textId="4EEE7E4D" w:rsidR="00CC3C00" w:rsidRPr="00F47951" w:rsidRDefault="00CC3C0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428DBD35" w14:textId="1ECD89C2" w:rsidR="00CC3C00" w:rsidRDefault="004B0650" w:rsidP="004B065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4872A1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>
      <w:rPr>
        <w:rFonts w:hint="cs"/>
        <w:b/>
        <w:bCs/>
        <w:sz w:val="32"/>
        <w:szCs w:val="32"/>
        <w:cs/>
      </w:rPr>
      <w:t>7</w:t>
    </w:r>
  </w:p>
  <w:p w14:paraId="1AEE9C4A" w14:textId="77777777" w:rsidR="004B0650" w:rsidRPr="004B0650" w:rsidRDefault="004B0650" w:rsidP="004B065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765A" w14:textId="77777777" w:rsidR="00F2573F" w:rsidRPr="00F47951" w:rsidRDefault="00F2573F" w:rsidP="00305D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07183177" w14:textId="77777777" w:rsidR="00F2573F" w:rsidRPr="00F47951" w:rsidRDefault="00F2573F" w:rsidP="00305D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462E62BE" w14:textId="34F7548F" w:rsidR="00F2573F" w:rsidRPr="009E7F0B" w:rsidRDefault="00F2573F" w:rsidP="00305DD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 w:rsidR="00D638C7">
      <w:rPr>
        <w:b/>
        <w:bCs/>
        <w:sz w:val="32"/>
        <w:szCs w:val="32"/>
      </w:rPr>
      <w:t>7</w:t>
    </w:r>
  </w:p>
  <w:p w14:paraId="7C8EFBEB" w14:textId="77777777" w:rsidR="00F2573F" w:rsidRPr="00305DDF" w:rsidRDefault="00F2573F" w:rsidP="001E7B57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01D2F" w14:textId="77777777" w:rsidR="00F2573F" w:rsidRDefault="00F2573F" w:rsidP="001D5C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A6C6201" w14:textId="77777777" w:rsidR="00F2573F" w:rsidRPr="00F47951" w:rsidRDefault="00F2573F" w:rsidP="001D5C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4AF8703E" w14:textId="5139105D" w:rsidR="00F2573F" w:rsidRDefault="00F2573F" w:rsidP="00434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 w:rsidR="00D638C7">
      <w:rPr>
        <w:b/>
        <w:bCs/>
        <w:sz w:val="32"/>
        <w:szCs w:val="32"/>
      </w:rPr>
      <w:t>7</w:t>
    </w:r>
  </w:p>
  <w:p w14:paraId="37F6D6FC" w14:textId="77777777" w:rsidR="00F2573F" w:rsidRPr="00434C4F" w:rsidRDefault="00F2573F" w:rsidP="00434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68B89" w14:textId="77777777" w:rsidR="00F2573F" w:rsidRDefault="00F2573F" w:rsidP="00CB16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B0400D4" w14:textId="77777777" w:rsidR="00F2573F" w:rsidRPr="00F47951" w:rsidRDefault="00F2573F" w:rsidP="00CB16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73A09ACE" w14:textId="797F28D5" w:rsidR="00F2573F" w:rsidRDefault="00F2573F" w:rsidP="00CB167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CB1675">
      <w:rPr>
        <w:rFonts w:ascii="Angsana New" w:hAnsi="Angsana New" w:hint="cs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Pr="00DE3F43">
      <w:rPr>
        <w:rFonts w:ascii="Angsana New" w:hAnsi="Angsana New"/>
        <w:bCs/>
        <w:sz w:val="32"/>
        <w:szCs w:val="32"/>
        <w:lang w:val="en-US" w:bidi="th-TH"/>
      </w:rPr>
      <w:t>31</w:t>
    </w:r>
    <w:r w:rsidRPr="00CB1675">
      <w:rPr>
        <w:rFonts w:ascii="Angsana New" w:hAnsi="Angsana New" w:hint="cs"/>
        <w:bCs/>
        <w:sz w:val="32"/>
        <w:szCs w:val="32"/>
        <w:cs/>
        <w:lang w:val="en-US" w:bidi="th-TH"/>
      </w:rPr>
      <w:t xml:space="preserve"> ธันวาคม </w:t>
    </w:r>
    <w:r w:rsidRPr="00DE3F43">
      <w:rPr>
        <w:rFonts w:ascii="Angsana New" w:hAnsi="Angsana New"/>
        <w:bCs/>
        <w:sz w:val="32"/>
        <w:szCs w:val="32"/>
        <w:lang w:val="en-US" w:bidi="th-TH"/>
      </w:rPr>
      <w:t>256</w:t>
    </w:r>
    <w:r w:rsidR="00246D3C">
      <w:rPr>
        <w:rFonts w:ascii="Angsana New" w:hAnsi="Angsana New" w:hint="cs"/>
        <w:bCs/>
        <w:sz w:val="32"/>
        <w:szCs w:val="32"/>
        <w:cs/>
        <w:lang w:val="en-US" w:bidi="th-TH"/>
      </w:rPr>
      <w:t>7</w:t>
    </w:r>
  </w:p>
  <w:p w14:paraId="735FD036" w14:textId="77777777" w:rsidR="00F2573F" w:rsidRPr="00CB1675" w:rsidRDefault="00F2573F" w:rsidP="00CB167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626B2" w14:textId="77777777" w:rsidR="00F2573F" w:rsidRDefault="00F2573F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047437F" w14:textId="77777777" w:rsidR="00F2573F" w:rsidRPr="00F47951" w:rsidRDefault="00F2573F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10083DFB" w14:textId="73621F96" w:rsidR="00F2573F" w:rsidRDefault="00F2573F" w:rsidP="004B065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 w:rsidR="004B0650">
      <w:rPr>
        <w:rFonts w:hint="cs"/>
        <w:b/>
        <w:bCs/>
        <w:sz w:val="32"/>
        <w:szCs w:val="32"/>
        <w:cs/>
      </w:rPr>
      <w:t>7</w:t>
    </w:r>
  </w:p>
  <w:p w14:paraId="617C50CB" w14:textId="77777777" w:rsidR="004B0650" w:rsidRPr="004B0650" w:rsidRDefault="004B0650" w:rsidP="004B065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59125" w14:textId="77777777" w:rsidR="00F2573F" w:rsidRDefault="00F2573F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96E23A9" w14:textId="77777777" w:rsidR="00F2573F" w:rsidRPr="00F47951" w:rsidRDefault="00F2573F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115B07E7" w14:textId="67CA5ACB" w:rsidR="00F2573F" w:rsidRDefault="00F2573F" w:rsidP="007854C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 w:rsidR="004B0650">
      <w:rPr>
        <w:rFonts w:hint="cs"/>
        <w:b/>
        <w:bCs/>
        <w:sz w:val="32"/>
        <w:szCs w:val="32"/>
        <w:cs/>
      </w:rPr>
      <w:t>7</w:t>
    </w:r>
  </w:p>
  <w:p w14:paraId="6C4AE5FB" w14:textId="77777777" w:rsidR="00F2573F" w:rsidRDefault="00F2573F" w:rsidP="007854C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43F03" w14:textId="77777777" w:rsidR="00F2573F" w:rsidRDefault="00F2573F" w:rsidP="00632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2652407D" w14:textId="77777777" w:rsidR="00F2573F" w:rsidRPr="00F47951" w:rsidRDefault="00F2573F" w:rsidP="00632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3C80D28D" w14:textId="6528AB45" w:rsidR="00F2573F" w:rsidRDefault="00F2573F" w:rsidP="00632C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 w:rsidR="004B0650">
      <w:rPr>
        <w:rFonts w:hint="cs"/>
        <w:b/>
        <w:bCs/>
        <w:sz w:val="32"/>
        <w:szCs w:val="32"/>
        <w:cs/>
      </w:rPr>
      <w:t>7</w:t>
    </w:r>
  </w:p>
  <w:p w14:paraId="351A4E94" w14:textId="77777777" w:rsidR="00F2573F" w:rsidRDefault="00F2573F" w:rsidP="00632C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01E8C" w14:textId="77777777" w:rsidR="00F2573F" w:rsidRDefault="00F2573F" w:rsidP="00BF58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4B0DEAA" w14:textId="77777777" w:rsidR="00F2573F" w:rsidRPr="00F47951" w:rsidRDefault="00F2573F" w:rsidP="00BF58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005AF8B4" w14:textId="5B1CFBFF" w:rsidR="00F2573F" w:rsidRDefault="00F2573F" w:rsidP="00434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 w:rsidR="004B0650">
      <w:rPr>
        <w:rFonts w:hint="cs"/>
        <w:b/>
        <w:bCs/>
        <w:sz w:val="32"/>
        <w:szCs w:val="32"/>
        <w:cs/>
      </w:rPr>
      <w:t>7</w:t>
    </w:r>
  </w:p>
  <w:p w14:paraId="3D03B5CE" w14:textId="77777777" w:rsidR="00F2573F" w:rsidRPr="00434C4F" w:rsidRDefault="00F2573F" w:rsidP="00434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4E33973"/>
    <w:multiLevelType w:val="hybridMultilevel"/>
    <w:tmpl w:val="C9147906"/>
    <w:lvl w:ilvl="0" w:tplc="7750D496">
      <w:start w:val="25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cs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4041BB"/>
    <w:multiLevelType w:val="hybridMultilevel"/>
    <w:tmpl w:val="D62AAD12"/>
    <w:lvl w:ilvl="0" w:tplc="6EA084DA">
      <w:start w:val="15"/>
      <w:numFmt w:val="thaiLetters"/>
      <w:lvlText w:val="(%1)"/>
      <w:lvlJc w:val="left"/>
      <w:pPr>
        <w:ind w:left="18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AE36AF9"/>
    <w:multiLevelType w:val="hybridMultilevel"/>
    <w:tmpl w:val="6474202E"/>
    <w:lvl w:ilvl="0" w:tplc="29645912">
      <w:start w:val="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C570CC1A"/>
    <w:lvl w:ilvl="0" w:tplc="765AD528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10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1" w15:restartNumberingAfterBreak="0">
    <w:nsid w:val="185C3160"/>
    <w:multiLevelType w:val="multilevel"/>
    <w:tmpl w:val="E092006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73251F1"/>
    <w:multiLevelType w:val="hybridMultilevel"/>
    <w:tmpl w:val="2868671A"/>
    <w:lvl w:ilvl="0" w:tplc="75D86D5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CFA2C18"/>
    <w:multiLevelType w:val="hybridMultilevel"/>
    <w:tmpl w:val="78BC2C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E7C11F0"/>
    <w:multiLevelType w:val="multilevel"/>
    <w:tmpl w:val="C95C4424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b w:val="0"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9" w15:restartNumberingAfterBreak="0">
    <w:nsid w:val="2FC56083"/>
    <w:multiLevelType w:val="hybridMultilevel"/>
    <w:tmpl w:val="A22AC5EE"/>
    <w:lvl w:ilvl="0" w:tplc="70E0C134">
      <w:start w:val="13"/>
      <w:numFmt w:val="thaiLetters"/>
      <w:lvlText w:val="(%1)"/>
      <w:lvlJc w:val="left"/>
      <w:pPr>
        <w:ind w:left="162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F71F93"/>
    <w:multiLevelType w:val="hybridMultilevel"/>
    <w:tmpl w:val="21749FDC"/>
    <w:lvl w:ilvl="0" w:tplc="6688D2E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F21038"/>
    <w:multiLevelType w:val="hybridMultilevel"/>
    <w:tmpl w:val="729433F2"/>
    <w:lvl w:ilvl="0" w:tplc="4BAC54CA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30"/>
        <w:szCs w:val="30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E4E7CF5"/>
    <w:multiLevelType w:val="hybridMultilevel"/>
    <w:tmpl w:val="9260E97A"/>
    <w:lvl w:ilvl="0" w:tplc="9C142F60">
      <w:start w:val="1"/>
      <w:numFmt w:val="decimal"/>
      <w:lvlText w:val="(%1)"/>
      <w:lvlJc w:val="left"/>
      <w:pPr>
        <w:ind w:left="907" w:hanging="360"/>
      </w:pPr>
      <w:rPr>
        <w:rFonts w:asciiTheme="majorBidi" w:hAnsiTheme="majorBidi" w:cstheme="majorBidi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3F4E597E"/>
    <w:multiLevelType w:val="hybridMultilevel"/>
    <w:tmpl w:val="4E127ADC"/>
    <w:lvl w:ilvl="0" w:tplc="2DC4046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A53C9C"/>
    <w:multiLevelType w:val="hybridMultilevel"/>
    <w:tmpl w:val="F0883CDA"/>
    <w:lvl w:ilvl="0" w:tplc="F5961458">
      <w:start w:val="1"/>
      <w:numFmt w:val="decimal"/>
      <w:lvlText w:val="%1"/>
      <w:lvlJc w:val="left"/>
      <w:pPr>
        <w:ind w:left="63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28" w15:restartNumberingAfterBreak="0">
    <w:nsid w:val="4C146537"/>
    <w:multiLevelType w:val="multilevel"/>
    <w:tmpl w:val="5F94503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 w15:restartNumberingAfterBreak="0">
    <w:nsid w:val="4ED9131F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4F135D2E"/>
    <w:multiLevelType w:val="hybridMultilevel"/>
    <w:tmpl w:val="C3146DE4"/>
    <w:lvl w:ilvl="0" w:tplc="4F28454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2" w15:restartNumberingAfterBreak="0">
    <w:nsid w:val="56181133"/>
    <w:multiLevelType w:val="multilevel"/>
    <w:tmpl w:val="D67AB252"/>
    <w:lvl w:ilvl="0">
      <w:start w:val="1"/>
      <w:numFmt w:val="decimal"/>
      <w:lvlText w:val="%1"/>
      <w:lvlJc w:val="left"/>
      <w:pPr>
        <w:tabs>
          <w:tab w:val="num" w:pos="2230"/>
        </w:tabs>
        <w:ind w:left="223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4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5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79406B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854080"/>
    <w:multiLevelType w:val="singleLevel"/>
    <w:tmpl w:val="5BB218DA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8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39" w15:restartNumberingAfterBreak="0">
    <w:nsid w:val="61054F4E"/>
    <w:multiLevelType w:val="hybridMultilevel"/>
    <w:tmpl w:val="4B241284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64E20BB7"/>
    <w:multiLevelType w:val="hybridMultilevel"/>
    <w:tmpl w:val="01EACFEA"/>
    <w:lvl w:ilvl="0" w:tplc="D0A49D9C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68084E3F"/>
    <w:multiLevelType w:val="hybridMultilevel"/>
    <w:tmpl w:val="22B28D04"/>
    <w:lvl w:ilvl="0" w:tplc="78061522">
      <w:start w:val="2"/>
      <w:numFmt w:val="bullet"/>
      <w:lvlText w:val="*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4" w15:restartNumberingAfterBreak="0">
    <w:nsid w:val="69826A7F"/>
    <w:multiLevelType w:val="hybridMultilevel"/>
    <w:tmpl w:val="DCF42D28"/>
    <w:lvl w:ilvl="0" w:tplc="05EED7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BFD2502"/>
    <w:multiLevelType w:val="hybridMultilevel"/>
    <w:tmpl w:val="FC247454"/>
    <w:lvl w:ilvl="0" w:tplc="40403CC2">
      <w:start w:val="25"/>
      <w:numFmt w:val="bullet"/>
      <w:lvlText w:val="-"/>
      <w:lvlJc w:val="left"/>
      <w:pPr>
        <w:ind w:left="450" w:hanging="360"/>
      </w:pPr>
      <w:rPr>
        <w:rFonts w:ascii="Angsana New" w:eastAsia="Calibri" w:hAnsi="Angsana New" w:cs="Angsana New" w:hint="cs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6D5D47A6"/>
    <w:multiLevelType w:val="hybridMultilevel"/>
    <w:tmpl w:val="B100B8F0"/>
    <w:lvl w:ilvl="0" w:tplc="5B4499DC">
      <w:start w:val="1"/>
      <w:numFmt w:val="bullet"/>
      <w:lvlText w:val="-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50" w15:restartNumberingAfterBreak="0">
    <w:nsid w:val="76B66770"/>
    <w:multiLevelType w:val="hybridMultilevel"/>
    <w:tmpl w:val="1D9074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52" w15:restartNumberingAfterBreak="0">
    <w:nsid w:val="7BEA22F8"/>
    <w:multiLevelType w:val="hybridMultilevel"/>
    <w:tmpl w:val="50367812"/>
    <w:lvl w:ilvl="0" w:tplc="21B8E12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3" w15:restartNumberingAfterBreak="0">
    <w:nsid w:val="7C743095"/>
    <w:multiLevelType w:val="hybridMultilevel"/>
    <w:tmpl w:val="F6BC193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4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5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5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773355021">
    <w:abstractNumId w:val="21"/>
  </w:num>
  <w:num w:numId="2" w16cid:durableId="290088615">
    <w:abstractNumId w:val="18"/>
  </w:num>
  <w:num w:numId="3" w16cid:durableId="2077777724">
    <w:abstractNumId w:val="26"/>
  </w:num>
  <w:num w:numId="4" w16cid:durableId="1221985027">
    <w:abstractNumId w:val="9"/>
  </w:num>
  <w:num w:numId="5" w16cid:durableId="1814827140">
    <w:abstractNumId w:val="22"/>
  </w:num>
  <w:num w:numId="6" w16cid:durableId="1990353802">
    <w:abstractNumId w:val="14"/>
  </w:num>
  <w:num w:numId="7" w16cid:durableId="991524231">
    <w:abstractNumId w:val="13"/>
  </w:num>
  <w:num w:numId="8" w16cid:durableId="426998486">
    <w:abstractNumId w:val="43"/>
  </w:num>
  <w:num w:numId="9" w16cid:durableId="140313882">
    <w:abstractNumId w:val="27"/>
  </w:num>
  <w:num w:numId="10" w16cid:durableId="1946837556">
    <w:abstractNumId w:val="33"/>
  </w:num>
  <w:num w:numId="11" w16cid:durableId="2048527464">
    <w:abstractNumId w:val="17"/>
  </w:num>
  <w:num w:numId="12" w16cid:durableId="96756537">
    <w:abstractNumId w:val="47"/>
  </w:num>
  <w:num w:numId="13" w16cid:durableId="2051689525">
    <w:abstractNumId w:val="49"/>
  </w:num>
  <w:num w:numId="14" w16cid:durableId="538392654">
    <w:abstractNumId w:val="3"/>
  </w:num>
  <w:num w:numId="15" w16cid:durableId="1511869320">
    <w:abstractNumId w:val="54"/>
  </w:num>
  <w:num w:numId="16" w16cid:durableId="119226629">
    <w:abstractNumId w:val="4"/>
  </w:num>
  <w:num w:numId="17" w16cid:durableId="15079925">
    <w:abstractNumId w:val="31"/>
  </w:num>
  <w:num w:numId="18" w16cid:durableId="1220825796">
    <w:abstractNumId w:val="38"/>
  </w:num>
  <w:num w:numId="19" w16cid:durableId="1072242637">
    <w:abstractNumId w:val="15"/>
  </w:num>
  <w:num w:numId="20" w16cid:durableId="37053100">
    <w:abstractNumId w:val="39"/>
  </w:num>
  <w:num w:numId="21" w16cid:durableId="2035840272">
    <w:abstractNumId w:val="7"/>
  </w:num>
  <w:num w:numId="22" w16cid:durableId="467554149">
    <w:abstractNumId w:val="8"/>
  </w:num>
  <w:num w:numId="23" w16cid:durableId="1713458602">
    <w:abstractNumId w:val="35"/>
  </w:num>
  <w:num w:numId="24" w16cid:durableId="517159954">
    <w:abstractNumId w:val="48"/>
  </w:num>
  <w:num w:numId="25" w16cid:durableId="128400075">
    <w:abstractNumId w:val="39"/>
  </w:num>
  <w:num w:numId="26" w16cid:durableId="1313682794">
    <w:abstractNumId w:val="29"/>
  </w:num>
  <w:num w:numId="27" w16cid:durableId="2143573440">
    <w:abstractNumId w:val="30"/>
  </w:num>
  <w:num w:numId="28" w16cid:durableId="790369348">
    <w:abstractNumId w:val="25"/>
  </w:num>
  <w:num w:numId="29" w16cid:durableId="589120645">
    <w:abstractNumId w:val="6"/>
  </w:num>
  <w:num w:numId="30" w16cid:durableId="94786321">
    <w:abstractNumId w:val="11"/>
  </w:num>
  <w:num w:numId="31" w16cid:durableId="131095364">
    <w:abstractNumId w:val="19"/>
  </w:num>
  <w:num w:numId="32" w16cid:durableId="429467526">
    <w:abstractNumId w:val="46"/>
  </w:num>
  <w:num w:numId="33" w16cid:durableId="1313943629">
    <w:abstractNumId w:val="16"/>
  </w:num>
  <w:num w:numId="34" w16cid:durableId="1539387826">
    <w:abstractNumId w:val="24"/>
  </w:num>
  <w:num w:numId="35" w16cid:durableId="1191919152">
    <w:abstractNumId w:val="5"/>
  </w:num>
  <w:num w:numId="36" w16cid:durableId="1350256335">
    <w:abstractNumId w:val="55"/>
  </w:num>
  <w:num w:numId="37" w16cid:durableId="181361486">
    <w:abstractNumId w:val="2"/>
  </w:num>
  <w:num w:numId="38" w16cid:durableId="224878001">
    <w:abstractNumId w:val="56"/>
  </w:num>
  <w:num w:numId="39" w16cid:durableId="70667120">
    <w:abstractNumId w:val="28"/>
  </w:num>
  <w:num w:numId="40" w16cid:durableId="103767334">
    <w:abstractNumId w:val="51"/>
  </w:num>
  <w:num w:numId="41" w16cid:durableId="1112239389">
    <w:abstractNumId w:val="1"/>
  </w:num>
  <w:num w:numId="42" w16cid:durableId="2071341608">
    <w:abstractNumId w:val="40"/>
  </w:num>
  <w:num w:numId="43" w16cid:durableId="1137183015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1733575756">
    <w:abstractNumId w:val="0"/>
    <w:lvlOverride w:ilvl="0">
      <w:startOverride w:val="1"/>
    </w:lvlOverride>
  </w:num>
  <w:num w:numId="45" w16cid:durableId="2006467256">
    <w:abstractNumId w:val="45"/>
  </w:num>
  <w:num w:numId="46" w16cid:durableId="1355424380">
    <w:abstractNumId w:val="12"/>
  </w:num>
  <w:num w:numId="47" w16cid:durableId="1114636391">
    <w:abstractNumId w:val="37"/>
  </w:num>
  <w:num w:numId="48" w16cid:durableId="2019652613">
    <w:abstractNumId w:val="36"/>
  </w:num>
  <w:num w:numId="49" w16cid:durableId="527522647">
    <w:abstractNumId w:val="53"/>
  </w:num>
  <w:num w:numId="50" w16cid:durableId="1077676221">
    <w:abstractNumId w:val="41"/>
  </w:num>
  <w:num w:numId="51" w16cid:durableId="913397937">
    <w:abstractNumId w:val="20"/>
  </w:num>
  <w:num w:numId="52" w16cid:durableId="1831752701">
    <w:abstractNumId w:val="23"/>
  </w:num>
  <w:num w:numId="53" w16cid:durableId="2142768728">
    <w:abstractNumId w:val="34"/>
  </w:num>
  <w:num w:numId="54" w16cid:durableId="697318860">
    <w:abstractNumId w:val="50"/>
  </w:num>
  <w:num w:numId="55" w16cid:durableId="112015907">
    <w:abstractNumId w:val="44"/>
  </w:num>
  <w:num w:numId="56" w16cid:durableId="1697267105">
    <w:abstractNumId w:val="52"/>
  </w:num>
  <w:num w:numId="57" w16cid:durableId="1127234575">
    <w:abstractNumId w:val="10"/>
  </w:num>
  <w:num w:numId="58" w16cid:durableId="17505430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2118479847">
    <w:abstractNumId w:val="4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2B5"/>
    <w:rsid w:val="00000534"/>
    <w:rsid w:val="000007FE"/>
    <w:rsid w:val="00000A4B"/>
    <w:rsid w:val="00000AA0"/>
    <w:rsid w:val="00000E7A"/>
    <w:rsid w:val="00001236"/>
    <w:rsid w:val="0000124E"/>
    <w:rsid w:val="0000125A"/>
    <w:rsid w:val="00001303"/>
    <w:rsid w:val="0000147F"/>
    <w:rsid w:val="000014F2"/>
    <w:rsid w:val="000019FE"/>
    <w:rsid w:val="00001B5A"/>
    <w:rsid w:val="00001C68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BC0"/>
    <w:rsid w:val="00002C1E"/>
    <w:rsid w:val="00002C54"/>
    <w:rsid w:val="00002DA3"/>
    <w:rsid w:val="00002F05"/>
    <w:rsid w:val="00002F84"/>
    <w:rsid w:val="0000305B"/>
    <w:rsid w:val="000030A1"/>
    <w:rsid w:val="000030AC"/>
    <w:rsid w:val="0000326A"/>
    <w:rsid w:val="00003361"/>
    <w:rsid w:val="00003588"/>
    <w:rsid w:val="000035CD"/>
    <w:rsid w:val="0000389B"/>
    <w:rsid w:val="000039A2"/>
    <w:rsid w:val="000039E0"/>
    <w:rsid w:val="00003B6B"/>
    <w:rsid w:val="00003BA4"/>
    <w:rsid w:val="00003C28"/>
    <w:rsid w:val="00003D7D"/>
    <w:rsid w:val="000040D7"/>
    <w:rsid w:val="0000410F"/>
    <w:rsid w:val="00004476"/>
    <w:rsid w:val="00004692"/>
    <w:rsid w:val="00004723"/>
    <w:rsid w:val="00004739"/>
    <w:rsid w:val="00004801"/>
    <w:rsid w:val="000048E2"/>
    <w:rsid w:val="00004CB5"/>
    <w:rsid w:val="00004D22"/>
    <w:rsid w:val="00004DE8"/>
    <w:rsid w:val="00004E6C"/>
    <w:rsid w:val="00004F45"/>
    <w:rsid w:val="0000505B"/>
    <w:rsid w:val="0000510D"/>
    <w:rsid w:val="00005463"/>
    <w:rsid w:val="0000554D"/>
    <w:rsid w:val="000056E4"/>
    <w:rsid w:val="00005949"/>
    <w:rsid w:val="0000594B"/>
    <w:rsid w:val="0000595B"/>
    <w:rsid w:val="000059E9"/>
    <w:rsid w:val="00005ABE"/>
    <w:rsid w:val="00005B3E"/>
    <w:rsid w:val="00005B5E"/>
    <w:rsid w:val="00005BAB"/>
    <w:rsid w:val="00005CEC"/>
    <w:rsid w:val="00005F4E"/>
    <w:rsid w:val="00005FCD"/>
    <w:rsid w:val="00006111"/>
    <w:rsid w:val="00006129"/>
    <w:rsid w:val="00006172"/>
    <w:rsid w:val="000061E3"/>
    <w:rsid w:val="0000628F"/>
    <w:rsid w:val="0000688B"/>
    <w:rsid w:val="00006B7A"/>
    <w:rsid w:val="00006CAA"/>
    <w:rsid w:val="00006D38"/>
    <w:rsid w:val="00007051"/>
    <w:rsid w:val="00007163"/>
    <w:rsid w:val="0000717C"/>
    <w:rsid w:val="0000722C"/>
    <w:rsid w:val="0000757B"/>
    <w:rsid w:val="0000764F"/>
    <w:rsid w:val="00007829"/>
    <w:rsid w:val="00007A6E"/>
    <w:rsid w:val="00007B57"/>
    <w:rsid w:val="00007C39"/>
    <w:rsid w:val="00007EED"/>
    <w:rsid w:val="00007FD6"/>
    <w:rsid w:val="0001007D"/>
    <w:rsid w:val="00010384"/>
    <w:rsid w:val="000106B0"/>
    <w:rsid w:val="000108FA"/>
    <w:rsid w:val="00010A3F"/>
    <w:rsid w:val="00010C6F"/>
    <w:rsid w:val="00010CCE"/>
    <w:rsid w:val="00010CF9"/>
    <w:rsid w:val="00010D81"/>
    <w:rsid w:val="00010DB5"/>
    <w:rsid w:val="00011011"/>
    <w:rsid w:val="000110DF"/>
    <w:rsid w:val="0001122B"/>
    <w:rsid w:val="00011320"/>
    <w:rsid w:val="0001142A"/>
    <w:rsid w:val="00011433"/>
    <w:rsid w:val="000116BF"/>
    <w:rsid w:val="0001177A"/>
    <w:rsid w:val="0001186C"/>
    <w:rsid w:val="0001192B"/>
    <w:rsid w:val="00011958"/>
    <w:rsid w:val="0001218C"/>
    <w:rsid w:val="000122D3"/>
    <w:rsid w:val="000123B1"/>
    <w:rsid w:val="0001249E"/>
    <w:rsid w:val="000124CF"/>
    <w:rsid w:val="000125F9"/>
    <w:rsid w:val="00012607"/>
    <w:rsid w:val="0001261F"/>
    <w:rsid w:val="00012848"/>
    <w:rsid w:val="0001285B"/>
    <w:rsid w:val="00012D7D"/>
    <w:rsid w:val="00012EA7"/>
    <w:rsid w:val="00012F70"/>
    <w:rsid w:val="00013025"/>
    <w:rsid w:val="000130F6"/>
    <w:rsid w:val="0001315E"/>
    <w:rsid w:val="0001364C"/>
    <w:rsid w:val="000136E2"/>
    <w:rsid w:val="00013762"/>
    <w:rsid w:val="000139FC"/>
    <w:rsid w:val="00013ACC"/>
    <w:rsid w:val="00013D04"/>
    <w:rsid w:val="00013E7A"/>
    <w:rsid w:val="00013EDF"/>
    <w:rsid w:val="0001409D"/>
    <w:rsid w:val="000141AB"/>
    <w:rsid w:val="000141FB"/>
    <w:rsid w:val="00014263"/>
    <w:rsid w:val="00014696"/>
    <w:rsid w:val="00014C90"/>
    <w:rsid w:val="00015057"/>
    <w:rsid w:val="000150E6"/>
    <w:rsid w:val="000154D2"/>
    <w:rsid w:val="00015545"/>
    <w:rsid w:val="00015608"/>
    <w:rsid w:val="00015931"/>
    <w:rsid w:val="00015C52"/>
    <w:rsid w:val="00015D9B"/>
    <w:rsid w:val="00015F69"/>
    <w:rsid w:val="00016373"/>
    <w:rsid w:val="000163E4"/>
    <w:rsid w:val="000164D1"/>
    <w:rsid w:val="000164E6"/>
    <w:rsid w:val="00016549"/>
    <w:rsid w:val="000165E9"/>
    <w:rsid w:val="0001671C"/>
    <w:rsid w:val="00016761"/>
    <w:rsid w:val="000168AF"/>
    <w:rsid w:val="00016AC9"/>
    <w:rsid w:val="00016CAF"/>
    <w:rsid w:val="00016D97"/>
    <w:rsid w:val="00016F57"/>
    <w:rsid w:val="00016FB4"/>
    <w:rsid w:val="00017772"/>
    <w:rsid w:val="0001787C"/>
    <w:rsid w:val="000179F5"/>
    <w:rsid w:val="00017A4A"/>
    <w:rsid w:val="00017A79"/>
    <w:rsid w:val="00017DD0"/>
    <w:rsid w:val="00017E43"/>
    <w:rsid w:val="0002002C"/>
    <w:rsid w:val="000203B7"/>
    <w:rsid w:val="0002055E"/>
    <w:rsid w:val="00020E94"/>
    <w:rsid w:val="00020ED0"/>
    <w:rsid w:val="0002111C"/>
    <w:rsid w:val="000213CB"/>
    <w:rsid w:val="000213FB"/>
    <w:rsid w:val="0002172B"/>
    <w:rsid w:val="00021848"/>
    <w:rsid w:val="000219C5"/>
    <w:rsid w:val="00021DAE"/>
    <w:rsid w:val="00021E1F"/>
    <w:rsid w:val="00021F40"/>
    <w:rsid w:val="0002200D"/>
    <w:rsid w:val="0002217B"/>
    <w:rsid w:val="000223B4"/>
    <w:rsid w:val="00022542"/>
    <w:rsid w:val="000226AD"/>
    <w:rsid w:val="0002286D"/>
    <w:rsid w:val="0002290B"/>
    <w:rsid w:val="000229FA"/>
    <w:rsid w:val="00022CF8"/>
    <w:rsid w:val="00022D3E"/>
    <w:rsid w:val="00022E7E"/>
    <w:rsid w:val="00022F1B"/>
    <w:rsid w:val="00022FC2"/>
    <w:rsid w:val="00023310"/>
    <w:rsid w:val="0002344A"/>
    <w:rsid w:val="0002378F"/>
    <w:rsid w:val="00023926"/>
    <w:rsid w:val="00023999"/>
    <w:rsid w:val="00023CE6"/>
    <w:rsid w:val="00023EAA"/>
    <w:rsid w:val="00023F16"/>
    <w:rsid w:val="0002400A"/>
    <w:rsid w:val="000240D5"/>
    <w:rsid w:val="0002410E"/>
    <w:rsid w:val="0002429E"/>
    <w:rsid w:val="0002452E"/>
    <w:rsid w:val="00024585"/>
    <w:rsid w:val="00024654"/>
    <w:rsid w:val="000246A2"/>
    <w:rsid w:val="00024751"/>
    <w:rsid w:val="00024953"/>
    <w:rsid w:val="000249F5"/>
    <w:rsid w:val="00024A3B"/>
    <w:rsid w:val="00024AA1"/>
    <w:rsid w:val="00024B3C"/>
    <w:rsid w:val="00024E70"/>
    <w:rsid w:val="00024EEB"/>
    <w:rsid w:val="00025322"/>
    <w:rsid w:val="000256A5"/>
    <w:rsid w:val="000256AC"/>
    <w:rsid w:val="0002581D"/>
    <w:rsid w:val="00025941"/>
    <w:rsid w:val="00026098"/>
    <w:rsid w:val="000260F9"/>
    <w:rsid w:val="0002616A"/>
    <w:rsid w:val="00026177"/>
    <w:rsid w:val="000261E9"/>
    <w:rsid w:val="000263E6"/>
    <w:rsid w:val="0002655C"/>
    <w:rsid w:val="000265EF"/>
    <w:rsid w:val="0002666D"/>
    <w:rsid w:val="000266D7"/>
    <w:rsid w:val="0002678A"/>
    <w:rsid w:val="00026A6D"/>
    <w:rsid w:val="00026AF3"/>
    <w:rsid w:val="00026B1E"/>
    <w:rsid w:val="00026E4E"/>
    <w:rsid w:val="00026EA9"/>
    <w:rsid w:val="0002738D"/>
    <w:rsid w:val="000276EF"/>
    <w:rsid w:val="000277B2"/>
    <w:rsid w:val="00027963"/>
    <w:rsid w:val="00027B8A"/>
    <w:rsid w:val="000300E6"/>
    <w:rsid w:val="0003016C"/>
    <w:rsid w:val="00030318"/>
    <w:rsid w:val="00030344"/>
    <w:rsid w:val="00030354"/>
    <w:rsid w:val="0003053C"/>
    <w:rsid w:val="000305E9"/>
    <w:rsid w:val="0003062D"/>
    <w:rsid w:val="000306DC"/>
    <w:rsid w:val="0003078C"/>
    <w:rsid w:val="000307B1"/>
    <w:rsid w:val="00030904"/>
    <w:rsid w:val="00030925"/>
    <w:rsid w:val="00030B4C"/>
    <w:rsid w:val="00030B64"/>
    <w:rsid w:val="00030FB5"/>
    <w:rsid w:val="00031008"/>
    <w:rsid w:val="000312C2"/>
    <w:rsid w:val="000316C8"/>
    <w:rsid w:val="00031AA5"/>
    <w:rsid w:val="00031F70"/>
    <w:rsid w:val="00032196"/>
    <w:rsid w:val="000323D6"/>
    <w:rsid w:val="0003243F"/>
    <w:rsid w:val="0003248D"/>
    <w:rsid w:val="000326CD"/>
    <w:rsid w:val="00032745"/>
    <w:rsid w:val="00032956"/>
    <w:rsid w:val="00032BEF"/>
    <w:rsid w:val="000331F7"/>
    <w:rsid w:val="00033203"/>
    <w:rsid w:val="000333FB"/>
    <w:rsid w:val="000338F1"/>
    <w:rsid w:val="00033968"/>
    <w:rsid w:val="00033A4B"/>
    <w:rsid w:val="00033C00"/>
    <w:rsid w:val="00033EFB"/>
    <w:rsid w:val="00034191"/>
    <w:rsid w:val="000343CB"/>
    <w:rsid w:val="000344FF"/>
    <w:rsid w:val="0003450E"/>
    <w:rsid w:val="00034599"/>
    <w:rsid w:val="000345BF"/>
    <w:rsid w:val="00034627"/>
    <w:rsid w:val="00034694"/>
    <w:rsid w:val="000346E6"/>
    <w:rsid w:val="00034A4C"/>
    <w:rsid w:val="00034AE1"/>
    <w:rsid w:val="00034F9C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E7E"/>
    <w:rsid w:val="00035FFA"/>
    <w:rsid w:val="000362DD"/>
    <w:rsid w:val="000362F5"/>
    <w:rsid w:val="000362F7"/>
    <w:rsid w:val="000363FC"/>
    <w:rsid w:val="00036500"/>
    <w:rsid w:val="00036584"/>
    <w:rsid w:val="000366A4"/>
    <w:rsid w:val="00036764"/>
    <w:rsid w:val="000369F7"/>
    <w:rsid w:val="00036AC0"/>
    <w:rsid w:val="00036B3C"/>
    <w:rsid w:val="00036EED"/>
    <w:rsid w:val="00037275"/>
    <w:rsid w:val="00037315"/>
    <w:rsid w:val="0003733F"/>
    <w:rsid w:val="0003735E"/>
    <w:rsid w:val="00037418"/>
    <w:rsid w:val="00037685"/>
    <w:rsid w:val="000376DB"/>
    <w:rsid w:val="000378EA"/>
    <w:rsid w:val="00037A7C"/>
    <w:rsid w:val="00037A89"/>
    <w:rsid w:val="00037CA4"/>
    <w:rsid w:val="00037E4D"/>
    <w:rsid w:val="0004013F"/>
    <w:rsid w:val="00040306"/>
    <w:rsid w:val="0004032A"/>
    <w:rsid w:val="00040444"/>
    <w:rsid w:val="0004049C"/>
    <w:rsid w:val="000407E2"/>
    <w:rsid w:val="000407E9"/>
    <w:rsid w:val="00040D85"/>
    <w:rsid w:val="00040E63"/>
    <w:rsid w:val="00040F1D"/>
    <w:rsid w:val="00041074"/>
    <w:rsid w:val="0004126D"/>
    <w:rsid w:val="00041280"/>
    <w:rsid w:val="000415A4"/>
    <w:rsid w:val="000417E5"/>
    <w:rsid w:val="00041842"/>
    <w:rsid w:val="0004186C"/>
    <w:rsid w:val="000419DC"/>
    <w:rsid w:val="00041B35"/>
    <w:rsid w:val="00041C82"/>
    <w:rsid w:val="00042017"/>
    <w:rsid w:val="00042225"/>
    <w:rsid w:val="0004238C"/>
    <w:rsid w:val="000423D5"/>
    <w:rsid w:val="00042B23"/>
    <w:rsid w:val="00042CCD"/>
    <w:rsid w:val="00042DDD"/>
    <w:rsid w:val="00042EDE"/>
    <w:rsid w:val="00042F74"/>
    <w:rsid w:val="00042FCA"/>
    <w:rsid w:val="000431F0"/>
    <w:rsid w:val="00043332"/>
    <w:rsid w:val="0004346A"/>
    <w:rsid w:val="00043495"/>
    <w:rsid w:val="000434F1"/>
    <w:rsid w:val="000435B5"/>
    <w:rsid w:val="0004361D"/>
    <w:rsid w:val="00043851"/>
    <w:rsid w:val="00043972"/>
    <w:rsid w:val="00043A03"/>
    <w:rsid w:val="00043AE9"/>
    <w:rsid w:val="00043B68"/>
    <w:rsid w:val="00043F68"/>
    <w:rsid w:val="0004432D"/>
    <w:rsid w:val="00044464"/>
    <w:rsid w:val="00044509"/>
    <w:rsid w:val="0004454A"/>
    <w:rsid w:val="00044834"/>
    <w:rsid w:val="00044A31"/>
    <w:rsid w:val="00044A7F"/>
    <w:rsid w:val="00044B95"/>
    <w:rsid w:val="00044BDD"/>
    <w:rsid w:val="00044D8E"/>
    <w:rsid w:val="0004515E"/>
    <w:rsid w:val="00045309"/>
    <w:rsid w:val="000454B2"/>
    <w:rsid w:val="000454C9"/>
    <w:rsid w:val="00045617"/>
    <w:rsid w:val="000457A2"/>
    <w:rsid w:val="000457D0"/>
    <w:rsid w:val="00045947"/>
    <w:rsid w:val="000459B7"/>
    <w:rsid w:val="00045A16"/>
    <w:rsid w:val="00045A1B"/>
    <w:rsid w:val="00045B2B"/>
    <w:rsid w:val="00046013"/>
    <w:rsid w:val="00046416"/>
    <w:rsid w:val="0004642F"/>
    <w:rsid w:val="00046AD3"/>
    <w:rsid w:val="00046C02"/>
    <w:rsid w:val="00046E6D"/>
    <w:rsid w:val="0004758E"/>
    <w:rsid w:val="000476D9"/>
    <w:rsid w:val="000478BC"/>
    <w:rsid w:val="000478DE"/>
    <w:rsid w:val="00047A2E"/>
    <w:rsid w:val="00047CAE"/>
    <w:rsid w:val="00047DAD"/>
    <w:rsid w:val="00047F02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0E82"/>
    <w:rsid w:val="000512E2"/>
    <w:rsid w:val="000513FB"/>
    <w:rsid w:val="00051417"/>
    <w:rsid w:val="000515BF"/>
    <w:rsid w:val="000516C5"/>
    <w:rsid w:val="00051A6D"/>
    <w:rsid w:val="00051A98"/>
    <w:rsid w:val="00052035"/>
    <w:rsid w:val="00052421"/>
    <w:rsid w:val="00052448"/>
    <w:rsid w:val="000525A0"/>
    <w:rsid w:val="000525D7"/>
    <w:rsid w:val="000527B3"/>
    <w:rsid w:val="000528E4"/>
    <w:rsid w:val="0005292B"/>
    <w:rsid w:val="00052A2E"/>
    <w:rsid w:val="00052BDB"/>
    <w:rsid w:val="00052C03"/>
    <w:rsid w:val="00052C85"/>
    <w:rsid w:val="0005305C"/>
    <w:rsid w:val="00053104"/>
    <w:rsid w:val="000532CB"/>
    <w:rsid w:val="00053816"/>
    <w:rsid w:val="00053859"/>
    <w:rsid w:val="00053A37"/>
    <w:rsid w:val="00053C1C"/>
    <w:rsid w:val="00053C23"/>
    <w:rsid w:val="00053DA9"/>
    <w:rsid w:val="00053E16"/>
    <w:rsid w:val="00053F33"/>
    <w:rsid w:val="00054433"/>
    <w:rsid w:val="00054590"/>
    <w:rsid w:val="000546F1"/>
    <w:rsid w:val="00054741"/>
    <w:rsid w:val="0005497B"/>
    <w:rsid w:val="00054A5D"/>
    <w:rsid w:val="00054AA8"/>
    <w:rsid w:val="00054ADB"/>
    <w:rsid w:val="00054CDA"/>
    <w:rsid w:val="00054E0E"/>
    <w:rsid w:val="000551D6"/>
    <w:rsid w:val="00055359"/>
    <w:rsid w:val="000553B4"/>
    <w:rsid w:val="0005542F"/>
    <w:rsid w:val="00055729"/>
    <w:rsid w:val="000558C4"/>
    <w:rsid w:val="00055944"/>
    <w:rsid w:val="0005597D"/>
    <w:rsid w:val="00055AD4"/>
    <w:rsid w:val="00055B4F"/>
    <w:rsid w:val="00055D4A"/>
    <w:rsid w:val="00055DC9"/>
    <w:rsid w:val="00055DCD"/>
    <w:rsid w:val="0005619E"/>
    <w:rsid w:val="000561CA"/>
    <w:rsid w:val="00056606"/>
    <w:rsid w:val="00056A2E"/>
    <w:rsid w:val="00056A46"/>
    <w:rsid w:val="00056A53"/>
    <w:rsid w:val="00056FDB"/>
    <w:rsid w:val="000570B0"/>
    <w:rsid w:val="000571A9"/>
    <w:rsid w:val="000574CB"/>
    <w:rsid w:val="000575BC"/>
    <w:rsid w:val="0005798F"/>
    <w:rsid w:val="00057A44"/>
    <w:rsid w:val="00057B54"/>
    <w:rsid w:val="00057CCC"/>
    <w:rsid w:val="00057D3B"/>
    <w:rsid w:val="00057DE3"/>
    <w:rsid w:val="00057DE5"/>
    <w:rsid w:val="00057E1B"/>
    <w:rsid w:val="00057E9A"/>
    <w:rsid w:val="000600BB"/>
    <w:rsid w:val="00060161"/>
    <w:rsid w:val="00060335"/>
    <w:rsid w:val="00060496"/>
    <w:rsid w:val="000604E4"/>
    <w:rsid w:val="00060709"/>
    <w:rsid w:val="00060DFD"/>
    <w:rsid w:val="00060E24"/>
    <w:rsid w:val="00061325"/>
    <w:rsid w:val="000614C7"/>
    <w:rsid w:val="0006161C"/>
    <w:rsid w:val="0006165D"/>
    <w:rsid w:val="0006185B"/>
    <w:rsid w:val="00061968"/>
    <w:rsid w:val="00061ACF"/>
    <w:rsid w:val="00061B46"/>
    <w:rsid w:val="00061BBF"/>
    <w:rsid w:val="00061BF0"/>
    <w:rsid w:val="00061CC0"/>
    <w:rsid w:val="00061DB0"/>
    <w:rsid w:val="00061E80"/>
    <w:rsid w:val="0006249D"/>
    <w:rsid w:val="00062766"/>
    <w:rsid w:val="0006276B"/>
    <w:rsid w:val="00062825"/>
    <w:rsid w:val="0006292C"/>
    <w:rsid w:val="00062BE1"/>
    <w:rsid w:val="00062E71"/>
    <w:rsid w:val="000630AA"/>
    <w:rsid w:val="000630FC"/>
    <w:rsid w:val="00063253"/>
    <w:rsid w:val="0006326B"/>
    <w:rsid w:val="0006376B"/>
    <w:rsid w:val="000639A9"/>
    <w:rsid w:val="00063AFB"/>
    <w:rsid w:val="00063D2D"/>
    <w:rsid w:val="00063D2F"/>
    <w:rsid w:val="00063EAB"/>
    <w:rsid w:val="00064083"/>
    <w:rsid w:val="00064160"/>
    <w:rsid w:val="00064345"/>
    <w:rsid w:val="000643B6"/>
    <w:rsid w:val="000645D8"/>
    <w:rsid w:val="0006492E"/>
    <w:rsid w:val="00064A43"/>
    <w:rsid w:val="00064B99"/>
    <w:rsid w:val="00064C76"/>
    <w:rsid w:val="00064D65"/>
    <w:rsid w:val="00064FF0"/>
    <w:rsid w:val="000650CB"/>
    <w:rsid w:val="0006547A"/>
    <w:rsid w:val="00065604"/>
    <w:rsid w:val="00065812"/>
    <w:rsid w:val="00065CF9"/>
    <w:rsid w:val="00065D9F"/>
    <w:rsid w:val="00065E14"/>
    <w:rsid w:val="00065F6D"/>
    <w:rsid w:val="0006618F"/>
    <w:rsid w:val="00066786"/>
    <w:rsid w:val="00066943"/>
    <w:rsid w:val="00066C4D"/>
    <w:rsid w:val="00066CD3"/>
    <w:rsid w:val="00066FB3"/>
    <w:rsid w:val="00067507"/>
    <w:rsid w:val="000675C1"/>
    <w:rsid w:val="000676AE"/>
    <w:rsid w:val="00067824"/>
    <w:rsid w:val="00067877"/>
    <w:rsid w:val="000679B9"/>
    <w:rsid w:val="000679C5"/>
    <w:rsid w:val="0007005C"/>
    <w:rsid w:val="000702A8"/>
    <w:rsid w:val="000704A0"/>
    <w:rsid w:val="000704C6"/>
    <w:rsid w:val="00070674"/>
    <w:rsid w:val="00070758"/>
    <w:rsid w:val="000707AD"/>
    <w:rsid w:val="000707C3"/>
    <w:rsid w:val="000708A6"/>
    <w:rsid w:val="00070AB5"/>
    <w:rsid w:val="00070BD2"/>
    <w:rsid w:val="00070BD4"/>
    <w:rsid w:val="000711B6"/>
    <w:rsid w:val="00071267"/>
    <w:rsid w:val="000713B7"/>
    <w:rsid w:val="000717A0"/>
    <w:rsid w:val="00071862"/>
    <w:rsid w:val="00071D9F"/>
    <w:rsid w:val="00071E82"/>
    <w:rsid w:val="00072019"/>
    <w:rsid w:val="000722B1"/>
    <w:rsid w:val="000722F7"/>
    <w:rsid w:val="0007242A"/>
    <w:rsid w:val="00072622"/>
    <w:rsid w:val="00072753"/>
    <w:rsid w:val="000728AC"/>
    <w:rsid w:val="00072924"/>
    <w:rsid w:val="00072944"/>
    <w:rsid w:val="000729E1"/>
    <w:rsid w:val="00072A67"/>
    <w:rsid w:val="00072A73"/>
    <w:rsid w:val="00072C65"/>
    <w:rsid w:val="00072D94"/>
    <w:rsid w:val="00072DB0"/>
    <w:rsid w:val="0007317C"/>
    <w:rsid w:val="00073337"/>
    <w:rsid w:val="000733EC"/>
    <w:rsid w:val="000738CE"/>
    <w:rsid w:val="00073ABD"/>
    <w:rsid w:val="00073B00"/>
    <w:rsid w:val="00073C00"/>
    <w:rsid w:val="00073D07"/>
    <w:rsid w:val="00073E21"/>
    <w:rsid w:val="00073E3B"/>
    <w:rsid w:val="00073E9C"/>
    <w:rsid w:val="00074009"/>
    <w:rsid w:val="000742F7"/>
    <w:rsid w:val="0007468C"/>
    <w:rsid w:val="0007487A"/>
    <w:rsid w:val="00074A4E"/>
    <w:rsid w:val="00074CC9"/>
    <w:rsid w:val="00074D92"/>
    <w:rsid w:val="00074E69"/>
    <w:rsid w:val="00074FAA"/>
    <w:rsid w:val="0007555C"/>
    <w:rsid w:val="00075935"/>
    <w:rsid w:val="00075A69"/>
    <w:rsid w:val="00075AFD"/>
    <w:rsid w:val="00075B1F"/>
    <w:rsid w:val="00075BE4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796"/>
    <w:rsid w:val="000777BB"/>
    <w:rsid w:val="000777BE"/>
    <w:rsid w:val="00077860"/>
    <w:rsid w:val="00077E1B"/>
    <w:rsid w:val="00077EA3"/>
    <w:rsid w:val="00077EEA"/>
    <w:rsid w:val="00080027"/>
    <w:rsid w:val="0008040C"/>
    <w:rsid w:val="0008041D"/>
    <w:rsid w:val="000806B9"/>
    <w:rsid w:val="00080925"/>
    <w:rsid w:val="00080AA7"/>
    <w:rsid w:val="00080B19"/>
    <w:rsid w:val="00080CC3"/>
    <w:rsid w:val="00080D17"/>
    <w:rsid w:val="00080E23"/>
    <w:rsid w:val="00080F8B"/>
    <w:rsid w:val="0008102C"/>
    <w:rsid w:val="00081074"/>
    <w:rsid w:val="0008122F"/>
    <w:rsid w:val="00081383"/>
    <w:rsid w:val="000814B3"/>
    <w:rsid w:val="000814C6"/>
    <w:rsid w:val="00081BDB"/>
    <w:rsid w:val="000821E1"/>
    <w:rsid w:val="00082299"/>
    <w:rsid w:val="000822E2"/>
    <w:rsid w:val="000823F8"/>
    <w:rsid w:val="0008244A"/>
    <w:rsid w:val="000825D7"/>
    <w:rsid w:val="00082881"/>
    <w:rsid w:val="000829E2"/>
    <w:rsid w:val="00082CCA"/>
    <w:rsid w:val="00082D0B"/>
    <w:rsid w:val="00082DC5"/>
    <w:rsid w:val="000830D9"/>
    <w:rsid w:val="0008337D"/>
    <w:rsid w:val="00083627"/>
    <w:rsid w:val="000838BF"/>
    <w:rsid w:val="000838E3"/>
    <w:rsid w:val="00083900"/>
    <w:rsid w:val="0008395B"/>
    <w:rsid w:val="00083ABC"/>
    <w:rsid w:val="00083EEB"/>
    <w:rsid w:val="00083F82"/>
    <w:rsid w:val="0008401E"/>
    <w:rsid w:val="00084070"/>
    <w:rsid w:val="00084189"/>
    <w:rsid w:val="00084517"/>
    <w:rsid w:val="00084557"/>
    <w:rsid w:val="000845FC"/>
    <w:rsid w:val="000846C1"/>
    <w:rsid w:val="00084752"/>
    <w:rsid w:val="000847D1"/>
    <w:rsid w:val="00084D3B"/>
    <w:rsid w:val="00084D6C"/>
    <w:rsid w:val="00084DB0"/>
    <w:rsid w:val="00084EAD"/>
    <w:rsid w:val="00085160"/>
    <w:rsid w:val="00085591"/>
    <w:rsid w:val="0008586A"/>
    <w:rsid w:val="00085887"/>
    <w:rsid w:val="000859A1"/>
    <w:rsid w:val="00085B5E"/>
    <w:rsid w:val="00085EAB"/>
    <w:rsid w:val="000860D4"/>
    <w:rsid w:val="00086220"/>
    <w:rsid w:val="0008662F"/>
    <w:rsid w:val="0008684E"/>
    <w:rsid w:val="00086A41"/>
    <w:rsid w:val="00086C1E"/>
    <w:rsid w:val="000870CA"/>
    <w:rsid w:val="00087223"/>
    <w:rsid w:val="00087546"/>
    <w:rsid w:val="00087605"/>
    <w:rsid w:val="00087697"/>
    <w:rsid w:val="000876BF"/>
    <w:rsid w:val="000877AA"/>
    <w:rsid w:val="00087870"/>
    <w:rsid w:val="00087967"/>
    <w:rsid w:val="00087C6A"/>
    <w:rsid w:val="00087E6E"/>
    <w:rsid w:val="00087EFC"/>
    <w:rsid w:val="00087F19"/>
    <w:rsid w:val="00087F39"/>
    <w:rsid w:val="00087F8D"/>
    <w:rsid w:val="0009003E"/>
    <w:rsid w:val="000901E2"/>
    <w:rsid w:val="0009038B"/>
    <w:rsid w:val="000906D7"/>
    <w:rsid w:val="0009077D"/>
    <w:rsid w:val="000907EB"/>
    <w:rsid w:val="0009085F"/>
    <w:rsid w:val="000908CC"/>
    <w:rsid w:val="0009096D"/>
    <w:rsid w:val="00090A15"/>
    <w:rsid w:val="00090C45"/>
    <w:rsid w:val="00090C54"/>
    <w:rsid w:val="00090D17"/>
    <w:rsid w:val="00090D8A"/>
    <w:rsid w:val="00090DCB"/>
    <w:rsid w:val="00090E70"/>
    <w:rsid w:val="0009104D"/>
    <w:rsid w:val="0009108F"/>
    <w:rsid w:val="0009109A"/>
    <w:rsid w:val="0009114C"/>
    <w:rsid w:val="00091170"/>
    <w:rsid w:val="000913A0"/>
    <w:rsid w:val="000915CE"/>
    <w:rsid w:val="00091839"/>
    <w:rsid w:val="00091974"/>
    <w:rsid w:val="00091AE7"/>
    <w:rsid w:val="00091F13"/>
    <w:rsid w:val="00091F39"/>
    <w:rsid w:val="0009203F"/>
    <w:rsid w:val="000920B6"/>
    <w:rsid w:val="00092224"/>
    <w:rsid w:val="000922EF"/>
    <w:rsid w:val="00092372"/>
    <w:rsid w:val="00092488"/>
    <w:rsid w:val="000927DE"/>
    <w:rsid w:val="000929F1"/>
    <w:rsid w:val="00092A9D"/>
    <w:rsid w:val="00092AFE"/>
    <w:rsid w:val="00092B09"/>
    <w:rsid w:val="00092BCE"/>
    <w:rsid w:val="00092E21"/>
    <w:rsid w:val="00092E73"/>
    <w:rsid w:val="00093089"/>
    <w:rsid w:val="000930C7"/>
    <w:rsid w:val="000933F1"/>
    <w:rsid w:val="00093410"/>
    <w:rsid w:val="000935F2"/>
    <w:rsid w:val="0009377B"/>
    <w:rsid w:val="00093DC6"/>
    <w:rsid w:val="00093F3E"/>
    <w:rsid w:val="00093FAC"/>
    <w:rsid w:val="00094BAF"/>
    <w:rsid w:val="00094C2D"/>
    <w:rsid w:val="00094D5D"/>
    <w:rsid w:val="00094D77"/>
    <w:rsid w:val="00094FA8"/>
    <w:rsid w:val="00094FAA"/>
    <w:rsid w:val="0009512C"/>
    <w:rsid w:val="0009553C"/>
    <w:rsid w:val="000955A7"/>
    <w:rsid w:val="00095A5F"/>
    <w:rsid w:val="00095AE3"/>
    <w:rsid w:val="00095E56"/>
    <w:rsid w:val="00096148"/>
    <w:rsid w:val="00096199"/>
    <w:rsid w:val="0009625D"/>
    <w:rsid w:val="000964E2"/>
    <w:rsid w:val="00096859"/>
    <w:rsid w:val="00096881"/>
    <w:rsid w:val="00096904"/>
    <w:rsid w:val="0009696E"/>
    <w:rsid w:val="00096A25"/>
    <w:rsid w:val="00096A74"/>
    <w:rsid w:val="00096B29"/>
    <w:rsid w:val="00096B7D"/>
    <w:rsid w:val="00096DA8"/>
    <w:rsid w:val="00096F58"/>
    <w:rsid w:val="00096F7F"/>
    <w:rsid w:val="00097106"/>
    <w:rsid w:val="00097241"/>
    <w:rsid w:val="0009739A"/>
    <w:rsid w:val="00097434"/>
    <w:rsid w:val="0009765C"/>
    <w:rsid w:val="000978E2"/>
    <w:rsid w:val="00097AF5"/>
    <w:rsid w:val="000A00AE"/>
    <w:rsid w:val="000A017D"/>
    <w:rsid w:val="000A01BA"/>
    <w:rsid w:val="000A01DB"/>
    <w:rsid w:val="000A01FE"/>
    <w:rsid w:val="000A020C"/>
    <w:rsid w:val="000A029D"/>
    <w:rsid w:val="000A033A"/>
    <w:rsid w:val="000A0567"/>
    <w:rsid w:val="000A0611"/>
    <w:rsid w:val="000A0690"/>
    <w:rsid w:val="000A09F0"/>
    <w:rsid w:val="000A0D54"/>
    <w:rsid w:val="000A0DE6"/>
    <w:rsid w:val="000A0FBB"/>
    <w:rsid w:val="000A1032"/>
    <w:rsid w:val="000A10C6"/>
    <w:rsid w:val="000A116B"/>
    <w:rsid w:val="000A11A3"/>
    <w:rsid w:val="000A11ED"/>
    <w:rsid w:val="000A12A1"/>
    <w:rsid w:val="000A131F"/>
    <w:rsid w:val="000A163E"/>
    <w:rsid w:val="000A171A"/>
    <w:rsid w:val="000A19C7"/>
    <w:rsid w:val="000A1B30"/>
    <w:rsid w:val="000A1B40"/>
    <w:rsid w:val="000A1B62"/>
    <w:rsid w:val="000A1BE1"/>
    <w:rsid w:val="000A1FDA"/>
    <w:rsid w:val="000A2229"/>
    <w:rsid w:val="000A256B"/>
    <w:rsid w:val="000A25A7"/>
    <w:rsid w:val="000A25E3"/>
    <w:rsid w:val="000A28C1"/>
    <w:rsid w:val="000A29B9"/>
    <w:rsid w:val="000A2B0F"/>
    <w:rsid w:val="000A2B47"/>
    <w:rsid w:val="000A2F48"/>
    <w:rsid w:val="000A2F9A"/>
    <w:rsid w:val="000A3112"/>
    <w:rsid w:val="000A31FB"/>
    <w:rsid w:val="000A33C3"/>
    <w:rsid w:val="000A3540"/>
    <w:rsid w:val="000A36B4"/>
    <w:rsid w:val="000A377C"/>
    <w:rsid w:val="000A385C"/>
    <w:rsid w:val="000A3A97"/>
    <w:rsid w:val="000A3B99"/>
    <w:rsid w:val="000A3E92"/>
    <w:rsid w:val="000A4021"/>
    <w:rsid w:val="000A4159"/>
    <w:rsid w:val="000A41AD"/>
    <w:rsid w:val="000A4404"/>
    <w:rsid w:val="000A4414"/>
    <w:rsid w:val="000A44FD"/>
    <w:rsid w:val="000A45FC"/>
    <w:rsid w:val="000A4615"/>
    <w:rsid w:val="000A46C6"/>
    <w:rsid w:val="000A4770"/>
    <w:rsid w:val="000A4B34"/>
    <w:rsid w:val="000A4D19"/>
    <w:rsid w:val="000A4DA6"/>
    <w:rsid w:val="000A4EE3"/>
    <w:rsid w:val="000A4FAF"/>
    <w:rsid w:val="000A4FBA"/>
    <w:rsid w:val="000A5056"/>
    <w:rsid w:val="000A506D"/>
    <w:rsid w:val="000A5172"/>
    <w:rsid w:val="000A544B"/>
    <w:rsid w:val="000A5E90"/>
    <w:rsid w:val="000A5F94"/>
    <w:rsid w:val="000A601B"/>
    <w:rsid w:val="000A6076"/>
    <w:rsid w:val="000A60FF"/>
    <w:rsid w:val="000A6428"/>
    <w:rsid w:val="000A66C9"/>
    <w:rsid w:val="000A69BB"/>
    <w:rsid w:val="000A6CAE"/>
    <w:rsid w:val="000A71C1"/>
    <w:rsid w:val="000A71DD"/>
    <w:rsid w:val="000A7238"/>
    <w:rsid w:val="000A73E0"/>
    <w:rsid w:val="000A7776"/>
    <w:rsid w:val="000A78E1"/>
    <w:rsid w:val="000A7C93"/>
    <w:rsid w:val="000A7CB8"/>
    <w:rsid w:val="000A7DEF"/>
    <w:rsid w:val="000A7ED0"/>
    <w:rsid w:val="000A7FA9"/>
    <w:rsid w:val="000B0482"/>
    <w:rsid w:val="000B04A9"/>
    <w:rsid w:val="000B04CF"/>
    <w:rsid w:val="000B05B6"/>
    <w:rsid w:val="000B072E"/>
    <w:rsid w:val="000B07DE"/>
    <w:rsid w:val="000B0A2A"/>
    <w:rsid w:val="000B0AE8"/>
    <w:rsid w:val="000B0CEA"/>
    <w:rsid w:val="000B0D32"/>
    <w:rsid w:val="000B0E6B"/>
    <w:rsid w:val="000B0E88"/>
    <w:rsid w:val="000B12A0"/>
    <w:rsid w:val="000B142E"/>
    <w:rsid w:val="000B1657"/>
    <w:rsid w:val="000B1891"/>
    <w:rsid w:val="000B19ED"/>
    <w:rsid w:val="000B1AE3"/>
    <w:rsid w:val="000B1BBC"/>
    <w:rsid w:val="000B1C8E"/>
    <w:rsid w:val="000B1F08"/>
    <w:rsid w:val="000B2493"/>
    <w:rsid w:val="000B24EE"/>
    <w:rsid w:val="000B2775"/>
    <w:rsid w:val="000B2831"/>
    <w:rsid w:val="000B2B31"/>
    <w:rsid w:val="000B2B99"/>
    <w:rsid w:val="000B2C29"/>
    <w:rsid w:val="000B2F23"/>
    <w:rsid w:val="000B2FE7"/>
    <w:rsid w:val="000B300F"/>
    <w:rsid w:val="000B323D"/>
    <w:rsid w:val="000B33FE"/>
    <w:rsid w:val="000B3401"/>
    <w:rsid w:val="000B3657"/>
    <w:rsid w:val="000B37FD"/>
    <w:rsid w:val="000B380A"/>
    <w:rsid w:val="000B38AF"/>
    <w:rsid w:val="000B390B"/>
    <w:rsid w:val="000B40AA"/>
    <w:rsid w:val="000B412D"/>
    <w:rsid w:val="000B4249"/>
    <w:rsid w:val="000B4358"/>
    <w:rsid w:val="000B453D"/>
    <w:rsid w:val="000B45EA"/>
    <w:rsid w:val="000B4680"/>
    <w:rsid w:val="000B4D92"/>
    <w:rsid w:val="000B4EE9"/>
    <w:rsid w:val="000B5043"/>
    <w:rsid w:val="000B52CF"/>
    <w:rsid w:val="000B5361"/>
    <w:rsid w:val="000B53D6"/>
    <w:rsid w:val="000B545B"/>
    <w:rsid w:val="000B54F7"/>
    <w:rsid w:val="000B5614"/>
    <w:rsid w:val="000B563A"/>
    <w:rsid w:val="000B57F9"/>
    <w:rsid w:val="000B5996"/>
    <w:rsid w:val="000B5A47"/>
    <w:rsid w:val="000B5C6D"/>
    <w:rsid w:val="000B5CE5"/>
    <w:rsid w:val="000B5DB8"/>
    <w:rsid w:val="000B61DE"/>
    <w:rsid w:val="000B61E1"/>
    <w:rsid w:val="000B63CE"/>
    <w:rsid w:val="000B663F"/>
    <w:rsid w:val="000B665F"/>
    <w:rsid w:val="000B67DD"/>
    <w:rsid w:val="000B685D"/>
    <w:rsid w:val="000B68F2"/>
    <w:rsid w:val="000B6949"/>
    <w:rsid w:val="000B6C55"/>
    <w:rsid w:val="000B70A3"/>
    <w:rsid w:val="000B710C"/>
    <w:rsid w:val="000B71C1"/>
    <w:rsid w:val="000B7375"/>
    <w:rsid w:val="000B75A3"/>
    <w:rsid w:val="000B7638"/>
    <w:rsid w:val="000B769E"/>
    <w:rsid w:val="000B76E7"/>
    <w:rsid w:val="000B79F1"/>
    <w:rsid w:val="000B7A7E"/>
    <w:rsid w:val="000B7AE4"/>
    <w:rsid w:val="000B7B0B"/>
    <w:rsid w:val="000B7D3C"/>
    <w:rsid w:val="000C00BB"/>
    <w:rsid w:val="000C0380"/>
    <w:rsid w:val="000C038D"/>
    <w:rsid w:val="000C0391"/>
    <w:rsid w:val="000C042E"/>
    <w:rsid w:val="000C0650"/>
    <w:rsid w:val="000C0785"/>
    <w:rsid w:val="000C0996"/>
    <w:rsid w:val="000C0B67"/>
    <w:rsid w:val="000C0C07"/>
    <w:rsid w:val="000C0E82"/>
    <w:rsid w:val="000C14D6"/>
    <w:rsid w:val="000C1522"/>
    <w:rsid w:val="000C1616"/>
    <w:rsid w:val="000C168F"/>
    <w:rsid w:val="000C16AF"/>
    <w:rsid w:val="000C16FA"/>
    <w:rsid w:val="000C191B"/>
    <w:rsid w:val="000C1A28"/>
    <w:rsid w:val="000C2081"/>
    <w:rsid w:val="000C2103"/>
    <w:rsid w:val="000C22F4"/>
    <w:rsid w:val="000C267E"/>
    <w:rsid w:val="000C28E4"/>
    <w:rsid w:val="000C2AB2"/>
    <w:rsid w:val="000C2BF8"/>
    <w:rsid w:val="000C2BFF"/>
    <w:rsid w:val="000C2D25"/>
    <w:rsid w:val="000C300B"/>
    <w:rsid w:val="000C3150"/>
    <w:rsid w:val="000C356C"/>
    <w:rsid w:val="000C35C6"/>
    <w:rsid w:val="000C37E2"/>
    <w:rsid w:val="000C386E"/>
    <w:rsid w:val="000C39D6"/>
    <w:rsid w:val="000C3A61"/>
    <w:rsid w:val="000C3B21"/>
    <w:rsid w:val="000C3C13"/>
    <w:rsid w:val="000C3DA1"/>
    <w:rsid w:val="000C3F28"/>
    <w:rsid w:val="000C3F3C"/>
    <w:rsid w:val="000C42FC"/>
    <w:rsid w:val="000C436F"/>
    <w:rsid w:val="000C44FC"/>
    <w:rsid w:val="000C45BD"/>
    <w:rsid w:val="000C466C"/>
    <w:rsid w:val="000C4853"/>
    <w:rsid w:val="000C48C6"/>
    <w:rsid w:val="000C4A1E"/>
    <w:rsid w:val="000C4A7E"/>
    <w:rsid w:val="000C4C39"/>
    <w:rsid w:val="000C4DF0"/>
    <w:rsid w:val="000C4F02"/>
    <w:rsid w:val="000C4FA5"/>
    <w:rsid w:val="000C5029"/>
    <w:rsid w:val="000C504E"/>
    <w:rsid w:val="000C5061"/>
    <w:rsid w:val="000C5238"/>
    <w:rsid w:val="000C52F1"/>
    <w:rsid w:val="000C5322"/>
    <w:rsid w:val="000C539F"/>
    <w:rsid w:val="000C53FF"/>
    <w:rsid w:val="000C564D"/>
    <w:rsid w:val="000C583D"/>
    <w:rsid w:val="000C58AF"/>
    <w:rsid w:val="000C5EBF"/>
    <w:rsid w:val="000C602D"/>
    <w:rsid w:val="000C613C"/>
    <w:rsid w:val="000C61FC"/>
    <w:rsid w:val="000C628B"/>
    <w:rsid w:val="000C6622"/>
    <w:rsid w:val="000C66A2"/>
    <w:rsid w:val="000C674D"/>
    <w:rsid w:val="000C690B"/>
    <w:rsid w:val="000C6954"/>
    <w:rsid w:val="000C6A0F"/>
    <w:rsid w:val="000C6B3B"/>
    <w:rsid w:val="000C6E34"/>
    <w:rsid w:val="000C6F11"/>
    <w:rsid w:val="000C71B7"/>
    <w:rsid w:val="000C728F"/>
    <w:rsid w:val="000C7370"/>
    <w:rsid w:val="000C775A"/>
    <w:rsid w:val="000C7BEA"/>
    <w:rsid w:val="000C7C63"/>
    <w:rsid w:val="000C7CAF"/>
    <w:rsid w:val="000C7E00"/>
    <w:rsid w:val="000C7E92"/>
    <w:rsid w:val="000D02B8"/>
    <w:rsid w:val="000D03AC"/>
    <w:rsid w:val="000D03C1"/>
    <w:rsid w:val="000D06DD"/>
    <w:rsid w:val="000D09E9"/>
    <w:rsid w:val="000D0A01"/>
    <w:rsid w:val="000D0B39"/>
    <w:rsid w:val="000D0C62"/>
    <w:rsid w:val="000D0DD6"/>
    <w:rsid w:val="000D1256"/>
    <w:rsid w:val="000D13D3"/>
    <w:rsid w:val="000D1407"/>
    <w:rsid w:val="000D156A"/>
    <w:rsid w:val="000D15BD"/>
    <w:rsid w:val="000D1647"/>
    <w:rsid w:val="000D1727"/>
    <w:rsid w:val="000D173B"/>
    <w:rsid w:val="000D17D9"/>
    <w:rsid w:val="000D1947"/>
    <w:rsid w:val="000D1B16"/>
    <w:rsid w:val="000D1C5D"/>
    <w:rsid w:val="000D1DE4"/>
    <w:rsid w:val="000D1E3C"/>
    <w:rsid w:val="000D1E47"/>
    <w:rsid w:val="000D1F85"/>
    <w:rsid w:val="000D22DA"/>
    <w:rsid w:val="000D25B3"/>
    <w:rsid w:val="000D2689"/>
    <w:rsid w:val="000D2965"/>
    <w:rsid w:val="000D2B85"/>
    <w:rsid w:val="000D2C5B"/>
    <w:rsid w:val="000D2E05"/>
    <w:rsid w:val="000D3059"/>
    <w:rsid w:val="000D3090"/>
    <w:rsid w:val="000D32F8"/>
    <w:rsid w:val="000D3629"/>
    <w:rsid w:val="000D3685"/>
    <w:rsid w:val="000D36C3"/>
    <w:rsid w:val="000D378A"/>
    <w:rsid w:val="000D381A"/>
    <w:rsid w:val="000D38AC"/>
    <w:rsid w:val="000D3BE1"/>
    <w:rsid w:val="000D3D14"/>
    <w:rsid w:val="000D3F3E"/>
    <w:rsid w:val="000D3F4E"/>
    <w:rsid w:val="000D43C8"/>
    <w:rsid w:val="000D4463"/>
    <w:rsid w:val="000D47C2"/>
    <w:rsid w:val="000D493B"/>
    <w:rsid w:val="000D4959"/>
    <w:rsid w:val="000D4965"/>
    <w:rsid w:val="000D4A60"/>
    <w:rsid w:val="000D4AED"/>
    <w:rsid w:val="000D4E48"/>
    <w:rsid w:val="000D4E8D"/>
    <w:rsid w:val="000D5114"/>
    <w:rsid w:val="000D52FA"/>
    <w:rsid w:val="000D53E6"/>
    <w:rsid w:val="000D556B"/>
    <w:rsid w:val="000D5A54"/>
    <w:rsid w:val="000D5A61"/>
    <w:rsid w:val="000D5F1C"/>
    <w:rsid w:val="000D5F9A"/>
    <w:rsid w:val="000D60A2"/>
    <w:rsid w:val="000D65BD"/>
    <w:rsid w:val="000D6696"/>
    <w:rsid w:val="000D6943"/>
    <w:rsid w:val="000D6971"/>
    <w:rsid w:val="000D6B1D"/>
    <w:rsid w:val="000D6D15"/>
    <w:rsid w:val="000D6EC5"/>
    <w:rsid w:val="000D6F9D"/>
    <w:rsid w:val="000D723E"/>
    <w:rsid w:val="000D73C1"/>
    <w:rsid w:val="000D7450"/>
    <w:rsid w:val="000D7602"/>
    <w:rsid w:val="000D79DE"/>
    <w:rsid w:val="000D7E16"/>
    <w:rsid w:val="000D7E99"/>
    <w:rsid w:val="000D7F5F"/>
    <w:rsid w:val="000E00C4"/>
    <w:rsid w:val="000E013F"/>
    <w:rsid w:val="000E0346"/>
    <w:rsid w:val="000E03F9"/>
    <w:rsid w:val="000E0459"/>
    <w:rsid w:val="000E04AA"/>
    <w:rsid w:val="000E052D"/>
    <w:rsid w:val="000E0A8D"/>
    <w:rsid w:val="000E0ACB"/>
    <w:rsid w:val="000E0D57"/>
    <w:rsid w:val="000E10E5"/>
    <w:rsid w:val="000E1265"/>
    <w:rsid w:val="000E12B4"/>
    <w:rsid w:val="000E1614"/>
    <w:rsid w:val="000E164F"/>
    <w:rsid w:val="000E1965"/>
    <w:rsid w:val="000E1AAB"/>
    <w:rsid w:val="000E1D76"/>
    <w:rsid w:val="000E2013"/>
    <w:rsid w:val="000E2069"/>
    <w:rsid w:val="000E2305"/>
    <w:rsid w:val="000E2404"/>
    <w:rsid w:val="000E2542"/>
    <w:rsid w:val="000E254E"/>
    <w:rsid w:val="000E29AA"/>
    <w:rsid w:val="000E2B03"/>
    <w:rsid w:val="000E2CBD"/>
    <w:rsid w:val="000E2F11"/>
    <w:rsid w:val="000E2FD7"/>
    <w:rsid w:val="000E31F2"/>
    <w:rsid w:val="000E3218"/>
    <w:rsid w:val="000E323E"/>
    <w:rsid w:val="000E32EA"/>
    <w:rsid w:val="000E354B"/>
    <w:rsid w:val="000E38B6"/>
    <w:rsid w:val="000E39A2"/>
    <w:rsid w:val="000E39D2"/>
    <w:rsid w:val="000E4011"/>
    <w:rsid w:val="000E4066"/>
    <w:rsid w:val="000E4133"/>
    <w:rsid w:val="000E4210"/>
    <w:rsid w:val="000E4515"/>
    <w:rsid w:val="000E48AE"/>
    <w:rsid w:val="000E4B72"/>
    <w:rsid w:val="000E4DA2"/>
    <w:rsid w:val="000E4E3A"/>
    <w:rsid w:val="000E51C9"/>
    <w:rsid w:val="000E51CF"/>
    <w:rsid w:val="000E53C5"/>
    <w:rsid w:val="000E53CD"/>
    <w:rsid w:val="000E54DE"/>
    <w:rsid w:val="000E57FD"/>
    <w:rsid w:val="000E5920"/>
    <w:rsid w:val="000E65A5"/>
    <w:rsid w:val="000E676C"/>
    <w:rsid w:val="000E6788"/>
    <w:rsid w:val="000E6851"/>
    <w:rsid w:val="000E696D"/>
    <w:rsid w:val="000E6973"/>
    <w:rsid w:val="000E69AB"/>
    <w:rsid w:val="000E6B6F"/>
    <w:rsid w:val="000E6B7E"/>
    <w:rsid w:val="000E6C75"/>
    <w:rsid w:val="000E6E6F"/>
    <w:rsid w:val="000E6E81"/>
    <w:rsid w:val="000E722E"/>
    <w:rsid w:val="000E72C5"/>
    <w:rsid w:val="000E7382"/>
    <w:rsid w:val="000E741C"/>
    <w:rsid w:val="000E7451"/>
    <w:rsid w:val="000E7666"/>
    <w:rsid w:val="000E7775"/>
    <w:rsid w:val="000E782E"/>
    <w:rsid w:val="000F0058"/>
    <w:rsid w:val="000F0166"/>
    <w:rsid w:val="000F0287"/>
    <w:rsid w:val="000F035A"/>
    <w:rsid w:val="000F0534"/>
    <w:rsid w:val="000F055A"/>
    <w:rsid w:val="000F07AA"/>
    <w:rsid w:val="000F0AF5"/>
    <w:rsid w:val="000F0B0D"/>
    <w:rsid w:val="000F0E5B"/>
    <w:rsid w:val="000F0F6E"/>
    <w:rsid w:val="000F0F74"/>
    <w:rsid w:val="000F11C3"/>
    <w:rsid w:val="000F13E0"/>
    <w:rsid w:val="000F15B6"/>
    <w:rsid w:val="000F196F"/>
    <w:rsid w:val="000F19B8"/>
    <w:rsid w:val="000F1B44"/>
    <w:rsid w:val="000F1CC4"/>
    <w:rsid w:val="000F1EED"/>
    <w:rsid w:val="000F2187"/>
    <w:rsid w:val="000F2354"/>
    <w:rsid w:val="000F23C4"/>
    <w:rsid w:val="000F2499"/>
    <w:rsid w:val="000F27E3"/>
    <w:rsid w:val="000F2946"/>
    <w:rsid w:val="000F298C"/>
    <w:rsid w:val="000F2E2F"/>
    <w:rsid w:val="000F2E3F"/>
    <w:rsid w:val="000F2E61"/>
    <w:rsid w:val="000F2F22"/>
    <w:rsid w:val="000F2F6E"/>
    <w:rsid w:val="000F3184"/>
    <w:rsid w:val="000F31BE"/>
    <w:rsid w:val="000F35C3"/>
    <w:rsid w:val="000F3692"/>
    <w:rsid w:val="000F37E4"/>
    <w:rsid w:val="000F399F"/>
    <w:rsid w:val="000F39BF"/>
    <w:rsid w:val="000F3A5F"/>
    <w:rsid w:val="000F3AEE"/>
    <w:rsid w:val="000F3BE9"/>
    <w:rsid w:val="000F3CAE"/>
    <w:rsid w:val="000F3E66"/>
    <w:rsid w:val="000F3F58"/>
    <w:rsid w:val="000F40F9"/>
    <w:rsid w:val="000F422E"/>
    <w:rsid w:val="000F4463"/>
    <w:rsid w:val="000F4486"/>
    <w:rsid w:val="000F44AB"/>
    <w:rsid w:val="000F44F6"/>
    <w:rsid w:val="000F468D"/>
    <w:rsid w:val="000F4876"/>
    <w:rsid w:val="000F4CF5"/>
    <w:rsid w:val="000F4EC1"/>
    <w:rsid w:val="000F4F1E"/>
    <w:rsid w:val="000F4FD3"/>
    <w:rsid w:val="000F52F3"/>
    <w:rsid w:val="000F5305"/>
    <w:rsid w:val="000F5737"/>
    <w:rsid w:val="000F5767"/>
    <w:rsid w:val="000F5985"/>
    <w:rsid w:val="000F5C63"/>
    <w:rsid w:val="000F61C5"/>
    <w:rsid w:val="000F6272"/>
    <w:rsid w:val="000F63C6"/>
    <w:rsid w:val="000F6645"/>
    <w:rsid w:val="000F680E"/>
    <w:rsid w:val="000F683C"/>
    <w:rsid w:val="000F688E"/>
    <w:rsid w:val="000F690D"/>
    <w:rsid w:val="000F6CC0"/>
    <w:rsid w:val="000F6E8D"/>
    <w:rsid w:val="000F6EA8"/>
    <w:rsid w:val="000F6F02"/>
    <w:rsid w:val="000F6FC3"/>
    <w:rsid w:val="000F7139"/>
    <w:rsid w:val="000F7439"/>
    <w:rsid w:val="000F7465"/>
    <w:rsid w:val="000F752C"/>
    <w:rsid w:val="000F7568"/>
    <w:rsid w:val="000F7836"/>
    <w:rsid w:val="000F7A8D"/>
    <w:rsid w:val="000F7F40"/>
    <w:rsid w:val="00100142"/>
    <w:rsid w:val="001005F8"/>
    <w:rsid w:val="001007C2"/>
    <w:rsid w:val="00100985"/>
    <w:rsid w:val="00100C2B"/>
    <w:rsid w:val="00100ECF"/>
    <w:rsid w:val="00100EDE"/>
    <w:rsid w:val="001010C9"/>
    <w:rsid w:val="0010172D"/>
    <w:rsid w:val="001017D3"/>
    <w:rsid w:val="00101BA1"/>
    <w:rsid w:val="00101BC9"/>
    <w:rsid w:val="00101E1D"/>
    <w:rsid w:val="0010208F"/>
    <w:rsid w:val="001021D9"/>
    <w:rsid w:val="00102393"/>
    <w:rsid w:val="0010273D"/>
    <w:rsid w:val="001028B4"/>
    <w:rsid w:val="001029D8"/>
    <w:rsid w:val="00102B80"/>
    <w:rsid w:val="00102B9E"/>
    <w:rsid w:val="00102C67"/>
    <w:rsid w:val="00102DB4"/>
    <w:rsid w:val="00102F27"/>
    <w:rsid w:val="00102F28"/>
    <w:rsid w:val="00102F63"/>
    <w:rsid w:val="00103288"/>
    <w:rsid w:val="00103335"/>
    <w:rsid w:val="001035A3"/>
    <w:rsid w:val="00103924"/>
    <w:rsid w:val="00103B00"/>
    <w:rsid w:val="00103B97"/>
    <w:rsid w:val="00104306"/>
    <w:rsid w:val="001046C3"/>
    <w:rsid w:val="001047E3"/>
    <w:rsid w:val="00104D1F"/>
    <w:rsid w:val="00104F12"/>
    <w:rsid w:val="00104F7D"/>
    <w:rsid w:val="0010506C"/>
    <w:rsid w:val="001051E2"/>
    <w:rsid w:val="00105311"/>
    <w:rsid w:val="0010559C"/>
    <w:rsid w:val="00105745"/>
    <w:rsid w:val="00105772"/>
    <w:rsid w:val="00105AD9"/>
    <w:rsid w:val="00105C5D"/>
    <w:rsid w:val="00105D36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95F"/>
    <w:rsid w:val="00106AB6"/>
    <w:rsid w:val="00106F02"/>
    <w:rsid w:val="0010705D"/>
    <w:rsid w:val="001072E4"/>
    <w:rsid w:val="0010764A"/>
    <w:rsid w:val="00107937"/>
    <w:rsid w:val="00107940"/>
    <w:rsid w:val="00107C4F"/>
    <w:rsid w:val="00107DE3"/>
    <w:rsid w:val="00110185"/>
    <w:rsid w:val="001102B1"/>
    <w:rsid w:val="00110329"/>
    <w:rsid w:val="0011038D"/>
    <w:rsid w:val="0011081B"/>
    <w:rsid w:val="00110BE6"/>
    <w:rsid w:val="00110D7C"/>
    <w:rsid w:val="00110E7A"/>
    <w:rsid w:val="00110FB3"/>
    <w:rsid w:val="001111FD"/>
    <w:rsid w:val="00111215"/>
    <w:rsid w:val="001112E4"/>
    <w:rsid w:val="0011161C"/>
    <w:rsid w:val="001119C5"/>
    <w:rsid w:val="00111A53"/>
    <w:rsid w:val="00111AE4"/>
    <w:rsid w:val="00111CA7"/>
    <w:rsid w:val="001121A8"/>
    <w:rsid w:val="00112855"/>
    <w:rsid w:val="00112868"/>
    <w:rsid w:val="0011289D"/>
    <w:rsid w:val="001128AE"/>
    <w:rsid w:val="001129CD"/>
    <w:rsid w:val="00112A00"/>
    <w:rsid w:val="00112A9D"/>
    <w:rsid w:val="00112CC8"/>
    <w:rsid w:val="00112CD9"/>
    <w:rsid w:val="00112CF4"/>
    <w:rsid w:val="00112D8B"/>
    <w:rsid w:val="00112DFF"/>
    <w:rsid w:val="00112E6D"/>
    <w:rsid w:val="00113087"/>
    <w:rsid w:val="001130DF"/>
    <w:rsid w:val="001130F8"/>
    <w:rsid w:val="00113128"/>
    <w:rsid w:val="001132A6"/>
    <w:rsid w:val="001133F2"/>
    <w:rsid w:val="001134F9"/>
    <w:rsid w:val="0011356B"/>
    <w:rsid w:val="001135B5"/>
    <w:rsid w:val="001136B1"/>
    <w:rsid w:val="001136EF"/>
    <w:rsid w:val="001138DD"/>
    <w:rsid w:val="0011391F"/>
    <w:rsid w:val="00113924"/>
    <w:rsid w:val="001139EF"/>
    <w:rsid w:val="00113E1E"/>
    <w:rsid w:val="00113F3A"/>
    <w:rsid w:val="00113FF0"/>
    <w:rsid w:val="0011406E"/>
    <w:rsid w:val="001140B8"/>
    <w:rsid w:val="001141C7"/>
    <w:rsid w:val="00114403"/>
    <w:rsid w:val="001148F0"/>
    <w:rsid w:val="0011490B"/>
    <w:rsid w:val="00114977"/>
    <w:rsid w:val="001149BB"/>
    <w:rsid w:val="00114F55"/>
    <w:rsid w:val="00115585"/>
    <w:rsid w:val="001155ED"/>
    <w:rsid w:val="001157A9"/>
    <w:rsid w:val="001158BB"/>
    <w:rsid w:val="00115932"/>
    <w:rsid w:val="00115AD7"/>
    <w:rsid w:val="00115B10"/>
    <w:rsid w:val="00115BFB"/>
    <w:rsid w:val="00115C79"/>
    <w:rsid w:val="00115FDE"/>
    <w:rsid w:val="0011609E"/>
    <w:rsid w:val="001160E1"/>
    <w:rsid w:val="00116301"/>
    <w:rsid w:val="001167C8"/>
    <w:rsid w:val="00116994"/>
    <w:rsid w:val="00116D44"/>
    <w:rsid w:val="00116D85"/>
    <w:rsid w:val="00116EC2"/>
    <w:rsid w:val="00116F0A"/>
    <w:rsid w:val="00116F89"/>
    <w:rsid w:val="00117012"/>
    <w:rsid w:val="00117122"/>
    <w:rsid w:val="00117625"/>
    <w:rsid w:val="00117678"/>
    <w:rsid w:val="00117768"/>
    <w:rsid w:val="0011781A"/>
    <w:rsid w:val="00117B40"/>
    <w:rsid w:val="00117B48"/>
    <w:rsid w:val="00117BC4"/>
    <w:rsid w:val="00117D1D"/>
    <w:rsid w:val="00117DC4"/>
    <w:rsid w:val="00117EFA"/>
    <w:rsid w:val="00117F3F"/>
    <w:rsid w:val="00117F6D"/>
    <w:rsid w:val="001202A2"/>
    <w:rsid w:val="0012047C"/>
    <w:rsid w:val="0012062C"/>
    <w:rsid w:val="00120804"/>
    <w:rsid w:val="00120958"/>
    <w:rsid w:val="00120C4E"/>
    <w:rsid w:val="00120C81"/>
    <w:rsid w:val="00120DEC"/>
    <w:rsid w:val="00120DF7"/>
    <w:rsid w:val="00120ED9"/>
    <w:rsid w:val="00120F74"/>
    <w:rsid w:val="00120FAC"/>
    <w:rsid w:val="0012107E"/>
    <w:rsid w:val="00121092"/>
    <w:rsid w:val="00121185"/>
    <w:rsid w:val="001212DC"/>
    <w:rsid w:val="0012186F"/>
    <w:rsid w:val="00121944"/>
    <w:rsid w:val="00121980"/>
    <w:rsid w:val="00121B3B"/>
    <w:rsid w:val="00121B45"/>
    <w:rsid w:val="00121BA6"/>
    <w:rsid w:val="00121E79"/>
    <w:rsid w:val="00121F87"/>
    <w:rsid w:val="00122145"/>
    <w:rsid w:val="001221F8"/>
    <w:rsid w:val="00122538"/>
    <w:rsid w:val="00122557"/>
    <w:rsid w:val="0012263F"/>
    <w:rsid w:val="00122877"/>
    <w:rsid w:val="00122881"/>
    <w:rsid w:val="00122CA4"/>
    <w:rsid w:val="00122D9D"/>
    <w:rsid w:val="00122E45"/>
    <w:rsid w:val="001230F3"/>
    <w:rsid w:val="001231ED"/>
    <w:rsid w:val="00123582"/>
    <w:rsid w:val="00123587"/>
    <w:rsid w:val="001235A5"/>
    <w:rsid w:val="00123779"/>
    <w:rsid w:val="001237E5"/>
    <w:rsid w:val="0012391C"/>
    <w:rsid w:val="00123A05"/>
    <w:rsid w:val="00123AB4"/>
    <w:rsid w:val="00123D56"/>
    <w:rsid w:val="00123E14"/>
    <w:rsid w:val="001241ED"/>
    <w:rsid w:val="00124201"/>
    <w:rsid w:val="00124283"/>
    <w:rsid w:val="001246D8"/>
    <w:rsid w:val="00124969"/>
    <w:rsid w:val="001249C0"/>
    <w:rsid w:val="00124A7D"/>
    <w:rsid w:val="00124D88"/>
    <w:rsid w:val="001250BC"/>
    <w:rsid w:val="00125162"/>
    <w:rsid w:val="00125172"/>
    <w:rsid w:val="00125202"/>
    <w:rsid w:val="001253F1"/>
    <w:rsid w:val="0012560D"/>
    <w:rsid w:val="001256F2"/>
    <w:rsid w:val="001257AF"/>
    <w:rsid w:val="0012597D"/>
    <w:rsid w:val="00125A35"/>
    <w:rsid w:val="00125CFB"/>
    <w:rsid w:val="0012608F"/>
    <w:rsid w:val="0012609E"/>
    <w:rsid w:val="001264E4"/>
    <w:rsid w:val="00126515"/>
    <w:rsid w:val="00126570"/>
    <w:rsid w:val="001265D6"/>
    <w:rsid w:val="00126617"/>
    <w:rsid w:val="001266C2"/>
    <w:rsid w:val="001267BF"/>
    <w:rsid w:val="001267C0"/>
    <w:rsid w:val="00126C4B"/>
    <w:rsid w:val="00126EF4"/>
    <w:rsid w:val="00126F43"/>
    <w:rsid w:val="001270BD"/>
    <w:rsid w:val="001271E0"/>
    <w:rsid w:val="001275AA"/>
    <w:rsid w:val="00127735"/>
    <w:rsid w:val="00127D7C"/>
    <w:rsid w:val="00127E1F"/>
    <w:rsid w:val="00127E56"/>
    <w:rsid w:val="00127FE3"/>
    <w:rsid w:val="00130039"/>
    <w:rsid w:val="001304EF"/>
    <w:rsid w:val="0013059D"/>
    <w:rsid w:val="001308CD"/>
    <w:rsid w:val="00130B31"/>
    <w:rsid w:val="00130B36"/>
    <w:rsid w:val="00130B71"/>
    <w:rsid w:val="00130C38"/>
    <w:rsid w:val="00130E02"/>
    <w:rsid w:val="00131009"/>
    <w:rsid w:val="0013112D"/>
    <w:rsid w:val="001311D3"/>
    <w:rsid w:val="0013126F"/>
    <w:rsid w:val="001312E4"/>
    <w:rsid w:val="001313D4"/>
    <w:rsid w:val="0013153C"/>
    <w:rsid w:val="001315DF"/>
    <w:rsid w:val="001317FF"/>
    <w:rsid w:val="00131892"/>
    <w:rsid w:val="0013196A"/>
    <w:rsid w:val="0013197D"/>
    <w:rsid w:val="00131B88"/>
    <w:rsid w:val="00131D11"/>
    <w:rsid w:val="00131DE9"/>
    <w:rsid w:val="001320B5"/>
    <w:rsid w:val="001321E9"/>
    <w:rsid w:val="00132385"/>
    <w:rsid w:val="001323BB"/>
    <w:rsid w:val="0013240C"/>
    <w:rsid w:val="0013266D"/>
    <w:rsid w:val="00132B1A"/>
    <w:rsid w:val="00132BD3"/>
    <w:rsid w:val="00132CD1"/>
    <w:rsid w:val="00132E78"/>
    <w:rsid w:val="00132F57"/>
    <w:rsid w:val="001330E6"/>
    <w:rsid w:val="00133109"/>
    <w:rsid w:val="00133187"/>
    <w:rsid w:val="001337DA"/>
    <w:rsid w:val="001337FD"/>
    <w:rsid w:val="00133810"/>
    <w:rsid w:val="00133BE7"/>
    <w:rsid w:val="00133C17"/>
    <w:rsid w:val="00133C7E"/>
    <w:rsid w:val="00134136"/>
    <w:rsid w:val="0013434C"/>
    <w:rsid w:val="0013435F"/>
    <w:rsid w:val="001343B2"/>
    <w:rsid w:val="001346D4"/>
    <w:rsid w:val="0013475C"/>
    <w:rsid w:val="0013476A"/>
    <w:rsid w:val="00134880"/>
    <w:rsid w:val="0013497B"/>
    <w:rsid w:val="00134994"/>
    <w:rsid w:val="00134A96"/>
    <w:rsid w:val="00134FA3"/>
    <w:rsid w:val="001353F2"/>
    <w:rsid w:val="00135477"/>
    <w:rsid w:val="00135C3F"/>
    <w:rsid w:val="00135C63"/>
    <w:rsid w:val="00135C95"/>
    <w:rsid w:val="00135CC3"/>
    <w:rsid w:val="00135DF0"/>
    <w:rsid w:val="00135E27"/>
    <w:rsid w:val="00136001"/>
    <w:rsid w:val="0013627B"/>
    <w:rsid w:val="0013657B"/>
    <w:rsid w:val="001369C7"/>
    <w:rsid w:val="00136A77"/>
    <w:rsid w:val="00136BC3"/>
    <w:rsid w:val="00136C4A"/>
    <w:rsid w:val="00137063"/>
    <w:rsid w:val="0013717D"/>
    <w:rsid w:val="001372C5"/>
    <w:rsid w:val="00137302"/>
    <w:rsid w:val="00137420"/>
    <w:rsid w:val="0013769A"/>
    <w:rsid w:val="0013769B"/>
    <w:rsid w:val="0013771E"/>
    <w:rsid w:val="001377B3"/>
    <w:rsid w:val="0013790B"/>
    <w:rsid w:val="001379EB"/>
    <w:rsid w:val="00137C0A"/>
    <w:rsid w:val="00137DD8"/>
    <w:rsid w:val="001404C1"/>
    <w:rsid w:val="00140545"/>
    <w:rsid w:val="00140739"/>
    <w:rsid w:val="001407E1"/>
    <w:rsid w:val="00140916"/>
    <w:rsid w:val="0014094E"/>
    <w:rsid w:val="001409DD"/>
    <w:rsid w:val="001409F0"/>
    <w:rsid w:val="001409F3"/>
    <w:rsid w:val="00140A53"/>
    <w:rsid w:val="00140BB0"/>
    <w:rsid w:val="00140EEA"/>
    <w:rsid w:val="0014164B"/>
    <w:rsid w:val="001419E2"/>
    <w:rsid w:val="00141B22"/>
    <w:rsid w:val="00141C40"/>
    <w:rsid w:val="00141DA9"/>
    <w:rsid w:val="00141E55"/>
    <w:rsid w:val="001422FE"/>
    <w:rsid w:val="00142737"/>
    <w:rsid w:val="00142786"/>
    <w:rsid w:val="00142853"/>
    <w:rsid w:val="0014296A"/>
    <w:rsid w:val="00142D3A"/>
    <w:rsid w:val="00142D9E"/>
    <w:rsid w:val="00142EAF"/>
    <w:rsid w:val="00142EE7"/>
    <w:rsid w:val="00143068"/>
    <w:rsid w:val="001431D3"/>
    <w:rsid w:val="0014320E"/>
    <w:rsid w:val="0014326A"/>
    <w:rsid w:val="00143296"/>
    <w:rsid w:val="001432D3"/>
    <w:rsid w:val="001434DF"/>
    <w:rsid w:val="001435A3"/>
    <w:rsid w:val="0014370F"/>
    <w:rsid w:val="00143986"/>
    <w:rsid w:val="00143A85"/>
    <w:rsid w:val="00143B41"/>
    <w:rsid w:val="00143DF7"/>
    <w:rsid w:val="00144016"/>
    <w:rsid w:val="0014406D"/>
    <w:rsid w:val="001441FF"/>
    <w:rsid w:val="00144779"/>
    <w:rsid w:val="00144D2B"/>
    <w:rsid w:val="0014501D"/>
    <w:rsid w:val="0014517B"/>
    <w:rsid w:val="00145537"/>
    <w:rsid w:val="00145648"/>
    <w:rsid w:val="00145680"/>
    <w:rsid w:val="00145B57"/>
    <w:rsid w:val="00145B87"/>
    <w:rsid w:val="00145F34"/>
    <w:rsid w:val="00146027"/>
    <w:rsid w:val="001465BD"/>
    <w:rsid w:val="001466A1"/>
    <w:rsid w:val="00146739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8A5"/>
    <w:rsid w:val="00150C69"/>
    <w:rsid w:val="00150D1A"/>
    <w:rsid w:val="00150D3A"/>
    <w:rsid w:val="00150DBB"/>
    <w:rsid w:val="00150F18"/>
    <w:rsid w:val="00151114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B8"/>
    <w:rsid w:val="00151CEB"/>
    <w:rsid w:val="00151D3D"/>
    <w:rsid w:val="00151F30"/>
    <w:rsid w:val="00152252"/>
    <w:rsid w:val="00152306"/>
    <w:rsid w:val="00152350"/>
    <w:rsid w:val="001525DB"/>
    <w:rsid w:val="0015268D"/>
    <w:rsid w:val="001529C2"/>
    <w:rsid w:val="00152E7E"/>
    <w:rsid w:val="00153026"/>
    <w:rsid w:val="00153160"/>
    <w:rsid w:val="0015320A"/>
    <w:rsid w:val="0015337F"/>
    <w:rsid w:val="001533EB"/>
    <w:rsid w:val="001536ED"/>
    <w:rsid w:val="0015390F"/>
    <w:rsid w:val="00153C90"/>
    <w:rsid w:val="00153E15"/>
    <w:rsid w:val="00153F26"/>
    <w:rsid w:val="00153FA1"/>
    <w:rsid w:val="001542FF"/>
    <w:rsid w:val="0015433A"/>
    <w:rsid w:val="00154358"/>
    <w:rsid w:val="0015451C"/>
    <w:rsid w:val="00154773"/>
    <w:rsid w:val="00154930"/>
    <w:rsid w:val="00154931"/>
    <w:rsid w:val="00154D53"/>
    <w:rsid w:val="00154E71"/>
    <w:rsid w:val="00154F21"/>
    <w:rsid w:val="0015500F"/>
    <w:rsid w:val="0015507B"/>
    <w:rsid w:val="001550B0"/>
    <w:rsid w:val="001550C2"/>
    <w:rsid w:val="001552D0"/>
    <w:rsid w:val="001554B6"/>
    <w:rsid w:val="001554FB"/>
    <w:rsid w:val="001556ED"/>
    <w:rsid w:val="00155753"/>
    <w:rsid w:val="00155AED"/>
    <w:rsid w:val="00155CB7"/>
    <w:rsid w:val="00155E62"/>
    <w:rsid w:val="00156049"/>
    <w:rsid w:val="0015664A"/>
    <w:rsid w:val="001567D4"/>
    <w:rsid w:val="00156D7B"/>
    <w:rsid w:val="00156DD6"/>
    <w:rsid w:val="00157292"/>
    <w:rsid w:val="00157406"/>
    <w:rsid w:val="00157408"/>
    <w:rsid w:val="0015742D"/>
    <w:rsid w:val="00157489"/>
    <w:rsid w:val="0015754B"/>
    <w:rsid w:val="0015757A"/>
    <w:rsid w:val="00157656"/>
    <w:rsid w:val="001577E0"/>
    <w:rsid w:val="0015782B"/>
    <w:rsid w:val="00157EB2"/>
    <w:rsid w:val="001604DE"/>
    <w:rsid w:val="0016088C"/>
    <w:rsid w:val="001608C2"/>
    <w:rsid w:val="00160C66"/>
    <w:rsid w:val="00160DC1"/>
    <w:rsid w:val="00160FED"/>
    <w:rsid w:val="00161153"/>
    <w:rsid w:val="00161190"/>
    <w:rsid w:val="00161367"/>
    <w:rsid w:val="001616EE"/>
    <w:rsid w:val="001618F0"/>
    <w:rsid w:val="00161AC9"/>
    <w:rsid w:val="00161DC8"/>
    <w:rsid w:val="00161EA1"/>
    <w:rsid w:val="00161EA3"/>
    <w:rsid w:val="0016256D"/>
    <w:rsid w:val="001627FF"/>
    <w:rsid w:val="001628C7"/>
    <w:rsid w:val="00162A9B"/>
    <w:rsid w:val="00162AB1"/>
    <w:rsid w:val="00162C1D"/>
    <w:rsid w:val="00162C49"/>
    <w:rsid w:val="00162CFB"/>
    <w:rsid w:val="00162E95"/>
    <w:rsid w:val="00162EB2"/>
    <w:rsid w:val="00162F0B"/>
    <w:rsid w:val="00162F39"/>
    <w:rsid w:val="00162F62"/>
    <w:rsid w:val="00162F6F"/>
    <w:rsid w:val="00162FD1"/>
    <w:rsid w:val="001631E8"/>
    <w:rsid w:val="00163314"/>
    <w:rsid w:val="001633EB"/>
    <w:rsid w:val="001634DD"/>
    <w:rsid w:val="0016393C"/>
    <w:rsid w:val="0016396F"/>
    <w:rsid w:val="00164147"/>
    <w:rsid w:val="0016418C"/>
    <w:rsid w:val="00164448"/>
    <w:rsid w:val="001646FF"/>
    <w:rsid w:val="001647FC"/>
    <w:rsid w:val="001649AF"/>
    <w:rsid w:val="001649B6"/>
    <w:rsid w:val="00164A3C"/>
    <w:rsid w:val="00164E87"/>
    <w:rsid w:val="00164EE2"/>
    <w:rsid w:val="00164F86"/>
    <w:rsid w:val="00165030"/>
    <w:rsid w:val="0016530A"/>
    <w:rsid w:val="0016540E"/>
    <w:rsid w:val="0016547A"/>
    <w:rsid w:val="00165592"/>
    <w:rsid w:val="00165653"/>
    <w:rsid w:val="001657C8"/>
    <w:rsid w:val="00165BBD"/>
    <w:rsid w:val="00165FA4"/>
    <w:rsid w:val="00165FD8"/>
    <w:rsid w:val="00166174"/>
    <w:rsid w:val="001664D4"/>
    <w:rsid w:val="0016664D"/>
    <w:rsid w:val="00166699"/>
    <w:rsid w:val="00166B4D"/>
    <w:rsid w:val="00166CCB"/>
    <w:rsid w:val="00166D48"/>
    <w:rsid w:val="00167030"/>
    <w:rsid w:val="001670C5"/>
    <w:rsid w:val="001673C3"/>
    <w:rsid w:val="001674FD"/>
    <w:rsid w:val="00167592"/>
    <w:rsid w:val="0016767F"/>
    <w:rsid w:val="001676DF"/>
    <w:rsid w:val="00167779"/>
    <w:rsid w:val="00167D8A"/>
    <w:rsid w:val="00167EB5"/>
    <w:rsid w:val="00167F43"/>
    <w:rsid w:val="00167FBC"/>
    <w:rsid w:val="001701D5"/>
    <w:rsid w:val="00170273"/>
    <w:rsid w:val="00170285"/>
    <w:rsid w:val="0017094A"/>
    <w:rsid w:val="00170AFD"/>
    <w:rsid w:val="00170E32"/>
    <w:rsid w:val="00170EB5"/>
    <w:rsid w:val="00170FD7"/>
    <w:rsid w:val="00171100"/>
    <w:rsid w:val="00171128"/>
    <w:rsid w:val="001714B4"/>
    <w:rsid w:val="001715CA"/>
    <w:rsid w:val="00171659"/>
    <w:rsid w:val="0017186A"/>
    <w:rsid w:val="00171B14"/>
    <w:rsid w:val="00171BA8"/>
    <w:rsid w:val="00171CD6"/>
    <w:rsid w:val="00171EEE"/>
    <w:rsid w:val="00171F80"/>
    <w:rsid w:val="00171FEA"/>
    <w:rsid w:val="00171FFB"/>
    <w:rsid w:val="0017205B"/>
    <w:rsid w:val="00172503"/>
    <w:rsid w:val="001727B2"/>
    <w:rsid w:val="0017294E"/>
    <w:rsid w:val="00172AFB"/>
    <w:rsid w:val="00172B08"/>
    <w:rsid w:val="00172BD7"/>
    <w:rsid w:val="00172C9F"/>
    <w:rsid w:val="00172DC7"/>
    <w:rsid w:val="00172E87"/>
    <w:rsid w:val="0017319A"/>
    <w:rsid w:val="0017346C"/>
    <w:rsid w:val="001734C0"/>
    <w:rsid w:val="0017354A"/>
    <w:rsid w:val="0017366E"/>
    <w:rsid w:val="001736F0"/>
    <w:rsid w:val="001737D1"/>
    <w:rsid w:val="00173CDD"/>
    <w:rsid w:val="00173D24"/>
    <w:rsid w:val="00174126"/>
    <w:rsid w:val="00174182"/>
    <w:rsid w:val="00174263"/>
    <w:rsid w:val="00174514"/>
    <w:rsid w:val="001745D0"/>
    <w:rsid w:val="0017477B"/>
    <w:rsid w:val="00174E3D"/>
    <w:rsid w:val="00174FBE"/>
    <w:rsid w:val="00175070"/>
    <w:rsid w:val="001751A8"/>
    <w:rsid w:val="00175293"/>
    <w:rsid w:val="00175466"/>
    <w:rsid w:val="001756A3"/>
    <w:rsid w:val="00175735"/>
    <w:rsid w:val="001757D0"/>
    <w:rsid w:val="00175891"/>
    <w:rsid w:val="00175964"/>
    <w:rsid w:val="001759C3"/>
    <w:rsid w:val="00175CBC"/>
    <w:rsid w:val="00175F20"/>
    <w:rsid w:val="00175F62"/>
    <w:rsid w:val="00176265"/>
    <w:rsid w:val="001762F3"/>
    <w:rsid w:val="001765BD"/>
    <w:rsid w:val="00176C9D"/>
    <w:rsid w:val="00176DE0"/>
    <w:rsid w:val="00176F6A"/>
    <w:rsid w:val="001774C2"/>
    <w:rsid w:val="001776DC"/>
    <w:rsid w:val="001778B5"/>
    <w:rsid w:val="00177942"/>
    <w:rsid w:val="001779EC"/>
    <w:rsid w:val="00177D0F"/>
    <w:rsid w:val="00177D16"/>
    <w:rsid w:val="00177DEF"/>
    <w:rsid w:val="00177FB9"/>
    <w:rsid w:val="001800B3"/>
    <w:rsid w:val="0018014A"/>
    <w:rsid w:val="0018029B"/>
    <w:rsid w:val="00180388"/>
    <w:rsid w:val="001807AE"/>
    <w:rsid w:val="00180869"/>
    <w:rsid w:val="00180C51"/>
    <w:rsid w:val="00180E18"/>
    <w:rsid w:val="0018105B"/>
    <w:rsid w:val="00181178"/>
    <w:rsid w:val="00181380"/>
    <w:rsid w:val="00181399"/>
    <w:rsid w:val="00181489"/>
    <w:rsid w:val="00181E9C"/>
    <w:rsid w:val="00181F37"/>
    <w:rsid w:val="00181F78"/>
    <w:rsid w:val="0018201D"/>
    <w:rsid w:val="00182132"/>
    <w:rsid w:val="00182207"/>
    <w:rsid w:val="001824DE"/>
    <w:rsid w:val="00182778"/>
    <w:rsid w:val="00182899"/>
    <w:rsid w:val="00182A42"/>
    <w:rsid w:val="00182C2E"/>
    <w:rsid w:val="00182DB1"/>
    <w:rsid w:val="00182F1E"/>
    <w:rsid w:val="00183399"/>
    <w:rsid w:val="001837D0"/>
    <w:rsid w:val="0018390F"/>
    <w:rsid w:val="00183979"/>
    <w:rsid w:val="00183AD0"/>
    <w:rsid w:val="00184106"/>
    <w:rsid w:val="00184265"/>
    <w:rsid w:val="001842AC"/>
    <w:rsid w:val="0018439A"/>
    <w:rsid w:val="00184467"/>
    <w:rsid w:val="00184771"/>
    <w:rsid w:val="001847B6"/>
    <w:rsid w:val="00184896"/>
    <w:rsid w:val="001848CF"/>
    <w:rsid w:val="00184929"/>
    <w:rsid w:val="00184972"/>
    <w:rsid w:val="0018498B"/>
    <w:rsid w:val="00184AB5"/>
    <w:rsid w:val="00184BB2"/>
    <w:rsid w:val="00184CBF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AA3"/>
    <w:rsid w:val="00185B6F"/>
    <w:rsid w:val="00185BA4"/>
    <w:rsid w:val="00185C99"/>
    <w:rsid w:val="00186041"/>
    <w:rsid w:val="00186081"/>
    <w:rsid w:val="001860D3"/>
    <w:rsid w:val="00186163"/>
    <w:rsid w:val="00186181"/>
    <w:rsid w:val="00186403"/>
    <w:rsid w:val="001866B8"/>
    <w:rsid w:val="0018681D"/>
    <w:rsid w:val="00186D00"/>
    <w:rsid w:val="00186E89"/>
    <w:rsid w:val="00186F3E"/>
    <w:rsid w:val="001876DD"/>
    <w:rsid w:val="00187F70"/>
    <w:rsid w:val="001902E4"/>
    <w:rsid w:val="00190334"/>
    <w:rsid w:val="00190403"/>
    <w:rsid w:val="00190447"/>
    <w:rsid w:val="00190624"/>
    <w:rsid w:val="00190823"/>
    <w:rsid w:val="00190A1E"/>
    <w:rsid w:val="00190A32"/>
    <w:rsid w:val="00190A4E"/>
    <w:rsid w:val="00190A97"/>
    <w:rsid w:val="00190AC4"/>
    <w:rsid w:val="00190E05"/>
    <w:rsid w:val="00190E2D"/>
    <w:rsid w:val="00190E4A"/>
    <w:rsid w:val="0019134A"/>
    <w:rsid w:val="001914A4"/>
    <w:rsid w:val="00191853"/>
    <w:rsid w:val="00191A14"/>
    <w:rsid w:val="00191B7A"/>
    <w:rsid w:val="00191BC0"/>
    <w:rsid w:val="00191C18"/>
    <w:rsid w:val="00191D1D"/>
    <w:rsid w:val="00191E81"/>
    <w:rsid w:val="00191FB2"/>
    <w:rsid w:val="00192198"/>
    <w:rsid w:val="001922CB"/>
    <w:rsid w:val="001923C4"/>
    <w:rsid w:val="00192A8B"/>
    <w:rsid w:val="00192D4B"/>
    <w:rsid w:val="00192D6A"/>
    <w:rsid w:val="00192E5D"/>
    <w:rsid w:val="00192E6D"/>
    <w:rsid w:val="00192F46"/>
    <w:rsid w:val="001930A6"/>
    <w:rsid w:val="001933AD"/>
    <w:rsid w:val="00193529"/>
    <w:rsid w:val="0019358D"/>
    <w:rsid w:val="00193708"/>
    <w:rsid w:val="001937F7"/>
    <w:rsid w:val="00193868"/>
    <w:rsid w:val="00193A23"/>
    <w:rsid w:val="00193BFA"/>
    <w:rsid w:val="00193CEC"/>
    <w:rsid w:val="00193ECB"/>
    <w:rsid w:val="0019409C"/>
    <w:rsid w:val="00194167"/>
    <w:rsid w:val="001942A8"/>
    <w:rsid w:val="001942D6"/>
    <w:rsid w:val="00194346"/>
    <w:rsid w:val="001945EF"/>
    <w:rsid w:val="00194822"/>
    <w:rsid w:val="001948B8"/>
    <w:rsid w:val="001948E6"/>
    <w:rsid w:val="001950C5"/>
    <w:rsid w:val="0019510A"/>
    <w:rsid w:val="0019515A"/>
    <w:rsid w:val="001951AC"/>
    <w:rsid w:val="00195304"/>
    <w:rsid w:val="00195396"/>
    <w:rsid w:val="001954DB"/>
    <w:rsid w:val="001957FB"/>
    <w:rsid w:val="00195A60"/>
    <w:rsid w:val="00195A6A"/>
    <w:rsid w:val="00195A98"/>
    <w:rsid w:val="00195B2C"/>
    <w:rsid w:val="00195CBB"/>
    <w:rsid w:val="00195DBB"/>
    <w:rsid w:val="00195FA5"/>
    <w:rsid w:val="0019615C"/>
    <w:rsid w:val="0019623D"/>
    <w:rsid w:val="001962D5"/>
    <w:rsid w:val="001964D5"/>
    <w:rsid w:val="0019689A"/>
    <w:rsid w:val="00196951"/>
    <w:rsid w:val="00196A75"/>
    <w:rsid w:val="00196AEA"/>
    <w:rsid w:val="00196BE1"/>
    <w:rsid w:val="00196C62"/>
    <w:rsid w:val="0019717B"/>
    <w:rsid w:val="0019739F"/>
    <w:rsid w:val="001975DA"/>
    <w:rsid w:val="0019762D"/>
    <w:rsid w:val="00197640"/>
    <w:rsid w:val="00197660"/>
    <w:rsid w:val="0019767B"/>
    <w:rsid w:val="00197787"/>
    <w:rsid w:val="0019789E"/>
    <w:rsid w:val="00197D03"/>
    <w:rsid w:val="00197F79"/>
    <w:rsid w:val="00197FBC"/>
    <w:rsid w:val="001A008B"/>
    <w:rsid w:val="001A0240"/>
    <w:rsid w:val="001A0346"/>
    <w:rsid w:val="001A069F"/>
    <w:rsid w:val="001A07B0"/>
    <w:rsid w:val="001A0871"/>
    <w:rsid w:val="001A098E"/>
    <w:rsid w:val="001A0A06"/>
    <w:rsid w:val="001A0A77"/>
    <w:rsid w:val="001A0AB3"/>
    <w:rsid w:val="001A0B04"/>
    <w:rsid w:val="001A0ED9"/>
    <w:rsid w:val="001A0F7F"/>
    <w:rsid w:val="001A1058"/>
    <w:rsid w:val="001A1270"/>
    <w:rsid w:val="001A1290"/>
    <w:rsid w:val="001A129B"/>
    <w:rsid w:val="001A135B"/>
    <w:rsid w:val="001A15ED"/>
    <w:rsid w:val="001A19D4"/>
    <w:rsid w:val="001A1A9D"/>
    <w:rsid w:val="001A1AFC"/>
    <w:rsid w:val="001A1B98"/>
    <w:rsid w:val="001A1CB7"/>
    <w:rsid w:val="001A1E26"/>
    <w:rsid w:val="001A1E6E"/>
    <w:rsid w:val="001A1F5B"/>
    <w:rsid w:val="001A2141"/>
    <w:rsid w:val="001A248B"/>
    <w:rsid w:val="001A2599"/>
    <w:rsid w:val="001A2B38"/>
    <w:rsid w:val="001A2B6B"/>
    <w:rsid w:val="001A2D20"/>
    <w:rsid w:val="001A2DF8"/>
    <w:rsid w:val="001A2F06"/>
    <w:rsid w:val="001A2FF3"/>
    <w:rsid w:val="001A3450"/>
    <w:rsid w:val="001A3745"/>
    <w:rsid w:val="001A37C9"/>
    <w:rsid w:val="001A385C"/>
    <w:rsid w:val="001A3C38"/>
    <w:rsid w:val="001A3C3D"/>
    <w:rsid w:val="001A3D10"/>
    <w:rsid w:val="001A3D9C"/>
    <w:rsid w:val="001A3E2B"/>
    <w:rsid w:val="001A3E3D"/>
    <w:rsid w:val="001A3E6E"/>
    <w:rsid w:val="001A3F49"/>
    <w:rsid w:val="001A4624"/>
    <w:rsid w:val="001A4811"/>
    <w:rsid w:val="001A485D"/>
    <w:rsid w:val="001A4B4F"/>
    <w:rsid w:val="001A4CB9"/>
    <w:rsid w:val="001A4DF2"/>
    <w:rsid w:val="001A4FEB"/>
    <w:rsid w:val="001A5082"/>
    <w:rsid w:val="001A5209"/>
    <w:rsid w:val="001A5982"/>
    <w:rsid w:val="001A5A0F"/>
    <w:rsid w:val="001A5B33"/>
    <w:rsid w:val="001A5CAD"/>
    <w:rsid w:val="001A5CAE"/>
    <w:rsid w:val="001A60B6"/>
    <w:rsid w:val="001A6140"/>
    <w:rsid w:val="001A6323"/>
    <w:rsid w:val="001A6329"/>
    <w:rsid w:val="001A653D"/>
    <w:rsid w:val="001A67EA"/>
    <w:rsid w:val="001A69EC"/>
    <w:rsid w:val="001A6A69"/>
    <w:rsid w:val="001A6AB1"/>
    <w:rsid w:val="001A6BB5"/>
    <w:rsid w:val="001A6C22"/>
    <w:rsid w:val="001A6CE8"/>
    <w:rsid w:val="001A6D7B"/>
    <w:rsid w:val="001A7067"/>
    <w:rsid w:val="001A710C"/>
    <w:rsid w:val="001A716E"/>
    <w:rsid w:val="001A7466"/>
    <w:rsid w:val="001A74CA"/>
    <w:rsid w:val="001A7EA2"/>
    <w:rsid w:val="001A7ECA"/>
    <w:rsid w:val="001A7FAF"/>
    <w:rsid w:val="001B03C1"/>
    <w:rsid w:val="001B04B4"/>
    <w:rsid w:val="001B065C"/>
    <w:rsid w:val="001B0A9E"/>
    <w:rsid w:val="001B0C0A"/>
    <w:rsid w:val="001B0D49"/>
    <w:rsid w:val="001B1466"/>
    <w:rsid w:val="001B1480"/>
    <w:rsid w:val="001B1694"/>
    <w:rsid w:val="001B17D1"/>
    <w:rsid w:val="001B1A29"/>
    <w:rsid w:val="001B1C5E"/>
    <w:rsid w:val="001B1D7D"/>
    <w:rsid w:val="001B20BB"/>
    <w:rsid w:val="001B22D3"/>
    <w:rsid w:val="001B2358"/>
    <w:rsid w:val="001B24AE"/>
    <w:rsid w:val="001B25AA"/>
    <w:rsid w:val="001B26FF"/>
    <w:rsid w:val="001B27BD"/>
    <w:rsid w:val="001B28C6"/>
    <w:rsid w:val="001B2937"/>
    <w:rsid w:val="001B2D5E"/>
    <w:rsid w:val="001B3028"/>
    <w:rsid w:val="001B30DB"/>
    <w:rsid w:val="001B326F"/>
    <w:rsid w:val="001B3465"/>
    <w:rsid w:val="001B35EA"/>
    <w:rsid w:val="001B361C"/>
    <w:rsid w:val="001B377E"/>
    <w:rsid w:val="001B3881"/>
    <w:rsid w:val="001B3BEA"/>
    <w:rsid w:val="001B3CAE"/>
    <w:rsid w:val="001B3D01"/>
    <w:rsid w:val="001B3D0E"/>
    <w:rsid w:val="001B3DA4"/>
    <w:rsid w:val="001B4491"/>
    <w:rsid w:val="001B4583"/>
    <w:rsid w:val="001B4782"/>
    <w:rsid w:val="001B4B0B"/>
    <w:rsid w:val="001B4B0E"/>
    <w:rsid w:val="001B4D45"/>
    <w:rsid w:val="001B50AF"/>
    <w:rsid w:val="001B5244"/>
    <w:rsid w:val="001B55FE"/>
    <w:rsid w:val="001B5739"/>
    <w:rsid w:val="001B5C08"/>
    <w:rsid w:val="001B5D57"/>
    <w:rsid w:val="001B5EBE"/>
    <w:rsid w:val="001B62F4"/>
    <w:rsid w:val="001B631E"/>
    <w:rsid w:val="001B633A"/>
    <w:rsid w:val="001B6417"/>
    <w:rsid w:val="001B6470"/>
    <w:rsid w:val="001B662B"/>
    <w:rsid w:val="001B669D"/>
    <w:rsid w:val="001B67EF"/>
    <w:rsid w:val="001B69C1"/>
    <w:rsid w:val="001B6A36"/>
    <w:rsid w:val="001B6B63"/>
    <w:rsid w:val="001B6C1D"/>
    <w:rsid w:val="001B6D23"/>
    <w:rsid w:val="001B6E53"/>
    <w:rsid w:val="001B6EAF"/>
    <w:rsid w:val="001B6F43"/>
    <w:rsid w:val="001B6F9F"/>
    <w:rsid w:val="001B70B8"/>
    <w:rsid w:val="001B7249"/>
    <w:rsid w:val="001B746D"/>
    <w:rsid w:val="001B7542"/>
    <w:rsid w:val="001B7707"/>
    <w:rsid w:val="001B78C4"/>
    <w:rsid w:val="001B7900"/>
    <w:rsid w:val="001B7A5C"/>
    <w:rsid w:val="001B7A9C"/>
    <w:rsid w:val="001B7AEF"/>
    <w:rsid w:val="001B7C8B"/>
    <w:rsid w:val="001B7D19"/>
    <w:rsid w:val="001B7D23"/>
    <w:rsid w:val="001B7E3A"/>
    <w:rsid w:val="001C0194"/>
    <w:rsid w:val="001C03C8"/>
    <w:rsid w:val="001C044B"/>
    <w:rsid w:val="001C069E"/>
    <w:rsid w:val="001C088F"/>
    <w:rsid w:val="001C08EF"/>
    <w:rsid w:val="001C0A30"/>
    <w:rsid w:val="001C0AE8"/>
    <w:rsid w:val="001C0B22"/>
    <w:rsid w:val="001C0C88"/>
    <w:rsid w:val="001C0F8C"/>
    <w:rsid w:val="001C1397"/>
    <w:rsid w:val="001C1634"/>
    <w:rsid w:val="001C1B3B"/>
    <w:rsid w:val="001C1BF4"/>
    <w:rsid w:val="001C1F0A"/>
    <w:rsid w:val="001C2062"/>
    <w:rsid w:val="001C20C1"/>
    <w:rsid w:val="001C2374"/>
    <w:rsid w:val="001C23D7"/>
    <w:rsid w:val="001C246C"/>
    <w:rsid w:val="001C251A"/>
    <w:rsid w:val="001C25C9"/>
    <w:rsid w:val="001C26E5"/>
    <w:rsid w:val="001C272D"/>
    <w:rsid w:val="001C2768"/>
    <w:rsid w:val="001C27DB"/>
    <w:rsid w:val="001C2ABC"/>
    <w:rsid w:val="001C2CCE"/>
    <w:rsid w:val="001C2D38"/>
    <w:rsid w:val="001C2E69"/>
    <w:rsid w:val="001C3068"/>
    <w:rsid w:val="001C3126"/>
    <w:rsid w:val="001C31C3"/>
    <w:rsid w:val="001C326F"/>
    <w:rsid w:val="001C364B"/>
    <w:rsid w:val="001C369C"/>
    <w:rsid w:val="001C3B39"/>
    <w:rsid w:val="001C3B57"/>
    <w:rsid w:val="001C3D7F"/>
    <w:rsid w:val="001C3DA7"/>
    <w:rsid w:val="001C3F54"/>
    <w:rsid w:val="001C3FEB"/>
    <w:rsid w:val="001C469D"/>
    <w:rsid w:val="001C47E2"/>
    <w:rsid w:val="001C48DF"/>
    <w:rsid w:val="001C4A16"/>
    <w:rsid w:val="001C4B4D"/>
    <w:rsid w:val="001C4B54"/>
    <w:rsid w:val="001C4CCE"/>
    <w:rsid w:val="001C4E3C"/>
    <w:rsid w:val="001C50BA"/>
    <w:rsid w:val="001C5155"/>
    <w:rsid w:val="001C52ED"/>
    <w:rsid w:val="001C5388"/>
    <w:rsid w:val="001C5458"/>
    <w:rsid w:val="001C58A7"/>
    <w:rsid w:val="001C59BD"/>
    <w:rsid w:val="001C5ACD"/>
    <w:rsid w:val="001C5D4F"/>
    <w:rsid w:val="001C5E68"/>
    <w:rsid w:val="001C63C0"/>
    <w:rsid w:val="001C6636"/>
    <w:rsid w:val="001C6885"/>
    <w:rsid w:val="001C6AC3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8E2"/>
    <w:rsid w:val="001C7A07"/>
    <w:rsid w:val="001C7C51"/>
    <w:rsid w:val="001C7D62"/>
    <w:rsid w:val="001C7E56"/>
    <w:rsid w:val="001D02FF"/>
    <w:rsid w:val="001D0304"/>
    <w:rsid w:val="001D062C"/>
    <w:rsid w:val="001D0CEB"/>
    <w:rsid w:val="001D0DE9"/>
    <w:rsid w:val="001D0E57"/>
    <w:rsid w:val="001D0EFA"/>
    <w:rsid w:val="001D0FAE"/>
    <w:rsid w:val="001D106F"/>
    <w:rsid w:val="001D1395"/>
    <w:rsid w:val="001D14C5"/>
    <w:rsid w:val="001D1520"/>
    <w:rsid w:val="001D1521"/>
    <w:rsid w:val="001D163C"/>
    <w:rsid w:val="001D166E"/>
    <w:rsid w:val="001D1709"/>
    <w:rsid w:val="001D1889"/>
    <w:rsid w:val="001D198D"/>
    <w:rsid w:val="001D19BA"/>
    <w:rsid w:val="001D1A2B"/>
    <w:rsid w:val="001D1B55"/>
    <w:rsid w:val="001D1D82"/>
    <w:rsid w:val="001D1E96"/>
    <w:rsid w:val="001D2086"/>
    <w:rsid w:val="001D2166"/>
    <w:rsid w:val="001D21A4"/>
    <w:rsid w:val="001D251F"/>
    <w:rsid w:val="001D2706"/>
    <w:rsid w:val="001D288A"/>
    <w:rsid w:val="001D28F3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9C6"/>
    <w:rsid w:val="001D3B43"/>
    <w:rsid w:val="001D3CB4"/>
    <w:rsid w:val="001D3D83"/>
    <w:rsid w:val="001D3F40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4D7E"/>
    <w:rsid w:val="001D5587"/>
    <w:rsid w:val="001D55DD"/>
    <w:rsid w:val="001D57F5"/>
    <w:rsid w:val="001D581B"/>
    <w:rsid w:val="001D5991"/>
    <w:rsid w:val="001D5C38"/>
    <w:rsid w:val="001D5D8F"/>
    <w:rsid w:val="001D5D99"/>
    <w:rsid w:val="001D5F21"/>
    <w:rsid w:val="001D5FC9"/>
    <w:rsid w:val="001D603F"/>
    <w:rsid w:val="001D63FF"/>
    <w:rsid w:val="001D6435"/>
    <w:rsid w:val="001D67AA"/>
    <w:rsid w:val="001D6972"/>
    <w:rsid w:val="001D6A99"/>
    <w:rsid w:val="001D6BF1"/>
    <w:rsid w:val="001D6C08"/>
    <w:rsid w:val="001D6E19"/>
    <w:rsid w:val="001D6F9E"/>
    <w:rsid w:val="001D6FC4"/>
    <w:rsid w:val="001D73AF"/>
    <w:rsid w:val="001D7529"/>
    <w:rsid w:val="001D761C"/>
    <w:rsid w:val="001D762F"/>
    <w:rsid w:val="001D76E7"/>
    <w:rsid w:val="001D779B"/>
    <w:rsid w:val="001D7E1E"/>
    <w:rsid w:val="001D7FF6"/>
    <w:rsid w:val="001E0249"/>
    <w:rsid w:val="001E0299"/>
    <w:rsid w:val="001E0573"/>
    <w:rsid w:val="001E05A9"/>
    <w:rsid w:val="001E0683"/>
    <w:rsid w:val="001E0B6E"/>
    <w:rsid w:val="001E0C73"/>
    <w:rsid w:val="001E0CDC"/>
    <w:rsid w:val="001E0CE4"/>
    <w:rsid w:val="001E0D85"/>
    <w:rsid w:val="001E14FC"/>
    <w:rsid w:val="001E152F"/>
    <w:rsid w:val="001E15C3"/>
    <w:rsid w:val="001E16D1"/>
    <w:rsid w:val="001E1879"/>
    <w:rsid w:val="001E195D"/>
    <w:rsid w:val="001E1A03"/>
    <w:rsid w:val="001E1F3A"/>
    <w:rsid w:val="001E1F68"/>
    <w:rsid w:val="001E2191"/>
    <w:rsid w:val="001E2286"/>
    <w:rsid w:val="001E231F"/>
    <w:rsid w:val="001E28C5"/>
    <w:rsid w:val="001E28D8"/>
    <w:rsid w:val="001E28ED"/>
    <w:rsid w:val="001E2A96"/>
    <w:rsid w:val="001E2AFE"/>
    <w:rsid w:val="001E2D10"/>
    <w:rsid w:val="001E2D39"/>
    <w:rsid w:val="001E2F01"/>
    <w:rsid w:val="001E2FEC"/>
    <w:rsid w:val="001E3329"/>
    <w:rsid w:val="001E3375"/>
    <w:rsid w:val="001E35A8"/>
    <w:rsid w:val="001E36EB"/>
    <w:rsid w:val="001E37EA"/>
    <w:rsid w:val="001E3AB2"/>
    <w:rsid w:val="001E3DEF"/>
    <w:rsid w:val="001E3ED5"/>
    <w:rsid w:val="001E42F4"/>
    <w:rsid w:val="001E443E"/>
    <w:rsid w:val="001E4481"/>
    <w:rsid w:val="001E4BF5"/>
    <w:rsid w:val="001E4C2C"/>
    <w:rsid w:val="001E4FC4"/>
    <w:rsid w:val="001E5202"/>
    <w:rsid w:val="001E524A"/>
    <w:rsid w:val="001E5298"/>
    <w:rsid w:val="001E532B"/>
    <w:rsid w:val="001E56F2"/>
    <w:rsid w:val="001E5B63"/>
    <w:rsid w:val="001E5DBA"/>
    <w:rsid w:val="001E60C3"/>
    <w:rsid w:val="001E619B"/>
    <w:rsid w:val="001E6485"/>
    <w:rsid w:val="001E6606"/>
    <w:rsid w:val="001E66B5"/>
    <w:rsid w:val="001E67C5"/>
    <w:rsid w:val="001E6831"/>
    <w:rsid w:val="001E68C1"/>
    <w:rsid w:val="001E6B46"/>
    <w:rsid w:val="001E6D06"/>
    <w:rsid w:val="001E70B9"/>
    <w:rsid w:val="001E70F8"/>
    <w:rsid w:val="001E71CF"/>
    <w:rsid w:val="001E71E3"/>
    <w:rsid w:val="001E7239"/>
    <w:rsid w:val="001E7609"/>
    <w:rsid w:val="001E762E"/>
    <w:rsid w:val="001E76B5"/>
    <w:rsid w:val="001E76FE"/>
    <w:rsid w:val="001E7718"/>
    <w:rsid w:val="001E7747"/>
    <w:rsid w:val="001E774D"/>
    <w:rsid w:val="001E7754"/>
    <w:rsid w:val="001E7860"/>
    <w:rsid w:val="001E78DA"/>
    <w:rsid w:val="001E793F"/>
    <w:rsid w:val="001E7A95"/>
    <w:rsid w:val="001E7B2A"/>
    <w:rsid w:val="001E7B57"/>
    <w:rsid w:val="001E7EF8"/>
    <w:rsid w:val="001E7F2C"/>
    <w:rsid w:val="001E7F9B"/>
    <w:rsid w:val="001F012D"/>
    <w:rsid w:val="001F0158"/>
    <w:rsid w:val="001F02BA"/>
    <w:rsid w:val="001F02D8"/>
    <w:rsid w:val="001F053F"/>
    <w:rsid w:val="001F05F9"/>
    <w:rsid w:val="001F06B7"/>
    <w:rsid w:val="001F077C"/>
    <w:rsid w:val="001F0796"/>
    <w:rsid w:val="001F07B8"/>
    <w:rsid w:val="001F0ED9"/>
    <w:rsid w:val="001F1028"/>
    <w:rsid w:val="001F1037"/>
    <w:rsid w:val="001F1265"/>
    <w:rsid w:val="001F127B"/>
    <w:rsid w:val="001F134A"/>
    <w:rsid w:val="001F145F"/>
    <w:rsid w:val="001F148A"/>
    <w:rsid w:val="001F14CB"/>
    <w:rsid w:val="001F1791"/>
    <w:rsid w:val="001F179A"/>
    <w:rsid w:val="001F18CF"/>
    <w:rsid w:val="001F191F"/>
    <w:rsid w:val="001F1A1C"/>
    <w:rsid w:val="001F1A27"/>
    <w:rsid w:val="001F1C27"/>
    <w:rsid w:val="001F1CA5"/>
    <w:rsid w:val="001F1EF5"/>
    <w:rsid w:val="001F1FF9"/>
    <w:rsid w:val="001F201A"/>
    <w:rsid w:val="001F202D"/>
    <w:rsid w:val="001F2079"/>
    <w:rsid w:val="001F21C6"/>
    <w:rsid w:val="001F21E7"/>
    <w:rsid w:val="001F2317"/>
    <w:rsid w:val="001F2343"/>
    <w:rsid w:val="001F23E2"/>
    <w:rsid w:val="001F248C"/>
    <w:rsid w:val="001F2894"/>
    <w:rsid w:val="001F2BD4"/>
    <w:rsid w:val="001F300C"/>
    <w:rsid w:val="001F30C8"/>
    <w:rsid w:val="001F30F9"/>
    <w:rsid w:val="001F336F"/>
    <w:rsid w:val="001F3A73"/>
    <w:rsid w:val="001F3B56"/>
    <w:rsid w:val="001F3BA0"/>
    <w:rsid w:val="001F3CC8"/>
    <w:rsid w:val="001F3D64"/>
    <w:rsid w:val="001F3E83"/>
    <w:rsid w:val="001F416E"/>
    <w:rsid w:val="001F4290"/>
    <w:rsid w:val="001F45A5"/>
    <w:rsid w:val="001F4854"/>
    <w:rsid w:val="001F4A6C"/>
    <w:rsid w:val="001F4C2D"/>
    <w:rsid w:val="001F4ECF"/>
    <w:rsid w:val="001F511F"/>
    <w:rsid w:val="001F568E"/>
    <w:rsid w:val="001F56BE"/>
    <w:rsid w:val="001F5961"/>
    <w:rsid w:val="001F5BAC"/>
    <w:rsid w:val="001F5BF7"/>
    <w:rsid w:val="001F5C3D"/>
    <w:rsid w:val="001F5CA5"/>
    <w:rsid w:val="001F5DEA"/>
    <w:rsid w:val="001F5E6E"/>
    <w:rsid w:val="001F61C7"/>
    <w:rsid w:val="001F63A0"/>
    <w:rsid w:val="001F6556"/>
    <w:rsid w:val="001F6826"/>
    <w:rsid w:val="001F6B5C"/>
    <w:rsid w:val="001F6BA9"/>
    <w:rsid w:val="001F6DAD"/>
    <w:rsid w:val="001F6EC2"/>
    <w:rsid w:val="001F6EDF"/>
    <w:rsid w:val="001F6F25"/>
    <w:rsid w:val="001F73DF"/>
    <w:rsid w:val="001F741E"/>
    <w:rsid w:val="001F7563"/>
    <w:rsid w:val="001F769D"/>
    <w:rsid w:val="002001EB"/>
    <w:rsid w:val="0020027C"/>
    <w:rsid w:val="002002B7"/>
    <w:rsid w:val="002002D1"/>
    <w:rsid w:val="0020038E"/>
    <w:rsid w:val="002004F3"/>
    <w:rsid w:val="00200614"/>
    <w:rsid w:val="0020072C"/>
    <w:rsid w:val="0020076A"/>
    <w:rsid w:val="00200880"/>
    <w:rsid w:val="002008CC"/>
    <w:rsid w:val="00200958"/>
    <w:rsid w:val="00200C4B"/>
    <w:rsid w:val="00200CA3"/>
    <w:rsid w:val="00200EA3"/>
    <w:rsid w:val="00200EBE"/>
    <w:rsid w:val="00201088"/>
    <w:rsid w:val="002011AD"/>
    <w:rsid w:val="002012C8"/>
    <w:rsid w:val="00201484"/>
    <w:rsid w:val="00201636"/>
    <w:rsid w:val="00201706"/>
    <w:rsid w:val="002018FD"/>
    <w:rsid w:val="00201901"/>
    <w:rsid w:val="00201D11"/>
    <w:rsid w:val="0020238A"/>
    <w:rsid w:val="00202531"/>
    <w:rsid w:val="00202734"/>
    <w:rsid w:val="00202811"/>
    <w:rsid w:val="00202BD5"/>
    <w:rsid w:val="00202CAB"/>
    <w:rsid w:val="00202D33"/>
    <w:rsid w:val="00202D63"/>
    <w:rsid w:val="00202D76"/>
    <w:rsid w:val="00202E4F"/>
    <w:rsid w:val="0020315F"/>
    <w:rsid w:val="0020320D"/>
    <w:rsid w:val="00203755"/>
    <w:rsid w:val="00203810"/>
    <w:rsid w:val="0020381C"/>
    <w:rsid w:val="002038D6"/>
    <w:rsid w:val="00203947"/>
    <w:rsid w:val="00203A3F"/>
    <w:rsid w:val="00203A7B"/>
    <w:rsid w:val="00203B9F"/>
    <w:rsid w:val="00203D11"/>
    <w:rsid w:val="00203E69"/>
    <w:rsid w:val="00204255"/>
    <w:rsid w:val="002043C6"/>
    <w:rsid w:val="00204594"/>
    <w:rsid w:val="002045D4"/>
    <w:rsid w:val="002047AA"/>
    <w:rsid w:val="00204972"/>
    <w:rsid w:val="00204BB0"/>
    <w:rsid w:val="00204C0F"/>
    <w:rsid w:val="00204F14"/>
    <w:rsid w:val="0020500B"/>
    <w:rsid w:val="0020504D"/>
    <w:rsid w:val="002050D4"/>
    <w:rsid w:val="002052F6"/>
    <w:rsid w:val="0020538B"/>
    <w:rsid w:val="00205487"/>
    <w:rsid w:val="002054D4"/>
    <w:rsid w:val="00205560"/>
    <w:rsid w:val="0020559B"/>
    <w:rsid w:val="00205B3D"/>
    <w:rsid w:val="00205C1B"/>
    <w:rsid w:val="00206077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41B"/>
    <w:rsid w:val="002074AD"/>
    <w:rsid w:val="00207832"/>
    <w:rsid w:val="002078E6"/>
    <w:rsid w:val="00207B9F"/>
    <w:rsid w:val="00207E75"/>
    <w:rsid w:val="00210090"/>
    <w:rsid w:val="002102BD"/>
    <w:rsid w:val="0021054D"/>
    <w:rsid w:val="002108CD"/>
    <w:rsid w:val="002109F3"/>
    <w:rsid w:val="00210C91"/>
    <w:rsid w:val="00210F9D"/>
    <w:rsid w:val="0021140C"/>
    <w:rsid w:val="00211455"/>
    <w:rsid w:val="00211518"/>
    <w:rsid w:val="002115E9"/>
    <w:rsid w:val="002116C5"/>
    <w:rsid w:val="0021178F"/>
    <w:rsid w:val="002117CE"/>
    <w:rsid w:val="00211A7C"/>
    <w:rsid w:val="00211AFA"/>
    <w:rsid w:val="00211B4C"/>
    <w:rsid w:val="00211CB6"/>
    <w:rsid w:val="00211D59"/>
    <w:rsid w:val="00211D96"/>
    <w:rsid w:val="00211F92"/>
    <w:rsid w:val="00211FDA"/>
    <w:rsid w:val="0021220E"/>
    <w:rsid w:val="00212640"/>
    <w:rsid w:val="0021271E"/>
    <w:rsid w:val="0021287D"/>
    <w:rsid w:val="002129F2"/>
    <w:rsid w:val="00212C8A"/>
    <w:rsid w:val="00213097"/>
    <w:rsid w:val="002131C2"/>
    <w:rsid w:val="00213244"/>
    <w:rsid w:val="0021327E"/>
    <w:rsid w:val="00213311"/>
    <w:rsid w:val="002134EA"/>
    <w:rsid w:val="002135BD"/>
    <w:rsid w:val="002136F3"/>
    <w:rsid w:val="002138D2"/>
    <w:rsid w:val="00213A4F"/>
    <w:rsid w:val="00213AD7"/>
    <w:rsid w:val="00213B00"/>
    <w:rsid w:val="00213B84"/>
    <w:rsid w:val="00213C56"/>
    <w:rsid w:val="00213F0B"/>
    <w:rsid w:val="002141C4"/>
    <w:rsid w:val="00214790"/>
    <w:rsid w:val="00214A90"/>
    <w:rsid w:val="00214DC4"/>
    <w:rsid w:val="00214EC2"/>
    <w:rsid w:val="002150F5"/>
    <w:rsid w:val="00215113"/>
    <w:rsid w:val="00215399"/>
    <w:rsid w:val="00215532"/>
    <w:rsid w:val="002155DE"/>
    <w:rsid w:val="00215623"/>
    <w:rsid w:val="002156DE"/>
    <w:rsid w:val="0021571A"/>
    <w:rsid w:val="00215747"/>
    <w:rsid w:val="00215815"/>
    <w:rsid w:val="00215A92"/>
    <w:rsid w:val="00215B10"/>
    <w:rsid w:val="00215B57"/>
    <w:rsid w:val="00215EB8"/>
    <w:rsid w:val="00216417"/>
    <w:rsid w:val="002164E5"/>
    <w:rsid w:val="00216647"/>
    <w:rsid w:val="00216688"/>
    <w:rsid w:val="00216907"/>
    <w:rsid w:val="0021692E"/>
    <w:rsid w:val="00216944"/>
    <w:rsid w:val="002169FA"/>
    <w:rsid w:val="00216B00"/>
    <w:rsid w:val="00216B11"/>
    <w:rsid w:val="00216BEF"/>
    <w:rsid w:val="00216CCD"/>
    <w:rsid w:val="00216F6A"/>
    <w:rsid w:val="002170BB"/>
    <w:rsid w:val="00217197"/>
    <w:rsid w:val="002171CF"/>
    <w:rsid w:val="00217275"/>
    <w:rsid w:val="002172A2"/>
    <w:rsid w:val="002173B1"/>
    <w:rsid w:val="002174E0"/>
    <w:rsid w:val="002175E4"/>
    <w:rsid w:val="0021762B"/>
    <w:rsid w:val="00217A80"/>
    <w:rsid w:val="00217A9F"/>
    <w:rsid w:val="00217C3C"/>
    <w:rsid w:val="00217F18"/>
    <w:rsid w:val="00217F72"/>
    <w:rsid w:val="00217FCA"/>
    <w:rsid w:val="00220202"/>
    <w:rsid w:val="00220665"/>
    <w:rsid w:val="0022075F"/>
    <w:rsid w:val="00220C53"/>
    <w:rsid w:val="002216E6"/>
    <w:rsid w:val="00221731"/>
    <w:rsid w:val="00221B01"/>
    <w:rsid w:val="00221D70"/>
    <w:rsid w:val="00221DCE"/>
    <w:rsid w:val="00221E93"/>
    <w:rsid w:val="00221EB8"/>
    <w:rsid w:val="00221FB4"/>
    <w:rsid w:val="00222360"/>
    <w:rsid w:val="00222529"/>
    <w:rsid w:val="00222558"/>
    <w:rsid w:val="00222643"/>
    <w:rsid w:val="00222C67"/>
    <w:rsid w:val="00222D21"/>
    <w:rsid w:val="0022313D"/>
    <w:rsid w:val="00223349"/>
    <w:rsid w:val="00223386"/>
    <w:rsid w:val="00223512"/>
    <w:rsid w:val="00223650"/>
    <w:rsid w:val="002239B9"/>
    <w:rsid w:val="00223AEC"/>
    <w:rsid w:val="00223C3A"/>
    <w:rsid w:val="00223D0F"/>
    <w:rsid w:val="00223E10"/>
    <w:rsid w:val="00223F85"/>
    <w:rsid w:val="002245F8"/>
    <w:rsid w:val="00224753"/>
    <w:rsid w:val="00224767"/>
    <w:rsid w:val="00224855"/>
    <w:rsid w:val="00224BB2"/>
    <w:rsid w:val="00224EC3"/>
    <w:rsid w:val="002251B7"/>
    <w:rsid w:val="0022523F"/>
    <w:rsid w:val="002253FE"/>
    <w:rsid w:val="002254FF"/>
    <w:rsid w:val="00225A92"/>
    <w:rsid w:val="00225D19"/>
    <w:rsid w:val="00225DCF"/>
    <w:rsid w:val="00225FE8"/>
    <w:rsid w:val="002260E8"/>
    <w:rsid w:val="00226311"/>
    <w:rsid w:val="002265BA"/>
    <w:rsid w:val="00226958"/>
    <w:rsid w:val="00226B21"/>
    <w:rsid w:val="00227123"/>
    <w:rsid w:val="002271AA"/>
    <w:rsid w:val="002271B5"/>
    <w:rsid w:val="00227291"/>
    <w:rsid w:val="0022736F"/>
    <w:rsid w:val="002273EE"/>
    <w:rsid w:val="00227545"/>
    <w:rsid w:val="00227555"/>
    <w:rsid w:val="002275E4"/>
    <w:rsid w:val="00227646"/>
    <w:rsid w:val="0022767F"/>
    <w:rsid w:val="00227785"/>
    <w:rsid w:val="002277C2"/>
    <w:rsid w:val="00227988"/>
    <w:rsid w:val="002279DA"/>
    <w:rsid w:val="00227A4F"/>
    <w:rsid w:val="00227E42"/>
    <w:rsid w:val="00227F4C"/>
    <w:rsid w:val="00230045"/>
    <w:rsid w:val="002302CF"/>
    <w:rsid w:val="00230438"/>
    <w:rsid w:val="00230452"/>
    <w:rsid w:val="00230754"/>
    <w:rsid w:val="0023080E"/>
    <w:rsid w:val="00230A4D"/>
    <w:rsid w:val="00230A85"/>
    <w:rsid w:val="00230B99"/>
    <w:rsid w:val="00230C7A"/>
    <w:rsid w:val="00230E56"/>
    <w:rsid w:val="00230F81"/>
    <w:rsid w:val="00230FC8"/>
    <w:rsid w:val="00230FD5"/>
    <w:rsid w:val="002315A4"/>
    <w:rsid w:val="0023164D"/>
    <w:rsid w:val="00231933"/>
    <w:rsid w:val="002319B9"/>
    <w:rsid w:val="00231AFE"/>
    <w:rsid w:val="00231B42"/>
    <w:rsid w:val="00231CC9"/>
    <w:rsid w:val="00231D73"/>
    <w:rsid w:val="00231DEB"/>
    <w:rsid w:val="00231E1B"/>
    <w:rsid w:val="00231E3E"/>
    <w:rsid w:val="00231F00"/>
    <w:rsid w:val="002320C0"/>
    <w:rsid w:val="0023217F"/>
    <w:rsid w:val="002321E8"/>
    <w:rsid w:val="002321F8"/>
    <w:rsid w:val="002325D9"/>
    <w:rsid w:val="00232983"/>
    <w:rsid w:val="00232AA9"/>
    <w:rsid w:val="00233012"/>
    <w:rsid w:val="00233025"/>
    <w:rsid w:val="002330D7"/>
    <w:rsid w:val="00233182"/>
    <w:rsid w:val="002333C7"/>
    <w:rsid w:val="002334BB"/>
    <w:rsid w:val="00233529"/>
    <w:rsid w:val="002335B5"/>
    <w:rsid w:val="00233667"/>
    <w:rsid w:val="002338AE"/>
    <w:rsid w:val="00233AAA"/>
    <w:rsid w:val="00233B8A"/>
    <w:rsid w:val="00233CFB"/>
    <w:rsid w:val="00233E47"/>
    <w:rsid w:val="0023402D"/>
    <w:rsid w:val="0023445B"/>
    <w:rsid w:val="0023457A"/>
    <w:rsid w:val="002346D9"/>
    <w:rsid w:val="0023497A"/>
    <w:rsid w:val="002349FF"/>
    <w:rsid w:val="00234BA8"/>
    <w:rsid w:val="00234D07"/>
    <w:rsid w:val="00234FDF"/>
    <w:rsid w:val="0023512A"/>
    <w:rsid w:val="00235135"/>
    <w:rsid w:val="00235238"/>
    <w:rsid w:val="00235492"/>
    <w:rsid w:val="0023564E"/>
    <w:rsid w:val="00235682"/>
    <w:rsid w:val="002358B1"/>
    <w:rsid w:val="00235B9B"/>
    <w:rsid w:val="00235DB7"/>
    <w:rsid w:val="00236319"/>
    <w:rsid w:val="0023633B"/>
    <w:rsid w:val="002363AE"/>
    <w:rsid w:val="00236438"/>
    <w:rsid w:val="00236654"/>
    <w:rsid w:val="0023665C"/>
    <w:rsid w:val="0023678E"/>
    <w:rsid w:val="00236ABA"/>
    <w:rsid w:val="00236B2A"/>
    <w:rsid w:val="00236BBF"/>
    <w:rsid w:val="00236E25"/>
    <w:rsid w:val="00236EFF"/>
    <w:rsid w:val="002373E7"/>
    <w:rsid w:val="0023760E"/>
    <w:rsid w:val="0023769E"/>
    <w:rsid w:val="0023787A"/>
    <w:rsid w:val="00237C05"/>
    <w:rsid w:val="00237DC1"/>
    <w:rsid w:val="0024008C"/>
    <w:rsid w:val="00240379"/>
    <w:rsid w:val="002403A6"/>
    <w:rsid w:val="002405F0"/>
    <w:rsid w:val="00240937"/>
    <w:rsid w:val="0024098A"/>
    <w:rsid w:val="00240DDF"/>
    <w:rsid w:val="00240FE9"/>
    <w:rsid w:val="00241557"/>
    <w:rsid w:val="00241736"/>
    <w:rsid w:val="002419E0"/>
    <w:rsid w:val="00241D24"/>
    <w:rsid w:val="00241EDF"/>
    <w:rsid w:val="00242424"/>
    <w:rsid w:val="002424A2"/>
    <w:rsid w:val="0024251B"/>
    <w:rsid w:val="0024263A"/>
    <w:rsid w:val="0024278E"/>
    <w:rsid w:val="00242A97"/>
    <w:rsid w:val="00242B18"/>
    <w:rsid w:val="00242BDC"/>
    <w:rsid w:val="00242BEE"/>
    <w:rsid w:val="00242DBC"/>
    <w:rsid w:val="00242E4C"/>
    <w:rsid w:val="002430B5"/>
    <w:rsid w:val="00243142"/>
    <w:rsid w:val="002431B3"/>
    <w:rsid w:val="002431C8"/>
    <w:rsid w:val="002432B5"/>
    <w:rsid w:val="002434C1"/>
    <w:rsid w:val="002434C2"/>
    <w:rsid w:val="00243648"/>
    <w:rsid w:val="002437FA"/>
    <w:rsid w:val="00243880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419"/>
    <w:rsid w:val="00245672"/>
    <w:rsid w:val="002456DC"/>
    <w:rsid w:val="00245712"/>
    <w:rsid w:val="00245745"/>
    <w:rsid w:val="002458FB"/>
    <w:rsid w:val="00245C7F"/>
    <w:rsid w:val="00245CB2"/>
    <w:rsid w:val="00245CB5"/>
    <w:rsid w:val="00245CC5"/>
    <w:rsid w:val="00245EFC"/>
    <w:rsid w:val="0024601F"/>
    <w:rsid w:val="00246331"/>
    <w:rsid w:val="002463E3"/>
    <w:rsid w:val="002465B1"/>
    <w:rsid w:val="00246899"/>
    <w:rsid w:val="00246940"/>
    <w:rsid w:val="00246A80"/>
    <w:rsid w:val="00246B78"/>
    <w:rsid w:val="00246C2D"/>
    <w:rsid w:val="00246D3C"/>
    <w:rsid w:val="00246E0D"/>
    <w:rsid w:val="00246E70"/>
    <w:rsid w:val="00246FFE"/>
    <w:rsid w:val="002472B3"/>
    <w:rsid w:val="002472EF"/>
    <w:rsid w:val="00247344"/>
    <w:rsid w:val="002475BE"/>
    <w:rsid w:val="00247DAE"/>
    <w:rsid w:val="00247DEA"/>
    <w:rsid w:val="00247F01"/>
    <w:rsid w:val="00247F28"/>
    <w:rsid w:val="00250096"/>
    <w:rsid w:val="002502E7"/>
    <w:rsid w:val="00250423"/>
    <w:rsid w:val="0025048D"/>
    <w:rsid w:val="0025049E"/>
    <w:rsid w:val="002504D7"/>
    <w:rsid w:val="002505DE"/>
    <w:rsid w:val="002505E1"/>
    <w:rsid w:val="002505E2"/>
    <w:rsid w:val="002508F1"/>
    <w:rsid w:val="00250923"/>
    <w:rsid w:val="00250945"/>
    <w:rsid w:val="00250A19"/>
    <w:rsid w:val="00250B9C"/>
    <w:rsid w:val="00250DFD"/>
    <w:rsid w:val="00250F8B"/>
    <w:rsid w:val="00250FCE"/>
    <w:rsid w:val="0025105F"/>
    <w:rsid w:val="0025127C"/>
    <w:rsid w:val="002512CA"/>
    <w:rsid w:val="00251444"/>
    <w:rsid w:val="002515F9"/>
    <w:rsid w:val="0025164D"/>
    <w:rsid w:val="0025168F"/>
    <w:rsid w:val="00251855"/>
    <w:rsid w:val="00251A0E"/>
    <w:rsid w:val="00251BAA"/>
    <w:rsid w:val="00251CE3"/>
    <w:rsid w:val="00251DB5"/>
    <w:rsid w:val="00251E7A"/>
    <w:rsid w:val="00251E8C"/>
    <w:rsid w:val="00251EEB"/>
    <w:rsid w:val="00251F7C"/>
    <w:rsid w:val="00252036"/>
    <w:rsid w:val="002520EE"/>
    <w:rsid w:val="0025229B"/>
    <w:rsid w:val="0025238C"/>
    <w:rsid w:val="0025242A"/>
    <w:rsid w:val="00252647"/>
    <w:rsid w:val="002527D1"/>
    <w:rsid w:val="00252982"/>
    <w:rsid w:val="00252A5D"/>
    <w:rsid w:val="00252CE3"/>
    <w:rsid w:val="00252DAB"/>
    <w:rsid w:val="00252DCC"/>
    <w:rsid w:val="00252F16"/>
    <w:rsid w:val="00253076"/>
    <w:rsid w:val="002530EF"/>
    <w:rsid w:val="00253129"/>
    <w:rsid w:val="0025339E"/>
    <w:rsid w:val="002533B5"/>
    <w:rsid w:val="002533DC"/>
    <w:rsid w:val="002535F0"/>
    <w:rsid w:val="002538BA"/>
    <w:rsid w:val="002539B7"/>
    <w:rsid w:val="002539C6"/>
    <w:rsid w:val="00253DCD"/>
    <w:rsid w:val="00253ECD"/>
    <w:rsid w:val="00253FB6"/>
    <w:rsid w:val="00254394"/>
    <w:rsid w:val="00254396"/>
    <w:rsid w:val="0025462E"/>
    <w:rsid w:val="0025470D"/>
    <w:rsid w:val="00254723"/>
    <w:rsid w:val="002547BF"/>
    <w:rsid w:val="002547DB"/>
    <w:rsid w:val="00254B04"/>
    <w:rsid w:val="00254E53"/>
    <w:rsid w:val="00254E57"/>
    <w:rsid w:val="00254F1B"/>
    <w:rsid w:val="00255C1A"/>
    <w:rsid w:val="00255D0E"/>
    <w:rsid w:val="00255E24"/>
    <w:rsid w:val="00255F2B"/>
    <w:rsid w:val="00255F4A"/>
    <w:rsid w:val="00256169"/>
    <w:rsid w:val="002564BA"/>
    <w:rsid w:val="002564C9"/>
    <w:rsid w:val="00256539"/>
    <w:rsid w:val="002566E3"/>
    <w:rsid w:val="00256980"/>
    <w:rsid w:val="002569DE"/>
    <w:rsid w:val="00256B9D"/>
    <w:rsid w:val="00256DC1"/>
    <w:rsid w:val="00256FC0"/>
    <w:rsid w:val="002570EE"/>
    <w:rsid w:val="00257316"/>
    <w:rsid w:val="002573B5"/>
    <w:rsid w:val="002573F9"/>
    <w:rsid w:val="002574D7"/>
    <w:rsid w:val="00257574"/>
    <w:rsid w:val="002578B1"/>
    <w:rsid w:val="002578FE"/>
    <w:rsid w:val="00257A67"/>
    <w:rsid w:val="00257CA7"/>
    <w:rsid w:val="0026057C"/>
    <w:rsid w:val="00260798"/>
    <w:rsid w:val="00260B1E"/>
    <w:rsid w:val="00260C71"/>
    <w:rsid w:val="00260D21"/>
    <w:rsid w:val="00260E81"/>
    <w:rsid w:val="00260F18"/>
    <w:rsid w:val="00261071"/>
    <w:rsid w:val="002611E9"/>
    <w:rsid w:val="00261305"/>
    <w:rsid w:val="002613A4"/>
    <w:rsid w:val="00261CF9"/>
    <w:rsid w:val="00261E68"/>
    <w:rsid w:val="002620AA"/>
    <w:rsid w:val="002620D0"/>
    <w:rsid w:val="002621E5"/>
    <w:rsid w:val="002622EE"/>
    <w:rsid w:val="002623DD"/>
    <w:rsid w:val="002624BE"/>
    <w:rsid w:val="002624DC"/>
    <w:rsid w:val="00262594"/>
    <w:rsid w:val="002625BE"/>
    <w:rsid w:val="002626D4"/>
    <w:rsid w:val="00262730"/>
    <w:rsid w:val="002628B5"/>
    <w:rsid w:val="00262A40"/>
    <w:rsid w:val="00262E44"/>
    <w:rsid w:val="00262E7A"/>
    <w:rsid w:val="00262FBB"/>
    <w:rsid w:val="0026303D"/>
    <w:rsid w:val="0026306A"/>
    <w:rsid w:val="002631A7"/>
    <w:rsid w:val="0026328C"/>
    <w:rsid w:val="002632AF"/>
    <w:rsid w:val="00263417"/>
    <w:rsid w:val="0026381C"/>
    <w:rsid w:val="00263BD4"/>
    <w:rsid w:val="00263DF6"/>
    <w:rsid w:val="00263F59"/>
    <w:rsid w:val="00263FC8"/>
    <w:rsid w:val="0026409F"/>
    <w:rsid w:val="00264179"/>
    <w:rsid w:val="00264322"/>
    <w:rsid w:val="002643A6"/>
    <w:rsid w:val="00264488"/>
    <w:rsid w:val="00264686"/>
    <w:rsid w:val="002649BB"/>
    <w:rsid w:val="00264D2E"/>
    <w:rsid w:val="00264FE4"/>
    <w:rsid w:val="00265023"/>
    <w:rsid w:val="00265067"/>
    <w:rsid w:val="002653A9"/>
    <w:rsid w:val="00265620"/>
    <w:rsid w:val="002657F0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D52"/>
    <w:rsid w:val="00266E5C"/>
    <w:rsid w:val="00266F94"/>
    <w:rsid w:val="00267024"/>
    <w:rsid w:val="00267127"/>
    <w:rsid w:val="0026727C"/>
    <w:rsid w:val="002672C5"/>
    <w:rsid w:val="00267396"/>
    <w:rsid w:val="0026743F"/>
    <w:rsid w:val="0026753E"/>
    <w:rsid w:val="00267718"/>
    <w:rsid w:val="00267866"/>
    <w:rsid w:val="00267975"/>
    <w:rsid w:val="0027000F"/>
    <w:rsid w:val="00270068"/>
    <w:rsid w:val="0027064E"/>
    <w:rsid w:val="002707C7"/>
    <w:rsid w:val="00270E9D"/>
    <w:rsid w:val="00270F29"/>
    <w:rsid w:val="0027104F"/>
    <w:rsid w:val="00271529"/>
    <w:rsid w:val="0027159B"/>
    <w:rsid w:val="00271784"/>
    <w:rsid w:val="00271B86"/>
    <w:rsid w:val="00271D6F"/>
    <w:rsid w:val="00271E2F"/>
    <w:rsid w:val="00271E64"/>
    <w:rsid w:val="0027214E"/>
    <w:rsid w:val="00272412"/>
    <w:rsid w:val="00272B19"/>
    <w:rsid w:val="00272CDD"/>
    <w:rsid w:val="00272D23"/>
    <w:rsid w:val="00272E7A"/>
    <w:rsid w:val="00272E88"/>
    <w:rsid w:val="00272FC5"/>
    <w:rsid w:val="00273053"/>
    <w:rsid w:val="002732E0"/>
    <w:rsid w:val="0027334A"/>
    <w:rsid w:val="0027355A"/>
    <w:rsid w:val="0027357E"/>
    <w:rsid w:val="0027358C"/>
    <w:rsid w:val="00273899"/>
    <w:rsid w:val="00273CA1"/>
    <w:rsid w:val="00273D2A"/>
    <w:rsid w:val="00273D8E"/>
    <w:rsid w:val="00273DCF"/>
    <w:rsid w:val="00273E52"/>
    <w:rsid w:val="00274311"/>
    <w:rsid w:val="002744EF"/>
    <w:rsid w:val="00274829"/>
    <w:rsid w:val="00274843"/>
    <w:rsid w:val="00274918"/>
    <w:rsid w:val="002749BC"/>
    <w:rsid w:val="002749E9"/>
    <w:rsid w:val="00274A14"/>
    <w:rsid w:val="00274BF7"/>
    <w:rsid w:val="00274C18"/>
    <w:rsid w:val="00274DE8"/>
    <w:rsid w:val="00274E5F"/>
    <w:rsid w:val="00275316"/>
    <w:rsid w:val="0027533E"/>
    <w:rsid w:val="002753B1"/>
    <w:rsid w:val="002753F7"/>
    <w:rsid w:val="002756A2"/>
    <w:rsid w:val="00275DA6"/>
    <w:rsid w:val="00275ECF"/>
    <w:rsid w:val="0027603C"/>
    <w:rsid w:val="00276098"/>
    <w:rsid w:val="00276171"/>
    <w:rsid w:val="0027617A"/>
    <w:rsid w:val="00276336"/>
    <w:rsid w:val="002768CE"/>
    <w:rsid w:val="002768FE"/>
    <w:rsid w:val="0027695A"/>
    <w:rsid w:val="0027699B"/>
    <w:rsid w:val="00276B34"/>
    <w:rsid w:val="00276B4F"/>
    <w:rsid w:val="00276CA7"/>
    <w:rsid w:val="00276CBC"/>
    <w:rsid w:val="00277047"/>
    <w:rsid w:val="002771CC"/>
    <w:rsid w:val="00277283"/>
    <w:rsid w:val="002772F7"/>
    <w:rsid w:val="0027730D"/>
    <w:rsid w:val="0027745D"/>
    <w:rsid w:val="002776FB"/>
    <w:rsid w:val="002778E4"/>
    <w:rsid w:val="00277984"/>
    <w:rsid w:val="00280018"/>
    <w:rsid w:val="0028005E"/>
    <w:rsid w:val="002802A0"/>
    <w:rsid w:val="002803C7"/>
    <w:rsid w:val="00280553"/>
    <w:rsid w:val="00280768"/>
    <w:rsid w:val="002807BD"/>
    <w:rsid w:val="00280937"/>
    <w:rsid w:val="00280B96"/>
    <w:rsid w:val="00280BBD"/>
    <w:rsid w:val="00280BF1"/>
    <w:rsid w:val="00280C4A"/>
    <w:rsid w:val="0028109D"/>
    <w:rsid w:val="002811F0"/>
    <w:rsid w:val="002814E1"/>
    <w:rsid w:val="0028168A"/>
    <w:rsid w:val="00281690"/>
    <w:rsid w:val="00281802"/>
    <w:rsid w:val="00281AD4"/>
    <w:rsid w:val="0028227A"/>
    <w:rsid w:val="002822BC"/>
    <w:rsid w:val="00282525"/>
    <w:rsid w:val="00282693"/>
    <w:rsid w:val="00282773"/>
    <w:rsid w:val="002828C2"/>
    <w:rsid w:val="00282905"/>
    <w:rsid w:val="00282964"/>
    <w:rsid w:val="0028299E"/>
    <w:rsid w:val="00282D64"/>
    <w:rsid w:val="00282DD7"/>
    <w:rsid w:val="002832CD"/>
    <w:rsid w:val="00283596"/>
    <w:rsid w:val="002836A9"/>
    <w:rsid w:val="00283743"/>
    <w:rsid w:val="00283767"/>
    <w:rsid w:val="0028377A"/>
    <w:rsid w:val="00283C62"/>
    <w:rsid w:val="00283F2D"/>
    <w:rsid w:val="0028447D"/>
    <w:rsid w:val="002844F8"/>
    <w:rsid w:val="002846A7"/>
    <w:rsid w:val="0028476D"/>
    <w:rsid w:val="00284991"/>
    <w:rsid w:val="00284D68"/>
    <w:rsid w:val="00284E7F"/>
    <w:rsid w:val="00284EA0"/>
    <w:rsid w:val="00284EFF"/>
    <w:rsid w:val="00284FE0"/>
    <w:rsid w:val="002853A0"/>
    <w:rsid w:val="002856FB"/>
    <w:rsid w:val="002857A0"/>
    <w:rsid w:val="0028581D"/>
    <w:rsid w:val="0028593E"/>
    <w:rsid w:val="00285AD6"/>
    <w:rsid w:val="00285ADB"/>
    <w:rsid w:val="00285AF5"/>
    <w:rsid w:val="00285B33"/>
    <w:rsid w:val="00285FD5"/>
    <w:rsid w:val="00286097"/>
    <w:rsid w:val="00286303"/>
    <w:rsid w:val="002864AF"/>
    <w:rsid w:val="00286617"/>
    <w:rsid w:val="00286644"/>
    <w:rsid w:val="00286671"/>
    <w:rsid w:val="00286C19"/>
    <w:rsid w:val="00286DF1"/>
    <w:rsid w:val="00286EF9"/>
    <w:rsid w:val="00287369"/>
    <w:rsid w:val="0028796C"/>
    <w:rsid w:val="00287FA7"/>
    <w:rsid w:val="002900E8"/>
    <w:rsid w:val="0029039B"/>
    <w:rsid w:val="0029046A"/>
    <w:rsid w:val="00290558"/>
    <w:rsid w:val="002906DC"/>
    <w:rsid w:val="00290792"/>
    <w:rsid w:val="00290805"/>
    <w:rsid w:val="00290862"/>
    <w:rsid w:val="00290A65"/>
    <w:rsid w:val="00290CBB"/>
    <w:rsid w:val="00290D0A"/>
    <w:rsid w:val="00290FFD"/>
    <w:rsid w:val="00291158"/>
    <w:rsid w:val="0029118D"/>
    <w:rsid w:val="002914B9"/>
    <w:rsid w:val="00291580"/>
    <w:rsid w:val="00291779"/>
    <w:rsid w:val="002917DD"/>
    <w:rsid w:val="002918CB"/>
    <w:rsid w:val="0029198F"/>
    <w:rsid w:val="00291C91"/>
    <w:rsid w:val="00291E5A"/>
    <w:rsid w:val="00291FE9"/>
    <w:rsid w:val="00292186"/>
    <w:rsid w:val="002921B9"/>
    <w:rsid w:val="0029222C"/>
    <w:rsid w:val="0029233B"/>
    <w:rsid w:val="0029237E"/>
    <w:rsid w:val="0029266C"/>
    <w:rsid w:val="00292774"/>
    <w:rsid w:val="00292B77"/>
    <w:rsid w:val="00292D20"/>
    <w:rsid w:val="00292D75"/>
    <w:rsid w:val="00292E77"/>
    <w:rsid w:val="00292FEC"/>
    <w:rsid w:val="00293041"/>
    <w:rsid w:val="002930A1"/>
    <w:rsid w:val="0029340F"/>
    <w:rsid w:val="0029344B"/>
    <w:rsid w:val="00293475"/>
    <w:rsid w:val="0029367C"/>
    <w:rsid w:val="002938FD"/>
    <w:rsid w:val="00293AAB"/>
    <w:rsid w:val="00293AC9"/>
    <w:rsid w:val="00293B0D"/>
    <w:rsid w:val="00293D40"/>
    <w:rsid w:val="00293DAA"/>
    <w:rsid w:val="002941BC"/>
    <w:rsid w:val="0029420F"/>
    <w:rsid w:val="00294264"/>
    <w:rsid w:val="002946FF"/>
    <w:rsid w:val="00294959"/>
    <w:rsid w:val="00294A67"/>
    <w:rsid w:val="00294C3F"/>
    <w:rsid w:val="00294C8E"/>
    <w:rsid w:val="00294D87"/>
    <w:rsid w:val="00294F77"/>
    <w:rsid w:val="0029518E"/>
    <w:rsid w:val="0029524F"/>
    <w:rsid w:val="00295264"/>
    <w:rsid w:val="002954F6"/>
    <w:rsid w:val="002955F9"/>
    <w:rsid w:val="00295868"/>
    <w:rsid w:val="00295933"/>
    <w:rsid w:val="00295995"/>
    <w:rsid w:val="00295B75"/>
    <w:rsid w:val="002960E4"/>
    <w:rsid w:val="0029610B"/>
    <w:rsid w:val="002963E1"/>
    <w:rsid w:val="0029668A"/>
    <w:rsid w:val="002966BE"/>
    <w:rsid w:val="002966C7"/>
    <w:rsid w:val="00296731"/>
    <w:rsid w:val="00296E2C"/>
    <w:rsid w:val="00296E49"/>
    <w:rsid w:val="00296F98"/>
    <w:rsid w:val="0029700C"/>
    <w:rsid w:val="00297083"/>
    <w:rsid w:val="002975B1"/>
    <w:rsid w:val="00297A7E"/>
    <w:rsid w:val="00297B4A"/>
    <w:rsid w:val="00297E17"/>
    <w:rsid w:val="002A0071"/>
    <w:rsid w:val="002A0123"/>
    <w:rsid w:val="002A04B9"/>
    <w:rsid w:val="002A09D5"/>
    <w:rsid w:val="002A0A15"/>
    <w:rsid w:val="002A0AED"/>
    <w:rsid w:val="002A0D3D"/>
    <w:rsid w:val="002A0E5D"/>
    <w:rsid w:val="002A114B"/>
    <w:rsid w:val="002A1331"/>
    <w:rsid w:val="002A1539"/>
    <w:rsid w:val="002A162E"/>
    <w:rsid w:val="002A1641"/>
    <w:rsid w:val="002A16A1"/>
    <w:rsid w:val="002A16AF"/>
    <w:rsid w:val="002A1960"/>
    <w:rsid w:val="002A1E5F"/>
    <w:rsid w:val="002A2075"/>
    <w:rsid w:val="002A25C7"/>
    <w:rsid w:val="002A268F"/>
    <w:rsid w:val="002A26E3"/>
    <w:rsid w:val="002A2816"/>
    <w:rsid w:val="002A29CC"/>
    <w:rsid w:val="002A2A8F"/>
    <w:rsid w:val="002A2D02"/>
    <w:rsid w:val="002A2FA1"/>
    <w:rsid w:val="002A315D"/>
    <w:rsid w:val="002A322C"/>
    <w:rsid w:val="002A32A0"/>
    <w:rsid w:val="002A340F"/>
    <w:rsid w:val="002A34D3"/>
    <w:rsid w:val="002A35BF"/>
    <w:rsid w:val="002A3661"/>
    <w:rsid w:val="002A3766"/>
    <w:rsid w:val="002A388D"/>
    <w:rsid w:val="002A3A22"/>
    <w:rsid w:val="002A3AA0"/>
    <w:rsid w:val="002A3B3C"/>
    <w:rsid w:val="002A3BD7"/>
    <w:rsid w:val="002A3BF5"/>
    <w:rsid w:val="002A3C43"/>
    <w:rsid w:val="002A3DA6"/>
    <w:rsid w:val="002A3E2C"/>
    <w:rsid w:val="002A3EAF"/>
    <w:rsid w:val="002A3FC1"/>
    <w:rsid w:val="002A3FD8"/>
    <w:rsid w:val="002A41C0"/>
    <w:rsid w:val="002A4415"/>
    <w:rsid w:val="002A447F"/>
    <w:rsid w:val="002A4546"/>
    <w:rsid w:val="002A45A3"/>
    <w:rsid w:val="002A45C3"/>
    <w:rsid w:val="002A47EF"/>
    <w:rsid w:val="002A4912"/>
    <w:rsid w:val="002A49E9"/>
    <w:rsid w:val="002A4A18"/>
    <w:rsid w:val="002A4B89"/>
    <w:rsid w:val="002A4ECB"/>
    <w:rsid w:val="002A525B"/>
    <w:rsid w:val="002A53E4"/>
    <w:rsid w:val="002A57A0"/>
    <w:rsid w:val="002A5820"/>
    <w:rsid w:val="002A5BEF"/>
    <w:rsid w:val="002A5D61"/>
    <w:rsid w:val="002A5E5E"/>
    <w:rsid w:val="002A5F0A"/>
    <w:rsid w:val="002A62BD"/>
    <w:rsid w:val="002A6321"/>
    <w:rsid w:val="002A6451"/>
    <w:rsid w:val="002A68F7"/>
    <w:rsid w:val="002A6930"/>
    <w:rsid w:val="002A69F3"/>
    <w:rsid w:val="002A6A7C"/>
    <w:rsid w:val="002A6A7D"/>
    <w:rsid w:val="002A6D18"/>
    <w:rsid w:val="002A6F92"/>
    <w:rsid w:val="002A6FA4"/>
    <w:rsid w:val="002A758F"/>
    <w:rsid w:val="002A76EC"/>
    <w:rsid w:val="002A7730"/>
    <w:rsid w:val="002A7BA5"/>
    <w:rsid w:val="002A7FF2"/>
    <w:rsid w:val="002A7FFE"/>
    <w:rsid w:val="002B017C"/>
    <w:rsid w:val="002B0203"/>
    <w:rsid w:val="002B0660"/>
    <w:rsid w:val="002B06E2"/>
    <w:rsid w:val="002B089D"/>
    <w:rsid w:val="002B0B7B"/>
    <w:rsid w:val="002B0B91"/>
    <w:rsid w:val="002B0E2E"/>
    <w:rsid w:val="002B1303"/>
    <w:rsid w:val="002B149E"/>
    <w:rsid w:val="002B1590"/>
    <w:rsid w:val="002B1600"/>
    <w:rsid w:val="002B16B1"/>
    <w:rsid w:val="002B18AA"/>
    <w:rsid w:val="002B19FC"/>
    <w:rsid w:val="002B1A65"/>
    <w:rsid w:val="002B1A99"/>
    <w:rsid w:val="002B1DFE"/>
    <w:rsid w:val="002B1F44"/>
    <w:rsid w:val="002B1FDC"/>
    <w:rsid w:val="002B2091"/>
    <w:rsid w:val="002B210A"/>
    <w:rsid w:val="002B213A"/>
    <w:rsid w:val="002B2206"/>
    <w:rsid w:val="002B22E2"/>
    <w:rsid w:val="002B2346"/>
    <w:rsid w:val="002B2515"/>
    <w:rsid w:val="002B276C"/>
    <w:rsid w:val="002B2779"/>
    <w:rsid w:val="002B2C13"/>
    <w:rsid w:val="002B2C19"/>
    <w:rsid w:val="002B2F6A"/>
    <w:rsid w:val="002B3093"/>
    <w:rsid w:val="002B30DC"/>
    <w:rsid w:val="002B3168"/>
    <w:rsid w:val="002B33EE"/>
    <w:rsid w:val="002B35E0"/>
    <w:rsid w:val="002B3686"/>
    <w:rsid w:val="002B376C"/>
    <w:rsid w:val="002B3774"/>
    <w:rsid w:val="002B39DE"/>
    <w:rsid w:val="002B3A64"/>
    <w:rsid w:val="002B3BA8"/>
    <w:rsid w:val="002B3E01"/>
    <w:rsid w:val="002B403B"/>
    <w:rsid w:val="002B4040"/>
    <w:rsid w:val="002B4057"/>
    <w:rsid w:val="002B407B"/>
    <w:rsid w:val="002B4448"/>
    <w:rsid w:val="002B462A"/>
    <w:rsid w:val="002B46AC"/>
    <w:rsid w:val="002B4703"/>
    <w:rsid w:val="002B48D0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B4"/>
    <w:rsid w:val="002B5F4D"/>
    <w:rsid w:val="002B6150"/>
    <w:rsid w:val="002B61D8"/>
    <w:rsid w:val="002B6448"/>
    <w:rsid w:val="002B66E3"/>
    <w:rsid w:val="002B670C"/>
    <w:rsid w:val="002B6730"/>
    <w:rsid w:val="002B6843"/>
    <w:rsid w:val="002B6877"/>
    <w:rsid w:val="002B68A4"/>
    <w:rsid w:val="002B68E6"/>
    <w:rsid w:val="002B691D"/>
    <w:rsid w:val="002B698D"/>
    <w:rsid w:val="002B69E4"/>
    <w:rsid w:val="002B6B86"/>
    <w:rsid w:val="002B6CC2"/>
    <w:rsid w:val="002B7103"/>
    <w:rsid w:val="002B7540"/>
    <w:rsid w:val="002B798E"/>
    <w:rsid w:val="002B7F7E"/>
    <w:rsid w:val="002C0288"/>
    <w:rsid w:val="002C038C"/>
    <w:rsid w:val="002C044D"/>
    <w:rsid w:val="002C062A"/>
    <w:rsid w:val="002C06B1"/>
    <w:rsid w:val="002C07D1"/>
    <w:rsid w:val="002C0DBE"/>
    <w:rsid w:val="002C102B"/>
    <w:rsid w:val="002C1163"/>
    <w:rsid w:val="002C11D2"/>
    <w:rsid w:val="002C11F8"/>
    <w:rsid w:val="002C129D"/>
    <w:rsid w:val="002C1356"/>
    <w:rsid w:val="002C1432"/>
    <w:rsid w:val="002C15AE"/>
    <w:rsid w:val="002C166A"/>
    <w:rsid w:val="002C16A6"/>
    <w:rsid w:val="002C16AC"/>
    <w:rsid w:val="002C1BF4"/>
    <w:rsid w:val="002C1C17"/>
    <w:rsid w:val="002C1E41"/>
    <w:rsid w:val="002C1E75"/>
    <w:rsid w:val="002C1EEF"/>
    <w:rsid w:val="002C1FB2"/>
    <w:rsid w:val="002C216F"/>
    <w:rsid w:val="002C2232"/>
    <w:rsid w:val="002C2464"/>
    <w:rsid w:val="002C2625"/>
    <w:rsid w:val="002C293A"/>
    <w:rsid w:val="002C3001"/>
    <w:rsid w:val="002C30A5"/>
    <w:rsid w:val="002C30AD"/>
    <w:rsid w:val="002C31C1"/>
    <w:rsid w:val="002C340B"/>
    <w:rsid w:val="002C35A5"/>
    <w:rsid w:val="002C369E"/>
    <w:rsid w:val="002C39CB"/>
    <w:rsid w:val="002C3AB6"/>
    <w:rsid w:val="002C3B0E"/>
    <w:rsid w:val="002C3BC6"/>
    <w:rsid w:val="002C3CD6"/>
    <w:rsid w:val="002C3D69"/>
    <w:rsid w:val="002C3DC7"/>
    <w:rsid w:val="002C3F68"/>
    <w:rsid w:val="002C3FD9"/>
    <w:rsid w:val="002C4018"/>
    <w:rsid w:val="002C4297"/>
    <w:rsid w:val="002C4620"/>
    <w:rsid w:val="002C47E9"/>
    <w:rsid w:val="002C490A"/>
    <w:rsid w:val="002C4A99"/>
    <w:rsid w:val="002C4CAA"/>
    <w:rsid w:val="002C4D4A"/>
    <w:rsid w:val="002C4EE1"/>
    <w:rsid w:val="002C4FE3"/>
    <w:rsid w:val="002C5020"/>
    <w:rsid w:val="002C50BE"/>
    <w:rsid w:val="002C53B6"/>
    <w:rsid w:val="002C553C"/>
    <w:rsid w:val="002C587C"/>
    <w:rsid w:val="002C5B3F"/>
    <w:rsid w:val="002C5E7B"/>
    <w:rsid w:val="002C5FAF"/>
    <w:rsid w:val="002C6306"/>
    <w:rsid w:val="002C6465"/>
    <w:rsid w:val="002C651C"/>
    <w:rsid w:val="002C6538"/>
    <w:rsid w:val="002C6687"/>
    <w:rsid w:val="002C6ACB"/>
    <w:rsid w:val="002C6C1C"/>
    <w:rsid w:val="002C6E1C"/>
    <w:rsid w:val="002C7071"/>
    <w:rsid w:val="002C707F"/>
    <w:rsid w:val="002C7499"/>
    <w:rsid w:val="002C7521"/>
    <w:rsid w:val="002C7564"/>
    <w:rsid w:val="002C7655"/>
    <w:rsid w:val="002C781E"/>
    <w:rsid w:val="002C784D"/>
    <w:rsid w:val="002C7B42"/>
    <w:rsid w:val="002D07CD"/>
    <w:rsid w:val="002D07E9"/>
    <w:rsid w:val="002D0952"/>
    <w:rsid w:val="002D0A31"/>
    <w:rsid w:val="002D0B17"/>
    <w:rsid w:val="002D0EBC"/>
    <w:rsid w:val="002D0F25"/>
    <w:rsid w:val="002D1084"/>
    <w:rsid w:val="002D11CF"/>
    <w:rsid w:val="002D129C"/>
    <w:rsid w:val="002D12DA"/>
    <w:rsid w:val="002D12DC"/>
    <w:rsid w:val="002D16B9"/>
    <w:rsid w:val="002D17D7"/>
    <w:rsid w:val="002D1801"/>
    <w:rsid w:val="002D1958"/>
    <w:rsid w:val="002D1C58"/>
    <w:rsid w:val="002D1D09"/>
    <w:rsid w:val="002D1EA1"/>
    <w:rsid w:val="002D1F8B"/>
    <w:rsid w:val="002D206A"/>
    <w:rsid w:val="002D2506"/>
    <w:rsid w:val="002D2533"/>
    <w:rsid w:val="002D2759"/>
    <w:rsid w:val="002D2960"/>
    <w:rsid w:val="002D2EFA"/>
    <w:rsid w:val="002D3400"/>
    <w:rsid w:val="002D3515"/>
    <w:rsid w:val="002D36F8"/>
    <w:rsid w:val="002D38BC"/>
    <w:rsid w:val="002D3905"/>
    <w:rsid w:val="002D3CE0"/>
    <w:rsid w:val="002D3D72"/>
    <w:rsid w:val="002D3E1A"/>
    <w:rsid w:val="002D3EA0"/>
    <w:rsid w:val="002D4141"/>
    <w:rsid w:val="002D4329"/>
    <w:rsid w:val="002D444E"/>
    <w:rsid w:val="002D4C58"/>
    <w:rsid w:val="002D4D94"/>
    <w:rsid w:val="002D500C"/>
    <w:rsid w:val="002D5239"/>
    <w:rsid w:val="002D5240"/>
    <w:rsid w:val="002D5256"/>
    <w:rsid w:val="002D5735"/>
    <w:rsid w:val="002D5765"/>
    <w:rsid w:val="002D59E7"/>
    <w:rsid w:val="002D5A5B"/>
    <w:rsid w:val="002D5BC7"/>
    <w:rsid w:val="002D64F2"/>
    <w:rsid w:val="002D6871"/>
    <w:rsid w:val="002D68A2"/>
    <w:rsid w:val="002D68B4"/>
    <w:rsid w:val="002D6D42"/>
    <w:rsid w:val="002D6F06"/>
    <w:rsid w:val="002D7019"/>
    <w:rsid w:val="002D7052"/>
    <w:rsid w:val="002D7187"/>
    <w:rsid w:val="002D71FF"/>
    <w:rsid w:val="002D7384"/>
    <w:rsid w:val="002D7427"/>
    <w:rsid w:val="002D7C30"/>
    <w:rsid w:val="002D7D91"/>
    <w:rsid w:val="002D7F36"/>
    <w:rsid w:val="002D7F98"/>
    <w:rsid w:val="002D7FA1"/>
    <w:rsid w:val="002E00A7"/>
    <w:rsid w:val="002E00DF"/>
    <w:rsid w:val="002E013F"/>
    <w:rsid w:val="002E0241"/>
    <w:rsid w:val="002E0279"/>
    <w:rsid w:val="002E0558"/>
    <w:rsid w:val="002E0626"/>
    <w:rsid w:val="002E06F1"/>
    <w:rsid w:val="002E0C4B"/>
    <w:rsid w:val="002E0CC6"/>
    <w:rsid w:val="002E0CE6"/>
    <w:rsid w:val="002E0D41"/>
    <w:rsid w:val="002E0D89"/>
    <w:rsid w:val="002E0E1F"/>
    <w:rsid w:val="002E113B"/>
    <w:rsid w:val="002E1339"/>
    <w:rsid w:val="002E1519"/>
    <w:rsid w:val="002E1566"/>
    <w:rsid w:val="002E1587"/>
    <w:rsid w:val="002E16F4"/>
    <w:rsid w:val="002E1702"/>
    <w:rsid w:val="002E1941"/>
    <w:rsid w:val="002E1961"/>
    <w:rsid w:val="002E1E29"/>
    <w:rsid w:val="002E20B4"/>
    <w:rsid w:val="002E220F"/>
    <w:rsid w:val="002E2330"/>
    <w:rsid w:val="002E236E"/>
    <w:rsid w:val="002E2641"/>
    <w:rsid w:val="002E2957"/>
    <w:rsid w:val="002E2CC0"/>
    <w:rsid w:val="002E2D2D"/>
    <w:rsid w:val="002E2D90"/>
    <w:rsid w:val="002E2E9B"/>
    <w:rsid w:val="002E2F7E"/>
    <w:rsid w:val="002E3039"/>
    <w:rsid w:val="002E30A5"/>
    <w:rsid w:val="002E3562"/>
    <w:rsid w:val="002E35EC"/>
    <w:rsid w:val="002E37DD"/>
    <w:rsid w:val="002E3999"/>
    <w:rsid w:val="002E3C83"/>
    <w:rsid w:val="002E3FC1"/>
    <w:rsid w:val="002E4259"/>
    <w:rsid w:val="002E445A"/>
    <w:rsid w:val="002E451C"/>
    <w:rsid w:val="002E46F5"/>
    <w:rsid w:val="002E4776"/>
    <w:rsid w:val="002E482F"/>
    <w:rsid w:val="002E48E7"/>
    <w:rsid w:val="002E497C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A40"/>
    <w:rsid w:val="002E5BA9"/>
    <w:rsid w:val="002E5CC1"/>
    <w:rsid w:val="002E5D25"/>
    <w:rsid w:val="002E5D4A"/>
    <w:rsid w:val="002E5DA5"/>
    <w:rsid w:val="002E5F7F"/>
    <w:rsid w:val="002E6263"/>
    <w:rsid w:val="002E63B3"/>
    <w:rsid w:val="002E646B"/>
    <w:rsid w:val="002E6470"/>
    <w:rsid w:val="002E654A"/>
    <w:rsid w:val="002E65DE"/>
    <w:rsid w:val="002E6686"/>
    <w:rsid w:val="002E66C8"/>
    <w:rsid w:val="002E69DC"/>
    <w:rsid w:val="002E6AA8"/>
    <w:rsid w:val="002E6B27"/>
    <w:rsid w:val="002E6D46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52E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1EFF"/>
    <w:rsid w:val="002F2067"/>
    <w:rsid w:val="002F237C"/>
    <w:rsid w:val="002F2479"/>
    <w:rsid w:val="002F24D4"/>
    <w:rsid w:val="002F2564"/>
    <w:rsid w:val="002F25CD"/>
    <w:rsid w:val="002F25DE"/>
    <w:rsid w:val="002F2A08"/>
    <w:rsid w:val="002F2C62"/>
    <w:rsid w:val="002F2C85"/>
    <w:rsid w:val="002F2CCC"/>
    <w:rsid w:val="002F2D2D"/>
    <w:rsid w:val="002F2F74"/>
    <w:rsid w:val="002F3A4D"/>
    <w:rsid w:val="002F3ADA"/>
    <w:rsid w:val="002F3B09"/>
    <w:rsid w:val="002F3B94"/>
    <w:rsid w:val="002F3D3B"/>
    <w:rsid w:val="002F3D9B"/>
    <w:rsid w:val="002F3EDE"/>
    <w:rsid w:val="002F3F6C"/>
    <w:rsid w:val="002F3FCF"/>
    <w:rsid w:val="002F3FDE"/>
    <w:rsid w:val="002F436C"/>
    <w:rsid w:val="002F456B"/>
    <w:rsid w:val="002F478D"/>
    <w:rsid w:val="002F4A74"/>
    <w:rsid w:val="002F4FE6"/>
    <w:rsid w:val="002F5019"/>
    <w:rsid w:val="002F5671"/>
    <w:rsid w:val="002F5840"/>
    <w:rsid w:val="002F5919"/>
    <w:rsid w:val="002F59C9"/>
    <w:rsid w:val="002F5A1F"/>
    <w:rsid w:val="002F5A9A"/>
    <w:rsid w:val="002F6148"/>
    <w:rsid w:val="002F6322"/>
    <w:rsid w:val="002F667D"/>
    <w:rsid w:val="002F6813"/>
    <w:rsid w:val="002F6963"/>
    <w:rsid w:val="002F69C3"/>
    <w:rsid w:val="002F69D7"/>
    <w:rsid w:val="002F6AD5"/>
    <w:rsid w:val="002F6B4B"/>
    <w:rsid w:val="002F6C87"/>
    <w:rsid w:val="002F6CA9"/>
    <w:rsid w:val="002F6E00"/>
    <w:rsid w:val="002F6EFB"/>
    <w:rsid w:val="002F70B5"/>
    <w:rsid w:val="002F715F"/>
    <w:rsid w:val="002F72C1"/>
    <w:rsid w:val="002F7309"/>
    <w:rsid w:val="002F7530"/>
    <w:rsid w:val="002F7A60"/>
    <w:rsid w:val="002F7AB5"/>
    <w:rsid w:val="002F7AF9"/>
    <w:rsid w:val="002F7BEA"/>
    <w:rsid w:val="002F7C1D"/>
    <w:rsid w:val="002F7CDE"/>
    <w:rsid w:val="002F7F09"/>
    <w:rsid w:val="0030047A"/>
    <w:rsid w:val="003004F9"/>
    <w:rsid w:val="0030075E"/>
    <w:rsid w:val="00300780"/>
    <w:rsid w:val="003008E1"/>
    <w:rsid w:val="00300913"/>
    <w:rsid w:val="00300944"/>
    <w:rsid w:val="00300A3D"/>
    <w:rsid w:val="00300C11"/>
    <w:rsid w:val="00300CDE"/>
    <w:rsid w:val="00300DC6"/>
    <w:rsid w:val="0030118B"/>
    <w:rsid w:val="00301242"/>
    <w:rsid w:val="00301552"/>
    <w:rsid w:val="00301774"/>
    <w:rsid w:val="00301969"/>
    <w:rsid w:val="0030196E"/>
    <w:rsid w:val="00301BC5"/>
    <w:rsid w:val="00301BF1"/>
    <w:rsid w:val="00301C87"/>
    <w:rsid w:val="00301CED"/>
    <w:rsid w:val="00301E59"/>
    <w:rsid w:val="00301E64"/>
    <w:rsid w:val="00301EBC"/>
    <w:rsid w:val="0030213B"/>
    <w:rsid w:val="003021AC"/>
    <w:rsid w:val="00302339"/>
    <w:rsid w:val="00302477"/>
    <w:rsid w:val="00302603"/>
    <w:rsid w:val="00302634"/>
    <w:rsid w:val="00302658"/>
    <w:rsid w:val="00302B9A"/>
    <w:rsid w:val="00302C1E"/>
    <w:rsid w:val="00302D43"/>
    <w:rsid w:val="00302D91"/>
    <w:rsid w:val="00302E0C"/>
    <w:rsid w:val="00302F5E"/>
    <w:rsid w:val="003030CB"/>
    <w:rsid w:val="00303186"/>
    <w:rsid w:val="003031E8"/>
    <w:rsid w:val="0030352B"/>
    <w:rsid w:val="00303705"/>
    <w:rsid w:val="0030391A"/>
    <w:rsid w:val="00303D56"/>
    <w:rsid w:val="00303E1E"/>
    <w:rsid w:val="00304187"/>
    <w:rsid w:val="00304370"/>
    <w:rsid w:val="003044BE"/>
    <w:rsid w:val="003046CC"/>
    <w:rsid w:val="0030490B"/>
    <w:rsid w:val="003049C9"/>
    <w:rsid w:val="00304BC6"/>
    <w:rsid w:val="00304D2A"/>
    <w:rsid w:val="00304F0F"/>
    <w:rsid w:val="0030502F"/>
    <w:rsid w:val="0030504F"/>
    <w:rsid w:val="003050C4"/>
    <w:rsid w:val="003051B6"/>
    <w:rsid w:val="00305264"/>
    <w:rsid w:val="00305387"/>
    <w:rsid w:val="00305451"/>
    <w:rsid w:val="00305521"/>
    <w:rsid w:val="003055E9"/>
    <w:rsid w:val="003056A8"/>
    <w:rsid w:val="00305A79"/>
    <w:rsid w:val="00305B63"/>
    <w:rsid w:val="00305C6F"/>
    <w:rsid w:val="00305DDF"/>
    <w:rsid w:val="00306378"/>
    <w:rsid w:val="00306413"/>
    <w:rsid w:val="00306A7E"/>
    <w:rsid w:val="00306A9E"/>
    <w:rsid w:val="00306D83"/>
    <w:rsid w:val="00306F45"/>
    <w:rsid w:val="00307124"/>
    <w:rsid w:val="00307345"/>
    <w:rsid w:val="003073FC"/>
    <w:rsid w:val="00307485"/>
    <w:rsid w:val="003076F6"/>
    <w:rsid w:val="00307876"/>
    <w:rsid w:val="00307977"/>
    <w:rsid w:val="003079F5"/>
    <w:rsid w:val="003079F8"/>
    <w:rsid w:val="00310208"/>
    <w:rsid w:val="003102F7"/>
    <w:rsid w:val="00310366"/>
    <w:rsid w:val="00310392"/>
    <w:rsid w:val="0031072B"/>
    <w:rsid w:val="003107E2"/>
    <w:rsid w:val="00310E57"/>
    <w:rsid w:val="00310F51"/>
    <w:rsid w:val="003110C9"/>
    <w:rsid w:val="0031113A"/>
    <w:rsid w:val="003112E3"/>
    <w:rsid w:val="00311591"/>
    <w:rsid w:val="00311713"/>
    <w:rsid w:val="00311727"/>
    <w:rsid w:val="0031188F"/>
    <w:rsid w:val="0031197C"/>
    <w:rsid w:val="00311A0B"/>
    <w:rsid w:val="00311BB1"/>
    <w:rsid w:val="00311EEE"/>
    <w:rsid w:val="00312001"/>
    <w:rsid w:val="00312373"/>
    <w:rsid w:val="003123A3"/>
    <w:rsid w:val="0031289A"/>
    <w:rsid w:val="00312CAA"/>
    <w:rsid w:val="00312CFE"/>
    <w:rsid w:val="00312D54"/>
    <w:rsid w:val="00312F84"/>
    <w:rsid w:val="003130FF"/>
    <w:rsid w:val="0031310C"/>
    <w:rsid w:val="0031319B"/>
    <w:rsid w:val="00313335"/>
    <w:rsid w:val="00313623"/>
    <w:rsid w:val="0031364B"/>
    <w:rsid w:val="003136C8"/>
    <w:rsid w:val="00313761"/>
    <w:rsid w:val="003139F5"/>
    <w:rsid w:val="00313A4E"/>
    <w:rsid w:val="00313CBE"/>
    <w:rsid w:val="00313E3D"/>
    <w:rsid w:val="00313E50"/>
    <w:rsid w:val="00313EA8"/>
    <w:rsid w:val="00313F24"/>
    <w:rsid w:val="00313F2B"/>
    <w:rsid w:val="00314073"/>
    <w:rsid w:val="0031417E"/>
    <w:rsid w:val="00314665"/>
    <w:rsid w:val="0031489E"/>
    <w:rsid w:val="003148F5"/>
    <w:rsid w:val="003149DC"/>
    <w:rsid w:val="00314BE4"/>
    <w:rsid w:val="00314EB8"/>
    <w:rsid w:val="00314F22"/>
    <w:rsid w:val="00314F4B"/>
    <w:rsid w:val="00314F86"/>
    <w:rsid w:val="00314FCF"/>
    <w:rsid w:val="003151EE"/>
    <w:rsid w:val="00316171"/>
    <w:rsid w:val="003161AC"/>
    <w:rsid w:val="003162DC"/>
    <w:rsid w:val="003164E2"/>
    <w:rsid w:val="00316666"/>
    <w:rsid w:val="003166F6"/>
    <w:rsid w:val="00316716"/>
    <w:rsid w:val="003168DE"/>
    <w:rsid w:val="003169D9"/>
    <w:rsid w:val="00316C5A"/>
    <w:rsid w:val="00316D11"/>
    <w:rsid w:val="00316D4A"/>
    <w:rsid w:val="00316DD0"/>
    <w:rsid w:val="00316DF1"/>
    <w:rsid w:val="00316F6B"/>
    <w:rsid w:val="003172FD"/>
    <w:rsid w:val="00317578"/>
    <w:rsid w:val="00317628"/>
    <w:rsid w:val="00317689"/>
    <w:rsid w:val="00317725"/>
    <w:rsid w:val="003177CF"/>
    <w:rsid w:val="003177FD"/>
    <w:rsid w:val="00317890"/>
    <w:rsid w:val="003178F4"/>
    <w:rsid w:val="00317905"/>
    <w:rsid w:val="00317C31"/>
    <w:rsid w:val="00317CA2"/>
    <w:rsid w:val="00317D16"/>
    <w:rsid w:val="00317D2A"/>
    <w:rsid w:val="00317E1E"/>
    <w:rsid w:val="00317E60"/>
    <w:rsid w:val="00317F90"/>
    <w:rsid w:val="003200E4"/>
    <w:rsid w:val="003200F3"/>
    <w:rsid w:val="00320221"/>
    <w:rsid w:val="0032046B"/>
    <w:rsid w:val="00320571"/>
    <w:rsid w:val="00320899"/>
    <w:rsid w:val="00320F0C"/>
    <w:rsid w:val="00320F2B"/>
    <w:rsid w:val="0032100E"/>
    <w:rsid w:val="00321106"/>
    <w:rsid w:val="003211F0"/>
    <w:rsid w:val="00321624"/>
    <w:rsid w:val="00321755"/>
    <w:rsid w:val="00321786"/>
    <w:rsid w:val="00321829"/>
    <w:rsid w:val="00321924"/>
    <w:rsid w:val="00321950"/>
    <w:rsid w:val="00321962"/>
    <w:rsid w:val="00321AFB"/>
    <w:rsid w:val="00321B3C"/>
    <w:rsid w:val="00321BB3"/>
    <w:rsid w:val="00321DB4"/>
    <w:rsid w:val="00321E8F"/>
    <w:rsid w:val="00322028"/>
    <w:rsid w:val="00322201"/>
    <w:rsid w:val="0032277C"/>
    <w:rsid w:val="003229C8"/>
    <w:rsid w:val="00322A70"/>
    <w:rsid w:val="00322B68"/>
    <w:rsid w:val="00322DEE"/>
    <w:rsid w:val="00322E08"/>
    <w:rsid w:val="00322F44"/>
    <w:rsid w:val="0032350C"/>
    <w:rsid w:val="0032357A"/>
    <w:rsid w:val="003235BB"/>
    <w:rsid w:val="003237BB"/>
    <w:rsid w:val="0032386B"/>
    <w:rsid w:val="003238DF"/>
    <w:rsid w:val="00323913"/>
    <w:rsid w:val="0032396B"/>
    <w:rsid w:val="00323971"/>
    <w:rsid w:val="0032399E"/>
    <w:rsid w:val="00323A8A"/>
    <w:rsid w:val="00323E0D"/>
    <w:rsid w:val="00323EFC"/>
    <w:rsid w:val="00323F24"/>
    <w:rsid w:val="00324055"/>
    <w:rsid w:val="00324400"/>
    <w:rsid w:val="003245BE"/>
    <w:rsid w:val="00324680"/>
    <w:rsid w:val="00324772"/>
    <w:rsid w:val="00324774"/>
    <w:rsid w:val="00324A41"/>
    <w:rsid w:val="0032505E"/>
    <w:rsid w:val="0032529C"/>
    <w:rsid w:val="003253D8"/>
    <w:rsid w:val="003253E4"/>
    <w:rsid w:val="003255ED"/>
    <w:rsid w:val="00325B83"/>
    <w:rsid w:val="00325BD6"/>
    <w:rsid w:val="00325BFD"/>
    <w:rsid w:val="00325C0C"/>
    <w:rsid w:val="00325C3D"/>
    <w:rsid w:val="00325C89"/>
    <w:rsid w:val="00325F77"/>
    <w:rsid w:val="003260BE"/>
    <w:rsid w:val="0032620D"/>
    <w:rsid w:val="003264CA"/>
    <w:rsid w:val="00326624"/>
    <w:rsid w:val="00326740"/>
    <w:rsid w:val="003267FD"/>
    <w:rsid w:val="00326AB2"/>
    <w:rsid w:val="00326B51"/>
    <w:rsid w:val="00326BD3"/>
    <w:rsid w:val="00326C24"/>
    <w:rsid w:val="00327373"/>
    <w:rsid w:val="003273E0"/>
    <w:rsid w:val="00327563"/>
    <w:rsid w:val="003276AC"/>
    <w:rsid w:val="00327880"/>
    <w:rsid w:val="00327CDF"/>
    <w:rsid w:val="00327DF5"/>
    <w:rsid w:val="00327E04"/>
    <w:rsid w:val="00327FD2"/>
    <w:rsid w:val="00330069"/>
    <w:rsid w:val="00330286"/>
    <w:rsid w:val="003303F3"/>
    <w:rsid w:val="003306A5"/>
    <w:rsid w:val="003307A2"/>
    <w:rsid w:val="00330AA2"/>
    <w:rsid w:val="00330ACB"/>
    <w:rsid w:val="00330C36"/>
    <w:rsid w:val="00330DAB"/>
    <w:rsid w:val="00330EB7"/>
    <w:rsid w:val="00330F21"/>
    <w:rsid w:val="00331012"/>
    <w:rsid w:val="0033128D"/>
    <w:rsid w:val="0033137B"/>
    <w:rsid w:val="003316C0"/>
    <w:rsid w:val="0033199A"/>
    <w:rsid w:val="003319F5"/>
    <w:rsid w:val="00331F98"/>
    <w:rsid w:val="00332070"/>
    <w:rsid w:val="0033211C"/>
    <w:rsid w:val="00332196"/>
    <w:rsid w:val="00332393"/>
    <w:rsid w:val="003326CA"/>
    <w:rsid w:val="00332755"/>
    <w:rsid w:val="0033286E"/>
    <w:rsid w:val="00332C41"/>
    <w:rsid w:val="00332F0E"/>
    <w:rsid w:val="00332F2A"/>
    <w:rsid w:val="0033307C"/>
    <w:rsid w:val="00333168"/>
    <w:rsid w:val="003331AD"/>
    <w:rsid w:val="003331CB"/>
    <w:rsid w:val="003331F0"/>
    <w:rsid w:val="0033343F"/>
    <w:rsid w:val="0033392A"/>
    <w:rsid w:val="00333A3C"/>
    <w:rsid w:val="00333CB2"/>
    <w:rsid w:val="00333EA0"/>
    <w:rsid w:val="00333F48"/>
    <w:rsid w:val="00333F6D"/>
    <w:rsid w:val="00334352"/>
    <w:rsid w:val="00334390"/>
    <w:rsid w:val="0033458A"/>
    <w:rsid w:val="00334F63"/>
    <w:rsid w:val="003351CF"/>
    <w:rsid w:val="00335409"/>
    <w:rsid w:val="00335415"/>
    <w:rsid w:val="00335568"/>
    <w:rsid w:val="0033594C"/>
    <w:rsid w:val="00335A59"/>
    <w:rsid w:val="00335B1E"/>
    <w:rsid w:val="00335C7E"/>
    <w:rsid w:val="00335FCD"/>
    <w:rsid w:val="0033606D"/>
    <w:rsid w:val="00336195"/>
    <w:rsid w:val="00336595"/>
    <w:rsid w:val="00336E86"/>
    <w:rsid w:val="00336F39"/>
    <w:rsid w:val="00337076"/>
    <w:rsid w:val="0033708B"/>
    <w:rsid w:val="003370DD"/>
    <w:rsid w:val="003370E1"/>
    <w:rsid w:val="0033726D"/>
    <w:rsid w:val="003376BE"/>
    <w:rsid w:val="00337711"/>
    <w:rsid w:val="0033780D"/>
    <w:rsid w:val="0033781D"/>
    <w:rsid w:val="00337954"/>
    <w:rsid w:val="003379C4"/>
    <w:rsid w:val="00337A83"/>
    <w:rsid w:val="00337DAE"/>
    <w:rsid w:val="00337E59"/>
    <w:rsid w:val="00340220"/>
    <w:rsid w:val="0034029C"/>
    <w:rsid w:val="003402D1"/>
    <w:rsid w:val="003402D7"/>
    <w:rsid w:val="00340459"/>
    <w:rsid w:val="00340488"/>
    <w:rsid w:val="00340657"/>
    <w:rsid w:val="00340693"/>
    <w:rsid w:val="003409CC"/>
    <w:rsid w:val="003409D0"/>
    <w:rsid w:val="00340AB5"/>
    <w:rsid w:val="00340AB7"/>
    <w:rsid w:val="00340CDC"/>
    <w:rsid w:val="00340D39"/>
    <w:rsid w:val="00340EAD"/>
    <w:rsid w:val="003410C8"/>
    <w:rsid w:val="003410F7"/>
    <w:rsid w:val="00341242"/>
    <w:rsid w:val="00341354"/>
    <w:rsid w:val="0034138F"/>
    <w:rsid w:val="00341401"/>
    <w:rsid w:val="0034151A"/>
    <w:rsid w:val="00341547"/>
    <w:rsid w:val="0034161F"/>
    <w:rsid w:val="00341865"/>
    <w:rsid w:val="0034195B"/>
    <w:rsid w:val="00341A47"/>
    <w:rsid w:val="00341B7F"/>
    <w:rsid w:val="00341C07"/>
    <w:rsid w:val="00341E01"/>
    <w:rsid w:val="00341FD2"/>
    <w:rsid w:val="00342095"/>
    <w:rsid w:val="003420AD"/>
    <w:rsid w:val="00342180"/>
    <w:rsid w:val="00342261"/>
    <w:rsid w:val="003423EA"/>
    <w:rsid w:val="003426A3"/>
    <w:rsid w:val="00342D4B"/>
    <w:rsid w:val="00342E8A"/>
    <w:rsid w:val="003430AA"/>
    <w:rsid w:val="003431BF"/>
    <w:rsid w:val="00343331"/>
    <w:rsid w:val="00343998"/>
    <w:rsid w:val="003439AA"/>
    <w:rsid w:val="00343B1E"/>
    <w:rsid w:val="00343C20"/>
    <w:rsid w:val="00343D42"/>
    <w:rsid w:val="00343D57"/>
    <w:rsid w:val="00343E56"/>
    <w:rsid w:val="00343FCB"/>
    <w:rsid w:val="00344184"/>
    <w:rsid w:val="003441ED"/>
    <w:rsid w:val="003442A1"/>
    <w:rsid w:val="003445A1"/>
    <w:rsid w:val="0034465A"/>
    <w:rsid w:val="0034489F"/>
    <w:rsid w:val="003449F4"/>
    <w:rsid w:val="00344C41"/>
    <w:rsid w:val="00344CBF"/>
    <w:rsid w:val="00344E95"/>
    <w:rsid w:val="00344EE9"/>
    <w:rsid w:val="00344F65"/>
    <w:rsid w:val="00344FAC"/>
    <w:rsid w:val="00344FBC"/>
    <w:rsid w:val="00345090"/>
    <w:rsid w:val="0034532A"/>
    <w:rsid w:val="00345528"/>
    <w:rsid w:val="003457A7"/>
    <w:rsid w:val="00345820"/>
    <w:rsid w:val="00345B6A"/>
    <w:rsid w:val="00345CB6"/>
    <w:rsid w:val="00345D43"/>
    <w:rsid w:val="00345E16"/>
    <w:rsid w:val="00345FD5"/>
    <w:rsid w:val="003462AF"/>
    <w:rsid w:val="00346307"/>
    <w:rsid w:val="003463C0"/>
    <w:rsid w:val="0034663C"/>
    <w:rsid w:val="0034664E"/>
    <w:rsid w:val="0034674D"/>
    <w:rsid w:val="003467FE"/>
    <w:rsid w:val="00346966"/>
    <w:rsid w:val="00346971"/>
    <w:rsid w:val="00346AF6"/>
    <w:rsid w:val="00346B12"/>
    <w:rsid w:val="00346B13"/>
    <w:rsid w:val="00346C79"/>
    <w:rsid w:val="00346CB3"/>
    <w:rsid w:val="00346D49"/>
    <w:rsid w:val="003471B7"/>
    <w:rsid w:val="0034745D"/>
    <w:rsid w:val="00347476"/>
    <w:rsid w:val="00347695"/>
    <w:rsid w:val="00347BE8"/>
    <w:rsid w:val="00347CD9"/>
    <w:rsid w:val="00350131"/>
    <w:rsid w:val="003501A3"/>
    <w:rsid w:val="00350244"/>
    <w:rsid w:val="00350379"/>
    <w:rsid w:val="00350475"/>
    <w:rsid w:val="00350528"/>
    <w:rsid w:val="00350532"/>
    <w:rsid w:val="0035056F"/>
    <w:rsid w:val="003507E1"/>
    <w:rsid w:val="003508AF"/>
    <w:rsid w:val="00350916"/>
    <w:rsid w:val="00350981"/>
    <w:rsid w:val="003509F7"/>
    <w:rsid w:val="00350B80"/>
    <w:rsid w:val="00351203"/>
    <w:rsid w:val="0035160D"/>
    <w:rsid w:val="00351862"/>
    <w:rsid w:val="003519A5"/>
    <w:rsid w:val="003519B6"/>
    <w:rsid w:val="003519F5"/>
    <w:rsid w:val="00351A9D"/>
    <w:rsid w:val="00351DFE"/>
    <w:rsid w:val="00351F2F"/>
    <w:rsid w:val="00352149"/>
    <w:rsid w:val="00352438"/>
    <w:rsid w:val="003524E3"/>
    <w:rsid w:val="003525DE"/>
    <w:rsid w:val="00352A37"/>
    <w:rsid w:val="00352B94"/>
    <w:rsid w:val="00352C2C"/>
    <w:rsid w:val="00352D30"/>
    <w:rsid w:val="003537F5"/>
    <w:rsid w:val="00353816"/>
    <w:rsid w:val="003539B3"/>
    <w:rsid w:val="003539BF"/>
    <w:rsid w:val="00353A8D"/>
    <w:rsid w:val="00353FB4"/>
    <w:rsid w:val="003546D9"/>
    <w:rsid w:val="0035484F"/>
    <w:rsid w:val="003549F5"/>
    <w:rsid w:val="00354A4A"/>
    <w:rsid w:val="00354E46"/>
    <w:rsid w:val="003551F7"/>
    <w:rsid w:val="00355258"/>
    <w:rsid w:val="003552F6"/>
    <w:rsid w:val="003554C1"/>
    <w:rsid w:val="0035556E"/>
    <w:rsid w:val="00355756"/>
    <w:rsid w:val="003557BB"/>
    <w:rsid w:val="0035583A"/>
    <w:rsid w:val="00355911"/>
    <w:rsid w:val="003559EF"/>
    <w:rsid w:val="00355A0C"/>
    <w:rsid w:val="00355A50"/>
    <w:rsid w:val="00355A9A"/>
    <w:rsid w:val="00355DAE"/>
    <w:rsid w:val="00355DD8"/>
    <w:rsid w:val="00355EC3"/>
    <w:rsid w:val="00355EF2"/>
    <w:rsid w:val="00355FB0"/>
    <w:rsid w:val="00355FE3"/>
    <w:rsid w:val="003560EC"/>
    <w:rsid w:val="0035616A"/>
    <w:rsid w:val="00356308"/>
    <w:rsid w:val="003563D5"/>
    <w:rsid w:val="0035640D"/>
    <w:rsid w:val="00356457"/>
    <w:rsid w:val="003567BD"/>
    <w:rsid w:val="00356989"/>
    <w:rsid w:val="00356C2E"/>
    <w:rsid w:val="00356C84"/>
    <w:rsid w:val="0035701E"/>
    <w:rsid w:val="0035720A"/>
    <w:rsid w:val="00357223"/>
    <w:rsid w:val="0035740D"/>
    <w:rsid w:val="00357688"/>
    <w:rsid w:val="003576B7"/>
    <w:rsid w:val="0035771B"/>
    <w:rsid w:val="00357815"/>
    <w:rsid w:val="00357AA5"/>
    <w:rsid w:val="00357D51"/>
    <w:rsid w:val="003601ED"/>
    <w:rsid w:val="00360241"/>
    <w:rsid w:val="00360476"/>
    <w:rsid w:val="003604DC"/>
    <w:rsid w:val="0036076B"/>
    <w:rsid w:val="0036077C"/>
    <w:rsid w:val="003607C7"/>
    <w:rsid w:val="00360AE2"/>
    <w:rsid w:val="00360C3F"/>
    <w:rsid w:val="00360D0B"/>
    <w:rsid w:val="00360F6C"/>
    <w:rsid w:val="00361022"/>
    <w:rsid w:val="003618AE"/>
    <w:rsid w:val="003618DE"/>
    <w:rsid w:val="00361900"/>
    <w:rsid w:val="00361B11"/>
    <w:rsid w:val="00362155"/>
    <w:rsid w:val="00362174"/>
    <w:rsid w:val="00362344"/>
    <w:rsid w:val="003623AA"/>
    <w:rsid w:val="0036244B"/>
    <w:rsid w:val="003626C2"/>
    <w:rsid w:val="00362A8F"/>
    <w:rsid w:val="00362C20"/>
    <w:rsid w:val="00362C36"/>
    <w:rsid w:val="00362D8D"/>
    <w:rsid w:val="00362E2D"/>
    <w:rsid w:val="00362F07"/>
    <w:rsid w:val="0036304D"/>
    <w:rsid w:val="003631E9"/>
    <w:rsid w:val="00363204"/>
    <w:rsid w:val="0036325C"/>
    <w:rsid w:val="0036328A"/>
    <w:rsid w:val="00363538"/>
    <w:rsid w:val="0036366B"/>
    <w:rsid w:val="00363700"/>
    <w:rsid w:val="00363732"/>
    <w:rsid w:val="00364198"/>
    <w:rsid w:val="003641D7"/>
    <w:rsid w:val="003642E0"/>
    <w:rsid w:val="00364607"/>
    <w:rsid w:val="003648DE"/>
    <w:rsid w:val="00364BE9"/>
    <w:rsid w:val="00364C23"/>
    <w:rsid w:val="00364CA4"/>
    <w:rsid w:val="0036509A"/>
    <w:rsid w:val="003650FF"/>
    <w:rsid w:val="003651EE"/>
    <w:rsid w:val="003652E2"/>
    <w:rsid w:val="0036548A"/>
    <w:rsid w:val="003654B5"/>
    <w:rsid w:val="003655AD"/>
    <w:rsid w:val="00365687"/>
    <w:rsid w:val="00365706"/>
    <w:rsid w:val="00365BBC"/>
    <w:rsid w:val="00365FE4"/>
    <w:rsid w:val="003664A1"/>
    <w:rsid w:val="00366504"/>
    <w:rsid w:val="00366506"/>
    <w:rsid w:val="003668FE"/>
    <w:rsid w:val="00366EC9"/>
    <w:rsid w:val="00366FDD"/>
    <w:rsid w:val="00367220"/>
    <w:rsid w:val="003673E4"/>
    <w:rsid w:val="003674CB"/>
    <w:rsid w:val="00367616"/>
    <w:rsid w:val="003677C3"/>
    <w:rsid w:val="003678CB"/>
    <w:rsid w:val="003679C8"/>
    <w:rsid w:val="003679D7"/>
    <w:rsid w:val="00367DB0"/>
    <w:rsid w:val="00367F45"/>
    <w:rsid w:val="0037017A"/>
    <w:rsid w:val="00370411"/>
    <w:rsid w:val="0037052C"/>
    <w:rsid w:val="00370729"/>
    <w:rsid w:val="00370822"/>
    <w:rsid w:val="00370DA9"/>
    <w:rsid w:val="00370ED3"/>
    <w:rsid w:val="00371489"/>
    <w:rsid w:val="003715C0"/>
    <w:rsid w:val="003718C6"/>
    <w:rsid w:val="00371AA5"/>
    <w:rsid w:val="00371CE1"/>
    <w:rsid w:val="00371F51"/>
    <w:rsid w:val="00372019"/>
    <w:rsid w:val="0037248A"/>
    <w:rsid w:val="00372833"/>
    <w:rsid w:val="00372AAC"/>
    <w:rsid w:val="00372B6B"/>
    <w:rsid w:val="00372D08"/>
    <w:rsid w:val="00372D1A"/>
    <w:rsid w:val="00372EEB"/>
    <w:rsid w:val="003730FA"/>
    <w:rsid w:val="00373148"/>
    <w:rsid w:val="00373214"/>
    <w:rsid w:val="003733A8"/>
    <w:rsid w:val="003733B1"/>
    <w:rsid w:val="0037352B"/>
    <w:rsid w:val="0037352F"/>
    <w:rsid w:val="00373861"/>
    <w:rsid w:val="00373892"/>
    <w:rsid w:val="00373994"/>
    <w:rsid w:val="003739F0"/>
    <w:rsid w:val="00373B66"/>
    <w:rsid w:val="00373DB4"/>
    <w:rsid w:val="0037444B"/>
    <w:rsid w:val="0037457A"/>
    <w:rsid w:val="0037472B"/>
    <w:rsid w:val="00374809"/>
    <w:rsid w:val="003748DA"/>
    <w:rsid w:val="003748F3"/>
    <w:rsid w:val="003749A5"/>
    <w:rsid w:val="00374B22"/>
    <w:rsid w:val="00374BB7"/>
    <w:rsid w:val="00374CDF"/>
    <w:rsid w:val="00374DDB"/>
    <w:rsid w:val="00374DED"/>
    <w:rsid w:val="00374E27"/>
    <w:rsid w:val="00375071"/>
    <w:rsid w:val="0037517B"/>
    <w:rsid w:val="003754AB"/>
    <w:rsid w:val="0037559B"/>
    <w:rsid w:val="00375A84"/>
    <w:rsid w:val="00375B8B"/>
    <w:rsid w:val="00375CF1"/>
    <w:rsid w:val="00375F2D"/>
    <w:rsid w:val="0037605E"/>
    <w:rsid w:val="0037626B"/>
    <w:rsid w:val="00376273"/>
    <w:rsid w:val="00376302"/>
    <w:rsid w:val="0037634F"/>
    <w:rsid w:val="00376406"/>
    <w:rsid w:val="00376942"/>
    <w:rsid w:val="00376CB5"/>
    <w:rsid w:val="00376F17"/>
    <w:rsid w:val="00377076"/>
    <w:rsid w:val="003770D0"/>
    <w:rsid w:val="00377107"/>
    <w:rsid w:val="003775FE"/>
    <w:rsid w:val="00377A01"/>
    <w:rsid w:val="00377CA5"/>
    <w:rsid w:val="00377CB8"/>
    <w:rsid w:val="00377CE9"/>
    <w:rsid w:val="00377DC5"/>
    <w:rsid w:val="00380402"/>
    <w:rsid w:val="0038055E"/>
    <w:rsid w:val="00380572"/>
    <w:rsid w:val="003806BD"/>
    <w:rsid w:val="003806ED"/>
    <w:rsid w:val="00380A33"/>
    <w:rsid w:val="00380CFE"/>
    <w:rsid w:val="00380D0D"/>
    <w:rsid w:val="00380D9C"/>
    <w:rsid w:val="00380EFB"/>
    <w:rsid w:val="00381065"/>
    <w:rsid w:val="003813DD"/>
    <w:rsid w:val="003813E3"/>
    <w:rsid w:val="0038155C"/>
    <w:rsid w:val="003817E2"/>
    <w:rsid w:val="00381BBD"/>
    <w:rsid w:val="00381EA3"/>
    <w:rsid w:val="003821B0"/>
    <w:rsid w:val="00382945"/>
    <w:rsid w:val="00382D03"/>
    <w:rsid w:val="003830CE"/>
    <w:rsid w:val="003831DE"/>
    <w:rsid w:val="003832F8"/>
    <w:rsid w:val="0038368E"/>
    <w:rsid w:val="00383727"/>
    <w:rsid w:val="00383AD3"/>
    <w:rsid w:val="003840E0"/>
    <w:rsid w:val="003843D0"/>
    <w:rsid w:val="00384517"/>
    <w:rsid w:val="0038455C"/>
    <w:rsid w:val="00384667"/>
    <w:rsid w:val="00384874"/>
    <w:rsid w:val="00384CB6"/>
    <w:rsid w:val="00384D02"/>
    <w:rsid w:val="00384FD6"/>
    <w:rsid w:val="0038519D"/>
    <w:rsid w:val="003851D3"/>
    <w:rsid w:val="00385379"/>
    <w:rsid w:val="0038574A"/>
    <w:rsid w:val="003857F4"/>
    <w:rsid w:val="003858E6"/>
    <w:rsid w:val="00385926"/>
    <w:rsid w:val="00385ADE"/>
    <w:rsid w:val="00385B5C"/>
    <w:rsid w:val="00385BE4"/>
    <w:rsid w:val="00385CC5"/>
    <w:rsid w:val="00385CFC"/>
    <w:rsid w:val="00385D63"/>
    <w:rsid w:val="00385F08"/>
    <w:rsid w:val="00385FA8"/>
    <w:rsid w:val="00385FB8"/>
    <w:rsid w:val="00385FDD"/>
    <w:rsid w:val="0038619D"/>
    <w:rsid w:val="003864CF"/>
    <w:rsid w:val="0038654A"/>
    <w:rsid w:val="00386E42"/>
    <w:rsid w:val="00386FF8"/>
    <w:rsid w:val="0038706F"/>
    <w:rsid w:val="00387362"/>
    <w:rsid w:val="00387388"/>
    <w:rsid w:val="003873D9"/>
    <w:rsid w:val="003873E7"/>
    <w:rsid w:val="00387614"/>
    <w:rsid w:val="003876EB"/>
    <w:rsid w:val="00387856"/>
    <w:rsid w:val="003878CD"/>
    <w:rsid w:val="00387A42"/>
    <w:rsid w:val="00387ACB"/>
    <w:rsid w:val="00387AFF"/>
    <w:rsid w:val="00387B39"/>
    <w:rsid w:val="00390046"/>
    <w:rsid w:val="003902BB"/>
    <w:rsid w:val="003903C6"/>
    <w:rsid w:val="00390424"/>
    <w:rsid w:val="003904D5"/>
    <w:rsid w:val="0039062D"/>
    <w:rsid w:val="00390667"/>
    <w:rsid w:val="00390809"/>
    <w:rsid w:val="00390AB8"/>
    <w:rsid w:val="00390DF5"/>
    <w:rsid w:val="00390E3B"/>
    <w:rsid w:val="00390FA7"/>
    <w:rsid w:val="003910AC"/>
    <w:rsid w:val="00391252"/>
    <w:rsid w:val="003912C8"/>
    <w:rsid w:val="003914B9"/>
    <w:rsid w:val="003915D3"/>
    <w:rsid w:val="00391648"/>
    <w:rsid w:val="00391A4E"/>
    <w:rsid w:val="00391CFC"/>
    <w:rsid w:val="00391D2B"/>
    <w:rsid w:val="0039202B"/>
    <w:rsid w:val="00392038"/>
    <w:rsid w:val="003921CF"/>
    <w:rsid w:val="0039231D"/>
    <w:rsid w:val="0039286C"/>
    <w:rsid w:val="0039293C"/>
    <w:rsid w:val="0039315B"/>
    <w:rsid w:val="003934FC"/>
    <w:rsid w:val="003935BE"/>
    <w:rsid w:val="003936BC"/>
    <w:rsid w:val="003938C9"/>
    <w:rsid w:val="00393A02"/>
    <w:rsid w:val="00393BC2"/>
    <w:rsid w:val="00394001"/>
    <w:rsid w:val="003941B7"/>
    <w:rsid w:val="0039498F"/>
    <w:rsid w:val="00394CA0"/>
    <w:rsid w:val="00394D88"/>
    <w:rsid w:val="00394F04"/>
    <w:rsid w:val="00394F1E"/>
    <w:rsid w:val="003950FE"/>
    <w:rsid w:val="00395147"/>
    <w:rsid w:val="003952AD"/>
    <w:rsid w:val="003953E5"/>
    <w:rsid w:val="003955A2"/>
    <w:rsid w:val="003956CC"/>
    <w:rsid w:val="00395B4B"/>
    <w:rsid w:val="00395D09"/>
    <w:rsid w:val="00395DA9"/>
    <w:rsid w:val="00395E6E"/>
    <w:rsid w:val="00395F90"/>
    <w:rsid w:val="00395F95"/>
    <w:rsid w:val="00395FDE"/>
    <w:rsid w:val="003960A5"/>
    <w:rsid w:val="003960E9"/>
    <w:rsid w:val="0039652E"/>
    <w:rsid w:val="0039653C"/>
    <w:rsid w:val="003966F2"/>
    <w:rsid w:val="00396930"/>
    <w:rsid w:val="00396D7C"/>
    <w:rsid w:val="00396DDB"/>
    <w:rsid w:val="00396F13"/>
    <w:rsid w:val="003971EC"/>
    <w:rsid w:val="003974EB"/>
    <w:rsid w:val="00397939"/>
    <w:rsid w:val="00397AD1"/>
    <w:rsid w:val="00397B36"/>
    <w:rsid w:val="00397C5E"/>
    <w:rsid w:val="00397CA1"/>
    <w:rsid w:val="00397EA2"/>
    <w:rsid w:val="00397EE6"/>
    <w:rsid w:val="003A0067"/>
    <w:rsid w:val="003A0567"/>
    <w:rsid w:val="003A05DE"/>
    <w:rsid w:val="003A06BA"/>
    <w:rsid w:val="003A06D3"/>
    <w:rsid w:val="003A08E0"/>
    <w:rsid w:val="003A092C"/>
    <w:rsid w:val="003A0961"/>
    <w:rsid w:val="003A0BA7"/>
    <w:rsid w:val="003A0E80"/>
    <w:rsid w:val="003A0EF4"/>
    <w:rsid w:val="003A0F6D"/>
    <w:rsid w:val="003A10FB"/>
    <w:rsid w:val="003A1137"/>
    <w:rsid w:val="003A120F"/>
    <w:rsid w:val="003A1216"/>
    <w:rsid w:val="003A1239"/>
    <w:rsid w:val="003A1313"/>
    <w:rsid w:val="003A13B5"/>
    <w:rsid w:val="003A19DD"/>
    <w:rsid w:val="003A1B83"/>
    <w:rsid w:val="003A20B0"/>
    <w:rsid w:val="003A2414"/>
    <w:rsid w:val="003A248E"/>
    <w:rsid w:val="003A24DA"/>
    <w:rsid w:val="003A270E"/>
    <w:rsid w:val="003A2785"/>
    <w:rsid w:val="003A27F0"/>
    <w:rsid w:val="003A2AE0"/>
    <w:rsid w:val="003A2CF8"/>
    <w:rsid w:val="003A2D77"/>
    <w:rsid w:val="003A3593"/>
    <w:rsid w:val="003A3831"/>
    <w:rsid w:val="003A38A3"/>
    <w:rsid w:val="003A38C0"/>
    <w:rsid w:val="003A38D5"/>
    <w:rsid w:val="003A3957"/>
    <w:rsid w:val="003A3B2C"/>
    <w:rsid w:val="003A3BE2"/>
    <w:rsid w:val="003A3CEC"/>
    <w:rsid w:val="003A3E52"/>
    <w:rsid w:val="003A3ECD"/>
    <w:rsid w:val="003A412D"/>
    <w:rsid w:val="003A45DF"/>
    <w:rsid w:val="003A45F7"/>
    <w:rsid w:val="003A4639"/>
    <w:rsid w:val="003A466B"/>
    <w:rsid w:val="003A4794"/>
    <w:rsid w:val="003A47C4"/>
    <w:rsid w:val="003A4859"/>
    <w:rsid w:val="003A4876"/>
    <w:rsid w:val="003A48C4"/>
    <w:rsid w:val="003A496D"/>
    <w:rsid w:val="003A4FBA"/>
    <w:rsid w:val="003A4FEB"/>
    <w:rsid w:val="003A501A"/>
    <w:rsid w:val="003A50D8"/>
    <w:rsid w:val="003A515C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B63"/>
    <w:rsid w:val="003A5C94"/>
    <w:rsid w:val="003A5F14"/>
    <w:rsid w:val="003A5FA1"/>
    <w:rsid w:val="003A617B"/>
    <w:rsid w:val="003A642C"/>
    <w:rsid w:val="003A644F"/>
    <w:rsid w:val="003A64EA"/>
    <w:rsid w:val="003A699A"/>
    <w:rsid w:val="003A6A91"/>
    <w:rsid w:val="003A6B01"/>
    <w:rsid w:val="003A6C0B"/>
    <w:rsid w:val="003A6C40"/>
    <w:rsid w:val="003A6E20"/>
    <w:rsid w:val="003A6F31"/>
    <w:rsid w:val="003A6F75"/>
    <w:rsid w:val="003A71D2"/>
    <w:rsid w:val="003A71D9"/>
    <w:rsid w:val="003A769F"/>
    <w:rsid w:val="003A787C"/>
    <w:rsid w:val="003A7A0A"/>
    <w:rsid w:val="003A7A5E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CA7"/>
    <w:rsid w:val="003B0E6D"/>
    <w:rsid w:val="003B11BB"/>
    <w:rsid w:val="003B1266"/>
    <w:rsid w:val="003B14F8"/>
    <w:rsid w:val="003B15DC"/>
    <w:rsid w:val="003B1608"/>
    <w:rsid w:val="003B16C3"/>
    <w:rsid w:val="003B1845"/>
    <w:rsid w:val="003B1DEE"/>
    <w:rsid w:val="003B1F1B"/>
    <w:rsid w:val="003B1F78"/>
    <w:rsid w:val="003B1F93"/>
    <w:rsid w:val="003B2095"/>
    <w:rsid w:val="003B2210"/>
    <w:rsid w:val="003B22E2"/>
    <w:rsid w:val="003B23FF"/>
    <w:rsid w:val="003B24B5"/>
    <w:rsid w:val="003B2516"/>
    <w:rsid w:val="003B259F"/>
    <w:rsid w:val="003B2B8E"/>
    <w:rsid w:val="003B2E13"/>
    <w:rsid w:val="003B2FB8"/>
    <w:rsid w:val="003B3028"/>
    <w:rsid w:val="003B304E"/>
    <w:rsid w:val="003B3084"/>
    <w:rsid w:val="003B319B"/>
    <w:rsid w:val="003B31B0"/>
    <w:rsid w:val="003B36BF"/>
    <w:rsid w:val="003B3D0B"/>
    <w:rsid w:val="003B404D"/>
    <w:rsid w:val="003B41A0"/>
    <w:rsid w:val="003B44C2"/>
    <w:rsid w:val="003B4500"/>
    <w:rsid w:val="003B450D"/>
    <w:rsid w:val="003B456A"/>
    <w:rsid w:val="003B4891"/>
    <w:rsid w:val="003B4A33"/>
    <w:rsid w:val="003B500A"/>
    <w:rsid w:val="003B50D2"/>
    <w:rsid w:val="003B5159"/>
    <w:rsid w:val="003B51B1"/>
    <w:rsid w:val="003B5229"/>
    <w:rsid w:val="003B5282"/>
    <w:rsid w:val="003B5747"/>
    <w:rsid w:val="003B5780"/>
    <w:rsid w:val="003B593C"/>
    <w:rsid w:val="003B59E6"/>
    <w:rsid w:val="003B5C37"/>
    <w:rsid w:val="003B5CC5"/>
    <w:rsid w:val="003B5DEF"/>
    <w:rsid w:val="003B5DF6"/>
    <w:rsid w:val="003B5E4C"/>
    <w:rsid w:val="003B605D"/>
    <w:rsid w:val="003B629D"/>
    <w:rsid w:val="003B62DF"/>
    <w:rsid w:val="003B63D4"/>
    <w:rsid w:val="003B64D1"/>
    <w:rsid w:val="003B65D8"/>
    <w:rsid w:val="003B6775"/>
    <w:rsid w:val="003B67E3"/>
    <w:rsid w:val="003B6A53"/>
    <w:rsid w:val="003B6CF8"/>
    <w:rsid w:val="003B6D54"/>
    <w:rsid w:val="003B6EA5"/>
    <w:rsid w:val="003B7097"/>
    <w:rsid w:val="003B72EE"/>
    <w:rsid w:val="003B7311"/>
    <w:rsid w:val="003B73BF"/>
    <w:rsid w:val="003B7705"/>
    <w:rsid w:val="003B77CD"/>
    <w:rsid w:val="003B78FE"/>
    <w:rsid w:val="003B795D"/>
    <w:rsid w:val="003B7969"/>
    <w:rsid w:val="003B79EE"/>
    <w:rsid w:val="003B7B1F"/>
    <w:rsid w:val="003B7D06"/>
    <w:rsid w:val="003B7DEE"/>
    <w:rsid w:val="003C02B8"/>
    <w:rsid w:val="003C0634"/>
    <w:rsid w:val="003C0740"/>
    <w:rsid w:val="003C075A"/>
    <w:rsid w:val="003C077B"/>
    <w:rsid w:val="003C07A3"/>
    <w:rsid w:val="003C0859"/>
    <w:rsid w:val="003C08AE"/>
    <w:rsid w:val="003C0903"/>
    <w:rsid w:val="003C0C14"/>
    <w:rsid w:val="003C0C31"/>
    <w:rsid w:val="003C0D05"/>
    <w:rsid w:val="003C0EBF"/>
    <w:rsid w:val="003C112B"/>
    <w:rsid w:val="003C11A5"/>
    <w:rsid w:val="003C1717"/>
    <w:rsid w:val="003C1743"/>
    <w:rsid w:val="003C181A"/>
    <w:rsid w:val="003C19DC"/>
    <w:rsid w:val="003C1A5B"/>
    <w:rsid w:val="003C1A9C"/>
    <w:rsid w:val="003C1D77"/>
    <w:rsid w:val="003C226A"/>
    <w:rsid w:val="003C25FF"/>
    <w:rsid w:val="003C291C"/>
    <w:rsid w:val="003C2993"/>
    <w:rsid w:val="003C2C7F"/>
    <w:rsid w:val="003C306C"/>
    <w:rsid w:val="003C3092"/>
    <w:rsid w:val="003C30A8"/>
    <w:rsid w:val="003C30FC"/>
    <w:rsid w:val="003C3236"/>
    <w:rsid w:val="003C34CA"/>
    <w:rsid w:val="003C3546"/>
    <w:rsid w:val="003C3578"/>
    <w:rsid w:val="003C3611"/>
    <w:rsid w:val="003C3678"/>
    <w:rsid w:val="003C3813"/>
    <w:rsid w:val="003C38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8FD"/>
    <w:rsid w:val="003C4964"/>
    <w:rsid w:val="003C499F"/>
    <w:rsid w:val="003C4B24"/>
    <w:rsid w:val="003C4F35"/>
    <w:rsid w:val="003C51A1"/>
    <w:rsid w:val="003C5547"/>
    <w:rsid w:val="003C58ED"/>
    <w:rsid w:val="003C595A"/>
    <w:rsid w:val="003C5D54"/>
    <w:rsid w:val="003C5D5A"/>
    <w:rsid w:val="003C5DCC"/>
    <w:rsid w:val="003C607F"/>
    <w:rsid w:val="003C60E3"/>
    <w:rsid w:val="003C60FE"/>
    <w:rsid w:val="003C6156"/>
    <w:rsid w:val="003C62DB"/>
    <w:rsid w:val="003C6360"/>
    <w:rsid w:val="003C64E3"/>
    <w:rsid w:val="003C667E"/>
    <w:rsid w:val="003C6699"/>
    <w:rsid w:val="003C676A"/>
    <w:rsid w:val="003C695F"/>
    <w:rsid w:val="003C6A8F"/>
    <w:rsid w:val="003C6BCD"/>
    <w:rsid w:val="003C6BE1"/>
    <w:rsid w:val="003C6C41"/>
    <w:rsid w:val="003C7005"/>
    <w:rsid w:val="003C70C8"/>
    <w:rsid w:val="003C71F5"/>
    <w:rsid w:val="003C73D5"/>
    <w:rsid w:val="003C7563"/>
    <w:rsid w:val="003C77E2"/>
    <w:rsid w:val="003C7A5A"/>
    <w:rsid w:val="003C7B79"/>
    <w:rsid w:val="003C7CB7"/>
    <w:rsid w:val="003D0073"/>
    <w:rsid w:val="003D0106"/>
    <w:rsid w:val="003D01BD"/>
    <w:rsid w:val="003D0260"/>
    <w:rsid w:val="003D02EE"/>
    <w:rsid w:val="003D0416"/>
    <w:rsid w:val="003D0628"/>
    <w:rsid w:val="003D06A7"/>
    <w:rsid w:val="003D071F"/>
    <w:rsid w:val="003D08CC"/>
    <w:rsid w:val="003D08E1"/>
    <w:rsid w:val="003D0915"/>
    <w:rsid w:val="003D0A8D"/>
    <w:rsid w:val="003D0BD6"/>
    <w:rsid w:val="003D0C75"/>
    <w:rsid w:val="003D0CF2"/>
    <w:rsid w:val="003D0E5F"/>
    <w:rsid w:val="003D0F4C"/>
    <w:rsid w:val="003D0FAD"/>
    <w:rsid w:val="003D16D1"/>
    <w:rsid w:val="003D19FC"/>
    <w:rsid w:val="003D1A10"/>
    <w:rsid w:val="003D1A50"/>
    <w:rsid w:val="003D1AF0"/>
    <w:rsid w:val="003D1C00"/>
    <w:rsid w:val="003D1CF9"/>
    <w:rsid w:val="003D202B"/>
    <w:rsid w:val="003D229F"/>
    <w:rsid w:val="003D231D"/>
    <w:rsid w:val="003D2686"/>
    <w:rsid w:val="003D277F"/>
    <w:rsid w:val="003D2876"/>
    <w:rsid w:val="003D28B2"/>
    <w:rsid w:val="003D294E"/>
    <w:rsid w:val="003D29F4"/>
    <w:rsid w:val="003D2B41"/>
    <w:rsid w:val="003D2FA9"/>
    <w:rsid w:val="003D30EE"/>
    <w:rsid w:val="003D34CA"/>
    <w:rsid w:val="003D3526"/>
    <w:rsid w:val="003D366F"/>
    <w:rsid w:val="003D36CA"/>
    <w:rsid w:val="003D36D0"/>
    <w:rsid w:val="003D37EE"/>
    <w:rsid w:val="003D3A1C"/>
    <w:rsid w:val="003D3D3A"/>
    <w:rsid w:val="003D3EE1"/>
    <w:rsid w:val="003D3F3E"/>
    <w:rsid w:val="003D421A"/>
    <w:rsid w:val="003D437C"/>
    <w:rsid w:val="003D44A4"/>
    <w:rsid w:val="003D4774"/>
    <w:rsid w:val="003D4803"/>
    <w:rsid w:val="003D4A6C"/>
    <w:rsid w:val="003D4A97"/>
    <w:rsid w:val="003D4F24"/>
    <w:rsid w:val="003D514F"/>
    <w:rsid w:val="003D5256"/>
    <w:rsid w:val="003D52EA"/>
    <w:rsid w:val="003D54DB"/>
    <w:rsid w:val="003D5B2C"/>
    <w:rsid w:val="003D5FEC"/>
    <w:rsid w:val="003D6059"/>
    <w:rsid w:val="003D613D"/>
    <w:rsid w:val="003D6141"/>
    <w:rsid w:val="003D61A7"/>
    <w:rsid w:val="003D6907"/>
    <w:rsid w:val="003D6959"/>
    <w:rsid w:val="003D6BA4"/>
    <w:rsid w:val="003D6EEA"/>
    <w:rsid w:val="003D73D4"/>
    <w:rsid w:val="003D740D"/>
    <w:rsid w:val="003D756E"/>
    <w:rsid w:val="003D7789"/>
    <w:rsid w:val="003D780E"/>
    <w:rsid w:val="003D7835"/>
    <w:rsid w:val="003D7A86"/>
    <w:rsid w:val="003D7B05"/>
    <w:rsid w:val="003D7DAB"/>
    <w:rsid w:val="003D7EDD"/>
    <w:rsid w:val="003D7F24"/>
    <w:rsid w:val="003E0010"/>
    <w:rsid w:val="003E03D0"/>
    <w:rsid w:val="003E046B"/>
    <w:rsid w:val="003E08C1"/>
    <w:rsid w:val="003E0AD5"/>
    <w:rsid w:val="003E0BCD"/>
    <w:rsid w:val="003E0C41"/>
    <w:rsid w:val="003E0CC0"/>
    <w:rsid w:val="003E0EFD"/>
    <w:rsid w:val="003E12B3"/>
    <w:rsid w:val="003E138C"/>
    <w:rsid w:val="003E158D"/>
    <w:rsid w:val="003E189B"/>
    <w:rsid w:val="003E1CF5"/>
    <w:rsid w:val="003E1FA2"/>
    <w:rsid w:val="003E20B7"/>
    <w:rsid w:val="003E22A3"/>
    <w:rsid w:val="003E2695"/>
    <w:rsid w:val="003E274B"/>
    <w:rsid w:val="003E2A37"/>
    <w:rsid w:val="003E2BA3"/>
    <w:rsid w:val="003E2DB3"/>
    <w:rsid w:val="003E2EC4"/>
    <w:rsid w:val="003E3022"/>
    <w:rsid w:val="003E3286"/>
    <w:rsid w:val="003E32FD"/>
    <w:rsid w:val="003E33E8"/>
    <w:rsid w:val="003E34CF"/>
    <w:rsid w:val="003E3654"/>
    <w:rsid w:val="003E389D"/>
    <w:rsid w:val="003E3A23"/>
    <w:rsid w:val="003E3A5A"/>
    <w:rsid w:val="003E3A70"/>
    <w:rsid w:val="003E3C9F"/>
    <w:rsid w:val="003E3DB5"/>
    <w:rsid w:val="003E3FC2"/>
    <w:rsid w:val="003E40C7"/>
    <w:rsid w:val="003E41B0"/>
    <w:rsid w:val="003E4216"/>
    <w:rsid w:val="003E44B5"/>
    <w:rsid w:val="003E4635"/>
    <w:rsid w:val="003E46E0"/>
    <w:rsid w:val="003E4834"/>
    <w:rsid w:val="003E4845"/>
    <w:rsid w:val="003E4903"/>
    <w:rsid w:val="003E4B56"/>
    <w:rsid w:val="003E4C5E"/>
    <w:rsid w:val="003E535C"/>
    <w:rsid w:val="003E544E"/>
    <w:rsid w:val="003E5707"/>
    <w:rsid w:val="003E5A71"/>
    <w:rsid w:val="003E5B31"/>
    <w:rsid w:val="003E5C8B"/>
    <w:rsid w:val="003E5D90"/>
    <w:rsid w:val="003E5DC2"/>
    <w:rsid w:val="003E6273"/>
    <w:rsid w:val="003E6300"/>
    <w:rsid w:val="003E646A"/>
    <w:rsid w:val="003E6515"/>
    <w:rsid w:val="003E65A3"/>
    <w:rsid w:val="003E6718"/>
    <w:rsid w:val="003E6782"/>
    <w:rsid w:val="003E6AFD"/>
    <w:rsid w:val="003E6F45"/>
    <w:rsid w:val="003E728C"/>
    <w:rsid w:val="003E72E9"/>
    <w:rsid w:val="003E732D"/>
    <w:rsid w:val="003E746C"/>
    <w:rsid w:val="003E757D"/>
    <w:rsid w:val="003E7683"/>
    <w:rsid w:val="003E7740"/>
    <w:rsid w:val="003E78CC"/>
    <w:rsid w:val="003E7910"/>
    <w:rsid w:val="003E7B6A"/>
    <w:rsid w:val="003E7FE0"/>
    <w:rsid w:val="003F0199"/>
    <w:rsid w:val="003F039F"/>
    <w:rsid w:val="003F03B5"/>
    <w:rsid w:val="003F03ED"/>
    <w:rsid w:val="003F0527"/>
    <w:rsid w:val="003F0566"/>
    <w:rsid w:val="003F06E0"/>
    <w:rsid w:val="003F0C16"/>
    <w:rsid w:val="003F0CBE"/>
    <w:rsid w:val="003F0D8D"/>
    <w:rsid w:val="003F1012"/>
    <w:rsid w:val="003F119C"/>
    <w:rsid w:val="003F148A"/>
    <w:rsid w:val="003F156D"/>
    <w:rsid w:val="003F157F"/>
    <w:rsid w:val="003F1630"/>
    <w:rsid w:val="003F16A2"/>
    <w:rsid w:val="003F16FC"/>
    <w:rsid w:val="003F1746"/>
    <w:rsid w:val="003F193D"/>
    <w:rsid w:val="003F1F42"/>
    <w:rsid w:val="003F24F7"/>
    <w:rsid w:val="003F257E"/>
    <w:rsid w:val="003F26BF"/>
    <w:rsid w:val="003F2914"/>
    <w:rsid w:val="003F2996"/>
    <w:rsid w:val="003F2B58"/>
    <w:rsid w:val="003F2BF9"/>
    <w:rsid w:val="003F2D18"/>
    <w:rsid w:val="003F2DC4"/>
    <w:rsid w:val="003F2FCC"/>
    <w:rsid w:val="003F306C"/>
    <w:rsid w:val="003F314D"/>
    <w:rsid w:val="003F325E"/>
    <w:rsid w:val="003F3594"/>
    <w:rsid w:val="003F3655"/>
    <w:rsid w:val="003F37D5"/>
    <w:rsid w:val="003F387C"/>
    <w:rsid w:val="003F3925"/>
    <w:rsid w:val="003F3934"/>
    <w:rsid w:val="003F3C1A"/>
    <w:rsid w:val="003F3C92"/>
    <w:rsid w:val="003F3CDA"/>
    <w:rsid w:val="003F3CEF"/>
    <w:rsid w:val="003F3EA6"/>
    <w:rsid w:val="003F3F8C"/>
    <w:rsid w:val="003F4071"/>
    <w:rsid w:val="003F4099"/>
    <w:rsid w:val="003F41A5"/>
    <w:rsid w:val="003F4261"/>
    <w:rsid w:val="003F440C"/>
    <w:rsid w:val="003F4671"/>
    <w:rsid w:val="003F4A30"/>
    <w:rsid w:val="003F4B02"/>
    <w:rsid w:val="003F4C5D"/>
    <w:rsid w:val="003F4CA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6010"/>
    <w:rsid w:val="003F6141"/>
    <w:rsid w:val="003F6546"/>
    <w:rsid w:val="003F6E27"/>
    <w:rsid w:val="003F71A0"/>
    <w:rsid w:val="003F71DB"/>
    <w:rsid w:val="003F71F7"/>
    <w:rsid w:val="003F725D"/>
    <w:rsid w:val="003F7398"/>
    <w:rsid w:val="003F7403"/>
    <w:rsid w:val="003F7462"/>
    <w:rsid w:val="003F7769"/>
    <w:rsid w:val="003F7861"/>
    <w:rsid w:val="003F78E0"/>
    <w:rsid w:val="003F7B68"/>
    <w:rsid w:val="003F7D7B"/>
    <w:rsid w:val="003F7E93"/>
    <w:rsid w:val="00400231"/>
    <w:rsid w:val="004004BB"/>
    <w:rsid w:val="0040090F"/>
    <w:rsid w:val="00400D69"/>
    <w:rsid w:val="00400E0C"/>
    <w:rsid w:val="00400E17"/>
    <w:rsid w:val="00400FF3"/>
    <w:rsid w:val="00401335"/>
    <w:rsid w:val="00401371"/>
    <w:rsid w:val="004015D9"/>
    <w:rsid w:val="00401641"/>
    <w:rsid w:val="00401F7D"/>
    <w:rsid w:val="00402170"/>
    <w:rsid w:val="004021F5"/>
    <w:rsid w:val="00402277"/>
    <w:rsid w:val="00402547"/>
    <w:rsid w:val="00402626"/>
    <w:rsid w:val="0040297E"/>
    <w:rsid w:val="00402A2A"/>
    <w:rsid w:val="00402ACB"/>
    <w:rsid w:val="00402B14"/>
    <w:rsid w:val="00402CAC"/>
    <w:rsid w:val="00402EA4"/>
    <w:rsid w:val="00402F83"/>
    <w:rsid w:val="004030A8"/>
    <w:rsid w:val="004030FC"/>
    <w:rsid w:val="004037C2"/>
    <w:rsid w:val="00403CBA"/>
    <w:rsid w:val="00403E72"/>
    <w:rsid w:val="00403FD8"/>
    <w:rsid w:val="00404046"/>
    <w:rsid w:val="004046BC"/>
    <w:rsid w:val="00404911"/>
    <w:rsid w:val="00404BF6"/>
    <w:rsid w:val="00404C63"/>
    <w:rsid w:val="00404CA4"/>
    <w:rsid w:val="00404D17"/>
    <w:rsid w:val="00404F81"/>
    <w:rsid w:val="0040505E"/>
    <w:rsid w:val="004053EF"/>
    <w:rsid w:val="004054AF"/>
    <w:rsid w:val="00405696"/>
    <w:rsid w:val="004057E2"/>
    <w:rsid w:val="00405809"/>
    <w:rsid w:val="0040598C"/>
    <w:rsid w:val="00405A74"/>
    <w:rsid w:val="00405A7B"/>
    <w:rsid w:val="00405B21"/>
    <w:rsid w:val="00405B78"/>
    <w:rsid w:val="00405C4F"/>
    <w:rsid w:val="00405EA6"/>
    <w:rsid w:val="00406112"/>
    <w:rsid w:val="00406140"/>
    <w:rsid w:val="0040637B"/>
    <w:rsid w:val="004065C3"/>
    <w:rsid w:val="0040661F"/>
    <w:rsid w:val="0040665F"/>
    <w:rsid w:val="004066F1"/>
    <w:rsid w:val="00406793"/>
    <w:rsid w:val="00406ACE"/>
    <w:rsid w:val="00406B17"/>
    <w:rsid w:val="00406D56"/>
    <w:rsid w:val="00407470"/>
    <w:rsid w:val="00407642"/>
    <w:rsid w:val="00407699"/>
    <w:rsid w:val="004077D6"/>
    <w:rsid w:val="0040781C"/>
    <w:rsid w:val="00407907"/>
    <w:rsid w:val="00407A4F"/>
    <w:rsid w:val="00407A5E"/>
    <w:rsid w:val="00407A6B"/>
    <w:rsid w:val="00407AB0"/>
    <w:rsid w:val="00407AC0"/>
    <w:rsid w:val="00407B0B"/>
    <w:rsid w:val="00407BF1"/>
    <w:rsid w:val="00407DF7"/>
    <w:rsid w:val="00407E84"/>
    <w:rsid w:val="004102ED"/>
    <w:rsid w:val="0041035D"/>
    <w:rsid w:val="004104FF"/>
    <w:rsid w:val="00410586"/>
    <w:rsid w:val="0041075A"/>
    <w:rsid w:val="004108C7"/>
    <w:rsid w:val="0041091E"/>
    <w:rsid w:val="00410928"/>
    <w:rsid w:val="00410C82"/>
    <w:rsid w:val="00410E9D"/>
    <w:rsid w:val="00410F2E"/>
    <w:rsid w:val="00410F53"/>
    <w:rsid w:val="00410FAA"/>
    <w:rsid w:val="00411114"/>
    <w:rsid w:val="004113AB"/>
    <w:rsid w:val="00411563"/>
    <w:rsid w:val="0041175A"/>
    <w:rsid w:val="004118A1"/>
    <w:rsid w:val="00411DB0"/>
    <w:rsid w:val="00411DCF"/>
    <w:rsid w:val="00412004"/>
    <w:rsid w:val="004126C6"/>
    <w:rsid w:val="004127E6"/>
    <w:rsid w:val="00412B61"/>
    <w:rsid w:val="00412B6E"/>
    <w:rsid w:val="00412B7B"/>
    <w:rsid w:val="00412D31"/>
    <w:rsid w:val="00412E20"/>
    <w:rsid w:val="0041325F"/>
    <w:rsid w:val="004133BA"/>
    <w:rsid w:val="00413666"/>
    <w:rsid w:val="00413731"/>
    <w:rsid w:val="00413B39"/>
    <w:rsid w:val="00413D9D"/>
    <w:rsid w:val="00413EB8"/>
    <w:rsid w:val="004144C7"/>
    <w:rsid w:val="00414685"/>
    <w:rsid w:val="004146E0"/>
    <w:rsid w:val="004146E7"/>
    <w:rsid w:val="00414843"/>
    <w:rsid w:val="004148B4"/>
    <w:rsid w:val="0041490B"/>
    <w:rsid w:val="00414972"/>
    <w:rsid w:val="00414AE9"/>
    <w:rsid w:val="0041500F"/>
    <w:rsid w:val="0041504A"/>
    <w:rsid w:val="00415200"/>
    <w:rsid w:val="0041541C"/>
    <w:rsid w:val="00415516"/>
    <w:rsid w:val="00415538"/>
    <w:rsid w:val="00415B1B"/>
    <w:rsid w:val="00415BA7"/>
    <w:rsid w:val="00415BC0"/>
    <w:rsid w:val="00415DA2"/>
    <w:rsid w:val="00415E3E"/>
    <w:rsid w:val="00415F76"/>
    <w:rsid w:val="00416023"/>
    <w:rsid w:val="0041605E"/>
    <w:rsid w:val="0041609C"/>
    <w:rsid w:val="004163A2"/>
    <w:rsid w:val="00416764"/>
    <w:rsid w:val="0041684C"/>
    <w:rsid w:val="004169DF"/>
    <w:rsid w:val="00416B55"/>
    <w:rsid w:val="00416B90"/>
    <w:rsid w:val="00416BA7"/>
    <w:rsid w:val="00416D3E"/>
    <w:rsid w:val="0041703A"/>
    <w:rsid w:val="0041745D"/>
    <w:rsid w:val="00417546"/>
    <w:rsid w:val="00417595"/>
    <w:rsid w:val="00417703"/>
    <w:rsid w:val="00417754"/>
    <w:rsid w:val="004178BF"/>
    <w:rsid w:val="00417E0E"/>
    <w:rsid w:val="00420030"/>
    <w:rsid w:val="004200B8"/>
    <w:rsid w:val="004201BC"/>
    <w:rsid w:val="004201EB"/>
    <w:rsid w:val="004203CE"/>
    <w:rsid w:val="0042057F"/>
    <w:rsid w:val="00420716"/>
    <w:rsid w:val="00420816"/>
    <w:rsid w:val="0042084F"/>
    <w:rsid w:val="00420978"/>
    <w:rsid w:val="00420B5E"/>
    <w:rsid w:val="00420BC8"/>
    <w:rsid w:val="00420FED"/>
    <w:rsid w:val="004210F2"/>
    <w:rsid w:val="00421255"/>
    <w:rsid w:val="0042174E"/>
    <w:rsid w:val="00421FEA"/>
    <w:rsid w:val="00422130"/>
    <w:rsid w:val="0042213C"/>
    <w:rsid w:val="00422790"/>
    <w:rsid w:val="004229DC"/>
    <w:rsid w:val="00422A09"/>
    <w:rsid w:val="00422AB7"/>
    <w:rsid w:val="00422BB7"/>
    <w:rsid w:val="00422E46"/>
    <w:rsid w:val="00422F60"/>
    <w:rsid w:val="004230CE"/>
    <w:rsid w:val="004236EB"/>
    <w:rsid w:val="004237C3"/>
    <w:rsid w:val="00423959"/>
    <w:rsid w:val="004239D3"/>
    <w:rsid w:val="00423A12"/>
    <w:rsid w:val="00423C1C"/>
    <w:rsid w:val="00423C23"/>
    <w:rsid w:val="00423ECD"/>
    <w:rsid w:val="00423F47"/>
    <w:rsid w:val="00423FB1"/>
    <w:rsid w:val="004240E5"/>
    <w:rsid w:val="00424239"/>
    <w:rsid w:val="00424372"/>
    <w:rsid w:val="00424522"/>
    <w:rsid w:val="0042474E"/>
    <w:rsid w:val="004247D5"/>
    <w:rsid w:val="00424862"/>
    <w:rsid w:val="0042486B"/>
    <w:rsid w:val="0042491D"/>
    <w:rsid w:val="00424952"/>
    <w:rsid w:val="00424E74"/>
    <w:rsid w:val="00424EB6"/>
    <w:rsid w:val="00424EE0"/>
    <w:rsid w:val="00425048"/>
    <w:rsid w:val="004250AB"/>
    <w:rsid w:val="004250C9"/>
    <w:rsid w:val="004251D8"/>
    <w:rsid w:val="004251E0"/>
    <w:rsid w:val="00425264"/>
    <w:rsid w:val="00425306"/>
    <w:rsid w:val="004258C7"/>
    <w:rsid w:val="00425ECA"/>
    <w:rsid w:val="00425FA5"/>
    <w:rsid w:val="004262EF"/>
    <w:rsid w:val="00426347"/>
    <w:rsid w:val="004266F7"/>
    <w:rsid w:val="00426B67"/>
    <w:rsid w:val="00426C65"/>
    <w:rsid w:val="00426F1F"/>
    <w:rsid w:val="0042703A"/>
    <w:rsid w:val="0042704C"/>
    <w:rsid w:val="0042719B"/>
    <w:rsid w:val="0042720E"/>
    <w:rsid w:val="00427317"/>
    <w:rsid w:val="00427559"/>
    <w:rsid w:val="004275E6"/>
    <w:rsid w:val="0042765C"/>
    <w:rsid w:val="00427664"/>
    <w:rsid w:val="00427722"/>
    <w:rsid w:val="00427C3B"/>
    <w:rsid w:val="00427D4B"/>
    <w:rsid w:val="0043018B"/>
    <w:rsid w:val="004301BE"/>
    <w:rsid w:val="00430319"/>
    <w:rsid w:val="0043031D"/>
    <w:rsid w:val="0043034F"/>
    <w:rsid w:val="0043045A"/>
    <w:rsid w:val="004305AF"/>
    <w:rsid w:val="0043060B"/>
    <w:rsid w:val="004306F3"/>
    <w:rsid w:val="004307A4"/>
    <w:rsid w:val="004308E8"/>
    <w:rsid w:val="00430922"/>
    <w:rsid w:val="00430A8F"/>
    <w:rsid w:val="00430C74"/>
    <w:rsid w:val="00430E07"/>
    <w:rsid w:val="00430E99"/>
    <w:rsid w:val="00431277"/>
    <w:rsid w:val="0043137F"/>
    <w:rsid w:val="00431560"/>
    <w:rsid w:val="004315F6"/>
    <w:rsid w:val="0043166A"/>
    <w:rsid w:val="00431A09"/>
    <w:rsid w:val="00431AE8"/>
    <w:rsid w:val="00431BA6"/>
    <w:rsid w:val="00431C24"/>
    <w:rsid w:val="004323F5"/>
    <w:rsid w:val="0043246C"/>
    <w:rsid w:val="00432486"/>
    <w:rsid w:val="004325ED"/>
    <w:rsid w:val="00432778"/>
    <w:rsid w:val="00432809"/>
    <w:rsid w:val="00432871"/>
    <w:rsid w:val="00432A49"/>
    <w:rsid w:val="00432B27"/>
    <w:rsid w:val="00432B7B"/>
    <w:rsid w:val="00432BBD"/>
    <w:rsid w:val="00432DE7"/>
    <w:rsid w:val="00432E46"/>
    <w:rsid w:val="00432FE5"/>
    <w:rsid w:val="004330E4"/>
    <w:rsid w:val="004330FC"/>
    <w:rsid w:val="00433174"/>
    <w:rsid w:val="0043317A"/>
    <w:rsid w:val="004332E8"/>
    <w:rsid w:val="0043359D"/>
    <w:rsid w:val="00433626"/>
    <w:rsid w:val="0043378B"/>
    <w:rsid w:val="004338D8"/>
    <w:rsid w:val="00433A20"/>
    <w:rsid w:val="00433ADF"/>
    <w:rsid w:val="00433CBF"/>
    <w:rsid w:val="00433EFF"/>
    <w:rsid w:val="00433F36"/>
    <w:rsid w:val="00434186"/>
    <w:rsid w:val="0043422F"/>
    <w:rsid w:val="004342DC"/>
    <w:rsid w:val="004343D7"/>
    <w:rsid w:val="00434419"/>
    <w:rsid w:val="00434551"/>
    <w:rsid w:val="00434720"/>
    <w:rsid w:val="00434806"/>
    <w:rsid w:val="00434BFE"/>
    <w:rsid w:val="00434C4F"/>
    <w:rsid w:val="00434D50"/>
    <w:rsid w:val="00434ECB"/>
    <w:rsid w:val="004350B0"/>
    <w:rsid w:val="004353E7"/>
    <w:rsid w:val="004354FE"/>
    <w:rsid w:val="00435550"/>
    <w:rsid w:val="004355B0"/>
    <w:rsid w:val="0043579A"/>
    <w:rsid w:val="004357BD"/>
    <w:rsid w:val="004357D7"/>
    <w:rsid w:val="00435E79"/>
    <w:rsid w:val="004367E8"/>
    <w:rsid w:val="0043687A"/>
    <w:rsid w:val="00436968"/>
    <w:rsid w:val="00436B48"/>
    <w:rsid w:val="00436DB8"/>
    <w:rsid w:val="00436F74"/>
    <w:rsid w:val="0043728C"/>
    <w:rsid w:val="004373BD"/>
    <w:rsid w:val="0043740F"/>
    <w:rsid w:val="0043744B"/>
    <w:rsid w:val="0043747C"/>
    <w:rsid w:val="004375B6"/>
    <w:rsid w:val="0043773B"/>
    <w:rsid w:val="00437741"/>
    <w:rsid w:val="00437845"/>
    <w:rsid w:val="004378AF"/>
    <w:rsid w:val="00437BAF"/>
    <w:rsid w:val="00437BC1"/>
    <w:rsid w:val="00437C12"/>
    <w:rsid w:val="00437D46"/>
    <w:rsid w:val="00437F11"/>
    <w:rsid w:val="00437FBC"/>
    <w:rsid w:val="00440002"/>
    <w:rsid w:val="00440058"/>
    <w:rsid w:val="004400B8"/>
    <w:rsid w:val="00440222"/>
    <w:rsid w:val="00440528"/>
    <w:rsid w:val="0044099C"/>
    <w:rsid w:val="00440A3F"/>
    <w:rsid w:val="00440C5A"/>
    <w:rsid w:val="00441029"/>
    <w:rsid w:val="004410A6"/>
    <w:rsid w:val="004412C1"/>
    <w:rsid w:val="0044176A"/>
    <w:rsid w:val="00441905"/>
    <w:rsid w:val="00441AB7"/>
    <w:rsid w:val="00441C17"/>
    <w:rsid w:val="00441DF2"/>
    <w:rsid w:val="00441E28"/>
    <w:rsid w:val="00441E51"/>
    <w:rsid w:val="00441E8F"/>
    <w:rsid w:val="00441F59"/>
    <w:rsid w:val="004421F2"/>
    <w:rsid w:val="00442221"/>
    <w:rsid w:val="0044225B"/>
    <w:rsid w:val="004425D4"/>
    <w:rsid w:val="004425E6"/>
    <w:rsid w:val="004425EB"/>
    <w:rsid w:val="00442775"/>
    <w:rsid w:val="004428F5"/>
    <w:rsid w:val="00442BAC"/>
    <w:rsid w:val="00442D88"/>
    <w:rsid w:val="00442DDE"/>
    <w:rsid w:val="00442FF3"/>
    <w:rsid w:val="00443355"/>
    <w:rsid w:val="00443692"/>
    <w:rsid w:val="00443701"/>
    <w:rsid w:val="004438EE"/>
    <w:rsid w:val="00443C5C"/>
    <w:rsid w:val="00443D7C"/>
    <w:rsid w:val="00443D8B"/>
    <w:rsid w:val="00443E73"/>
    <w:rsid w:val="0044406B"/>
    <w:rsid w:val="0044422C"/>
    <w:rsid w:val="00444273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3B4"/>
    <w:rsid w:val="0044573C"/>
    <w:rsid w:val="004458B9"/>
    <w:rsid w:val="00445B3E"/>
    <w:rsid w:val="00445ECA"/>
    <w:rsid w:val="00446022"/>
    <w:rsid w:val="0044629A"/>
    <w:rsid w:val="004464D5"/>
    <w:rsid w:val="0044655E"/>
    <w:rsid w:val="004467D9"/>
    <w:rsid w:val="00446818"/>
    <w:rsid w:val="00446854"/>
    <w:rsid w:val="00446905"/>
    <w:rsid w:val="00446B1A"/>
    <w:rsid w:val="00446CCE"/>
    <w:rsid w:val="00446D5A"/>
    <w:rsid w:val="00446E36"/>
    <w:rsid w:val="00446FC5"/>
    <w:rsid w:val="00447044"/>
    <w:rsid w:val="004470D6"/>
    <w:rsid w:val="004470F2"/>
    <w:rsid w:val="004471A0"/>
    <w:rsid w:val="004473A1"/>
    <w:rsid w:val="004476D0"/>
    <w:rsid w:val="00447716"/>
    <w:rsid w:val="00447732"/>
    <w:rsid w:val="0044776A"/>
    <w:rsid w:val="004479A3"/>
    <w:rsid w:val="00447A6D"/>
    <w:rsid w:val="00447B17"/>
    <w:rsid w:val="00447B81"/>
    <w:rsid w:val="00447EC8"/>
    <w:rsid w:val="00450042"/>
    <w:rsid w:val="00450096"/>
    <w:rsid w:val="004501DA"/>
    <w:rsid w:val="004504B6"/>
    <w:rsid w:val="00450552"/>
    <w:rsid w:val="00450630"/>
    <w:rsid w:val="004509AD"/>
    <w:rsid w:val="00450A7F"/>
    <w:rsid w:val="00450B58"/>
    <w:rsid w:val="00450CAA"/>
    <w:rsid w:val="00450DF5"/>
    <w:rsid w:val="00450E86"/>
    <w:rsid w:val="0045105F"/>
    <w:rsid w:val="0045106C"/>
    <w:rsid w:val="004510AC"/>
    <w:rsid w:val="00451245"/>
    <w:rsid w:val="0045141E"/>
    <w:rsid w:val="00451447"/>
    <w:rsid w:val="00451451"/>
    <w:rsid w:val="00451627"/>
    <w:rsid w:val="00451769"/>
    <w:rsid w:val="004517DA"/>
    <w:rsid w:val="00451991"/>
    <w:rsid w:val="0045199F"/>
    <w:rsid w:val="00451D1B"/>
    <w:rsid w:val="00451EDA"/>
    <w:rsid w:val="0045214F"/>
    <w:rsid w:val="004521E6"/>
    <w:rsid w:val="00452224"/>
    <w:rsid w:val="004523DA"/>
    <w:rsid w:val="0045245A"/>
    <w:rsid w:val="0045245D"/>
    <w:rsid w:val="004524B9"/>
    <w:rsid w:val="00452679"/>
    <w:rsid w:val="004527D1"/>
    <w:rsid w:val="00452899"/>
    <w:rsid w:val="00452A10"/>
    <w:rsid w:val="00452B32"/>
    <w:rsid w:val="00452DD0"/>
    <w:rsid w:val="00452E3A"/>
    <w:rsid w:val="00453067"/>
    <w:rsid w:val="0045318F"/>
    <w:rsid w:val="004533C0"/>
    <w:rsid w:val="0045359D"/>
    <w:rsid w:val="004536B8"/>
    <w:rsid w:val="00453B4B"/>
    <w:rsid w:val="00453C62"/>
    <w:rsid w:val="00453C9A"/>
    <w:rsid w:val="00453CE9"/>
    <w:rsid w:val="00453DAA"/>
    <w:rsid w:val="00453E4F"/>
    <w:rsid w:val="00453EAF"/>
    <w:rsid w:val="0045400B"/>
    <w:rsid w:val="00454085"/>
    <w:rsid w:val="0045422F"/>
    <w:rsid w:val="004545D3"/>
    <w:rsid w:val="00454608"/>
    <w:rsid w:val="00454BD8"/>
    <w:rsid w:val="00454BF7"/>
    <w:rsid w:val="00454C95"/>
    <w:rsid w:val="00454F7E"/>
    <w:rsid w:val="00454FE9"/>
    <w:rsid w:val="00454FF3"/>
    <w:rsid w:val="00455055"/>
    <w:rsid w:val="004550BD"/>
    <w:rsid w:val="004550CA"/>
    <w:rsid w:val="004552A9"/>
    <w:rsid w:val="00455640"/>
    <w:rsid w:val="004557AF"/>
    <w:rsid w:val="004557FF"/>
    <w:rsid w:val="00455831"/>
    <w:rsid w:val="00455A0E"/>
    <w:rsid w:val="00455B24"/>
    <w:rsid w:val="00455B54"/>
    <w:rsid w:val="00455C95"/>
    <w:rsid w:val="00455E28"/>
    <w:rsid w:val="00455F83"/>
    <w:rsid w:val="00455FD0"/>
    <w:rsid w:val="004563B2"/>
    <w:rsid w:val="0045643F"/>
    <w:rsid w:val="004564B3"/>
    <w:rsid w:val="0045652F"/>
    <w:rsid w:val="00456603"/>
    <w:rsid w:val="004566F9"/>
    <w:rsid w:val="004568F6"/>
    <w:rsid w:val="00456A3C"/>
    <w:rsid w:val="00456B28"/>
    <w:rsid w:val="00456C6B"/>
    <w:rsid w:val="00456D93"/>
    <w:rsid w:val="00457364"/>
    <w:rsid w:val="004573D7"/>
    <w:rsid w:val="00457543"/>
    <w:rsid w:val="004576DD"/>
    <w:rsid w:val="004578C1"/>
    <w:rsid w:val="00457B70"/>
    <w:rsid w:val="00457EFA"/>
    <w:rsid w:val="00460110"/>
    <w:rsid w:val="004602DC"/>
    <w:rsid w:val="00460418"/>
    <w:rsid w:val="00460768"/>
    <w:rsid w:val="004609E4"/>
    <w:rsid w:val="00460D8B"/>
    <w:rsid w:val="00460FF1"/>
    <w:rsid w:val="004612B2"/>
    <w:rsid w:val="004614E8"/>
    <w:rsid w:val="004615D1"/>
    <w:rsid w:val="004615F0"/>
    <w:rsid w:val="00461738"/>
    <w:rsid w:val="004618AB"/>
    <w:rsid w:val="004619A2"/>
    <w:rsid w:val="00461B01"/>
    <w:rsid w:val="00461BEF"/>
    <w:rsid w:val="00461C79"/>
    <w:rsid w:val="00461CD2"/>
    <w:rsid w:val="00461DA2"/>
    <w:rsid w:val="00461DC7"/>
    <w:rsid w:val="00462363"/>
    <w:rsid w:val="004625C2"/>
    <w:rsid w:val="0046277B"/>
    <w:rsid w:val="00462796"/>
    <w:rsid w:val="0046298D"/>
    <w:rsid w:val="00462A0A"/>
    <w:rsid w:val="00462C59"/>
    <w:rsid w:val="00462D2A"/>
    <w:rsid w:val="00462DE7"/>
    <w:rsid w:val="00462F50"/>
    <w:rsid w:val="00463089"/>
    <w:rsid w:val="0046322C"/>
    <w:rsid w:val="00463416"/>
    <w:rsid w:val="004634E4"/>
    <w:rsid w:val="004634E6"/>
    <w:rsid w:val="004635B1"/>
    <w:rsid w:val="004635F9"/>
    <w:rsid w:val="00463634"/>
    <w:rsid w:val="00463A00"/>
    <w:rsid w:val="00463B01"/>
    <w:rsid w:val="00463B04"/>
    <w:rsid w:val="00463F48"/>
    <w:rsid w:val="00464064"/>
    <w:rsid w:val="004640CE"/>
    <w:rsid w:val="0046448E"/>
    <w:rsid w:val="00464694"/>
    <w:rsid w:val="0046495C"/>
    <w:rsid w:val="00464966"/>
    <w:rsid w:val="00464995"/>
    <w:rsid w:val="00464ACE"/>
    <w:rsid w:val="00464B6F"/>
    <w:rsid w:val="00464CB2"/>
    <w:rsid w:val="00464E3F"/>
    <w:rsid w:val="00464ED8"/>
    <w:rsid w:val="00465135"/>
    <w:rsid w:val="004651FF"/>
    <w:rsid w:val="004654DC"/>
    <w:rsid w:val="004655B7"/>
    <w:rsid w:val="00465636"/>
    <w:rsid w:val="004657D4"/>
    <w:rsid w:val="00465AFD"/>
    <w:rsid w:val="00465BD1"/>
    <w:rsid w:val="00465BE7"/>
    <w:rsid w:val="00465CC4"/>
    <w:rsid w:val="0046616F"/>
    <w:rsid w:val="00466303"/>
    <w:rsid w:val="00466578"/>
    <w:rsid w:val="004665EE"/>
    <w:rsid w:val="004668A6"/>
    <w:rsid w:val="00466EAD"/>
    <w:rsid w:val="00466EF8"/>
    <w:rsid w:val="00467126"/>
    <w:rsid w:val="00467279"/>
    <w:rsid w:val="00467695"/>
    <w:rsid w:val="0046795C"/>
    <w:rsid w:val="004679C0"/>
    <w:rsid w:val="00467D5D"/>
    <w:rsid w:val="00470444"/>
    <w:rsid w:val="0047076E"/>
    <w:rsid w:val="00470AB4"/>
    <w:rsid w:val="00470AC8"/>
    <w:rsid w:val="00470B0D"/>
    <w:rsid w:val="00470BDB"/>
    <w:rsid w:val="00470CD7"/>
    <w:rsid w:val="00470DB8"/>
    <w:rsid w:val="00470E45"/>
    <w:rsid w:val="00470E97"/>
    <w:rsid w:val="00470F6F"/>
    <w:rsid w:val="00470FAF"/>
    <w:rsid w:val="0047105A"/>
    <w:rsid w:val="00471303"/>
    <w:rsid w:val="004713B2"/>
    <w:rsid w:val="00471462"/>
    <w:rsid w:val="004714D3"/>
    <w:rsid w:val="00471875"/>
    <w:rsid w:val="00471920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12"/>
    <w:rsid w:val="0047246E"/>
    <w:rsid w:val="00472891"/>
    <w:rsid w:val="00472B32"/>
    <w:rsid w:val="00472BB2"/>
    <w:rsid w:val="00472BC9"/>
    <w:rsid w:val="00472C45"/>
    <w:rsid w:val="00472C93"/>
    <w:rsid w:val="00472E2A"/>
    <w:rsid w:val="00472FB7"/>
    <w:rsid w:val="0047318D"/>
    <w:rsid w:val="00473A30"/>
    <w:rsid w:val="00473AE4"/>
    <w:rsid w:val="00473B39"/>
    <w:rsid w:val="00473C34"/>
    <w:rsid w:val="00473D8B"/>
    <w:rsid w:val="00474044"/>
    <w:rsid w:val="0047414F"/>
    <w:rsid w:val="00474453"/>
    <w:rsid w:val="00474526"/>
    <w:rsid w:val="004745E7"/>
    <w:rsid w:val="00474852"/>
    <w:rsid w:val="004749B1"/>
    <w:rsid w:val="004749D0"/>
    <w:rsid w:val="00474D09"/>
    <w:rsid w:val="00474F58"/>
    <w:rsid w:val="00474F72"/>
    <w:rsid w:val="0047507B"/>
    <w:rsid w:val="00475265"/>
    <w:rsid w:val="004754EC"/>
    <w:rsid w:val="00475590"/>
    <w:rsid w:val="004755FD"/>
    <w:rsid w:val="00475674"/>
    <w:rsid w:val="00475714"/>
    <w:rsid w:val="00475872"/>
    <w:rsid w:val="00475A68"/>
    <w:rsid w:val="00475AEE"/>
    <w:rsid w:val="00475C50"/>
    <w:rsid w:val="00475DB4"/>
    <w:rsid w:val="00476032"/>
    <w:rsid w:val="00476041"/>
    <w:rsid w:val="0047607D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9C2"/>
    <w:rsid w:val="00476D8C"/>
    <w:rsid w:val="00476EBA"/>
    <w:rsid w:val="004770D0"/>
    <w:rsid w:val="004772F7"/>
    <w:rsid w:val="0047742B"/>
    <w:rsid w:val="0047753D"/>
    <w:rsid w:val="00477541"/>
    <w:rsid w:val="00477925"/>
    <w:rsid w:val="00477A4E"/>
    <w:rsid w:val="00477CA3"/>
    <w:rsid w:val="00477FA7"/>
    <w:rsid w:val="0048004B"/>
    <w:rsid w:val="00480144"/>
    <w:rsid w:val="004803BC"/>
    <w:rsid w:val="00480506"/>
    <w:rsid w:val="00480571"/>
    <w:rsid w:val="004805C9"/>
    <w:rsid w:val="004807BE"/>
    <w:rsid w:val="00480846"/>
    <w:rsid w:val="00480A08"/>
    <w:rsid w:val="00480FE9"/>
    <w:rsid w:val="0048115C"/>
    <w:rsid w:val="0048121F"/>
    <w:rsid w:val="00481288"/>
    <w:rsid w:val="0048128B"/>
    <w:rsid w:val="004813B9"/>
    <w:rsid w:val="00481448"/>
    <w:rsid w:val="0048170E"/>
    <w:rsid w:val="00481C3E"/>
    <w:rsid w:val="00481DD5"/>
    <w:rsid w:val="00481DEA"/>
    <w:rsid w:val="00481F79"/>
    <w:rsid w:val="0048211F"/>
    <w:rsid w:val="0048214D"/>
    <w:rsid w:val="00482262"/>
    <w:rsid w:val="004824CA"/>
    <w:rsid w:val="00482658"/>
    <w:rsid w:val="0048265E"/>
    <w:rsid w:val="004829CC"/>
    <w:rsid w:val="00482C0D"/>
    <w:rsid w:val="00482C4F"/>
    <w:rsid w:val="00482DAC"/>
    <w:rsid w:val="00482E60"/>
    <w:rsid w:val="00482E6C"/>
    <w:rsid w:val="004830E6"/>
    <w:rsid w:val="00483581"/>
    <w:rsid w:val="00483629"/>
    <w:rsid w:val="00483644"/>
    <w:rsid w:val="0048373C"/>
    <w:rsid w:val="00483841"/>
    <w:rsid w:val="00483A6E"/>
    <w:rsid w:val="00483B21"/>
    <w:rsid w:val="00483CAA"/>
    <w:rsid w:val="00483F32"/>
    <w:rsid w:val="0048413D"/>
    <w:rsid w:val="004841B0"/>
    <w:rsid w:val="00484522"/>
    <w:rsid w:val="00484606"/>
    <w:rsid w:val="0048496F"/>
    <w:rsid w:val="00484A1B"/>
    <w:rsid w:val="00484B0E"/>
    <w:rsid w:val="00484B36"/>
    <w:rsid w:val="00484E64"/>
    <w:rsid w:val="00484FDB"/>
    <w:rsid w:val="004850EE"/>
    <w:rsid w:val="0048523F"/>
    <w:rsid w:val="004852E2"/>
    <w:rsid w:val="00485477"/>
    <w:rsid w:val="00485811"/>
    <w:rsid w:val="00485972"/>
    <w:rsid w:val="00485AA2"/>
    <w:rsid w:val="00485AE3"/>
    <w:rsid w:val="00485CE7"/>
    <w:rsid w:val="0048624E"/>
    <w:rsid w:val="004862B0"/>
    <w:rsid w:val="00486332"/>
    <w:rsid w:val="00486336"/>
    <w:rsid w:val="00486664"/>
    <w:rsid w:val="00486739"/>
    <w:rsid w:val="004867C5"/>
    <w:rsid w:val="0048695D"/>
    <w:rsid w:val="00486991"/>
    <w:rsid w:val="00486BFE"/>
    <w:rsid w:val="00486C80"/>
    <w:rsid w:val="00486D28"/>
    <w:rsid w:val="00487273"/>
    <w:rsid w:val="004872A1"/>
    <w:rsid w:val="004872B5"/>
    <w:rsid w:val="004873A4"/>
    <w:rsid w:val="0048742E"/>
    <w:rsid w:val="0048745B"/>
    <w:rsid w:val="00487814"/>
    <w:rsid w:val="004879F6"/>
    <w:rsid w:val="00487CD9"/>
    <w:rsid w:val="00487D31"/>
    <w:rsid w:val="00487E80"/>
    <w:rsid w:val="00487F29"/>
    <w:rsid w:val="00487F3F"/>
    <w:rsid w:val="00490138"/>
    <w:rsid w:val="00490143"/>
    <w:rsid w:val="00490693"/>
    <w:rsid w:val="00490848"/>
    <w:rsid w:val="00490B38"/>
    <w:rsid w:val="00490CDA"/>
    <w:rsid w:val="00490D7F"/>
    <w:rsid w:val="00490E4D"/>
    <w:rsid w:val="00490F03"/>
    <w:rsid w:val="00490FDC"/>
    <w:rsid w:val="004910CA"/>
    <w:rsid w:val="00491212"/>
    <w:rsid w:val="0049124A"/>
    <w:rsid w:val="0049129E"/>
    <w:rsid w:val="00491302"/>
    <w:rsid w:val="0049136F"/>
    <w:rsid w:val="004913EE"/>
    <w:rsid w:val="004914AF"/>
    <w:rsid w:val="004914CB"/>
    <w:rsid w:val="004914D7"/>
    <w:rsid w:val="004914FE"/>
    <w:rsid w:val="00491AD4"/>
    <w:rsid w:val="00491C0C"/>
    <w:rsid w:val="00491D9E"/>
    <w:rsid w:val="00491E11"/>
    <w:rsid w:val="00491F36"/>
    <w:rsid w:val="00492565"/>
    <w:rsid w:val="004927C3"/>
    <w:rsid w:val="00492BD0"/>
    <w:rsid w:val="00492C08"/>
    <w:rsid w:val="00492E25"/>
    <w:rsid w:val="0049300B"/>
    <w:rsid w:val="004930B8"/>
    <w:rsid w:val="004931A9"/>
    <w:rsid w:val="004931AE"/>
    <w:rsid w:val="004932F8"/>
    <w:rsid w:val="00493738"/>
    <w:rsid w:val="0049382D"/>
    <w:rsid w:val="00493A25"/>
    <w:rsid w:val="00493B92"/>
    <w:rsid w:val="00493C85"/>
    <w:rsid w:val="00493C98"/>
    <w:rsid w:val="00493EA8"/>
    <w:rsid w:val="00493EEC"/>
    <w:rsid w:val="00493FB1"/>
    <w:rsid w:val="00493FEC"/>
    <w:rsid w:val="004940BC"/>
    <w:rsid w:val="0049419A"/>
    <w:rsid w:val="0049420F"/>
    <w:rsid w:val="0049432F"/>
    <w:rsid w:val="00494348"/>
    <w:rsid w:val="004944FD"/>
    <w:rsid w:val="0049451D"/>
    <w:rsid w:val="0049453E"/>
    <w:rsid w:val="00494651"/>
    <w:rsid w:val="004946E4"/>
    <w:rsid w:val="00494C5B"/>
    <w:rsid w:val="00494D95"/>
    <w:rsid w:val="00494E11"/>
    <w:rsid w:val="00494E1D"/>
    <w:rsid w:val="004951CC"/>
    <w:rsid w:val="004955DB"/>
    <w:rsid w:val="004955F4"/>
    <w:rsid w:val="0049566A"/>
    <w:rsid w:val="004959E0"/>
    <w:rsid w:val="00495B0C"/>
    <w:rsid w:val="00495D2F"/>
    <w:rsid w:val="00495D5F"/>
    <w:rsid w:val="00495E97"/>
    <w:rsid w:val="00495FA6"/>
    <w:rsid w:val="00495FAF"/>
    <w:rsid w:val="004960AC"/>
    <w:rsid w:val="004960D0"/>
    <w:rsid w:val="004960EB"/>
    <w:rsid w:val="00496381"/>
    <w:rsid w:val="00496541"/>
    <w:rsid w:val="00496594"/>
    <w:rsid w:val="00496AD2"/>
    <w:rsid w:val="00496DDF"/>
    <w:rsid w:val="00497384"/>
    <w:rsid w:val="004973AE"/>
    <w:rsid w:val="00497412"/>
    <w:rsid w:val="00497512"/>
    <w:rsid w:val="0049765A"/>
    <w:rsid w:val="0049765B"/>
    <w:rsid w:val="00497C47"/>
    <w:rsid w:val="00497C7C"/>
    <w:rsid w:val="00497C99"/>
    <w:rsid w:val="00497D82"/>
    <w:rsid w:val="00497DB5"/>
    <w:rsid w:val="004A0164"/>
    <w:rsid w:val="004A03B5"/>
    <w:rsid w:val="004A08A0"/>
    <w:rsid w:val="004A08A6"/>
    <w:rsid w:val="004A08B4"/>
    <w:rsid w:val="004A0E36"/>
    <w:rsid w:val="004A0FA8"/>
    <w:rsid w:val="004A0FBD"/>
    <w:rsid w:val="004A1052"/>
    <w:rsid w:val="004A10CD"/>
    <w:rsid w:val="004A11A0"/>
    <w:rsid w:val="004A17C4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7C8"/>
    <w:rsid w:val="004A2DC5"/>
    <w:rsid w:val="004A3119"/>
    <w:rsid w:val="004A319A"/>
    <w:rsid w:val="004A33CB"/>
    <w:rsid w:val="004A351A"/>
    <w:rsid w:val="004A3660"/>
    <w:rsid w:val="004A39A9"/>
    <w:rsid w:val="004A3A2F"/>
    <w:rsid w:val="004A3A62"/>
    <w:rsid w:val="004A3D08"/>
    <w:rsid w:val="004A3FBC"/>
    <w:rsid w:val="004A425E"/>
    <w:rsid w:val="004A4303"/>
    <w:rsid w:val="004A4361"/>
    <w:rsid w:val="004A4670"/>
    <w:rsid w:val="004A46D9"/>
    <w:rsid w:val="004A48D5"/>
    <w:rsid w:val="004A4994"/>
    <w:rsid w:val="004A4B0E"/>
    <w:rsid w:val="004A4C18"/>
    <w:rsid w:val="004A4CE5"/>
    <w:rsid w:val="004A4CFA"/>
    <w:rsid w:val="004A506A"/>
    <w:rsid w:val="004A516D"/>
    <w:rsid w:val="004A5617"/>
    <w:rsid w:val="004A5676"/>
    <w:rsid w:val="004A56D3"/>
    <w:rsid w:val="004A5891"/>
    <w:rsid w:val="004A594F"/>
    <w:rsid w:val="004A5BE2"/>
    <w:rsid w:val="004A5D50"/>
    <w:rsid w:val="004A5D5A"/>
    <w:rsid w:val="004A606B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47E"/>
    <w:rsid w:val="004A75C9"/>
    <w:rsid w:val="004A7603"/>
    <w:rsid w:val="004A7642"/>
    <w:rsid w:val="004A7693"/>
    <w:rsid w:val="004A7734"/>
    <w:rsid w:val="004A7989"/>
    <w:rsid w:val="004A79A3"/>
    <w:rsid w:val="004A79E0"/>
    <w:rsid w:val="004A7A47"/>
    <w:rsid w:val="004A7AED"/>
    <w:rsid w:val="004A7B84"/>
    <w:rsid w:val="004A7D91"/>
    <w:rsid w:val="004A7DBF"/>
    <w:rsid w:val="004A7E74"/>
    <w:rsid w:val="004B0183"/>
    <w:rsid w:val="004B02B4"/>
    <w:rsid w:val="004B0650"/>
    <w:rsid w:val="004B09C1"/>
    <w:rsid w:val="004B0B48"/>
    <w:rsid w:val="004B0CCD"/>
    <w:rsid w:val="004B0E2B"/>
    <w:rsid w:val="004B0E9C"/>
    <w:rsid w:val="004B0EC2"/>
    <w:rsid w:val="004B0EE2"/>
    <w:rsid w:val="004B15A3"/>
    <w:rsid w:val="004B15F6"/>
    <w:rsid w:val="004B16A3"/>
    <w:rsid w:val="004B17C5"/>
    <w:rsid w:val="004B17FA"/>
    <w:rsid w:val="004B1836"/>
    <w:rsid w:val="004B18D7"/>
    <w:rsid w:val="004B1AF5"/>
    <w:rsid w:val="004B1C3F"/>
    <w:rsid w:val="004B1DAC"/>
    <w:rsid w:val="004B1DDF"/>
    <w:rsid w:val="004B1DFB"/>
    <w:rsid w:val="004B1DFE"/>
    <w:rsid w:val="004B1F7B"/>
    <w:rsid w:val="004B1FF5"/>
    <w:rsid w:val="004B224B"/>
    <w:rsid w:val="004B22AC"/>
    <w:rsid w:val="004B247F"/>
    <w:rsid w:val="004B265F"/>
    <w:rsid w:val="004B26F7"/>
    <w:rsid w:val="004B2DB5"/>
    <w:rsid w:val="004B2E09"/>
    <w:rsid w:val="004B2E0D"/>
    <w:rsid w:val="004B2EC0"/>
    <w:rsid w:val="004B31C5"/>
    <w:rsid w:val="004B330E"/>
    <w:rsid w:val="004B362E"/>
    <w:rsid w:val="004B3784"/>
    <w:rsid w:val="004B3994"/>
    <w:rsid w:val="004B3A41"/>
    <w:rsid w:val="004B3BDC"/>
    <w:rsid w:val="004B4198"/>
    <w:rsid w:val="004B42C7"/>
    <w:rsid w:val="004B4356"/>
    <w:rsid w:val="004B4767"/>
    <w:rsid w:val="004B476E"/>
    <w:rsid w:val="004B494A"/>
    <w:rsid w:val="004B4BED"/>
    <w:rsid w:val="004B4F7D"/>
    <w:rsid w:val="004B52F3"/>
    <w:rsid w:val="004B53AE"/>
    <w:rsid w:val="004B54DA"/>
    <w:rsid w:val="004B55B0"/>
    <w:rsid w:val="004B5622"/>
    <w:rsid w:val="004B575C"/>
    <w:rsid w:val="004B582E"/>
    <w:rsid w:val="004B59C3"/>
    <w:rsid w:val="004B5A9D"/>
    <w:rsid w:val="004B5B8D"/>
    <w:rsid w:val="004B5BA7"/>
    <w:rsid w:val="004B5BD3"/>
    <w:rsid w:val="004B5F55"/>
    <w:rsid w:val="004B61D1"/>
    <w:rsid w:val="004B6279"/>
    <w:rsid w:val="004B6297"/>
    <w:rsid w:val="004B63F1"/>
    <w:rsid w:val="004B6460"/>
    <w:rsid w:val="004B6B15"/>
    <w:rsid w:val="004B6BB8"/>
    <w:rsid w:val="004B6C23"/>
    <w:rsid w:val="004B6CE6"/>
    <w:rsid w:val="004B6DD6"/>
    <w:rsid w:val="004B6E61"/>
    <w:rsid w:val="004B74F0"/>
    <w:rsid w:val="004B74FE"/>
    <w:rsid w:val="004B7532"/>
    <w:rsid w:val="004B75A0"/>
    <w:rsid w:val="004B7695"/>
    <w:rsid w:val="004B7A5B"/>
    <w:rsid w:val="004C005F"/>
    <w:rsid w:val="004C00CC"/>
    <w:rsid w:val="004C03B2"/>
    <w:rsid w:val="004C03F9"/>
    <w:rsid w:val="004C042E"/>
    <w:rsid w:val="004C04AF"/>
    <w:rsid w:val="004C04FF"/>
    <w:rsid w:val="004C0642"/>
    <w:rsid w:val="004C07DE"/>
    <w:rsid w:val="004C080B"/>
    <w:rsid w:val="004C0957"/>
    <w:rsid w:val="004C0B59"/>
    <w:rsid w:val="004C0B70"/>
    <w:rsid w:val="004C0C46"/>
    <w:rsid w:val="004C0C4E"/>
    <w:rsid w:val="004C0C6B"/>
    <w:rsid w:val="004C0D0A"/>
    <w:rsid w:val="004C0EFE"/>
    <w:rsid w:val="004C0F13"/>
    <w:rsid w:val="004C112D"/>
    <w:rsid w:val="004C1555"/>
    <w:rsid w:val="004C156F"/>
    <w:rsid w:val="004C16D0"/>
    <w:rsid w:val="004C1723"/>
    <w:rsid w:val="004C17D3"/>
    <w:rsid w:val="004C189C"/>
    <w:rsid w:val="004C1903"/>
    <w:rsid w:val="004C1EEC"/>
    <w:rsid w:val="004C207D"/>
    <w:rsid w:val="004C215D"/>
    <w:rsid w:val="004C22DE"/>
    <w:rsid w:val="004C2366"/>
    <w:rsid w:val="004C2368"/>
    <w:rsid w:val="004C23BC"/>
    <w:rsid w:val="004C299A"/>
    <w:rsid w:val="004C2BB0"/>
    <w:rsid w:val="004C2C4A"/>
    <w:rsid w:val="004C2DB6"/>
    <w:rsid w:val="004C2E0D"/>
    <w:rsid w:val="004C309B"/>
    <w:rsid w:val="004C3108"/>
    <w:rsid w:val="004C31F0"/>
    <w:rsid w:val="004C323A"/>
    <w:rsid w:val="004C331E"/>
    <w:rsid w:val="004C344E"/>
    <w:rsid w:val="004C36FA"/>
    <w:rsid w:val="004C391B"/>
    <w:rsid w:val="004C3AA8"/>
    <w:rsid w:val="004C3E18"/>
    <w:rsid w:val="004C3E69"/>
    <w:rsid w:val="004C3F86"/>
    <w:rsid w:val="004C3FE5"/>
    <w:rsid w:val="004C43D2"/>
    <w:rsid w:val="004C453F"/>
    <w:rsid w:val="004C4695"/>
    <w:rsid w:val="004C498D"/>
    <w:rsid w:val="004C49B8"/>
    <w:rsid w:val="004C4CEF"/>
    <w:rsid w:val="004C4DAD"/>
    <w:rsid w:val="004C4F1D"/>
    <w:rsid w:val="004C4F9D"/>
    <w:rsid w:val="004C5026"/>
    <w:rsid w:val="004C5046"/>
    <w:rsid w:val="004C51AD"/>
    <w:rsid w:val="004C52A4"/>
    <w:rsid w:val="004C54EF"/>
    <w:rsid w:val="004C57B0"/>
    <w:rsid w:val="004C5868"/>
    <w:rsid w:val="004C58B7"/>
    <w:rsid w:val="004C59E8"/>
    <w:rsid w:val="004C5AE7"/>
    <w:rsid w:val="004C5B3A"/>
    <w:rsid w:val="004C5C0E"/>
    <w:rsid w:val="004C5C31"/>
    <w:rsid w:val="004C5CA0"/>
    <w:rsid w:val="004C5CFF"/>
    <w:rsid w:val="004C5E4D"/>
    <w:rsid w:val="004C5F2E"/>
    <w:rsid w:val="004C634D"/>
    <w:rsid w:val="004C6392"/>
    <w:rsid w:val="004C64C9"/>
    <w:rsid w:val="004C6B9A"/>
    <w:rsid w:val="004C6BF0"/>
    <w:rsid w:val="004C6D48"/>
    <w:rsid w:val="004C6EED"/>
    <w:rsid w:val="004C70C2"/>
    <w:rsid w:val="004C7172"/>
    <w:rsid w:val="004C72A9"/>
    <w:rsid w:val="004C743F"/>
    <w:rsid w:val="004C75CC"/>
    <w:rsid w:val="004C772B"/>
    <w:rsid w:val="004C78DA"/>
    <w:rsid w:val="004C791D"/>
    <w:rsid w:val="004C7959"/>
    <w:rsid w:val="004C7CEC"/>
    <w:rsid w:val="004C7DBE"/>
    <w:rsid w:val="004C7ED1"/>
    <w:rsid w:val="004D01C2"/>
    <w:rsid w:val="004D0359"/>
    <w:rsid w:val="004D0403"/>
    <w:rsid w:val="004D06AC"/>
    <w:rsid w:val="004D06D2"/>
    <w:rsid w:val="004D0AD3"/>
    <w:rsid w:val="004D0BB7"/>
    <w:rsid w:val="004D0C4C"/>
    <w:rsid w:val="004D0C65"/>
    <w:rsid w:val="004D0D49"/>
    <w:rsid w:val="004D0F97"/>
    <w:rsid w:val="004D13BA"/>
    <w:rsid w:val="004D186E"/>
    <w:rsid w:val="004D1886"/>
    <w:rsid w:val="004D1A82"/>
    <w:rsid w:val="004D1B22"/>
    <w:rsid w:val="004D1B6B"/>
    <w:rsid w:val="004D1C80"/>
    <w:rsid w:val="004D1CC7"/>
    <w:rsid w:val="004D1CE8"/>
    <w:rsid w:val="004D1EC1"/>
    <w:rsid w:val="004D2396"/>
    <w:rsid w:val="004D23EE"/>
    <w:rsid w:val="004D2607"/>
    <w:rsid w:val="004D2642"/>
    <w:rsid w:val="004D269C"/>
    <w:rsid w:val="004D2887"/>
    <w:rsid w:val="004D28E5"/>
    <w:rsid w:val="004D2A09"/>
    <w:rsid w:val="004D2A78"/>
    <w:rsid w:val="004D2B6C"/>
    <w:rsid w:val="004D2C27"/>
    <w:rsid w:val="004D2CEB"/>
    <w:rsid w:val="004D2E92"/>
    <w:rsid w:val="004D318A"/>
    <w:rsid w:val="004D337D"/>
    <w:rsid w:val="004D34F1"/>
    <w:rsid w:val="004D3D14"/>
    <w:rsid w:val="004D3D24"/>
    <w:rsid w:val="004D3EF4"/>
    <w:rsid w:val="004D3F52"/>
    <w:rsid w:val="004D410C"/>
    <w:rsid w:val="004D439A"/>
    <w:rsid w:val="004D4483"/>
    <w:rsid w:val="004D4683"/>
    <w:rsid w:val="004D46FA"/>
    <w:rsid w:val="004D47BD"/>
    <w:rsid w:val="004D48A8"/>
    <w:rsid w:val="004D4ABF"/>
    <w:rsid w:val="004D4B9D"/>
    <w:rsid w:val="004D4C59"/>
    <w:rsid w:val="004D4D93"/>
    <w:rsid w:val="004D4E34"/>
    <w:rsid w:val="004D4F01"/>
    <w:rsid w:val="004D50DF"/>
    <w:rsid w:val="004D5127"/>
    <w:rsid w:val="004D54D3"/>
    <w:rsid w:val="004D5643"/>
    <w:rsid w:val="004D5732"/>
    <w:rsid w:val="004D57BD"/>
    <w:rsid w:val="004D57D2"/>
    <w:rsid w:val="004D58EC"/>
    <w:rsid w:val="004D59E4"/>
    <w:rsid w:val="004D5D57"/>
    <w:rsid w:val="004D5EAE"/>
    <w:rsid w:val="004D5EE1"/>
    <w:rsid w:val="004D5F19"/>
    <w:rsid w:val="004D5F8F"/>
    <w:rsid w:val="004D60BB"/>
    <w:rsid w:val="004D6108"/>
    <w:rsid w:val="004D6667"/>
    <w:rsid w:val="004D698A"/>
    <w:rsid w:val="004D69E8"/>
    <w:rsid w:val="004D6A54"/>
    <w:rsid w:val="004D6A6B"/>
    <w:rsid w:val="004D6B10"/>
    <w:rsid w:val="004D6D58"/>
    <w:rsid w:val="004D6DF1"/>
    <w:rsid w:val="004D6DF9"/>
    <w:rsid w:val="004D6E50"/>
    <w:rsid w:val="004D6F0C"/>
    <w:rsid w:val="004D7198"/>
    <w:rsid w:val="004D725F"/>
    <w:rsid w:val="004D74E8"/>
    <w:rsid w:val="004D779A"/>
    <w:rsid w:val="004D7855"/>
    <w:rsid w:val="004D7A58"/>
    <w:rsid w:val="004D7B75"/>
    <w:rsid w:val="004D7D51"/>
    <w:rsid w:val="004E00BA"/>
    <w:rsid w:val="004E01D5"/>
    <w:rsid w:val="004E01FA"/>
    <w:rsid w:val="004E0712"/>
    <w:rsid w:val="004E095F"/>
    <w:rsid w:val="004E0AC7"/>
    <w:rsid w:val="004E0CBC"/>
    <w:rsid w:val="004E0D80"/>
    <w:rsid w:val="004E103C"/>
    <w:rsid w:val="004E12BA"/>
    <w:rsid w:val="004E152B"/>
    <w:rsid w:val="004E162A"/>
    <w:rsid w:val="004E1920"/>
    <w:rsid w:val="004E1C93"/>
    <w:rsid w:val="004E1CB9"/>
    <w:rsid w:val="004E1EB0"/>
    <w:rsid w:val="004E21B1"/>
    <w:rsid w:val="004E22CD"/>
    <w:rsid w:val="004E2860"/>
    <w:rsid w:val="004E287A"/>
    <w:rsid w:val="004E290E"/>
    <w:rsid w:val="004E2B41"/>
    <w:rsid w:val="004E3047"/>
    <w:rsid w:val="004E353D"/>
    <w:rsid w:val="004E3595"/>
    <w:rsid w:val="004E35AE"/>
    <w:rsid w:val="004E363D"/>
    <w:rsid w:val="004E36C1"/>
    <w:rsid w:val="004E36E4"/>
    <w:rsid w:val="004E390B"/>
    <w:rsid w:val="004E3D47"/>
    <w:rsid w:val="004E4020"/>
    <w:rsid w:val="004E413D"/>
    <w:rsid w:val="004E443A"/>
    <w:rsid w:val="004E44D9"/>
    <w:rsid w:val="004E459D"/>
    <w:rsid w:val="004E46B1"/>
    <w:rsid w:val="004E476A"/>
    <w:rsid w:val="004E4882"/>
    <w:rsid w:val="004E488D"/>
    <w:rsid w:val="004E4A5A"/>
    <w:rsid w:val="004E4CC7"/>
    <w:rsid w:val="004E4CE1"/>
    <w:rsid w:val="004E4EFF"/>
    <w:rsid w:val="004E50E2"/>
    <w:rsid w:val="004E519B"/>
    <w:rsid w:val="004E51BA"/>
    <w:rsid w:val="004E5313"/>
    <w:rsid w:val="004E5507"/>
    <w:rsid w:val="004E562B"/>
    <w:rsid w:val="004E57B4"/>
    <w:rsid w:val="004E5975"/>
    <w:rsid w:val="004E5A67"/>
    <w:rsid w:val="004E60E0"/>
    <w:rsid w:val="004E61C7"/>
    <w:rsid w:val="004E637B"/>
    <w:rsid w:val="004E648D"/>
    <w:rsid w:val="004E6518"/>
    <w:rsid w:val="004E668A"/>
    <w:rsid w:val="004E66A5"/>
    <w:rsid w:val="004E66ED"/>
    <w:rsid w:val="004E684B"/>
    <w:rsid w:val="004E6A04"/>
    <w:rsid w:val="004E6AC3"/>
    <w:rsid w:val="004E6B69"/>
    <w:rsid w:val="004E6CBB"/>
    <w:rsid w:val="004E6F30"/>
    <w:rsid w:val="004E70DA"/>
    <w:rsid w:val="004E719C"/>
    <w:rsid w:val="004E7277"/>
    <w:rsid w:val="004E7452"/>
    <w:rsid w:val="004E7501"/>
    <w:rsid w:val="004E76F3"/>
    <w:rsid w:val="004E7C29"/>
    <w:rsid w:val="004E7C71"/>
    <w:rsid w:val="004E7C7A"/>
    <w:rsid w:val="004E7DF2"/>
    <w:rsid w:val="004E7EDB"/>
    <w:rsid w:val="004F02A5"/>
    <w:rsid w:val="004F04A1"/>
    <w:rsid w:val="004F0AA0"/>
    <w:rsid w:val="004F0B8F"/>
    <w:rsid w:val="004F0CDE"/>
    <w:rsid w:val="004F0DD6"/>
    <w:rsid w:val="004F0E00"/>
    <w:rsid w:val="004F0FAD"/>
    <w:rsid w:val="004F10A1"/>
    <w:rsid w:val="004F114B"/>
    <w:rsid w:val="004F119C"/>
    <w:rsid w:val="004F135D"/>
    <w:rsid w:val="004F1416"/>
    <w:rsid w:val="004F14DF"/>
    <w:rsid w:val="004F1500"/>
    <w:rsid w:val="004F16EB"/>
    <w:rsid w:val="004F1723"/>
    <w:rsid w:val="004F1782"/>
    <w:rsid w:val="004F17E2"/>
    <w:rsid w:val="004F17F3"/>
    <w:rsid w:val="004F19AB"/>
    <w:rsid w:val="004F1D41"/>
    <w:rsid w:val="004F1E0A"/>
    <w:rsid w:val="004F1FE8"/>
    <w:rsid w:val="004F2068"/>
    <w:rsid w:val="004F223A"/>
    <w:rsid w:val="004F23E0"/>
    <w:rsid w:val="004F2487"/>
    <w:rsid w:val="004F27A8"/>
    <w:rsid w:val="004F2960"/>
    <w:rsid w:val="004F2D1A"/>
    <w:rsid w:val="004F2D59"/>
    <w:rsid w:val="004F2D6D"/>
    <w:rsid w:val="004F2E95"/>
    <w:rsid w:val="004F2F34"/>
    <w:rsid w:val="004F3060"/>
    <w:rsid w:val="004F33C0"/>
    <w:rsid w:val="004F35E2"/>
    <w:rsid w:val="004F3823"/>
    <w:rsid w:val="004F392F"/>
    <w:rsid w:val="004F3AE6"/>
    <w:rsid w:val="004F3FF0"/>
    <w:rsid w:val="004F4040"/>
    <w:rsid w:val="004F40B7"/>
    <w:rsid w:val="004F40CA"/>
    <w:rsid w:val="004F421E"/>
    <w:rsid w:val="004F4578"/>
    <w:rsid w:val="004F4772"/>
    <w:rsid w:val="004F49C5"/>
    <w:rsid w:val="004F4E0F"/>
    <w:rsid w:val="004F4E97"/>
    <w:rsid w:val="004F50BA"/>
    <w:rsid w:val="004F516C"/>
    <w:rsid w:val="004F5658"/>
    <w:rsid w:val="004F5865"/>
    <w:rsid w:val="004F5A3D"/>
    <w:rsid w:val="004F5B6B"/>
    <w:rsid w:val="004F60E0"/>
    <w:rsid w:val="004F627A"/>
    <w:rsid w:val="004F688F"/>
    <w:rsid w:val="004F696D"/>
    <w:rsid w:val="004F6B6D"/>
    <w:rsid w:val="004F6C35"/>
    <w:rsid w:val="004F6DE6"/>
    <w:rsid w:val="004F6E0A"/>
    <w:rsid w:val="004F6E23"/>
    <w:rsid w:val="004F6E5F"/>
    <w:rsid w:val="004F6ED4"/>
    <w:rsid w:val="004F728C"/>
    <w:rsid w:val="004F730D"/>
    <w:rsid w:val="004F735A"/>
    <w:rsid w:val="004F76ED"/>
    <w:rsid w:val="004F7736"/>
    <w:rsid w:val="004F77F8"/>
    <w:rsid w:val="004F7808"/>
    <w:rsid w:val="004F78E6"/>
    <w:rsid w:val="004F78E9"/>
    <w:rsid w:val="004F797D"/>
    <w:rsid w:val="004F7A51"/>
    <w:rsid w:val="004F7CF3"/>
    <w:rsid w:val="004F7DDC"/>
    <w:rsid w:val="004F7DDF"/>
    <w:rsid w:val="004F7F78"/>
    <w:rsid w:val="0050006C"/>
    <w:rsid w:val="00500264"/>
    <w:rsid w:val="00500479"/>
    <w:rsid w:val="005006C7"/>
    <w:rsid w:val="00500A3D"/>
    <w:rsid w:val="00500CB9"/>
    <w:rsid w:val="00500EF4"/>
    <w:rsid w:val="00500F0C"/>
    <w:rsid w:val="00500FA9"/>
    <w:rsid w:val="005011A3"/>
    <w:rsid w:val="00501235"/>
    <w:rsid w:val="005013C1"/>
    <w:rsid w:val="00501564"/>
    <w:rsid w:val="0050172A"/>
    <w:rsid w:val="0050196A"/>
    <w:rsid w:val="00501B97"/>
    <w:rsid w:val="00501CE8"/>
    <w:rsid w:val="00501FD5"/>
    <w:rsid w:val="0050206E"/>
    <w:rsid w:val="005020DD"/>
    <w:rsid w:val="0050224F"/>
    <w:rsid w:val="0050253A"/>
    <w:rsid w:val="005026DE"/>
    <w:rsid w:val="0050271B"/>
    <w:rsid w:val="005027B5"/>
    <w:rsid w:val="005029CA"/>
    <w:rsid w:val="00502B76"/>
    <w:rsid w:val="00502E7F"/>
    <w:rsid w:val="00502F23"/>
    <w:rsid w:val="00503416"/>
    <w:rsid w:val="005036A1"/>
    <w:rsid w:val="00503877"/>
    <w:rsid w:val="005038EE"/>
    <w:rsid w:val="00503A7A"/>
    <w:rsid w:val="00503BBD"/>
    <w:rsid w:val="00503C83"/>
    <w:rsid w:val="00503CF3"/>
    <w:rsid w:val="0050408F"/>
    <w:rsid w:val="00504164"/>
    <w:rsid w:val="005043EC"/>
    <w:rsid w:val="005044DF"/>
    <w:rsid w:val="0050489E"/>
    <w:rsid w:val="00504A8B"/>
    <w:rsid w:val="00504B5B"/>
    <w:rsid w:val="00504BB7"/>
    <w:rsid w:val="00504C02"/>
    <w:rsid w:val="00504C74"/>
    <w:rsid w:val="00504D94"/>
    <w:rsid w:val="00504F42"/>
    <w:rsid w:val="00504F5C"/>
    <w:rsid w:val="00504F7A"/>
    <w:rsid w:val="005050E7"/>
    <w:rsid w:val="005051C5"/>
    <w:rsid w:val="005053A5"/>
    <w:rsid w:val="005054ED"/>
    <w:rsid w:val="00505A0C"/>
    <w:rsid w:val="00505E24"/>
    <w:rsid w:val="00505E99"/>
    <w:rsid w:val="0050606A"/>
    <w:rsid w:val="0050628E"/>
    <w:rsid w:val="0050667C"/>
    <w:rsid w:val="005069BD"/>
    <w:rsid w:val="00506AE2"/>
    <w:rsid w:val="00506C94"/>
    <w:rsid w:val="00506CFF"/>
    <w:rsid w:val="00506D51"/>
    <w:rsid w:val="00506D85"/>
    <w:rsid w:val="00506D86"/>
    <w:rsid w:val="00506F19"/>
    <w:rsid w:val="0050714E"/>
    <w:rsid w:val="00507245"/>
    <w:rsid w:val="005072D8"/>
    <w:rsid w:val="00507688"/>
    <w:rsid w:val="0050787D"/>
    <w:rsid w:val="005078E4"/>
    <w:rsid w:val="00507A65"/>
    <w:rsid w:val="00507D52"/>
    <w:rsid w:val="00507EE4"/>
    <w:rsid w:val="00510054"/>
    <w:rsid w:val="00510079"/>
    <w:rsid w:val="005100D9"/>
    <w:rsid w:val="00510637"/>
    <w:rsid w:val="005107BA"/>
    <w:rsid w:val="00510850"/>
    <w:rsid w:val="0051094B"/>
    <w:rsid w:val="005109B8"/>
    <w:rsid w:val="00510AF1"/>
    <w:rsid w:val="00510BE9"/>
    <w:rsid w:val="00510EB7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FC"/>
    <w:rsid w:val="00511B5E"/>
    <w:rsid w:val="00511BFB"/>
    <w:rsid w:val="00511BFC"/>
    <w:rsid w:val="00511BFD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B5"/>
    <w:rsid w:val="00513A0C"/>
    <w:rsid w:val="00513B9F"/>
    <w:rsid w:val="00513E8C"/>
    <w:rsid w:val="00513EC9"/>
    <w:rsid w:val="0051411C"/>
    <w:rsid w:val="005141D3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24"/>
    <w:rsid w:val="005157F3"/>
    <w:rsid w:val="005158DB"/>
    <w:rsid w:val="00515A3E"/>
    <w:rsid w:val="00515B33"/>
    <w:rsid w:val="00515B7C"/>
    <w:rsid w:val="00515C0E"/>
    <w:rsid w:val="00515CC1"/>
    <w:rsid w:val="00516132"/>
    <w:rsid w:val="00516274"/>
    <w:rsid w:val="00516286"/>
    <w:rsid w:val="00516338"/>
    <w:rsid w:val="005163C9"/>
    <w:rsid w:val="00516762"/>
    <w:rsid w:val="00516ADA"/>
    <w:rsid w:val="00516B73"/>
    <w:rsid w:val="00516B91"/>
    <w:rsid w:val="00516CD9"/>
    <w:rsid w:val="00517100"/>
    <w:rsid w:val="005171D1"/>
    <w:rsid w:val="005173AB"/>
    <w:rsid w:val="005174EE"/>
    <w:rsid w:val="005175DA"/>
    <w:rsid w:val="00517C40"/>
    <w:rsid w:val="00517E5F"/>
    <w:rsid w:val="00520042"/>
    <w:rsid w:val="005200AE"/>
    <w:rsid w:val="00520239"/>
    <w:rsid w:val="005203BC"/>
    <w:rsid w:val="005203FC"/>
    <w:rsid w:val="005205AE"/>
    <w:rsid w:val="0052062F"/>
    <w:rsid w:val="00520B14"/>
    <w:rsid w:val="00520BC5"/>
    <w:rsid w:val="00520C78"/>
    <w:rsid w:val="00520E9F"/>
    <w:rsid w:val="005211A6"/>
    <w:rsid w:val="0052134F"/>
    <w:rsid w:val="005214F1"/>
    <w:rsid w:val="0052182B"/>
    <w:rsid w:val="00521933"/>
    <w:rsid w:val="00521A52"/>
    <w:rsid w:val="00521B79"/>
    <w:rsid w:val="00521C8A"/>
    <w:rsid w:val="00521DF5"/>
    <w:rsid w:val="00521E1E"/>
    <w:rsid w:val="005220FD"/>
    <w:rsid w:val="00522359"/>
    <w:rsid w:val="00522807"/>
    <w:rsid w:val="00522C5D"/>
    <w:rsid w:val="00522CD7"/>
    <w:rsid w:val="005232F4"/>
    <w:rsid w:val="00523320"/>
    <w:rsid w:val="0052360B"/>
    <w:rsid w:val="005236A6"/>
    <w:rsid w:val="00523820"/>
    <w:rsid w:val="0052395B"/>
    <w:rsid w:val="00523A6E"/>
    <w:rsid w:val="00523A81"/>
    <w:rsid w:val="00523B31"/>
    <w:rsid w:val="00523FD8"/>
    <w:rsid w:val="00524249"/>
    <w:rsid w:val="005247FD"/>
    <w:rsid w:val="0052495C"/>
    <w:rsid w:val="00524991"/>
    <w:rsid w:val="00524CB6"/>
    <w:rsid w:val="00524CC3"/>
    <w:rsid w:val="00524D73"/>
    <w:rsid w:val="00524E56"/>
    <w:rsid w:val="00524E9B"/>
    <w:rsid w:val="00524F9F"/>
    <w:rsid w:val="00525134"/>
    <w:rsid w:val="00525174"/>
    <w:rsid w:val="0052517B"/>
    <w:rsid w:val="005251EB"/>
    <w:rsid w:val="0052549D"/>
    <w:rsid w:val="0052561A"/>
    <w:rsid w:val="0052579D"/>
    <w:rsid w:val="005259A6"/>
    <w:rsid w:val="005259CA"/>
    <w:rsid w:val="00525B7C"/>
    <w:rsid w:val="00525C7D"/>
    <w:rsid w:val="00526035"/>
    <w:rsid w:val="00526089"/>
    <w:rsid w:val="0052610A"/>
    <w:rsid w:val="0052682C"/>
    <w:rsid w:val="00526D35"/>
    <w:rsid w:val="00526DF7"/>
    <w:rsid w:val="00526EE5"/>
    <w:rsid w:val="00527208"/>
    <w:rsid w:val="00527333"/>
    <w:rsid w:val="0052744F"/>
    <w:rsid w:val="00527506"/>
    <w:rsid w:val="0052764D"/>
    <w:rsid w:val="00527A45"/>
    <w:rsid w:val="00527B6B"/>
    <w:rsid w:val="00527B87"/>
    <w:rsid w:val="00527C63"/>
    <w:rsid w:val="00527C86"/>
    <w:rsid w:val="005300D8"/>
    <w:rsid w:val="005302D4"/>
    <w:rsid w:val="00530447"/>
    <w:rsid w:val="005304E3"/>
    <w:rsid w:val="0053052C"/>
    <w:rsid w:val="0053054D"/>
    <w:rsid w:val="005305C6"/>
    <w:rsid w:val="0053066E"/>
    <w:rsid w:val="0053083D"/>
    <w:rsid w:val="0053085A"/>
    <w:rsid w:val="005308AB"/>
    <w:rsid w:val="00530C97"/>
    <w:rsid w:val="005310EC"/>
    <w:rsid w:val="00531129"/>
    <w:rsid w:val="00531200"/>
    <w:rsid w:val="0053132A"/>
    <w:rsid w:val="00531385"/>
    <w:rsid w:val="005313F9"/>
    <w:rsid w:val="0053146C"/>
    <w:rsid w:val="005314E9"/>
    <w:rsid w:val="00531638"/>
    <w:rsid w:val="0053176B"/>
    <w:rsid w:val="005317C4"/>
    <w:rsid w:val="00531C66"/>
    <w:rsid w:val="00531F70"/>
    <w:rsid w:val="0053208B"/>
    <w:rsid w:val="0053212B"/>
    <w:rsid w:val="0053219E"/>
    <w:rsid w:val="0053253E"/>
    <w:rsid w:val="0053253F"/>
    <w:rsid w:val="0053256B"/>
    <w:rsid w:val="005325C9"/>
    <w:rsid w:val="00532616"/>
    <w:rsid w:val="00532626"/>
    <w:rsid w:val="0053298C"/>
    <w:rsid w:val="00532A20"/>
    <w:rsid w:val="00532B45"/>
    <w:rsid w:val="00532C31"/>
    <w:rsid w:val="00532DF4"/>
    <w:rsid w:val="00532E74"/>
    <w:rsid w:val="005330C1"/>
    <w:rsid w:val="005330C8"/>
    <w:rsid w:val="0053328B"/>
    <w:rsid w:val="005335E4"/>
    <w:rsid w:val="00533796"/>
    <w:rsid w:val="005337E0"/>
    <w:rsid w:val="00533ACC"/>
    <w:rsid w:val="00533AE4"/>
    <w:rsid w:val="00533D9A"/>
    <w:rsid w:val="00533DA7"/>
    <w:rsid w:val="00534108"/>
    <w:rsid w:val="00534200"/>
    <w:rsid w:val="00534496"/>
    <w:rsid w:val="00534C48"/>
    <w:rsid w:val="00534C7A"/>
    <w:rsid w:val="00535049"/>
    <w:rsid w:val="0053526D"/>
    <w:rsid w:val="00535404"/>
    <w:rsid w:val="005355AC"/>
    <w:rsid w:val="005356E4"/>
    <w:rsid w:val="005358FC"/>
    <w:rsid w:val="00535AEB"/>
    <w:rsid w:val="00535B02"/>
    <w:rsid w:val="00535CBA"/>
    <w:rsid w:val="00535CE6"/>
    <w:rsid w:val="00535DBD"/>
    <w:rsid w:val="005360EE"/>
    <w:rsid w:val="00536403"/>
    <w:rsid w:val="00536509"/>
    <w:rsid w:val="005367D6"/>
    <w:rsid w:val="00536912"/>
    <w:rsid w:val="0053691C"/>
    <w:rsid w:val="00536E26"/>
    <w:rsid w:val="00537798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401A3"/>
    <w:rsid w:val="0054047B"/>
    <w:rsid w:val="0054059B"/>
    <w:rsid w:val="0054080D"/>
    <w:rsid w:val="00540868"/>
    <w:rsid w:val="00540895"/>
    <w:rsid w:val="00540A05"/>
    <w:rsid w:val="00540AB3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74F"/>
    <w:rsid w:val="00541981"/>
    <w:rsid w:val="00541ACF"/>
    <w:rsid w:val="00541B16"/>
    <w:rsid w:val="00542050"/>
    <w:rsid w:val="005421F2"/>
    <w:rsid w:val="0054222C"/>
    <w:rsid w:val="00542419"/>
    <w:rsid w:val="0054253A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535"/>
    <w:rsid w:val="0054371F"/>
    <w:rsid w:val="0054384C"/>
    <w:rsid w:val="0054389D"/>
    <w:rsid w:val="005439F7"/>
    <w:rsid w:val="00543BF4"/>
    <w:rsid w:val="00543E2D"/>
    <w:rsid w:val="00543F84"/>
    <w:rsid w:val="0054400D"/>
    <w:rsid w:val="005443E5"/>
    <w:rsid w:val="00544504"/>
    <w:rsid w:val="005445C7"/>
    <w:rsid w:val="005448D2"/>
    <w:rsid w:val="00544F91"/>
    <w:rsid w:val="00545028"/>
    <w:rsid w:val="0054517F"/>
    <w:rsid w:val="0054538C"/>
    <w:rsid w:val="0054587D"/>
    <w:rsid w:val="0054596D"/>
    <w:rsid w:val="00545AC7"/>
    <w:rsid w:val="00545C7D"/>
    <w:rsid w:val="00545D04"/>
    <w:rsid w:val="00545E69"/>
    <w:rsid w:val="00545F3D"/>
    <w:rsid w:val="005460A7"/>
    <w:rsid w:val="005463D2"/>
    <w:rsid w:val="0054657D"/>
    <w:rsid w:val="005466F0"/>
    <w:rsid w:val="00546AF9"/>
    <w:rsid w:val="00546C20"/>
    <w:rsid w:val="00546EA9"/>
    <w:rsid w:val="00546FE7"/>
    <w:rsid w:val="005474CF"/>
    <w:rsid w:val="0054752D"/>
    <w:rsid w:val="005475E9"/>
    <w:rsid w:val="005478A6"/>
    <w:rsid w:val="005478C9"/>
    <w:rsid w:val="00547A1D"/>
    <w:rsid w:val="00547A6E"/>
    <w:rsid w:val="00547ACA"/>
    <w:rsid w:val="00547D93"/>
    <w:rsid w:val="00547EA1"/>
    <w:rsid w:val="00547FB6"/>
    <w:rsid w:val="0055014A"/>
    <w:rsid w:val="00550264"/>
    <w:rsid w:val="005505CB"/>
    <w:rsid w:val="00550673"/>
    <w:rsid w:val="0055070F"/>
    <w:rsid w:val="00550772"/>
    <w:rsid w:val="005508A4"/>
    <w:rsid w:val="00550BA9"/>
    <w:rsid w:val="00550CC7"/>
    <w:rsid w:val="00550D4F"/>
    <w:rsid w:val="00550EEF"/>
    <w:rsid w:val="00550F2D"/>
    <w:rsid w:val="00551021"/>
    <w:rsid w:val="005510A3"/>
    <w:rsid w:val="00551128"/>
    <w:rsid w:val="00551183"/>
    <w:rsid w:val="005511D4"/>
    <w:rsid w:val="00551378"/>
    <w:rsid w:val="005515D3"/>
    <w:rsid w:val="00551A61"/>
    <w:rsid w:val="00551CD1"/>
    <w:rsid w:val="00551DD8"/>
    <w:rsid w:val="00551F37"/>
    <w:rsid w:val="005521D6"/>
    <w:rsid w:val="0055222E"/>
    <w:rsid w:val="0055223F"/>
    <w:rsid w:val="00552340"/>
    <w:rsid w:val="0055236A"/>
    <w:rsid w:val="00552639"/>
    <w:rsid w:val="005528DF"/>
    <w:rsid w:val="00552AFC"/>
    <w:rsid w:val="00552B0D"/>
    <w:rsid w:val="00552B13"/>
    <w:rsid w:val="00552C6E"/>
    <w:rsid w:val="00553039"/>
    <w:rsid w:val="00553203"/>
    <w:rsid w:val="005533CA"/>
    <w:rsid w:val="0055374C"/>
    <w:rsid w:val="00553B61"/>
    <w:rsid w:val="00553B89"/>
    <w:rsid w:val="00553D1A"/>
    <w:rsid w:val="00553EAE"/>
    <w:rsid w:val="00553F29"/>
    <w:rsid w:val="00553F8C"/>
    <w:rsid w:val="00554061"/>
    <w:rsid w:val="005541F1"/>
    <w:rsid w:val="0055427D"/>
    <w:rsid w:val="005543EC"/>
    <w:rsid w:val="0055464B"/>
    <w:rsid w:val="00554C8C"/>
    <w:rsid w:val="00554DF1"/>
    <w:rsid w:val="005550F3"/>
    <w:rsid w:val="00555229"/>
    <w:rsid w:val="00555791"/>
    <w:rsid w:val="0055579C"/>
    <w:rsid w:val="00555B4B"/>
    <w:rsid w:val="00555D73"/>
    <w:rsid w:val="00555ED5"/>
    <w:rsid w:val="005560C1"/>
    <w:rsid w:val="005563BA"/>
    <w:rsid w:val="005564B6"/>
    <w:rsid w:val="0055685D"/>
    <w:rsid w:val="0055689A"/>
    <w:rsid w:val="0055691A"/>
    <w:rsid w:val="00556C91"/>
    <w:rsid w:val="00556DF7"/>
    <w:rsid w:val="00556F4C"/>
    <w:rsid w:val="005575A1"/>
    <w:rsid w:val="005575E4"/>
    <w:rsid w:val="00557C93"/>
    <w:rsid w:val="00557E06"/>
    <w:rsid w:val="00560059"/>
    <w:rsid w:val="00560162"/>
    <w:rsid w:val="005602D8"/>
    <w:rsid w:val="00560465"/>
    <w:rsid w:val="005604D4"/>
    <w:rsid w:val="00560502"/>
    <w:rsid w:val="00560631"/>
    <w:rsid w:val="0056078D"/>
    <w:rsid w:val="005607B1"/>
    <w:rsid w:val="00560943"/>
    <w:rsid w:val="00560D1F"/>
    <w:rsid w:val="005610A1"/>
    <w:rsid w:val="00561165"/>
    <w:rsid w:val="005613B4"/>
    <w:rsid w:val="00561674"/>
    <w:rsid w:val="005616EB"/>
    <w:rsid w:val="00561BC0"/>
    <w:rsid w:val="00561BF6"/>
    <w:rsid w:val="00561C73"/>
    <w:rsid w:val="00562642"/>
    <w:rsid w:val="00562672"/>
    <w:rsid w:val="005626CF"/>
    <w:rsid w:val="00562715"/>
    <w:rsid w:val="00562729"/>
    <w:rsid w:val="00562AD3"/>
    <w:rsid w:val="00562AE9"/>
    <w:rsid w:val="00562E0A"/>
    <w:rsid w:val="00562FC2"/>
    <w:rsid w:val="005630AC"/>
    <w:rsid w:val="0056322E"/>
    <w:rsid w:val="00563312"/>
    <w:rsid w:val="005634CF"/>
    <w:rsid w:val="00563581"/>
    <w:rsid w:val="005635F7"/>
    <w:rsid w:val="005638F2"/>
    <w:rsid w:val="00563935"/>
    <w:rsid w:val="005639B4"/>
    <w:rsid w:val="00563AE3"/>
    <w:rsid w:val="00563B49"/>
    <w:rsid w:val="00563B88"/>
    <w:rsid w:val="00563F95"/>
    <w:rsid w:val="00563FE4"/>
    <w:rsid w:val="00564210"/>
    <w:rsid w:val="005643F6"/>
    <w:rsid w:val="0056456C"/>
    <w:rsid w:val="0056489B"/>
    <w:rsid w:val="00564B58"/>
    <w:rsid w:val="00564BBC"/>
    <w:rsid w:val="00564C50"/>
    <w:rsid w:val="00564F26"/>
    <w:rsid w:val="00564F48"/>
    <w:rsid w:val="00564FC5"/>
    <w:rsid w:val="00564FF4"/>
    <w:rsid w:val="00565008"/>
    <w:rsid w:val="00565010"/>
    <w:rsid w:val="00565130"/>
    <w:rsid w:val="0056514F"/>
    <w:rsid w:val="005651F4"/>
    <w:rsid w:val="005652D2"/>
    <w:rsid w:val="005658A0"/>
    <w:rsid w:val="0056590C"/>
    <w:rsid w:val="00565B03"/>
    <w:rsid w:val="00565D63"/>
    <w:rsid w:val="00565E0A"/>
    <w:rsid w:val="005660DE"/>
    <w:rsid w:val="00566403"/>
    <w:rsid w:val="00566BFC"/>
    <w:rsid w:val="00566C53"/>
    <w:rsid w:val="005670F8"/>
    <w:rsid w:val="005672DA"/>
    <w:rsid w:val="00567935"/>
    <w:rsid w:val="00567950"/>
    <w:rsid w:val="00567A25"/>
    <w:rsid w:val="00567B72"/>
    <w:rsid w:val="00567D6C"/>
    <w:rsid w:val="00567E47"/>
    <w:rsid w:val="005700C4"/>
    <w:rsid w:val="0057012A"/>
    <w:rsid w:val="005702F5"/>
    <w:rsid w:val="00570600"/>
    <w:rsid w:val="005706FE"/>
    <w:rsid w:val="00570739"/>
    <w:rsid w:val="0057083E"/>
    <w:rsid w:val="00570890"/>
    <w:rsid w:val="005709D8"/>
    <w:rsid w:val="00570C93"/>
    <w:rsid w:val="00570D4E"/>
    <w:rsid w:val="00570F2A"/>
    <w:rsid w:val="00570FF8"/>
    <w:rsid w:val="0057137E"/>
    <w:rsid w:val="005714FC"/>
    <w:rsid w:val="0057161B"/>
    <w:rsid w:val="0057171D"/>
    <w:rsid w:val="005719A0"/>
    <w:rsid w:val="00571B31"/>
    <w:rsid w:val="00571B86"/>
    <w:rsid w:val="00571BED"/>
    <w:rsid w:val="00571C36"/>
    <w:rsid w:val="00571D22"/>
    <w:rsid w:val="005720A2"/>
    <w:rsid w:val="00572117"/>
    <w:rsid w:val="0057213F"/>
    <w:rsid w:val="005723A3"/>
    <w:rsid w:val="005723F5"/>
    <w:rsid w:val="0057279F"/>
    <w:rsid w:val="00572873"/>
    <w:rsid w:val="00572BA2"/>
    <w:rsid w:val="00572CE4"/>
    <w:rsid w:val="00572E1E"/>
    <w:rsid w:val="00572EAB"/>
    <w:rsid w:val="00573127"/>
    <w:rsid w:val="005733B0"/>
    <w:rsid w:val="005736A1"/>
    <w:rsid w:val="00573B5D"/>
    <w:rsid w:val="00573C87"/>
    <w:rsid w:val="00573C9C"/>
    <w:rsid w:val="00573F1D"/>
    <w:rsid w:val="0057419F"/>
    <w:rsid w:val="00574213"/>
    <w:rsid w:val="00574278"/>
    <w:rsid w:val="005742AB"/>
    <w:rsid w:val="00574417"/>
    <w:rsid w:val="00574475"/>
    <w:rsid w:val="00574611"/>
    <w:rsid w:val="00574644"/>
    <w:rsid w:val="0057479A"/>
    <w:rsid w:val="005748E9"/>
    <w:rsid w:val="00574BE8"/>
    <w:rsid w:val="00574F48"/>
    <w:rsid w:val="00574F64"/>
    <w:rsid w:val="00575039"/>
    <w:rsid w:val="00575135"/>
    <w:rsid w:val="00575241"/>
    <w:rsid w:val="00575381"/>
    <w:rsid w:val="005753C0"/>
    <w:rsid w:val="00575402"/>
    <w:rsid w:val="005754FE"/>
    <w:rsid w:val="005756D8"/>
    <w:rsid w:val="00575A14"/>
    <w:rsid w:val="00575A62"/>
    <w:rsid w:val="00575BE4"/>
    <w:rsid w:val="00575E74"/>
    <w:rsid w:val="00575F94"/>
    <w:rsid w:val="005762D0"/>
    <w:rsid w:val="0057663C"/>
    <w:rsid w:val="0057669C"/>
    <w:rsid w:val="005767E5"/>
    <w:rsid w:val="00576822"/>
    <w:rsid w:val="0057685E"/>
    <w:rsid w:val="00576AAA"/>
    <w:rsid w:val="00576B41"/>
    <w:rsid w:val="00576C1F"/>
    <w:rsid w:val="00576DFE"/>
    <w:rsid w:val="00576EB1"/>
    <w:rsid w:val="00577136"/>
    <w:rsid w:val="0057730C"/>
    <w:rsid w:val="00577376"/>
    <w:rsid w:val="005773EB"/>
    <w:rsid w:val="0057741C"/>
    <w:rsid w:val="005774A9"/>
    <w:rsid w:val="005775AF"/>
    <w:rsid w:val="0057774D"/>
    <w:rsid w:val="00577AD7"/>
    <w:rsid w:val="00577AFB"/>
    <w:rsid w:val="00577B3C"/>
    <w:rsid w:val="00577B93"/>
    <w:rsid w:val="00577C76"/>
    <w:rsid w:val="00577E79"/>
    <w:rsid w:val="00577E99"/>
    <w:rsid w:val="00580143"/>
    <w:rsid w:val="005809E5"/>
    <w:rsid w:val="00580A66"/>
    <w:rsid w:val="00580C41"/>
    <w:rsid w:val="00580C59"/>
    <w:rsid w:val="00580D99"/>
    <w:rsid w:val="00581203"/>
    <w:rsid w:val="005813E6"/>
    <w:rsid w:val="00581800"/>
    <w:rsid w:val="00581A64"/>
    <w:rsid w:val="0058202C"/>
    <w:rsid w:val="00582148"/>
    <w:rsid w:val="005821ED"/>
    <w:rsid w:val="00582845"/>
    <w:rsid w:val="0058286D"/>
    <w:rsid w:val="00582A5E"/>
    <w:rsid w:val="00582AF2"/>
    <w:rsid w:val="00582B90"/>
    <w:rsid w:val="00582C5A"/>
    <w:rsid w:val="00582FE7"/>
    <w:rsid w:val="0058309E"/>
    <w:rsid w:val="0058343F"/>
    <w:rsid w:val="005834CD"/>
    <w:rsid w:val="00583665"/>
    <w:rsid w:val="0058387D"/>
    <w:rsid w:val="005838AF"/>
    <w:rsid w:val="00583CF9"/>
    <w:rsid w:val="00583EB2"/>
    <w:rsid w:val="00583FAE"/>
    <w:rsid w:val="005840A0"/>
    <w:rsid w:val="005842D3"/>
    <w:rsid w:val="0058440C"/>
    <w:rsid w:val="005844A9"/>
    <w:rsid w:val="00584508"/>
    <w:rsid w:val="0058468D"/>
    <w:rsid w:val="005846E9"/>
    <w:rsid w:val="005846FD"/>
    <w:rsid w:val="00584D8B"/>
    <w:rsid w:val="00584E2E"/>
    <w:rsid w:val="0058529E"/>
    <w:rsid w:val="0058532E"/>
    <w:rsid w:val="005858D5"/>
    <w:rsid w:val="005858EB"/>
    <w:rsid w:val="00585EC4"/>
    <w:rsid w:val="00585F11"/>
    <w:rsid w:val="00586464"/>
    <w:rsid w:val="0058659D"/>
    <w:rsid w:val="0058677E"/>
    <w:rsid w:val="005867B8"/>
    <w:rsid w:val="005867C0"/>
    <w:rsid w:val="005867EC"/>
    <w:rsid w:val="005869E6"/>
    <w:rsid w:val="00586A31"/>
    <w:rsid w:val="00586B51"/>
    <w:rsid w:val="00586B57"/>
    <w:rsid w:val="00586F78"/>
    <w:rsid w:val="00587067"/>
    <w:rsid w:val="005870E3"/>
    <w:rsid w:val="0058759C"/>
    <w:rsid w:val="0058776C"/>
    <w:rsid w:val="0058778E"/>
    <w:rsid w:val="005877B7"/>
    <w:rsid w:val="005878A1"/>
    <w:rsid w:val="005878AA"/>
    <w:rsid w:val="00587A16"/>
    <w:rsid w:val="00587D8C"/>
    <w:rsid w:val="00587E48"/>
    <w:rsid w:val="00587FBB"/>
    <w:rsid w:val="00590187"/>
    <w:rsid w:val="00590192"/>
    <w:rsid w:val="0059024E"/>
    <w:rsid w:val="00590275"/>
    <w:rsid w:val="0059037C"/>
    <w:rsid w:val="00590663"/>
    <w:rsid w:val="005908FB"/>
    <w:rsid w:val="00590939"/>
    <w:rsid w:val="00590A00"/>
    <w:rsid w:val="00590AEA"/>
    <w:rsid w:val="00590BF8"/>
    <w:rsid w:val="00590D21"/>
    <w:rsid w:val="00590DBB"/>
    <w:rsid w:val="00591146"/>
    <w:rsid w:val="005911B2"/>
    <w:rsid w:val="005913F6"/>
    <w:rsid w:val="005915AC"/>
    <w:rsid w:val="00591958"/>
    <w:rsid w:val="00591D9B"/>
    <w:rsid w:val="00591E19"/>
    <w:rsid w:val="00591E97"/>
    <w:rsid w:val="00591FF7"/>
    <w:rsid w:val="00592214"/>
    <w:rsid w:val="0059230B"/>
    <w:rsid w:val="00592742"/>
    <w:rsid w:val="00592A43"/>
    <w:rsid w:val="00592D1C"/>
    <w:rsid w:val="0059334C"/>
    <w:rsid w:val="005938CA"/>
    <w:rsid w:val="00593ABD"/>
    <w:rsid w:val="00593AF3"/>
    <w:rsid w:val="00593B4A"/>
    <w:rsid w:val="00593D03"/>
    <w:rsid w:val="00593F0E"/>
    <w:rsid w:val="0059462B"/>
    <w:rsid w:val="00594793"/>
    <w:rsid w:val="0059491B"/>
    <w:rsid w:val="00594EC5"/>
    <w:rsid w:val="005951CD"/>
    <w:rsid w:val="00595205"/>
    <w:rsid w:val="00595487"/>
    <w:rsid w:val="0059556A"/>
    <w:rsid w:val="00595766"/>
    <w:rsid w:val="005958D2"/>
    <w:rsid w:val="005958F2"/>
    <w:rsid w:val="00595ABC"/>
    <w:rsid w:val="00595B71"/>
    <w:rsid w:val="00595EA9"/>
    <w:rsid w:val="00595EEE"/>
    <w:rsid w:val="00596256"/>
    <w:rsid w:val="00596431"/>
    <w:rsid w:val="005964A7"/>
    <w:rsid w:val="005964BC"/>
    <w:rsid w:val="0059687A"/>
    <w:rsid w:val="005968B6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2F0"/>
    <w:rsid w:val="00597385"/>
    <w:rsid w:val="005974F0"/>
    <w:rsid w:val="005975A8"/>
    <w:rsid w:val="00597996"/>
    <w:rsid w:val="005979F8"/>
    <w:rsid w:val="00597B1B"/>
    <w:rsid w:val="00597B1E"/>
    <w:rsid w:val="00597B2C"/>
    <w:rsid w:val="00597C7A"/>
    <w:rsid w:val="00597F2C"/>
    <w:rsid w:val="00597F53"/>
    <w:rsid w:val="005A0002"/>
    <w:rsid w:val="005A00DF"/>
    <w:rsid w:val="005A02CE"/>
    <w:rsid w:val="005A0444"/>
    <w:rsid w:val="005A0528"/>
    <w:rsid w:val="005A05FE"/>
    <w:rsid w:val="005A0C67"/>
    <w:rsid w:val="005A0D28"/>
    <w:rsid w:val="005A0E12"/>
    <w:rsid w:val="005A0F65"/>
    <w:rsid w:val="005A121B"/>
    <w:rsid w:val="005A1437"/>
    <w:rsid w:val="005A14F6"/>
    <w:rsid w:val="005A1764"/>
    <w:rsid w:val="005A1797"/>
    <w:rsid w:val="005A17E6"/>
    <w:rsid w:val="005A18C6"/>
    <w:rsid w:val="005A198D"/>
    <w:rsid w:val="005A1E33"/>
    <w:rsid w:val="005A208F"/>
    <w:rsid w:val="005A20C5"/>
    <w:rsid w:val="005A20EB"/>
    <w:rsid w:val="005A2373"/>
    <w:rsid w:val="005A25CB"/>
    <w:rsid w:val="005A2709"/>
    <w:rsid w:val="005A2792"/>
    <w:rsid w:val="005A28D8"/>
    <w:rsid w:val="005A28DF"/>
    <w:rsid w:val="005A2C68"/>
    <w:rsid w:val="005A2C97"/>
    <w:rsid w:val="005A2E7C"/>
    <w:rsid w:val="005A3080"/>
    <w:rsid w:val="005A30FA"/>
    <w:rsid w:val="005A3153"/>
    <w:rsid w:val="005A3212"/>
    <w:rsid w:val="005A325F"/>
    <w:rsid w:val="005A3464"/>
    <w:rsid w:val="005A356F"/>
    <w:rsid w:val="005A35A4"/>
    <w:rsid w:val="005A364F"/>
    <w:rsid w:val="005A3A43"/>
    <w:rsid w:val="005A3B66"/>
    <w:rsid w:val="005A3F40"/>
    <w:rsid w:val="005A3F43"/>
    <w:rsid w:val="005A408E"/>
    <w:rsid w:val="005A40AE"/>
    <w:rsid w:val="005A464F"/>
    <w:rsid w:val="005A46BB"/>
    <w:rsid w:val="005A46D6"/>
    <w:rsid w:val="005A4B77"/>
    <w:rsid w:val="005A4F53"/>
    <w:rsid w:val="005A505A"/>
    <w:rsid w:val="005A52C8"/>
    <w:rsid w:val="005A52D5"/>
    <w:rsid w:val="005A53B3"/>
    <w:rsid w:val="005A5520"/>
    <w:rsid w:val="005A572D"/>
    <w:rsid w:val="005A580A"/>
    <w:rsid w:val="005A58D7"/>
    <w:rsid w:val="005A5AAF"/>
    <w:rsid w:val="005A5BB8"/>
    <w:rsid w:val="005A5D00"/>
    <w:rsid w:val="005A5E1B"/>
    <w:rsid w:val="005A5EF1"/>
    <w:rsid w:val="005A66D0"/>
    <w:rsid w:val="005A6B62"/>
    <w:rsid w:val="005A6C64"/>
    <w:rsid w:val="005A6DB7"/>
    <w:rsid w:val="005A6FF9"/>
    <w:rsid w:val="005A710E"/>
    <w:rsid w:val="005A7188"/>
    <w:rsid w:val="005A759C"/>
    <w:rsid w:val="005A75A6"/>
    <w:rsid w:val="005A75B1"/>
    <w:rsid w:val="005A7949"/>
    <w:rsid w:val="005B00C3"/>
    <w:rsid w:val="005B0227"/>
    <w:rsid w:val="005B0462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7B5"/>
    <w:rsid w:val="005B1D9D"/>
    <w:rsid w:val="005B1DC7"/>
    <w:rsid w:val="005B1F53"/>
    <w:rsid w:val="005B205B"/>
    <w:rsid w:val="005B2071"/>
    <w:rsid w:val="005B20A5"/>
    <w:rsid w:val="005B2147"/>
    <w:rsid w:val="005B214D"/>
    <w:rsid w:val="005B2375"/>
    <w:rsid w:val="005B2461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852"/>
    <w:rsid w:val="005B3A94"/>
    <w:rsid w:val="005B3BFC"/>
    <w:rsid w:val="005B3C40"/>
    <w:rsid w:val="005B3D17"/>
    <w:rsid w:val="005B3E12"/>
    <w:rsid w:val="005B413F"/>
    <w:rsid w:val="005B4219"/>
    <w:rsid w:val="005B425F"/>
    <w:rsid w:val="005B4286"/>
    <w:rsid w:val="005B4502"/>
    <w:rsid w:val="005B45C5"/>
    <w:rsid w:val="005B46A4"/>
    <w:rsid w:val="005B46D1"/>
    <w:rsid w:val="005B4D4A"/>
    <w:rsid w:val="005B4EBD"/>
    <w:rsid w:val="005B5052"/>
    <w:rsid w:val="005B50DC"/>
    <w:rsid w:val="005B50FC"/>
    <w:rsid w:val="005B52F9"/>
    <w:rsid w:val="005B55BD"/>
    <w:rsid w:val="005B5606"/>
    <w:rsid w:val="005B585E"/>
    <w:rsid w:val="005B5985"/>
    <w:rsid w:val="005B5C1F"/>
    <w:rsid w:val="005B5D85"/>
    <w:rsid w:val="005B5E51"/>
    <w:rsid w:val="005B5EBB"/>
    <w:rsid w:val="005B5F74"/>
    <w:rsid w:val="005B61A8"/>
    <w:rsid w:val="005B638C"/>
    <w:rsid w:val="005B673D"/>
    <w:rsid w:val="005B67C5"/>
    <w:rsid w:val="005B69C7"/>
    <w:rsid w:val="005B6CEF"/>
    <w:rsid w:val="005B6E02"/>
    <w:rsid w:val="005B6F5D"/>
    <w:rsid w:val="005B703B"/>
    <w:rsid w:val="005B711A"/>
    <w:rsid w:val="005B714B"/>
    <w:rsid w:val="005B71F2"/>
    <w:rsid w:val="005B7283"/>
    <w:rsid w:val="005B7587"/>
    <w:rsid w:val="005B77F7"/>
    <w:rsid w:val="005B7A69"/>
    <w:rsid w:val="005B7BC0"/>
    <w:rsid w:val="005C00A6"/>
    <w:rsid w:val="005C0239"/>
    <w:rsid w:val="005C0277"/>
    <w:rsid w:val="005C036D"/>
    <w:rsid w:val="005C0504"/>
    <w:rsid w:val="005C0673"/>
    <w:rsid w:val="005C0688"/>
    <w:rsid w:val="005C0874"/>
    <w:rsid w:val="005C094D"/>
    <w:rsid w:val="005C0A04"/>
    <w:rsid w:val="005C0AC0"/>
    <w:rsid w:val="005C0B5E"/>
    <w:rsid w:val="005C0BB3"/>
    <w:rsid w:val="005C0CDA"/>
    <w:rsid w:val="005C0E42"/>
    <w:rsid w:val="005C11B5"/>
    <w:rsid w:val="005C11E2"/>
    <w:rsid w:val="005C1221"/>
    <w:rsid w:val="005C123A"/>
    <w:rsid w:val="005C14F9"/>
    <w:rsid w:val="005C15FE"/>
    <w:rsid w:val="005C16E9"/>
    <w:rsid w:val="005C16EE"/>
    <w:rsid w:val="005C175E"/>
    <w:rsid w:val="005C185B"/>
    <w:rsid w:val="005C19C6"/>
    <w:rsid w:val="005C1A00"/>
    <w:rsid w:val="005C1CC1"/>
    <w:rsid w:val="005C1CC2"/>
    <w:rsid w:val="005C1E93"/>
    <w:rsid w:val="005C2288"/>
    <w:rsid w:val="005C22BC"/>
    <w:rsid w:val="005C2427"/>
    <w:rsid w:val="005C2437"/>
    <w:rsid w:val="005C24D7"/>
    <w:rsid w:val="005C2527"/>
    <w:rsid w:val="005C2704"/>
    <w:rsid w:val="005C277D"/>
    <w:rsid w:val="005C2958"/>
    <w:rsid w:val="005C2B66"/>
    <w:rsid w:val="005C2EFC"/>
    <w:rsid w:val="005C2F7E"/>
    <w:rsid w:val="005C301E"/>
    <w:rsid w:val="005C3258"/>
    <w:rsid w:val="005C3298"/>
    <w:rsid w:val="005C3306"/>
    <w:rsid w:val="005C33A5"/>
    <w:rsid w:val="005C347C"/>
    <w:rsid w:val="005C351E"/>
    <w:rsid w:val="005C3830"/>
    <w:rsid w:val="005C3B79"/>
    <w:rsid w:val="005C3B9D"/>
    <w:rsid w:val="005C3BCF"/>
    <w:rsid w:val="005C4060"/>
    <w:rsid w:val="005C40B1"/>
    <w:rsid w:val="005C4256"/>
    <w:rsid w:val="005C42D4"/>
    <w:rsid w:val="005C435D"/>
    <w:rsid w:val="005C4428"/>
    <w:rsid w:val="005C44A8"/>
    <w:rsid w:val="005C44E0"/>
    <w:rsid w:val="005C485D"/>
    <w:rsid w:val="005C49A6"/>
    <w:rsid w:val="005C4A6D"/>
    <w:rsid w:val="005C4E8B"/>
    <w:rsid w:val="005C4EA9"/>
    <w:rsid w:val="005C4FA3"/>
    <w:rsid w:val="005C513D"/>
    <w:rsid w:val="005C537B"/>
    <w:rsid w:val="005C5500"/>
    <w:rsid w:val="005C5A2B"/>
    <w:rsid w:val="005C5A30"/>
    <w:rsid w:val="005C5BA7"/>
    <w:rsid w:val="005C6007"/>
    <w:rsid w:val="005C6026"/>
    <w:rsid w:val="005C60F9"/>
    <w:rsid w:val="005C6112"/>
    <w:rsid w:val="005C6311"/>
    <w:rsid w:val="005C6347"/>
    <w:rsid w:val="005C64C5"/>
    <w:rsid w:val="005C65C0"/>
    <w:rsid w:val="005C65DE"/>
    <w:rsid w:val="005C661D"/>
    <w:rsid w:val="005C66AD"/>
    <w:rsid w:val="005C68A9"/>
    <w:rsid w:val="005C69EF"/>
    <w:rsid w:val="005C6CA0"/>
    <w:rsid w:val="005C6D24"/>
    <w:rsid w:val="005C6E96"/>
    <w:rsid w:val="005C6FF8"/>
    <w:rsid w:val="005C71A4"/>
    <w:rsid w:val="005C732E"/>
    <w:rsid w:val="005C74DF"/>
    <w:rsid w:val="005C754F"/>
    <w:rsid w:val="005C786D"/>
    <w:rsid w:val="005C79CC"/>
    <w:rsid w:val="005C7B2E"/>
    <w:rsid w:val="005C7F86"/>
    <w:rsid w:val="005D000C"/>
    <w:rsid w:val="005D0119"/>
    <w:rsid w:val="005D0357"/>
    <w:rsid w:val="005D03F7"/>
    <w:rsid w:val="005D05A5"/>
    <w:rsid w:val="005D05E1"/>
    <w:rsid w:val="005D0677"/>
    <w:rsid w:val="005D06F3"/>
    <w:rsid w:val="005D0713"/>
    <w:rsid w:val="005D0767"/>
    <w:rsid w:val="005D0773"/>
    <w:rsid w:val="005D09E1"/>
    <w:rsid w:val="005D0A3A"/>
    <w:rsid w:val="005D0A9F"/>
    <w:rsid w:val="005D10E1"/>
    <w:rsid w:val="005D1260"/>
    <w:rsid w:val="005D1409"/>
    <w:rsid w:val="005D142A"/>
    <w:rsid w:val="005D1848"/>
    <w:rsid w:val="005D199D"/>
    <w:rsid w:val="005D1A5D"/>
    <w:rsid w:val="005D1A6C"/>
    <w:rsid w:val="005D1C49"/>
    <w:rsid w:val="005D1D67"/>
    <w:rsid w:val="005D1F13"/>
    <w:rsid w:val="005D2008"/>
    <w:rsid w:val="005D207F"/>
    <w:rsid w:val="005D20ED"/>
    <w:rsid w:val="005D233A"/>
    <w:rsid w:val="005D2424"/>
    <w:rsid w:val="005D245A"/>
    <w:rsid w:val="005D2620"/>
    <w:rsid w:val="005D2748"/>
    <w:rsid w:val="005D2798"/>
    <w:rsid w:val="005D2931"/>
    <w:rsid w:val="005D2CF3"/>
    <w:rsid w:val="005D2D9F"/>
    <w:rsid w:val="005D2DF4"/>
    <w:rsid w:val="005D2E2B"/>
    <w:rsid w:val="005D2E35"/>
    <w:rsid w:val="005D3058"/>
    <w:rsid w:val="005D3286"/>
    <w:rsid w:val="005D3362"/>
    <w:rsid w:val="005D3578"/>
    <w:rsid w:val="005D36CF"/>
    <w:rsid w:val="005D39F1"/>
    <w:rsid w:val="005D3A21"/>
    <w:rsid w:val="005D3C8E"/>
    <w:rsid w:val="005D3F6F"/>
    <w:rsid w:val="005D407D"/>
    <w:rsid w:val="005D421E"/>
    <w:rsid w:val="005D43B0"/>
    <w:rsid w:val="005D4433"/>
    <w:rsid w:val="005D465D"/>
    <w:rsid w:val="005D4711"/>
    <w:rsid w:val="005D486D"/>
    <w:rsid w:val="005D4B71"/>
    <w:rsid w:val="005D4D5A"/>
    <w:rsid w:val="005D4E43"/>
    <w:rsid w:val="005D4FFF"/>
    <w:rsid w:val="005D506E"/>
    <w:rsid w:val="005D5573"/>
    <w:rsid w:val="005D55BC"/>
    <w:rsid w:val="005D598B"/>
    <w:rsid w:val="005D5AD8"/>
    <w:rsid w:val="005D5FD6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7291"/>
    <w:rsid w:val="005D729A"/>
    <w:rsid w:val="005D729E"/>
    <w:rsid w:val="005D75E5"/>
    <w:rsid w:val="005D7738"/>
    <w:rsid w:val="005D78AE"/>
    <w:rsid w:val="005D7DA8"/>
    <w:rsid w:val="005D7FA9"/>
    <w:rsid w:val="005D7FEB"/>
    <w:rsid w:val="005E0157"/>
    <w:rsid w:val="005E0158"/>
    <w:rsid w:val="005E01C7"/>
    <w:rsid w:val="005E0367"/>
    <w:rsid w:val="005E0498"/>
    <w:rsid w:val="005E050B"/>
    <w:rsid w:val="005E070D"/>
    <w:rsid w:val="005E0805"/>
    <w:rsid w:val="005E0B75"/>
    <w:rsid w:val="005E0C3C"/>
    <w:rsid w:val="005E0DAC"/>
    <w:rsid w:val="005E0DB9"/>
    <w:rsid w:val="005E0F31"/>
    <w:rsid w:val="005E10BC"/>
    <w:rsid w:val="005E12AF"/>
    <w:rsid w:val="005E152D"/>
    <w:rsid w:val="005E18F3"/>
    <w:rsid w:val="005E19DC"/>
    <w:rsid w:val="005E1B90"/>
    <w:rsid w:val="005E1EF2"/>
    <w:rsid w:val="005E1F1D"/>
    <w:rsid w:val="005E1FEF"/>
    <w:rsid w:val="005E20DD"/>
    <w:rsid w:val="005E20EE"/>
    <w:rsid w:val="005E22C7"/>
    <w:rsid w:val="005E22F8"/>
    <w:rsid w:val="005E235C"/>
    <w:rsid w:val="005E2485"/>
    <w:rsid w:val="005E24EF"/>
    <w:rsid w:val="005E2688"/>
    <w:rsid w:val="005E28CB"/>
    <w:rsid w:val="005E28F2"/>
    <w:rsid w:val="005E2A83"/>
    <w:rsid w:val="005E2B3C"/>
    <w:rsid w:val="005E3133"/>
    <w:rsid w:val="005E36A5"/>
    <w:rsid w:val="005E37B9"/>
    <w:rsid w:val="005E3884"/>
    <w:rsid w:val="005E38DC"/>
    <w:rsid w:val="005E399A"/>
    <w:rsid w:val="005E39C5"/>
    <w:rsid w:val="005E3B8F"/>
    <w:rsid w:val="005E3BAF"/>
    <w:rsid w:val="005E3C22"/>
    <w:rsid w:val="005E3D0B"/>
    <w:rsid w:val="005E421D"/>
    <w:rsid w:val="005E4594"/>
    <w:rsid w:val="005E45DD"/>
    <w:rsid w:val="005E4631"/>
    <w:rsid w:val="005E47A9"/>
    <w:rsid w:val="005E4860"/>
    <w:rsid w:val="005E48BF"/>
    <w:rsid w:val="005E48D9"/>
    <w:rsid w:val="005E49D0"/>
    <w:rsid w:val="005E4A4A"/>
    <w:rsid w:val="005E4A60"/>
    <w:rsid w:val="005E4ED3"/>
    <w:rsid w:val="005E4FA3"/>
    <w:rsid w:val="005E5014"/>
    <w:rsid w:val="005E501F"/>
    <w:rsid w:val="005E51A4"/>
    <w:rsid w:val="005E51CE"/>
    <w:rsid w:val="005E542C"/>
    <w:rsid w:val="005E5478"/>
    <w:rsid w:val="005E5658"/>
    <w:rsid w:val="005E59CF"/>
    <w:rsid w:val="005E5A92"/>
    <w:rsid w:val="005E5BC3"/>
    <w:rsid w:val="005E5C0E"/>
    <w:rsid w:val="005E5C2E"/>
    <w:rsid w:val="005E5D0A"/>
    <w:rsid w:val="005E5E3D"/>
    <w:rsid w:val="005E633E"/>
    <w:rsid w:val="005E634A"/>
    <w:rsid w:val="005E6372"/>
    <w:rsid w:val="005E640E"/>
    <w:rsid w:val="005E64EF"/>
    <w:rsid w:val="005E662E"/>
    <w:rsid w:val="005E66F7"/>
    <w:rsid w:val="005E6F1D"/>
    <w:rsid w:val="005E7266"/>
    <w:rsid w:val="005E726C"/>
    <w:rsid w:val="005E7433"/>
    <w:rsid w:val="005E775D"/>
    <w:rsid w:val="005E78C5"/>
    <w:rsid w:val="005E7ACD"/>
    <w:rsid w:val="005E7B21"/>
    <w:rsid w:val="005E7C6D"/>
    <w:rsid w:val="005E7CFC"/>
    <w:rsid w:val="005E7DA3"/>
    <w:rsid w:val="005E7DC4"/>
    <w:rsid w:val="005E7EB0"/>
    <w:rsid w:val="005E7FC1"/>
    <w:rsid w:val="005E7FC8"/>
    <w:rsid w:val="005F0332"/>
    <w:rsid w:val="005F034D"/>
    <w:rsid w:val="005F0434"/>
    <w:rsid w:val="005F04CF"/>
    <w:rsid w:val="005F068E"/>
    <w:rsid w:val="005F06E1"/>
    <w:rsid w:val="005F0749"/>
    <w:rsid w:val="005F0851"/>
    <w:rsid w:val="005F0AAD"/>
    <w:rsid w:val="005F0B5B"/>
    <w:rsid w:val="005F0BA7"/>
    <w:rsid w:val="005F0DFD"/>
    <w:rsid w:val="005F0E7C"/>
    <w:rsid w:val="005F0FA0"/>
    <w:rsid w:val="005F1279"/>
    <w:rsid w:val="005F1343"/>
    <w:rsid w:val="005F1568"/>
    <w:rsid w:val="005F178A"/>
    <w:rsid w:val="005F17FF"/>
    <w:rsid w:val="005F195E"/>
    <w:rsid w:val="005F1A89"/>
    <w:rsid w:val="005F1D8E"/>
    <w:rsid w:val="005F1DC6"/>
    <w:rsid w:val="005F1EAB"/>
    <w:rsid w:val="005F1F5D"/>
    <w:rsid w:val="005F2008"/>
    <w:rsid w:val="005F21E6"/>
    <w:rsid w:val="005F22A7"/>
    <w:rsid w:val="005F24BA"/>
    <w:rsid w:val="005F24FB"/>
    <w:rsid w:val="005F251F"/>
    <w:rsid w:val="005F26C5"/>
    <w:rsid w:val="005F28CB"/>
    <w:rsid w:val="005F2992"/>
    <w:rsid w:val="005F2D1D"/>
    <w:rsid w:val="005F306D"/>
    <w:rsid w:val="005F349C"/>
    <w:rsid w:val="005F3603"/>
    <w:rsid w:val="005F368B"/>
    <w:rsid w:val="005F3787"/>
    <w:rsid w:val="005F388C"/>
    <w:rsid w:val="005F3CF3"/>
    <w:rsid w:val="005F3E7F"/>
    <w:rsid w:val="005F3E86"/>
    <w:rsid w:val="005F3F69"/>
    <w:rsid w:val="005F40E5"/>
    <w:rsid w:val="005F4171"/>
    <w:rsid w:val="005F41B6"/>
    <w:rsid w:val="005F422A"/>
    <w:rsid w:val="005F425B"/>
    <w:rsid w:val="005F43E6"/>
    <w:rsid w:val="005F4495"/>
    <w:rsid w:val="005F4687"/>
    <w:rsid w:val="005F46CC"/>
    <w:rsid w:val="005F4968"/>
    <w:rsid w:val="005F4B62"/>
    <w:rsid w:val="005F4DC1"/>
    <w:rsid w:val="005F51E3"/>
    <w:rsid w:val="005F51EC"/>
    <w:rsid w:val="005F5950"/>
    <w:rsid w:val="005F5982"/>
    <w:rsid w:val="005F5A0D"/>
    <w:rsid w:val="005F5B5C"/>
    <w:rsid w:val="005F5C66"/>
    <w:rsid w:val="005F5C69"/>
    <w:rsid w:val="005F5CCB"/>
    <w:rsid w:val="005F5DC1"/>
    <w:rsid w:val="005F5E49"/>
    <w:rsid w:val="005F5E60"/>
    <w:rsid w:val="005F5F8B"/>
    <w:rsid w:val="005F5FFC"/>
    <w:rsid w:val="005F60C0"/>
    <w:rsid w:val="005F60CB"/>
    <w:rsid w:val="005F61CD"/>
    <w:rsid w:val="005F6293"/>
    <w:rsid w:val="005F690C"/>
    <w:rsid w:val="005F6969"/>
    <w:rsid w:val="005F69AC"/>
    <w:rsid w:val="005F6A99"/>
    <w:rsid w:val="005F6B20"/>
    <w:rsid w:val="005F6E07"/>
    <w:rsid w:val="005F6E7A"/>
    <w:rsid w:val="005F7068"/>
    <w:rsid w:val="005F7162"/>
    <w:rsid w:val="005F74C3"/>
    <w:rsid w:val="005F7563"/>
    <w:rsid w:val="005F783F"/>
    <w:rsid w:val="005F7862"/>
    <w:rsid w:val="005F7894"/>
    <w:rsid w:val="005F7967"/>
    <w:rsid w:val="005F7997"/>
    <w:rsid w:val="005F7B4F"/>
    <w:rsid w:val="005F7C9C"/>
    <w:rsid w:val="005F7DC2"/>
    <w:rsid w:val="0060002A"/>
    <w:rsid w:val="00600239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463"/>
    <w:rsid w:val="006014CD"/>
    <w:rsid w:val="006016CC"/>
    <w:rsid w:val="00601A05"/>
    <w:rsid w:val="00601B57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138"/>
    <w:rsid w:val="006032C3"/>
    <w:rsid w:val="006034C3"/>
    <w:rsid w:val="006034F3"/>
    <w:rsid w:val="0060352C"/>
    <w:rsid w:val="006035BE"/>
    <w:rsid w:val="006036DC"/>
    <w:rsid w:val="006037A4"/>
    <w:rsid w:val="006038D0"/>
    <w:rsid w:val="00603A61"/>
    <w:rsid w:val="00603AAF"/>
    <w:rsid w:val="00603F6A"/>
    <w:rsid w:val="006040AC"/>
    <w:rsid w:val="00604100"/>
    <w:rsid w:val="00604109"/>
    <w:rsid w:val="0060410E"/>
    <w:rsid w:val="00604320"/>
    <w:rsid w:val="00604368"/>
    <w:rsid w:val="006046EB"/>
    <w:rsid w:val="00604A7F"/>
    <w:rsid w:val="00604C01"/>
    <w:rsid w:val="00604D90"/>
    <w:rsid w:val="00604EE6"/>
    <w:rsid w:val="00604EF8"/>
    <w:rsid w:val="00605047"/>
    <w:rsid w:val="00605336"/>
    <w:rsid w:val="0060556C"/>
    <w:rsid w:val="00605618"/>
    <w:rsid w:val="006057A7"/>
    <w:rsid w:val="00605A61"/>
    <w:rsid w:val="00605AA7"/>
    <w:rsid w:val="00605AD4"/>
    <w:rsid w:val="00605AFA"/>
    <w:rsid w:val="00605BEE"/>
    <w:rsid w:val="00605C13"/>
    <w:rsid w:val="00605D16"/>
    <w:rsid w:val="00606008"/>
    <w:rsid w:val="00606268"/>
    <w:rsid w:val="0060672A"/>
    <w:rsid w:val="0060675E"/>
    <w:rsid w:val="0060676F"/>
    <w:rsid w:val="0060699E"/>
    <w:rsid w:val="00606CCE"/>
    <w:rsid w:val="00606D0A"/>
    <w:rsid w:val="00606D72"/>
    <w:rsid w:val="006070C3"/>
    <w:rsid w:val="00607218"/>
    <w:rsid w:val="006072A0"/>
    <w:rsid w:val="006075D8"/>
    <w:rsid w:val="00607DD9"/>
    <w:rsid w:val="0061010E"/>
    <w:rsid w:val="0061013C"/>
    <w:rsid w:val="0061018C"/>
    <w:rsid w:val="006101A9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6A5"/>
    <w:rsid w:val="0061172F"/>
    <w:rsid w:val="0061182D"/>
    <w:rsid w:val="006119AA"/>
    <w:rsid w:val="00611CE6"/>
    <w:rsid w:val="00611DFD"/>
    <w:rsid w:val="00611E1E"/>
    <w:rsid w:val="00611E9D"/>
    <w:rsid w:val="006120CC"/>
    <w:rsid w:val="00612230"/>
    <w:rsid w:val="006124E3"/>
    <w:rsid w:val="0061254F"/>
    <w:rsid w:val="0061256B"/>
    <w:rsid w:val="00612814"/>
    <w:rsid w:val="006128A5"/>
    <w:rsid w:val="00612CBF"/>
    <w:rsid w:val="00612D1D"/>
    <w:rsid w:val="00612D7C"/>
    <w:rsid w:val="00613016"/>
    <w:rsid w:val="00613136"/>
    <w:rsid w:val="00613364"/>
    <w:rsid w:val="0061375C"/>
    <w:rsid w:val="0061397C"/>
    <w:rsid w:val="00613A13"/>
    <w:rsid w:val="00613A17"/>
    <w:rsid w:val="00613B9B"/>
    <w:rsid w:val="00613ECB"/>
    <w:rsid w:val="00613EF7"/>
    <w:rsid w:val="00614196"/>
    <w:rsid w:val="006141B5"/>
    <w:rsid w:val="006146B8"/>
    <w:rsid w:val="0061475A"/>
    <w:rsid w:val="006147E2"/>
    <w:rsid w:val="006147F0"/>
    <w:rsid w:val="00614834"/>
    <w:rsid w:val="00614967"/>
    <w:rsid w:val="00614C99"/>
    <w:rsid w:val="00614F17"/>
    <w:rsid w:val="0061507C"/>
    <w:rsid w:val="0061510A"/>
    <w:rsid w:val="00615118"/>
    <w:rsid w:val="006151B7"/>
    <w:rsid w:val="0061520F"/>
    <w:rsid w:val="00615541"/>
    <w:rsid w:val="006155B1"/>
    <w:rsid w:val="0061564E"/>
    <w:rsid w:val="006156CC"/>
    <w:rsid w:val="0061570F"/>
    <w:rsid w:val="00615899"/>
    <w:rsid w:val="00615A7C"/>
    <w:rsid w:val="00615A93"/>
    <w:rsid w:val="00615CAE"/>
    <w:rsid w:val="00615E91"/>
    <w:rsid w:val="0061627D"/>
    <w:rsid w:val="00616306"/>
    <w:rsid w:val="00616597"/>
    <w:rsid w:val="006167F7"/>
    <w:rsid w:val="006168B3"/>
    <w:rsid w:val="006168F3"/>
    <w:rsid w:val="0061694B"/>
    <w:rsid w:val="00616A34"/>
    <w:rsid w:val="00616B97"/>
    <w:rsid w:val="00616BD3"/>
    <w:rsid w:val="00616CB3"/>
    <w:rsid w:val="00616D95"/>
    <w:rsid w:val="0061714C"/>
    <w:rsid w:val="00617159"/>
    <w:rsid w:val="006171F1"/>
    <w:rsid w:val="00617337"/>
    <w:rsid w:val="00617E3A"/>
    <w:rsid w:val="00617EAB"/>
    <w:rsid w:val="00617FEF"/>
    <w:rsid w:val="00620092"/>
    <w:rsid w:val="00620109"/>
    <w:rsid w:val="0062022B"/>
    <w:rsid w:val="00620341"/>
    <w:rsid w:val="0062053F"/>
    <w:rsid w:val="00620584"/>
    <w:rsid w:val="00620858"/>
    <w:rsid w:val="00620955"/>
    <w:rsid w:val="0062097E"/>
    <w:rsid w:val="00620A6F"/>
    <w:rsid w:val="00620E36"/>
    <w:rsid w:val="00620ECA"/>
    <w:rsid w:val="006211A2"/>
    <w:rsid w:val="006211E9"/>
    <w:rsid w:val="006211FB"/>
    <w:rsid w:val="00621220"/>
    <w:rsid w:val="00621562"/>
    <w:rsid w:val="00621567"/>
    <w:rsid w:val="0062169A"/>
    <w:rsid w:val="006217AD"/>
    <w:rsid w:val="00621A70"/>
    <w:rsid w:val="00621E01"/>
    <w:rsid w:val="00621F39"/>
    <w:rsid w:val="00622065"/>
    <w:rsid w:val="006221F1"/>
    <w:rsid w:val="006223C1"/>
    <w:rsid w:val="006223CA"/>
    <w:rsid w:val="006224CF"/>
    <w:rsid w:val="00622793"/>
    <w:rsid w:val="006227E2"/>
    <w:rsid w:val="00622895"/>
    <w:rsid w:val="00622ACD"/>
    <w:rsid w:val="00622BCF"/>
    <w:rsid w:val="00622C74"/>
    <w:rsid w:val="00622CC0"/>
    <w:rsid w:val="00622DAD"/>
    <w:rsid w:val="006230FB"/>
    <w:rsid w:val="0062382B"/>
    <w:rsid w:val="006238B6"/>
    <w:rsid w:val="006239FD"/>
    <w:rsid w:val="00623A2B"/>
    <w:rsid w:val="00623FF5"/>
    <w:rsid w:val="00624107"/>
    <w:rsid w:val="0062418B"/>
    <w:rsid w:val="006241F5"/>
    <w:rsid w:val="00624383"/>
    <w:rsid w:val="006244A4"/>
    <w:rsid w:val="006245EC"/>
    <w:rsid w:val="006246E2"/>
    <w:rsid w:val="006248F3"/>
    <w:rsid w:val="006249BE"/>
    <w:rsid w:val="00624B8B"/>
    <w:rsid w:val="00624CF6"/>
    <w:rsid w:val="00624D58"/>
    <w:rsid w:val="00624E00"/>
    <w:rsid w:val="00624E27"/>
    <w:rsid w:val="006253EE"/>
    <w:rsid w:val="006255B2"/>
    <w:rsid w:val="00625898"/>
    <w:rsid w:val="00625A54"/>
    <w:rsid w:val="00625A77"/>
    <w:rsid w:val="00625AB6"/>
    <w:rsid w:val="00625D4E"/>
    <w:rsid w:val="00625DA7"/>
    <w:rsid w:val="006263A0"/>
    <w:rsid w:val="006265B1"/>
    <w:rsid w:val="006268F8"/>
    <w:rsid w:val="00626C70"/>
    <w:rsid w:val="00626D39"/>
    <w:rsid w:val="00626F28"/>
    <w:rsid w:val="00626F7E"/>
    <w:rsid w:val="00626F8C"/>
    <w:rsid w:val="0062704F"/>
    <w:rsid w:val="00627139"/>
    <w:rsid w:val="00627229"/>
    <w:rsid w:val="006272E7"/>
    <w:rsid w:val="00627605"/>
    <w:rsid w:val="00627622"/>
    <w:rsid w:val="006276A0"/>
    <w:rsid w:val="006276B5"/>
    <w:rsid w:val="00627AA5"/>
    <w:rsid w:val="00627B6C"/>
    <w:rsid w:val="00627D73"/>
    <w:rsid w:val="00627E26"/>
    <w:rsid w:val="00627FE1"/>
    <w:rsid w:val="00630231"/>
    <w:rsid w:val="0063053F"/>
    <w:rsid w:val="0063060B"/>
    <w:rsid w:val="00630C65"/>
    <w:rsid w:val="00630E0B"/>
    <w:rsid w:val="00630EE4"/>
    <w:rsid w:val="00631076"/>
    <w:rsid w:val="00631099"/>
    <w:rsid w:val="00631105"/>
    <w:rsid w:val="006312B9"/>
    <w:rsid w:val="0063134C"/>
    <w:rsid w:val="006313C2"/>
    <w:rsid w:val="0063158F"/>
    <w:rsid w:val="006316B3"/>
    <w:rsid w:val="006317AF"/>
    <w:rsid w:val="00631A26"/>
    <w:rsid w:val="00631BFD"/>
    <w:rsid w:val="00632377"/>
    <w:rsid w:val="00632482"/>
    <w:rsid w:val="006325C2"/>
    <w:rsid w:val="0063269D"/>
    <w:rsid w:val="0063286A"/>
    <w:rsid w:val="00632B9C"/>
    <w:rsid w:val="00632C81"/>
    <w:rsid w:val="00632C9F"/>
    <w:rsid w:val="00632ED9"/>
    <w:rsid w:val="006331D8"/>
    <w:rsid w:val="0063320F"/>
    <w:rsid w:val="006333FB"/>
    <w:rsid w:val="00633407"/>
    <w:rsid w:val="00633EBE"/>
    <w:rsid w:val="00633ED4"/>
    <w:rsid w:val="006343B8"/>
    <w:rsid w:val="0063450A"/>
    <w:rsid w:val="0063476B"/>
    <w:rsid w:val="006347A2"/>
    <w:rsid w:val="00634CD4"/>
    <w:rsid w:val="00634EB1"/>
    <w:rsid w:val="00634F15"/>
    <w:rsid w:val="00634FBD"/>
    <w:rsid w:val="00634FC6"/>
    <w:rsid w:val="0063522A"/>
    <w:rsid w:val="00635247"/>
    <w:rsid w:val="006353D9"/>
    <w:rsid w:val="0063553D"/>
    <w:rsid w:val="006356B9"/>
    <w:rsid w:val="00635A01"/>
    <w:rsid w:val="00635B75"/>
    <w:rsid w:val="00635C8D"/>
    <w:rsid w:val="00635CCC"/>
    <w:rsid w:val="00635D4E"/>
    <w:rsid w:val="00635F3C"/>
    <w:rsid w:val="0063603B"/>
    <w:rsid w:val="00636388"/>
    <w:rsid w:val="006363FC"/>
    <w:rsid w:val="00636420"/>
    <w:rsid w:val="00636582"/>
    <w:rsid w:val="00636596"/>
    <w:rsid w:val="006367A3"/>
    <w:rsid w:val="00636877"/>
    <w:rsid w:val="00636D24"/>
    <w:rsid w:val="00636D92"/>
    <w:rsid w:val="00636DD8"/>
    <w:rsid w:val="00636F82"/>
    <w:rsid w:val="006370A1"/>
    <w:rsid w:val="006371E2"/>
    <w:rsid w:val="006372E3"/>
    <w:rsid w:val="00637553"/>
    <w:rsid w:val="006375C8"/>
    <w:rsid w:val="006376D0"/>
    <w:rsid w:val="006377FD"/>
    <w:rsid w:val="006378BB"/>
    <w:rsid w:val="006378D3"/>
    <w:rsid w:val="00637C82"/>
    <w:rsid w:val="00637EC6"/>
    <w:rsid w:val="00640182"/>
    <w:rsid w:val="00640204"/>
    <w:rsid w:val="00640267"/>
    <w:rsid w:val="006402FD"/>
    <w:rsid w:val="00640316"/>
    <w:rsid w:val="006406F4"/>
    <w:rsid w:val="0064070C"/>
    <w:rsid w:val="0064092E"/>
    <w:rsid w:val="00640932"/>
    <w:rsid w:val="00640BA6"/>
    <w:rsid w:val="00641074"/>
    <w:rsid w:val="0064114D"/>
    <w:rsid w:val="006411D6"/>
    <w:rsid w:val="0064180A"/>
    <w:rsid w:val="0064190C"/>
    <w:rsid w:val="00641AAF"/>
    <w:rsid w:val="00641E05"/>
    <w:rsid w:val="00641F0C"/>
    <w:rsid w:val="00641F3D"/>
    <w:rsid w:val="006426F2"/>
    <w:rsid w:val="00642798"/>
    <w:rsid w:val="00642A26"/>
    <w:rsid w:val="00642A32"/>
    <w:rsid w:val="00642B49"/>
    <w:rsid w:val="00642BFC"/>
    <w:rsid w:val="00642C08"/>
    <w:rsid w:val="00642CF5"/>
    <w:rsid w:val="00642D1E"/>
    <w:rsid w:val="00642D2C"/>
    <w:rsid w:val="00642F96"/>
    <w:rsid w:val="0064308D"/>
    <w:rsid w:val="006430C4"/>
    <w:rsid w:val="00643256"/>
    <w:rsid w:val="006432C1"/>
    <w:rsid w:val="006433BB"/>
    <w:rsid w:val="00643427"/>
    <w:rsid w:val="0064350E"/>
    <w:rsid w:val="0064359A"/>
    <w:rsid w:val="006435EC"/>
    <w:rsid w:val="006438EB"/>
    <w:rsid w:val="00643BDB"/>
    <w:rsid w:val="00643F65"/>
    <w:rsid w:val="00643FF9"/>
    <w:rsid w:val="006441A2"/>
    <w:rsid w:val="006442C7"/>
    <w:rsid w:val="00644472"/>
    <w:rsid w:val="00644477"/>
    <w:rsid w:val="00644693"/>
    <w:rsid w:val="00644A5A"/>
    <w:rsid w:val="00644B99"/>
    <w:rsid w:val="00644CBE"/>
    <w:rsid w:val="00644D37"/>
    <w:rsid w:val="00644E62"/>
    <w:rsid w:val="00644F67"/>
    <w:rsid w:val="006450E7"/>
    <w:rsid w:val="00645295"/>
    <w:rsid w:val="006453D5"/>
    <w:rsid w:val="00645605"/>
    <w:rsid w:val="006458FA"/>
    <w:rsid w:val="00645C38"/>
    <w:rsid w:val="00645D9C"/>
    <w:rsid w:val="00645E02"/>
    <w:rsid w:val="00645EC1"/>
    <w:rsid w:val="00646153"/>
    <w:rsid w:val="006461EB"/>
    <w:rsid w:val="00646262"/>
    <w:rsid w:val="006464CE"/>
    <w:rsid w:val="006465F7"/>
    <w:rsid w:val="00646A20"/>
    <w:rsid w:val="00646ADF"/>
    <w:rsid w:val="00646BC6"/>
    <w:rsid w:val="00646E6E"/>
    <w:rsid w:val="00646EBF"/>
    <w:rsid w:val="006470C6"/>
    <w:rsid w:val="00647177"/>
    <w:rsid w:val="00647262"/>
    <w:rsid w:val="0064741F"/>
    <w:rsid w:val="00647527"/>
    <w:rsid w:val="00647591"/>
    <w:rsid w:val="006478A5"/>
    <w:rsid w:val="006478BC"/>
    <w:rsid w:val="006478EC"/>
    <w:rsid w:val="00647E64"/>
    <w:rsid w:val="0065003B"/>
    <w:rsid w:val="0065048E"/>
    <w:rsid w:val="0065067C"/>
    <w:rsid w:val="00650726"/>
    <w:rsid w:val="006509E5"/>
    <w:rsid w:val="00650E05"/>
    <w:rsid w:val="00650E65"/>
    <w:rsid w:val="00650FFE"/>
    <w:rsid w:val="0065144E"/>
    <w:rsid w:val="00651BEC"/>
    <w:rsid w:val="00651D79"/>
    <w:rsid w:val="00651E4F"/>
    <w:rsid w:val="006520BA"/>
    <w:rsid w:val="00652258"/>
    <w:rsid w:val="0065253A"/>
    <w:rsid w:val="00652649"/>
    <w:rsid w:val="00652856"/>
    <w:rsid w:val="006528A1"/>
    <w:rsid w:val="0065293D"/>
    <w:rsid w:val="00652E33"/>
    <w:rsid w:val="00652EEE"/>
    <w:rsid w:val="006530E1"/>
    <w:rsid w:val="0065325C"/>
    <w:rsid w:val="0065329F"/>
    <w:rsid w:val="006532FF"/>
    <w:rsid w:val="00653371"/>
    <w:rsid w:val="00653412"/>
    <w:rsid w:val="006536B8"/>
    <w:rsid w:val="006537F9"/>
    <w:rsid w:val="00653832"/>
    <w:rsid w:val="00653988"/>
    <w:rsid w:val="006539F9"/>
    <w:rsid w:val="00653ACB"/>
    <w:rsid w:val="00653B57"/>
    <w:rsid w:val="00653BFF"/>
    <w:rsid w:val="00653E62"/>
    <w:rsid w:val="00653FAD"/>
    <w:rsid w:val="0065403E"/>
    <w:rsid w:val="006540E7"/>
    <w:rsid w:val="006543C7"/>
    <w:rsid w:val="006544C4"/>
    <w:rsid w:val="00654500"/>
    <w:rsid w:val="0065479B"/>
    <w:rsid w:val="006547AF"/>
    <w:rsid w:val="0065482B"/>
    <w:rsid w:val="00654871"/>
    <w:rsid w:val="00654A8B"/>
    <w:rsid w:val="00654B44"/>
    <w:rsid w:val="00654C03"/>
    <w:rsid w:val="00654C84"/>
    <w:rsid w:val="00654D2E"/>
    <w:rsid w:val="006553CD"/>
    <w:rsid w:val="0065559E"/>
    <w:rsid w:val="006556A9"/>
    <w:rsid w:val="00655719"/>
    <w:rsid w:val="00655A8C"/>
    <w:rsid w:val="00655C6C"/>
    <w:rsid w:val="00655D65"/>
    <w:rsid w:val="00655DA3"/>
    <w:rsid w:val="00656400"/>
    <w:rsid w:val="00656682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75D"/>
    <w:rsid w:val="00657801"/>
    <w:rsid w:val="006578AA"/>
    <w:rsid w:val="00657BC6"/>
    <w:rsid w:val="00657E2A"/>
    <w:rsid w:val="00657E3C"/>
    <w:rsid w:val="00657F44"/>
    <w:rsid w:val="00657F55"/>
    <w:rsid w:val="006600BE"/>
    <w:rsid w:val="00660164"/>
    <w:rsid w:val="0066033C"/>
    <w:rsid w:val="0066049D"/>
    <w:rsid w:val="0066051F"/>
    <w:rsid w:val="006605B4"/>
    <w:rsid w:val="006608CB"/>
    <w:rsid w:val="00660A9A"/>
    <w:rsid w:val="0066108E"/>
    <w:rsid w:val="0066140F"/>
    <w:rsid w:val="00661649"/>
    <w:rsid w:val="00661C39"/>
    <w:rsid w:val="00661DB8"/>
    <w:rsid w:val="00661E10"/>
    <w:rsid w:val="00662190"/>
    <w:rsid w:val="006621D0"/>
    <w:rsid w:val="00662339"/>
    <w:rsid w:val="00662A31"/>
    <w:rsid w:val="00662A77"/>
    <w:rsid w:val="00662BB5"/>
    <w:rsid w:val="00662D0D"/>
    <w:rsid w:val="00663026"/>
    <w:rsid w:val="0066313E"/>
    <w:rsid w:val="00663903"/>
    <w:rsid w:val="00663A07"/>
    <w:rsid w:val="00663E03"/>
    <w:rsid w:val="00663E6A"/>
    <w:rsid w:val="00664000"/>
    <w:rsid w:val="00664077"/>
    <w:rsid w:val="00664156"/>
    <w:rsid w:val="00664327"/>
    <w:rsid w:val="00664374"/>
    <w:rsid w:val="00664481"/>
    <w:rsid w:val="006646A8"/>
    <w:rsid w:val="006646B6"/>
    <w:rsid w:val="006646D4"/>
    <w:rsid w:val="00664826"/>
    <w:rsid w:val="0066494F"/>
    <w:rsid w:val="00664966"/>
    <w:rsid w:val="00664DEA"/>
    <w:rsid w:val="00664F2A"/>
    <w:rsid w:val="006652CA"/>
    <w:rsid w:val="006654F1"/>
    <w:rsid w:val="00665540"/>
    <w:rsid w:val="006655E3"/>
    <w:rsid w:val="006658A4"/>
    <w:rsid w:val="00665ABD"/>
    <w:rsid w:val="00665AFC"/>
    <w:rsid w:val="00665BE2"/>
    <w:rsid w:val="00665C1B"/>
    <w:rsid w:val="00665CAE"/>
    <w:rsid w:val="00665DF6"/>
    <w:rsid w:val="00665FAC"/>
    <w:rsid w:val="00666140"/>
    <w:rsid w:val="006661C1"/>
    <w:rsid w:val="00666396"/>
    <w:rsid w:val="00666417"/>
    <w:rsid w:val="00666543"/>
    <w:rsid w:val="00666858"/>
    <w:rsid w:val="00666ACF"/>
    <w:rsid w:val="00666BD8"/>
    <w:rsid w:val="00666D10"/>
    <w:rsid w:val="00666F9B"/>
    <w:rsid w:val="00666FC0"/>
    <w:rsid w:val="0066719D"/>
    <w:rsid w:val="006671DF"/>
    <w:rsid w:val="0066747C"/>
    <w:rsid w:val="00667662"/>
    <w:rsid w:val="006679D4"/>
    <w:rsid w:val="006679F8"/>
    <w:rsid w:val="00667F30"/>
    <w:rsid w:val="0067012C"/>
    <w:rsid w:val="006702E5"/>
    <w:rsid w:val="0067047E"/>
    <w:rsid w:val="00670601"/>
    <w:rsid w:val="00670838"/>
    <w:rsid w:val="00670915"/>
    <w:rsid w:val="00670A49"/>
    <w:rsid w:val="00670D74"/>
    <w:rsid w:val="006710A0"/>
    <w:rsid w:val="00671681"/>
    <w:rsid w:val="006716CA"/>
    <w:rsid w:val="0067172F"/>
    <w:rsid w:val="00671884"/>
    <w:rsid w:val="006718C4"/>
    <w:rsid w:val="00671921"/>
    <w:rsid w:val="00671941"/>
    <w:rsid w:val="00671A8E"/>
    <w:rsid w:val="00671B69"/>
    <w:rsid w:val="00671C63"/>
    <w:rsid w:val="00671C8E"/>
    <w:rsid w:val="00671D5D"/>
    <w:rsid w:val="00671ED5"/>
    <w:rsid w:val="00671EE1"/>
    <w:rsid w:val="0067212F"/>
    <w:rsid w:val="00672187"/>
    <w:rsid w:val="006724A3"/>
    <w:rsid w:val="00672855"/>
    <w:rsid w:val="006729C0"/>
    <w:rsid w:val="00672A8A"/>
    <w:rsid w:val="00672B35"/>
    <w:rsid w:val="00672B82"/>
    <w:rsid w:val="00672BBB"/>
    <w:rsid w:val="00672FDE"/>
    <w:rsid w:val="00672FEF"/>
    <w:rsid w:val="00673393"/>
    <w:rsid w:val="0067347C"/>
    <w:rsid w:val="00673558"/>
    <w:rsid w:val="00673700"/>
    <w:rsid w:val="0067372C"/>
    <w:rsid w:val="0067375F"/>
    <w:rsid w:val="006737C8"/>
    <w:rsid w:val="00673CB8"/>
    <w:rsid w:val="00673FF6"/>
    <w:rsid w:val="00674527"/>
    <w:rsid w:val="006745F3"/>
    <w:rsid w:val="0067464E"/>
    <w:rsid w:val="006747FF"/>
    <w:rsid w:val="00674935"/>
    <w:rsid w:val="006749F2"/>
    <w:rsid w:val="00674AD1"/>
    <w:rsid w:val="00674C0F"/>
    <w:rsid w:val="00674CB8"/>
    <w:rsid w:val="0067561E"/>
    <w:rsid w:val="00675719"/>
    <w:rsid w:val="006759E2"/>
    <w:rsid w:val="00675C1A"/>
    <w:rsid w:val="00675CDF"/>
    <w:rsid w:val="00675CFA"/>
    <w:rsid w:val="00675D44"/>
    <w:rsid w:val="00675FA3"/>
    <w:rsid w:val="00676513"/>
    <w:rsid w:val="0067656C"/>
    <w:rsid w:val="006766C8"/>
    <w:rsid w:val="0067670F"/>
    <w:rsid w:val="006767B5"/>
    <w:rsid w:val="006769C9"/>
    <w:rsid w:val="006769CF"/>
    <w:rsid w:val="00676A83"/>
    <w:rsid w:val="00676B40"/>
    <w:rsid w:val="00676C39"/>
    <w:rsid w:val="00676C5C"/>
    <w:rsid w:val="00676D07"/>
    <w:rsid w:val="006770AA"/>
    <w:rsid w:val="006770B2"/>
    <w:rsid w:val="006770F5"/>
    <w:rsid w:val="00677669"/>
    <w:rsid w:val="00677BD7"/>
    <w:rsid w:val="00677C0C"/>
    <w:rsid w:val="00677C9B"/>
    <w:rsid w:val="00677D77"/>
    <w:rsid w:val="00677E2C"/>
    <w:rsid w:val="0068067D"/>
    <w:rsid w:val="00680D45"/>
    <w:rsid w:val="00680F83"/>
    <w:rsid w:val="00681225"/>
    <w:rsid w:val="006812EB"/>
    <w:rsid w:val="00681866"/>
    <w:rsid w:val="0068187D"/>
    <w:rsid w:val="00681941"/>
    <w:rsid w:val="00681A5D"/>
    <w:rsid w:val="00681B38"/>
    <w:rsid w:val="00681BE5"/>
    <w:rsid w:val="00681C0A"/>
    <w:rsid w:val="00681C0F"/>
    <w:rsid w:val="00681D4F"/>
    <w:rsid w:val="00681D93"/>
    <w:rsid w:val="00681DA1"/>
    <w:rsid w:val="00681DE3"/>
    <w:rsid w:val="00681FA5"/>
    <w:rsid w:val="0068213E"/>
    <w:rsid w:val="00682483"/>
    <w:rsid w:val="0068259D"/>
    <w:rsid w:val="006825C4"/>
    <w:rsid w:val="0068268C"/>
    <w:rsid w:val="006826D5"/>
    <w:rsid w:val="006826D6"/>
    <w:rsid w:val="00682926"/>
    <w:rsid w:val="00682A0B"/>
    <w:rsid w:val="00682B0C"/>
    <w:rsid w:val="00682DF8"/>
    <w:rsid w:val="00682E06"/>
    <w:rsid w:val="006831C5"/>
    <w:rsid w:val="0068321F"/>
    <w:rsid w:val="00683310"/>
    <w:rsid w:val="00683374"/>
    <w:rsid w:val="006833B3"/>
    <w:rsid w:val="006834B4"/>
    <w:rsid w:val="00683521"/>
    <w:rsid w:val="0068372C"/>
    <w:rsid w:val="006837BE"/>
    <w:rsid w:val="006837E0"/>
    <w:rsid w:val="00683869"/>
    <w:rsid w:val="00683D65"/>
    <w:rsid w:val="00683E3C"/>
    <w:rsid w:val="00683FE4"/>
    <w:rsid w:val="00683FEA"/>
    <w:rsid w:val="00683FEC"/>
    <w:rsid w:val="0068418E"/>
    <w:rsid w:val="006841C6"/>
    <w:rsid w:val="0068426B"/>
    <w:rsid w:val="00684332"/>
    <w:rsid w:val="006843FD"/>
    <w:rsid w:val="00684409"/>
    <w:rsid w:val="00684642"/>
    <w:rsid w:val="0068479F"/>
    <w:rsid w:val="00684CF5"/>
    <w:rsid w:val="00684F63"/>
    <w:rsid w:val="00684FE8"/>
    <w:rsid w:val="006852A3"/>
    <w:rsid w:val="0068562E"/>
    <w:rsid w:val="00685A39"/>
    <w:rsid w:val="00685A3A"/>
    <w:rsid w:val="00685AE9"/>
    <w:rsid w:val="00685EB4"/>
    <w:rsid w:val="006860BE"/>
    <w:rsid w:val="0068615C"/>
    <w:rsid w:val="0068629D"/>
    <w:rsid w:val="006862A4"/>
    <w:rsid w:val="0068653A"/>
    <w:rsid w:val="006865B2"/>
    <w:rsid w:val="0068682A"/>
    <w:rsid w:val="00686834"/>
    <w:rsid w:val="006868D7"/>
    <w:rsid w:val="00686AD8"/>
    <w:rsid w:val="00686B9A"/>
    <w:rsid w:val="00686F9A"/>
    <w:rsid w:val="00687079"/>
    <w:rsid w:val="006872DA"/>
    <w:rsid w:val="00687341"/>
    <w:rsid w:val="00687557"/>
    <w:rsid w:val="00687564"/>
    <w:rsid w:val="00687598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D2"/>
    <w:rsid w:val="006908F0"/>
    <w:rsid w:val="0069094B"/>
    <w:rsid w:val="00690B04"/>
    <w:rsid w:val="00690B8C"/>
    <w:rsid w:val="00690BA1"/>
    <w:rsid w:val="00690E96"/>
    <w:rsid w:val="00690FB3"/>
    <w:rsid w:val="0069107A"/>
    <w:rsid w:val="00691084"/>
    <w:rsid w:val="00691196"/>
    <w:rsid w:val="006911E0"/>
    <w:rsid w:val="0069129F"/>
    <w:rsid w:val="006917C9"/>
    <w:rsid w:val="0069183E"/>
    <w:rsid w:val="00691BB6"/>
    <w:rsid w:val="00691D11"/>
    <w:rsid w:val="00691EB1"/>
    <w:rsid w:val="00691ECB"/>
    <w:rsid w:val="00692066"/>
    <w:rsid w:val="0069212D"/>
    <w:rsid w:val="0069236B"/>
    <w:rsid w:val="0069257A"/>
    <w:rsid w:val="00692606"/>
    <w:rsid w:val="00692A47"/>
    <w:rsid w:val="00692B06"/>
    <w:rsid w:val="00693006"/>
    <w:rsid w:val="006930F8"/>
    <w:rsid w:val="00693184"/>
    <w:rsid w:val="00693252"/>
    <w:rsid w:val="00693327"/>
    <w:rsid w:val="0069333E"/>
    <w:rsid w:val="006933BC"/>
    <w:rsid w:val="0069356A"/>
    <w:rsid w:val="0069389C"/>
    <w:rsid w:val="00693DE9"/>
    <w:rsid w:val="00694022"/>
    <w:rsid w:val="0069417F"/>
    <w:rsid w:val="006941D8"/>
    <w:rsid w:val="00694286"/>
    <w:rsid w:val="0069439F"/>
    <w:rsid w:val="0069445E"/>
    <w:rsid w:val="006944AF"/>
    <w:rsid w:val="00694930"/>
    <w:rsid w:val="00694995"/>
    <w:rsid w:val="00695024"/>
    <w:rsid w:val="006952AC"/>
    <w:rsid w:val="00695464"/>
    <w:rsid w:val="006955D2"/>
    <w:rsid w:val="0069569B"/>
    <w:rsid w:val="006956C0"/>
    <w:rsid w:val="006957E5"/>
    <w:rsid w:val="006959E3"/>
    <w:rsid w:val="00695B63"/>
    <w:rsid w:val="00695DD9"/>
    <w:rsid w:val="006961ED"/>
    <w:rsid w:val="0069647C"/>
    <w:rsid w:val="00696681"/>
    <w:rsid w:val="00696AFD"/>
    <w:rsid w:val="00696FAC"/>
    <w:rsid w:val="006970C1"/>
    <w:rsid w:val="00697109"/>
    <w:rsid w:val="0069780E"/>
    <w:rsid w:val="00697B76"/>
    <w:rsid w:val="00697C70"/>
    <w:rsid w:val="00697D84"/>
    <w:rsid w:val="00697F1E"/>
    <w:rsid w:val="006A004B"/>
    <w:rsid w:val="006A0094"/>
    <w:rsid w:val="006A0112"/>
    <w:rsid w:val="006A013D"/>
    <w:rsid w:val="006A0159"/>
    <w:rsid w:val="006A039C"/>
    <w:rsid w:val="006A0841"/>
    <w:rsid w:val="006A09A7"/>
    <w:rsid w:val="006A0A21"/>
    <w:rsid w:val="006A0AF5"/>
    <w:rsid w:val="006A0B39"/>
    <w:rsid w:val="006A0CD2"/>
    <w:rsid w:val="006A0EA2"/>
    <w:rsid w:val="006A0F45"/>
    <w:rsid w:val="006A0F6E"/>
    <w:rsid w:val="006A0F76"/>
    <w:rsid w:val="006A109D"/>
    <w:rsid w:val="006A10B8"/>
    <w:rsid w:val="006A1197"/>
    <w:rsid w:val="006A126B"/>
    <w:rsid w:val="006A130C"/>
    <w:rsid w:val="006A132D"/>
    <w:rsid w:val="006A1411"/>
    <w:rsid w:val="006A15DF"/>
    <w:rsid w:val="006A16A8"/>
    <w:rsid w:val="006A17B4"/>
    <w:rsid w:val="006A1902"/>
    <w:rsid w:val="006A19FF"/>
    <w:rsid w:val="006A1AB5"/>
    <w:rsid w:val="006A1B37"/>
    <w:rsid w:val="006A2253"/>
    <w:rsid w:val="006A2292"/>
    <w:rsid w:val="006A22D4"/>
    <w:rsid w:val="006A23A3"/>
    <w:rsid w:val="006A2695"/>
    <w:rsid w:val="006A26C4"/>
    <w:rsid w:val="006A26DB"/>
    <w:rsid w:val="006A2BA1"/>
    <w:rsid w:val="006A2BF9"/>
    <w:rsid w:val="006A33FF"/>
    <w:rsid w:val="006A3B4C"/>
    <w:rsid w:val="006A3CDE"/>
    <w:rsid w:val="006A3D09"/>
    <w:rsid w:val="006A3DEF"/>
    <w:rsid w:val="006A3E0E"/>
    <w:rsid w:val="006A3E1E"/>
    <w:rsid w:val="006A3F42"/>
    <w:rsid w:val="006A3FD6"/>
    <w:rsid w:val="006A4140"/>
    <w:rsid w:val="006A4313"/>
    <w:rsid w:val="006A4461"/>
    <w:rsid w:val="006A483F"/>
    <w:rsid w:val="006A4879"/>
    <w:rsid w:val="006A4A4C"/>
    <w:rsid w:val="006A4BA6"/>
    <w:rsid w:val="006A4ED6"/>
    <w:rsid w:val="006A4F83"/>
    <w:rsid w:val="006A5048"/>
    <w:rsid w:val="006A509F"/>
    <w:rsid w:val="006A51A3"/>
    <w:rsid w:val="006A5232"/>
    <w:rsid w:val="006A5331"/>
    <w:rsid w:val="006A5659"/>
    <w:rsid w:val="006A56F9"/>
    <w:rsid w:val="006A595F"/>
    <w:rsid w:val="006A59D6"/>
    <w:rsid w:val="006A5B49"/>
    <w:rsid w:val="006A5FF1"/>
    <w:rsid w:val="006A6136"/>
    <w:rsid w:val="006A63EC"/>
    <w:rsid w:val="006A6484"/>
    <w:rsid w:val="006A64CE"/>
    <w:rsid w:val="006A64EE"/>
    <w:rsid w:val="006A6742"/>
    <w:rsid w:val="006A6867"/>
    <w:rsid w:val="006A691B"/>
    <w:rsid w:val="006A6AAC"/>
    <w:rsid w:val="006A6DE7"/>
    <w:rsid w:val="006A708F"/>
    <w:rsid w:val="006A70E9"/>
    <w:rsid w:val="006A712B"/>
    <w:rsid w:val="006A739D"/>
    <w:rsid w:val="006A74BD"/>
    <w:rsid w:val="006A7535"/>
    <w:rsid w:val="006A77A6"/>
    <w:rsid w:val="006A78D3"/>
    <w:rsid w:val="006A7F03"/>
    <w:rsid w:val="006B0222"/>
    <w:rsid w:val="006B02E0"/>
    <w:rsid w:val="006B0572"/>
    <w:rsid w:val="006B09F4"/>
    <w:rsid w:val="006B09FE"/>
    <w:rsid w:val="006B0ACD"/>
    <w:rsid w:val="006B0B1F"/>
    <w:rsid w:val="006B0C25"/>
    <w:rsid w:val="006B0CFC"/>
    <w:rsid w:val="006B0CFD"/>
    <w:rsid w:val="006B0F45"/>
    <w:rsid w:val="006B1249"/>
    <w:rsid w:val="006B143F"/>
    <w:rsid w:val="006B1588"/>
    <w:rsid w:val="006B1649"/>
    <w:rsid w:val="006B1996"/>
    <w:rsid w:val="006B1BD4"/>
    <w:rsid w:val="006B1E50"/>
    <w:rsid w:val="006B1FA1"/>
    <w:rsid w:val="006B2049"/>
    <w:rsid w:val="006B2113"/>
    <w:rsid w:val="006B2211"/>
    <w:rsid w:val="006B23DE"/>
    <w:rsid w:val="006B2685"/>
    <w:rsid w:val="006B289C"/>
    <w:rsid w:val="006B28C0"/>
    <w:rsid w:val="006B29B7"/>
    <w:rsid w:val="006B2C47"/>
    <w:rsid w:val="006B2E93"/>
    <w:rsid w:val="006B2EF6"/>
    <w:rsid w:val="006B2F57"/>
    <w:rsid w:val="006B312B"/>
    <w:rsid w:val="006B34EF"/>
    <w:rsid w:val="006B3524"/>
    <w:rsid w:val="006B35E5"/>
    <w:rsid w:val="006B3683"/>
    <w:rsid w:val="006B38BA"/>
    <w:rsid w:val="006B38F5"/>
    <w:rsid w:val="006B394C"/>
    <w:rsid w:val="006B39BF"/>
    <w:rsid w:val="006B3B11"/>
    <w:rsid w:val="006B3B4D"/>
    <w:rsid w:val="006B3C4A"/>
    <w:rsid w:val="006B4309"/>
    <w:rsid w:val="006B43B3"/>
    <w:rsid w:val="006B4403"/>
    <w:rsid w:val="006B448E"/>
    <w:rsid w:val="006B4572"/>
    <w:rsid w:val="006B4718"/>
    <w:rsid w:val="006B4759"/>
    <w:rsid w:val="006B47B6"/>
    <w:rsid w:val="006B47F2"/>
    <w:rsid w:val="006B4A8B"/>
    <w:rsid w:val="006B4B71"/>
    <w:rsid w:val="006B4C29"/>
    <w:rsid w:val="006B4CBC"/>
    <w:rsid w:val="006B4CC9"/>
    <w:rsid w:val="006B4EA0"/>
    <w:rsid w:val="006B502D"/>
    <w:rsid w:val="006B51AA"/>
    <w:rsid w:val="006B529B"/>
    <w:rsid w:val="006B5368"/>
    <w:rsid w:val="006B543D"/>
    <w:rsid w:val="006B54A2"/>
    <w:rsid w:val="006B5837"/>
    <w:rsid w:val="006B5AE7"/>
    <w:rsid w:val="006B5FAE"/>
    <w:rsid w:val="006B5FD0"/>
    <w:rsid w:val="006B6133"/>
    <w:rsid w:val="006B6280"/>
    <w:rsid w:val="006B62CF"/>
    <w:rsid w:val="006B639B"/>
    <w:rsid w:val="006B662D"/>
    <w:rsid w:val="006B6664"/>
    <w:rsid w:val="006B666F"/>
    <w:rsid w:val="006B6902"/>
    <w:rsid w:val="006B6B2B"/>
    <w:rsid w:val="006B6CE4"/>
    <w:rsid w:val="006B6E5F"/>
    <w:rsid w:val="006B6FD6"/>
    <w:rsid w:val="006B7100"/>
    <w:rsid w:val="006B71A5"/>
    <w:rsid w:val="006B72D5"/>
    <w:rsid w:val="006B7339"/>
    <w:rsid w:val="006B7387"/>
    <w:rsid w:val="006B7491"/>
    <w:rsid w:val="006B76E1"/>
    <w:rsid w:val="006B7861"/>
    <w:rsid w:val="006B79CA"/>
    <w:rsid w:val="006B7F02"/>
    <w:rsid w:val="006C015C"/>
    <w:rsid w:val="006C01F9"/>
    <w:rsid w:val="006C05BB"/>
    <w:rsid w:val="006C05CB"/>
    <w:rsid w:val="006C071A"/>
    <w:rsid w:val="006C07E5"/>
    <w:rsid w:val="006C0D80"/>
    <w:rsid w:val="006C0EC5"/>
    <w:rsid w:val="006C0EDD"/>
    <w:rsid w:val="006C1009"/>
    <w:rsid w:val="006C1197"/>
    <w:rsid w:val="006C1462"/>
    <w:rsid w:val="006C1765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40"/>
    <w:rsid w:val="006C2098"/>
    <w:rsid w:val="006C2131"/>
    <w:rsid w:val="006C2465"/>
    <w:rsid w:val="006C2498"/>
    <w:rsid w:val="006C2547"/>
    <w:rsid w:val="006C25EF"/>
    <w:rsid w:val="006C2675"/>
    <w:rsid w:val="006C2677"/>
    <w:rsid w:val="006C26BA"/>
    <w:rsid w:val="006C271E"/>
    <w:rsid w:val="006C28B1"/>
    <w:rsid w:val="006C28D8"/>
    <w:rsid w:val="006C29F1"/>
    <w:rsid w:val="006C2A15"/>
    <w:rsid w:val="006C2AC4"/>
    <w:rsid w:val="006C2ADD"/>
    <w:rsid w:val="006C2D32"/>
    <w:rsid w:val="006C2D6C"/>
    <w:rsid w:val="006C2DBE"/>
    <w:rsid w:val="006C2DEB"/>
    <w:rsid w:val="006C2E6F"/>
    <w:rsid w:val="006C3052"/>
    <w:rsid w:val="006C3078"/>
    <w:rsid w:val="006C3102"/>
    <w:rsid w:val="006C3178"/>
    <w:rsid w:val="006C323F"/>
    <w:rsid w:val="006C3281"/>
    <w:rsid w:val="006C3357"/>
    <w:rsid w:val="006C36E5"/>
    <w:rsid w:val="006C3D1E"/>
    <w:rsid w:val="006C41C1"/>
    <w:rsid w:val="006C448B"/>
    <w:rsid w:val="006C4A4C"/>
    <w:rsid w:val="006C4D75"/>
    <w:rsid w:val="006C4E6C"/>
    <w:rsid w:val="006C4F56"/>
    <w:rsid w:val="006C500B"/>
    <w:rsid w:val="006C51BB"/>
    <w:rsid w:val="006C520D"/>
    <w:rsid w:val="006C52FF"/>
    <w:rsid w:val="006C536B"/>
    <w:rsid w:val="006C55ED"/>
    <w:rsid w:val="006C596A"/>
    <w:rsid w:val="006C59DF"/>
    <w:rsid w:val="006C5B86"/>
    <w:rsid w:val="006C5BBC"/>
    <w:rsid w:val="006C5CCC"/>
    <w:rsid w:val="006C5CF4"/>
    <w:rsid w:val="006C5F3F"/>
    <w:rsid w:val="006C603F"/>
    <w:rsid w:val="006C6048"/>
    <w:rsid w:val="006C6096"/>
    <w:rsid w:val="006C60C2"/>
    <w:rsid w:val="006C6253"/>
    <w:rsid w:val="006C63BD"/>
    <w:rsid w:val="006C6454"/>
    <w:rsid w:val="006C65BD"/>
    <w:rsid w:val="006C65D4"/>
    <w:rsid w:val="006C663D"/>
    <w:rsid w:val="006C67D6"/>
    <w:rsid w:val="006C6B5F"/>
    <w:rsid w:val="006C6CF9"/>
    <w:rsid w:val="006C6F08"/>
    <w:rsid w:val="006C6F3D"/>
    <w:rsid w:val="006C70FA"/>
    <w:rsid w:val="006C720D"/>
    <w:rsid w:val="006C7423"/>
    <w:rsid w:val="006C74EF"/>
    <w:rsid w:val="006C75CD"/>
    <w:rsid w:val="006C7638"/>
    <w:rsid w:val="006C7A24"/>
    <w:rsid w:val="006C7B1E"/>
    <w:rsid w:val="006C7BB9"/>
    <w:rsid w:val="006C7C5F"/>
    <w:rsid w:val="006C7C69"/>
    <w:rsid w:val="006C7E56"/>
    <w:rsid w:val="006D029C"/>
    <w:rsid w:val="006D0365"/>
    <w:rsid w:val="006D0514"/>
    <w:rsid w:val="006D056D"/>
    <w:rsid w:val="006D05E5"/>
    <w:rsid w:val="006D0AE0"/>
    <w:rsid w:val="006D0C4B"/>
    <w:rsid w:val="006D0D38"/>
    <w:rsid w:val="006D0DBA"/>
    <w:rsid w:val="006D0F2B"/>
    <w:rsid w:val="006D11B2"/>
    <w:rsid w:val="006D1410"/>
    <w:rsid w:val="006D1454"/>
    <w:rsid w:val="006D1636"/>
    <w:rsid w:val="006D1741"/>
    <w:rsid w:val="006D18E9"/>
    <w:rsid w:val="006D193E"/>
    <w:rsid w:val="006D1980"/>
    <w:rsid w:val="006D1AF0"/>
    <w:rsid w:val="006D1CC4"/>
    <w:rsid w:val="006D1CFE"/>
    <w:rsid w:val="006D1E9D"/>
    <w:rsid w:val="006D1F89"/>
    <w:rsid w:val="006D1FF5"/>
    <w:rsid w:val="006D209D"/>
    <w:rsid w:val="006D2307"/>
    <w:rsid w:val="006D2375"/>
    <w:rsid w:val="006D23F9"/>
    <w:rsid w:val="006D25F3"/>
    <w:rsid w:val="006D273B"/>
    <w:rsid w:val="006D28E9"/>
    <w:rsid w:val="006D292F"/>
    <w:rsid w:val="006D29DB"/>
    <w:rsid w:val="006D2A32"/>
    <w:rsid w:val="006D2C3B"/>
    <w:rsid w:val="006D2C57"/>
    <w:rsid w:val="006D2F1D"/>
    <w:rsid w:val="006D2F7D"/>
    <w:rsid w:val="006D2F8E"/>
    <w:rsid w:val="006D2FF6"/>
    <w:rsid w:val="006D3231"/>
    <w:rsid w:val="006D3533"/>
    <w:rsid w:val="006D39CA"/>
    <w:rsid w:val="006D3BD4"/>
    <w:rsid w:val="006D3DE5"/>
    <w:rsid w:val="006D3E66"/>
    <w:rsid w:val="006D3FAD"/>
    <w:rsid w:val="006D4075"/>
    <w:rsid w:val="006D4085"/>
    <w:rsid w:val="006D40D4"/>
    <w:rsid w:val="006D4257"/>
    <w:rsid w:val="006D42AE"/>
    <w:rsid w:val="006D44B3"/>
    <w:rsid w:val="006D463D"/>
    <w:rsid w:val="006D46BD"/>
    <w:rsid w:val="006D4D59"/>
    <w:rsid w:val="006D4DCC"/>
    <w:rsid w:val="006D4E1D"/>
    <w:rsid w:val="006D4E26"/>
    <w:rsid w:val="006D500A"/>
    <w:rsid w:val="006D549E"/>
    <w:rsid w:val="006D5533"/>
    <w:rsid w:val="006D590D"/>
    <w:rsid w:val="006D59BC"/>
    <w:rsid w:val="006D5B0F"/>
    <w:rsid w:val="006D5BB8"/>
    <w:rsid w:val="006D5BD7"/>
    <w:rsid w:val="006D5E4E"/>
    <w:rsid w:val="006D5F71"/>
    <w:rsid w:val="006D6141"/>
    <w:rsid w:val="006D64D1"/>
    <w:rsid w:val="006D6709"/>
    <w:rsid w:val="006D6781"/>
    <w:rsid w:val="006D67C7"/>
    <w:rsid w:val="006D6866"/>
    <w:rsid w:val="006D690C"/>
    <w:rsid w:val="006D6FC7"/>
    <w:rsid w:val="006D71A6"/>
    <w:rsid w:val="006D7280"/>
    <w:rsid w:val="006D7433"/>
    <w:rsid w:val="006D763A"/>
    <w:rsid w:val="006D7B50"/>
    <w:rsid w:val="006D7F29"/>
    <w:rsid w:val="006E00A1"/>
    <w:rsid w:val="006E0270"/>
    <w:rsid w:val="006E03C3"/>
    <w:rsid w:val="006E053A"/>
    <w:rsid w:val="006E06FB"/>
    <w:rsid w:val="006E073D"/>
    <w:rsid w:val="006E0758"/>
    <w:rsid w:val="006E07B4"/>
    <w:rsid w:val="006E0B40"/>
    <w:rsid w:val="006E0E58"/>
    <w:rsid w:val="006E1131"/>
    <w:rsid w:val="006E163D"/>
    <w:rsid w:val="006E175C"/>
    <w:rsid w:val="006E1B4E"/>
    <w:rsid w:val="006E1DC7"/>
    <w:rsid w:val="006E1F8B"/>
    <w:rsid w:val="006E22C3"/>
    <w:rsid w:val="006E2508"/>
    <w:rsid w:val="006E25AE"/>
    <w:rsid w:val="006E2D16"/>
    <w:rsid w:val="006E2E64"/>
    <w:rsid w:val="006E2EE6"/>
    <w:rsid w:val="006E32D4"/>
    <w:rsid w:val="006E3939"/>
    <w:rsid w:val="006E3B4E"/>
    <w:rsid w:val="006E3FDC"/>
    <w:rsid w:val="006E4286"/>
    <w:rsid w:val="006E4343"/>
    <w:rsid w:val="006E4381"/>
    <w:rsid w:val="006E47C7"/>
    <w:rsid w:val="006E4831"/>
    <w:rsid w:val="006E4922"/>
    <w:rsid w:val="006E4A5D"/>
    <w:rsid w:val="006E4AE9"/>
    <w:rsid w:val="006E4C1D"/>
    <w:rsid w:val="006E4C50"/>
    <w:rsid w:val="006E4F36"/>
    <w:rsid w:val="006E5124"/>
    <w:rsid w:val="006E5133"/>
    <w:rsid w:val="006E5212"/>
    <w:rsid w:val="006E52D1"/>
    <w:rsid w:val="006E5454"/>
    <w:rsid w:val="006E545E"/>
    <w:rsid w:val="006E5738"/>
    <w:rsid w:val="006E5A1F"/>
    <w:rsid w:val="006E5A53"/>
    <w:rsid w:val="006E5C1C"/>
    <w:rsid w:val="006E5C87"/>
    <w:rsid w:val="006E5EDC"/>
    <w:rsid w:val="006E6278"/>
    <w:rsid w:val="006E62BC"/>
    <w:rsid w:val="006E62BD"/>
    <w:rsid w:val="006E6471"/>
    <w:rsid w:val="006E67EA"/>
    <w:rsid w:val="006E6817"/>
    <w:rsid w:val="006E6864"/>
    <w:rsid w:val="006E68F8"/>
    <w:rsid w:val="006E68FF"/>
    <w:rsid w:val="006E6B15"/>
    <w:rsid w:val="006E6E7B"/>
    <w:rsid w:val="006E7265"/>
    <w:rsid w:val="006E7292"/>
    <w:rsid w:val="006E74F9"/>
    <w:rsid w:val="006E75F3"/>
    <w:rsid w:val="006E791B"/>
    <w:rsid w:val="006E79BE"/>
    <w:rsid w:val="006E7C4F"/>
    <w:rsid w:val="006E7E75"/>
    <w:rsid w:val="006E7E84"/>
    <w:rsid w:val="006E7F3F"/>
    <w:rsid w:val="006F0250"/>
    <w:rsid w:val="006F07E3"/>
    <w:rsid w:val="006F082C"/>
    <w:rsid w:val="006F08E7"/>
    <w:rsid w:val="006F0B51"/>
    <w:rsid w:val="006F0C28"/>
    <w:rsid w:val="006F0D02"/>
    <w:rsid w:val="006F0E1D"/>
    <w:rsid w:val="006F0E4B"/>
    <w:rsid w:val="006F0E9B"/>
    <w:rsid w:val="006F1022"/>
    <w:rsid w:val="006F10F0"/>
    <w:rsid w:val="006F1200"/>
    <w:rsid w:val="006F145F"/>
    <w:rsid w:val="006F177E"/>
    <w:rsid w:val="006F1B64"/>
    <w:rsid w:val="006F1CA8"/>
    <w:rsid w:val="006F22BA"/>
    <w:rsid w:val="006F2344"/>
    <w:rsid w:val="006F2384"/>
    <w:rsid w:val="006F245D"/>
    <w:rsid w:val="006F2AF3"/>
    <w:rsid w:val="006F2CBC"/>
    <w:rsid w:val="006F2D53"/>
    <w:rsid w:val="006F2E37"/>
    <w:rsid w:val="006F2EBD"/>
    <w:rsid w:val="006F3029"/>
    <w:rsid w:val="006F30BF"/>
    <w:rsid w:val="006F331E"/>
    <w:rsid w:val="006F33D1"/>
    <w:rsid w:val="006F341F"/>
    <w:rsid w:val="006F35FE"/>
    <w:rsid w:val="006F3723"/>
    <w:rsid w:val="006F3804"/>
    <w:rsid w:val="006F3A1F"/>
    <w:rsid w:val="006F3B38"/>
    <w:rsid w:val="006F3B68"/>
    <w:rsid w:val="006F3CCC"/>
    <w:rsid w:val="006F3EBB"/>
    <w:rsid w:val="006F3F2C"/>
    <w:rsid w:val="006F42D4"/>
    <w:rsid w:val="006F4310"/>
    <w:rsid w:val="006F435F"/>
    <w:rsid w:val="006F4604"/>
    <w:rsid w:val="006F4771"/>
    <w:rsid w:val="006F4B1F"/>
    <w:rsid w:val="006F4CC8"/>
    <w:rsid w:val="006F4EEE"/>
    <w:rsid w:val="006F4F17"/>
    <w:rsid w:val="006F4FB2"/>
    <w:rsid w:val="006F4FBA"/>
    <w:rsid w:val="006F5112"/>
    <w:rsid w:val="006F518C"/>
    <w:rsid w:val="006F53F5"/>
    <w:rsid w:val="006F5506"/>
    <w:rsid w:val="006F56E1"/>
    <w:rsid w:val="006F56E6"/>
    <w:rsid w:val="006F586F"/>
    <w:rsid w:val="006F5D1A"/>
    <w:rsid w:val="006F5E83"/>
    <w:rsid w:val="006F60C1"/>
    <w:rsid w:val="006F6189"/>
    <w:rsid w:val="006F62E1"/>
    <w:rsid w:val="006F63EC"/>
    <w:rsid w:val="006F6482"/>
    <w:rsid w:val="006F66B2"/>
    <w:rsid w:val="006F670A"/>
    <w:rsid w:val="006F6877"/>
    <w:rsid w:val="006F6965"/>
    <w:rsid w:val="006F6BFF"/>
    <w:rsid w:val="006F6D44"/>
    <w:rsid w:val="006F6DB0"/>
    <w:rsid w:val="006F6DB4"/>
    <w:rsid w:val="006F6DBA"/>
    <w:rsid w:val="006F7008"/>
    <w:rsid w:val="006F707F"/>
    <w:rsid w:val="006F7243"/>
    <w:rsid w:val="006F75F1"/>
    <w:rsid w:val="006F7620"/>
    <w:rsid w:val="006F7625"/>
    <w:rsid w:val="006F7A85"/>
    <w:rsid w:val="006F7AF8"/>
    <w:rsid w:val="006F7B32"/>
    <w:rsid w:val="006F7B7B"/>
    <w:rsid w:val="007000FD"/>
    <w:rsid w:val="00700342"/>
    <w:rsid w:val="007004BD"/>
    <w:rsid w:val="007005FA"/>
    <w:rsid w:val="00700609"/>
    <w:rsid w:val="00700657"/>
    <w:rsid w:val="00700A14"/>
    <w:rsid w:val="00700BE4"/>
    <w:rsid w:val="00700FB0"/>
    <w:rsid w:val="00701002"/>
    <w:rsid w:val="00701040"/>
    <w:rsid w:val="00701170"/>
    <w:rsid w:val="007013A5"/>
    <w:rsid w:val="00701526"/>
    <w:rsid w:val="007016BD"/>
    <w:rsid w:val="00701779"/>
    <w:rsid w:val="00701882"/>
    <w:rsid w:val="0070193F"/>
    <w:rsid w:val="00701B79"/>
    <w:rsid w:val="00701EFC"/>
    <w:rsid w:val="00701F99"/>
    <w:rsid w:val="007022C6"/>
    <w:rsid w:val="00702389"/>
    <w:rsid w:val="007029B7"/>
    <w:rsid w:val="00702A9F"/>
    <w:rsid w:val="00702AC5"/>
    <w:rsid w:val="00702B2A"/>
    <w:rsid w:val="00702C8E"/>
    <w:rsid w:val="00702E38"/>
    <w:rsid w:val="00702E66"/>
    <w:rsid w:val="00702F7F"/>
    <w:rsid w:val="00703164"/>
    <w:rsid w:val="007031F8"/>
    <w:rsid w:val="007032C6"/>
    <w:rsid w:val="00703805"/>
    <w:rsid w:val="0070380A"/>
    <w:rsid w:val="00703896"/>
    <w:rsid w:val="0070389E"/>
    <w:rsid w:val="00703E9A"/>
    <w:rsid w:val="00704396"/>
    <w:rsid w:val="00704444"/>
    <w:rsid w:val="007046A2"/>
    <w:rsid w:val="00704C79"/>
    <w:rsid w:val="00704CFA"/>
    <w:rsid w:val="00704D52"/>
    <w:rsid w:val="007051D9"/>
    <w:rsid w:val="007051F3"/>
    <w:rsid w:val="0070527A"/>
    <w:rsid w:val="007053FC"/>
    <w:rsid w:val="00705503"/>
    <w:rsid w:val="00705553"/>
    <w:rsid w:val="00705793"/>
    <w:rsid w:val="007058B9"/>
    <w:rsid w:val="007059F0"/>
    <w:rsid w:val="00705ABF"/>
    <w:rsid w:val="00705BD2"/>
    <w:rsid w:val="00705C97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A2"/>
    <w:rsid w:val="007076E9"/>
    <w:rsid w:val="007077B5"/>
    <w:rsid w:val="0070786B"/>
    <w:rsid w:val="00707938"/>
    <w:rsid w:val="00707979"/>
    <w:rsid w:val="00707998"/>
    <w:rsid w:val="00707BC0"/>
    <w:rsid w:val="00707F21"/>
    <w:rsid w:val="00707FD7"/>
    <w:rsid w:val="007100BE"/>
    <w:rsid w:val="0071011C"/>
    <w:rsid w:val="0071038C"/>
    <w:rsid w:val="00710391"/>
    <w:rsid w:val="0071048E"/>
    <w:rsid w:val="007108B1"/>
    <w:rsid w:val="00710900"/>
    <w:rsid w:val="00710A5B"/>
    <w:rsid w:val="00710A6E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A39"/>
    <w:rsid w:val="00711F1C"/>
    <w:rsid w:val="00711FEE"/>
    <w:rsid w:val="00712056"/>
    <w:rsid w:val="00712106"/>
    <w:rsid w:val="0071222C"/>
    <w:rsid w:val="007122BD"/>
    <w:rsid w:val="00712390"/>
    <w:rsid w:val="007126F4"/>
    <w:rsid w:val="00712831"/>
    <w:rsid w:val="0071292C"/>
    <w:rsid w:val="00712B3C"/>
    <w:rsid w:val="00712DE5"/>
    <w:rsid w:val="00712E0D"/>
    <w:rsid w:val="00712E68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6D3"/>
    <w:rsid w:val="007147AC"/>
    <w:rsid w:val="007148ED"/>
    <w:rsid w:val="00714AC0"/>
    <w:rsid w:val="00714B67"/>
    <w:rsid w:val="00714BA2"/>
    <w:rsid w:val="00714CC4"/>
    <w:rsid w:val="00715247"/>
    <w:rsid w:val="0071542F"/>
    <w:rsid w:val="00715475"/>
    <w:rsid w:val="0071548F"/>
    <w:rsid w:val="007155D1"/>
    <w:rsid w:val="00715A19"/>
    <w:rsid w:val="00715D40"/>
    <w:rsid w:val="00715D75"/>
    <w:rsid w:val="00715EBB"/>
    <w:rsid w:val="00715EC8"/>
    <w:rsid w:val="00715EEA"/>
    <w:rsid w:val="00716080"/>
    <w:rsid w:val="007160D3"/>
    <w:rsid w:val="0071611D"/>
    <w:rsid w:val="0071647B"/>
    <w:rsid w:val="00716572"/>
    <w:rsid w:val="00716A80"/>
    <w:rsid w:val="00716AB6"/>
    <w:rsid w:val="00716AC0"/>
    <w:rsid w:val="00716BE7"/>
    <w:rsid w:val="00716CD6"/>
    <w:rsid w:val="007171E1"/>
    <w:rsid w:val="007172F3"/>
    <w:rsid w:val="007176C3"/>
    <w:rsid w:val="00717890"/>
    <w:rsid w:val="007178CF"/>
    <w:rsid w:val="00717D17"/>
    <w:rsid w:val="00717E4A"/>
    <w:rsid w:val="00720118"/>
    <w:rsid w:val="007202A6"/>
    <w:rsid w:val="007203C5"/>
    <w:rsid w:val="00720458"/>
    <w:rsid w:val="0072052A"/>
    <w:rsid w:val="00720675"/>
    <w:rsid w:val="0072096A"/>
    <w:rsid w:val="00720973"/>
    <w:rsid w:val="00720FC1"/>
    <w:rsid w:val="00721525"/>
    <w:rsid w:val="0072175F"/>
    <w:rsid w:val="00721B7D"/>
    <w:rsid w:val="00721DAB"/>
    <w:rsid w:val="007220C7"/>
    <w:rsid w:val="007221FE"/>
    <w:rsid w:val="0072231F"/>
    <w:rsid w:val="0072252E"/>
    <w:rsid w:val="0072254A"/>
    <w:rsid w:val="0072260F"/>
    <w:rsid w:val="0072275D"/>
    <w:rsid w:val="00722860"/>
    <w:rsid w:val="00722982"/>
    <w:rsid w:val="00722A03"/>
    <w:rsid w:val="00722CC6"/>
    <w:rsid w:val="00722DA8"/>
    <w:rsid w:val="00722DC5"/>
    <w:rsid w:val="00722F26"/>
    <w:rsid w:val="00723781"/>
    <w:rsid w:val="00723832"/>
    <w:rsid w:val="00723C09"/>
    <w:rsid w:val="00723EAC"/>
    <w:rsid w:val="00723F22"/>
    <w:rsid w:val="00724046"/>
    <w:rsid w:val="00724217"/>
    <w:rsid w:val="0072438A"/>
    <w:rsid w:val="00724427"/>
    <w:rsid w:val="007245CC"/>
    <w:rsid w:val="007245EC"/>
    <w:rsid w:val="007246CF"/>
    <w:rsid w:val="00724888"/>
    <w:rsid w:val="007248B0"/>
    <w:rsid w:val="00724B41"/>
    <w:rsid w:val="00724B5A"/>
    <w:rsid w:val="00724BD2"/>
    <w:rsid w:val="00724E39"/>
    <w:rsid w:val="00724E86"/>
    <w:rsid w:val="0072500E"/>
    <w:rsid w:val="007251C9"/>
    <w:rsid w:val="00725324"/>
    <w:rsid w:val="007254D6"/>
    <w:rsid w:val="007256D3"/>
    <w:rsid w:val="00725720"/>
    <w:rsid w:val="00725762"/>
    <w:rsid w:val="00725887"/>
    <w:rsid w:val="0072596A"/>
    <w:rsid w:val="00725C8E"/>
    <w:rsid w:val="00725D51"/>
    <w:rsid w:val="00725E39"/>
    <w:rsid w:val="00725EBA"/>
    <w:rsid w:val="00725EF8"/>
    <w:rsid w:val="00725F97"/>
    <w:rsid w:val="00725FC8"/>
    <w:rsid w:val="00726232"/>
    <w:rsid w:val="007264F3"/>
    <w:rsid w:val="0072666B"/>
    <w:rsid w:val="00726CFD"/>
    <w:rsid w:val="00726F4D"/>
    <w:rsid w:val="00727027"/>
    <w:rsid w:val="007270EA"/>
    <w:rsid w:val="0072744B"/>
    <w:rsid w:val="007274D0"/>
    <w:rsid w:val="007274FF"/>
    <w:rsid w:val="0072759B"/>
    <w:rsid w:val="00727653"/>
    <w:rsid w:val="007276A6"/>
    <w:rsid w:val="007278BC"/>
    <w:rsid w:val="00730126"/>
    <w:rsid w:val="00730260"/>
    <w:rsid w:val="007305E6"/>
    <w:rsid w:val="0073070A"/>
    <w:rsid w:val="00730AB5"/>
    <w:rsid w:val="00730ADD"/>
    <w:rsid w:val="00730B4D"/>
    <w:rsid w:val="0073101F"/>
    <w:rsid w:val="00731086"/>
    <w:rsid w:val="0073132B"/>
    <w:rsid w:val="0073135B"/>
    <w:rsid w:val="00731673"/>
    <w:rsid w:val="00731690"/>
    <w:rsid w:val="007316D0"/>
    <w:rsid w:val="00731796"/>
    <w:rsid w:val="00731AE9"/>
    <w:rsid w:val="00731C0A"/>
    <w:rsid w:val="00731E13"/>
    <w:rsid w:val="00731ECD"/>
    <w:rsid w:val="00732145"/>
    <w:rsid w:val="0073219E"/>
    <w:rsid w:val="00732268"/>
    <w:rsid w:val="00732277"/>
    <w:rsid w:val="007322B7"/>
    <w:rsid w:val="007326CD"/>
    <w:rsid w:val="00732779"/>
    <w:rsid w:val="007327AE"/>
    <w:rsid w:val="0073290E"/>
    <w:rsid w:val="00732D96"/>
    <w:rsid w:val="00732ED1"/>
    <w:rsid w:val="00732F2D"/>
    <w:rsid w:val="0073335D"/>
    <w:rsid w:val="00733465"/>
    <w:rsid w:val="0073350B"/>
    <w:rsid w:val="0073386D"/>
    <w:rsid w:val="0073397B"/>
    <w:rsid w:val="00733A80"/>
    <w:rsid w:val="00733C2E"/>
    <w:rsid w:val="00733EF2"/>
    <w:rsid w:val="00733FC0"/>
    <w:rsid w:val="007340BF"/>
    <w:rsid w:val="0073418D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2F7"/>
    <w:rsid w:val="00735503"/>
    <w:rsid w:val="00735735"/>
    <w:rsid w:val="00735809"/>
    <w:rsid w:val="0073599D"/>
    <w:rsid w:val="00735A68"/>
    <w:rsid w:val="00735B13"/>
    <w:rsid w:val="00735DD9"/>
    <w:rsid w:val="007361DC"/>
    <w:rsid w:val="007361E5"/>
    <w:rsid w:val="0073620A"/>
    <w:rsid w:val="00736274"/>
    <w:rsid w:val="0073630C"/>
    <w:rsid w:val="0073634B"/>
    <w:rsid w:val="0073647F"/>
    <w:rsid w:val="007364E9"/>
    <w:rsid w:val="0073698D"/>
    <w:rsid w:val="00736BEC"/>
    <w:rsid w:val="00736C1F"/>
    <w:rsid w:val="00736EE9"/>
    <w:rsid w:val="00736F65"/>
    <w:rsid w:val="0073767B"/>
    <w:rsid w:val="00737C73"/>
    <w:rsid w:val="00737F7B"/>
    <w:rsid w:val="00740072"/>
    <w:rsid w:val="00740081"/>
    <w:rsid w:val="0074015C"/>
    <w:rsid w:val="007401E5"/>
    <w:rsid w:val="007402D5"/>
    <w:rsid w:val="00740432"/>
    <w:rsid w:val="0074083C"/>
    <w:rsid w:val="00740BD1"/>
    <w:rsid w:val="00740C03"/>
    <w:rsid w:val="00740C12"/>
    <w:rsid w:val="0074117B"/>
    <w:rsid w:val="0074118A"/>
    <w:rsid w:val="0074131A"/>
    <w:rsid w:val="00741464"/>
    <w:rsid w:val="00741486"/>
    <w:rsid w:val="007414C4"/>
    <w:rsid w:val="0074152E"/>
    <w:rsid w:val="0074181A"/>
    <w:rsid w:val="00741845"/>
    <w:rsid w:val="0074186C"/>
    <w:rsid w:val="00741F5D"/>
    <w:rsid w:val="007420C4"/>
    <w:rsid w:val="007420CE"/>
    <w:rsid w:val="007423E0"/>
    <w:rsid w:val="00742603"/>
    <w:rsid w:val="00742645"/>
    <w:rsid w:val="007427DC"/>
    <w:rsid w:val="007428D9"/>
    <w:rsid w:val="00742BA3"/>
    <w:rsid w:val="00742BBB"/>
    <w:rsid w:val="00742C83"/>
    <w:rsid w:val="00742C89"/>
    <w:rsid w:val="00742DD7"/>
    <w:rsid w:val="00742E5E"/>
    <w:rsid w:val="00742EAF"/>
    <w:rsid w:val="00742EE6"/>
    <w:rsid w:val="00742F7E"/>
    <w:rsid w:val="00743121"/>
    <w:rsid w:val="007432A4"/>
    <w:rsid w:val="00743383"/>
    <w:rsid w:val="00743404"/>
    <w:rsid w:val="007436CF"/>
    <w:rsid w:val="007437D6"/>
    <w:rsid w:val="0074382F"/>
    <w:rsid w:val="007438AC"/>
    <w:rsid w:val="007439CE"/>
    <w:rsid w:val="00743AD4"/>
    <w:rsid w:val="00743B8B"/>
    <w:rsid w:val="00743D76"/>
    <w:rsid w:val="00743FE9"/>
    <w:rsid w:val="00744242"/>
    <w:rsid w:val="00744461"/>
    <w:rsid w:val="0074450F"/>
    <w:rsid w:val="0074466E"/>
    <w:rsid w:val="00744AEF"/>
    <w:rsid w:val="00744F2E"/>
    <w:rsid w:val="00744F56"/>
    <w:rsid w:val="00744F5A"/>
    <w:rsid w:val="007451AA"/>
    <w:rsid w:val="0074526D"/>
    <w:rsid w:val="007454A3"/>
    <w:rsid w:val="00745693"/>
    <w:rsid w:val="007456DC"/>
    <w:rsid w:val="007458B0"/>
    <w:rsid w:val="00745AEA"/>
    <w:rsid w:val="00745B12"/>
    <w:rsid w:val="00745C79"/>
    <w:rsid w:val="00745EAF"/>
    <w:rsid w:val="00745EB8"/>
    <w:rsid w:val="0074607A"/>
    <w:rsid w:val="007461F6"/>
    <w:rsid w:val="00746416"/>
    <w:rsid w:val="00746460"/>
    <w:rsid w:val="007465B2"/>
    <w:rsid w:val="0074661C"/>
    <w:rsid w:val="00746B14"/>
    <w:rsid w:val="00746B35"/>
    <w:rsid w:val="00746B3F"/>
    <w:rsid w:val="00746B84"/>
    <w:rsid w:val="00746B9A"/>
    <w:rsid w:val="00746D89"/>
    <w:rsid w:val="00747251"/>
    <w:rsid w:val="00747311"/>
    <w:rsid w:val="00747354"/>
    <w:rsid w:val="00747432"/>
    <w:rsid w:val="00747479"/>
    <w:rsid w:val="007474FB"/>
    <w:rsid w:val="00747530"/>
    <w:rsid w:val="00747A73"/>
    <w:rsid w:val="00747AE5"/>
    <w:rsid w:val="00747DC7"/>
    <w:rsid w:val="00747EF9"/>
    <w:rsid w:val="0075002E"/>
    <w:rsid w:val="007501BE"/>
    <w:rsid w:val="007502EA"/>
    <w:rsid w:val="00750383"/>
    <w:rsid w:val="007505D6"/>
    <w:rsid w:val="007505FA"/>
    <w:rsid w:val="00750813"/>
    <w:rsid w:val="007508BE"/>
    <w:rsid w:val="00750978"/>
    <w:rsid w:val="00750C81"/>
    <w:rsid w:val="00750EC8"/>
    <w:rsid w:val="00750F88"/>
    <w:rsid w:val="00750F8C"/>
    <w:rsid w:val="00750F8D"/>
    <w:rsid w:val="0075134F"/>
    <w:rsid w:val="007513D4"/>
    <w:rsid w:val="0075157E"/>
    <w:rsid w:val="00751749"/>
    <w:rsid w:val="00751AAC"/>
    <w:rsid w:val="00751C52"/>
    <w:rsid w:val="00751EE8"/>
    <w:rsid w:val="00751FE9"/>
    <w:rsid w:val="00752029"/>
    <w:rsid w:val="0075213C"/>
    <w:rsid w:val="007521FC"/>
    <w:rsid w:val="007525AC"/>
    <w:rsid w:val="007525B8"/>
    <w:rsid w:val="00752600"/>
    <w:rsid w:val="00752892"/>
    <w:rsid w:val="00752F3D"/>
    <w:rsid w:val="00753065"/>
    <w:rsid w:val="00753190"/>
    <w:rsid w:val="00753269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252"/>
    <w:rsid w:val="00754395"/>
    <w:rsid w:val="00754435"/>
    <w:rsid w:val="007544E2"/>
    <w:rsid w:val="0075476B"/>
    <w:rsid w:val="00754861"/>
    <w:rsid w:val="00754994"/>
    <w:rsid w:val="00754B90"/>
    <w:rsid w:val="00754F28"/>
    <w:rsid w:val="00755047"/>
    <w:rsid w:val="00755210"/>
    <w:rsid w:val="007553B2"/>
    <w:rsid w:val="00755920"/>
    <w:rsid w:val="00755A58"/>
    <w:rsid w:val="00755A9F"/>
    <w:rsid w:val="00755AB1"/>
    <w:rsid w:val="00755B16"/>
    <w:rsid w:val="00755BE2"/>
    <w:rsid w:val="00755F75"/>
    <w:rsid w:val="00756139"/>
    <w:rsid w:val="0075640E"/>
    <w:rsid w:val="00756564"/>
    <w:rsid w:val="00756A25"/>
    <w:rsid w:val="00756E60"/>
    <w:rsid w:val="00756FCA"/>
    <w:rsid w:val="00757032"/>
    <w:rsid w:val="00757231"/>
    <w:rsid w:val="0075729B"/>
    <w:rsid w:val="007572B5"/>
    <w:rsid w:val="0075795F"/>
    <w:rsid w:val="00757A61"/>
    <w:rsid w:val="00757AE1"/>
    <w:rsid w:val="00757C06"/>
    <w:rsid w:val="00757CE6"/>
    <w:rsid w:val="00760145"/>
    <w:rsid w:val="007601A2"/>
    <w:rsid w:val="0076031D"/>
    <w:rsid w:val="00760486"/>
    <w:rsid w:val="0076075F"/>
    <w:rsid w:val="00760F2B"/>
    <w:rsid w:val="007612EE"/>
    <w:rsid w:val="007614A4"/>
    <w:rsid w:val="0076159E"/>
    <w:rsid w:val="00761D73"/>
    <w:rsid w:val="00762088"/>
    <w:rsid w:val="007622A2"/>
    <w:rsid w:val="0076240E"/>
    <w:rsid w:val="00762438"/>
    <w:rsid w:val="007628C1"/>
    <w:rsid w:val="00762C6E"/>
    <w:rsid w:val="00762FBB"/>
    <w:rsid w:val="00762FFD"/>
    <w:rsid w:val="007631D3"/>
    <w:rsid w:val="00763221"/>
    <w:rsid w:val="00763278"/>
    <w:rsid w:val="00763498"/>
    <w:rsid w:val="007635FE"/>
    <w:rsid w:val="00763747"/>
    <w:rsid w:val="0076390E"/>
    <w:rsid w:val="00763A49"/>
    <w:rsid w:val="00763B12"/>
    <w:rsid w:val="00763DFC"/>
    <w:rsid w:val="00764180"/>
    <w:rsid w:val="00764238"/>
    <w:rsid w:val="00764310"/>
    <w:rsid w:val="007643A1"/>
    <w:rsid w:val="00764517"/>
    <w:rsid w:val="007646AA"/>
    <w:rsid w:val="007648C5"/>
    <w:rsid w:val="007648D4"/>
    <w:rsid w:val="00764B42"/>
    <w:rsid w:val="00764B44"/>
    <w:rsid w:val="00764CB3"/>
    <w:rsid w:val="00764FF6"/>
    <w:rsid w:val="007650E6"/>
    <w:rsid w:val="00765444"/>
    <w:rsid w:val="007655AF"/>
    <w:rsid w:val="0076585C"/>
    <w:rsid w:val="0076588B"/>
    <w:rsid w:val="00765FD4"/>
    <w:rsid w:val="0076604F"/>
    <w:rsid w:val="0076608E"/>
    <w:rsid w:val="00766370"/>
    <w:rsid w:val="00766448"/>
    <w:rsid w:val="007666A1"/>
    <w:rsid w:val="007666C8"/>
    <w:rsid w:val="007667DB"/>
    <w:rsid w:val="0076686E"/>
    <w:rsid w:val="007668BB"/>
    <w:rsid w:val="00766A13"/>
    <w:rsid w:val="00766D5F"/>
    <w:rsid w:val="00766DB8"/>
    <w:rsid w:val="00766F3D"/>
    <w:rsid w:val="00766FA1"/>
    <w:rsid w:val="007673BF"/>
    <w:rsid w:val="007674B5"/>
    <w:rsid w:val="00767748"/>
    <w:rsid w:val="007678A1"/>
    <w:rsid w:val="00767AED"/>
    <w:rsid w:val="00767D62"/>
    <w:rsid w:val="00767E25"/>
    <w:rsid w:val="0077019E"/>
    <w:rsid w:val="00770265"/>
    <w:rsid w:val="0077034F"/>
    <w:rsid w:val="00770455"/>
    <w:rsid w:val="007704E8"/>
    <w:rsid w:val="00770C52"/>
    <w:rsid w:val="00770D31"/>
    <w:rsid w:val="00770D51"/>
    <w:rsid w:val="00770DDB"/>
    <w:rsid w:val="00771018"/>
    <w:rsid w:val="007710E8"/>
    <w:rsid w:val="0077119C"/>
    <w:rsid w:val="0077150F"/>
    <w:rsid w:val="00771605"/>
    <w:rsid w:val="0077169E"/>
    <w:rsid w:val="007718AC"/>
    <w:rsid w:val="00771AC5"/>
    <w:rsid w:val="00771BB4"/>
    <w:rsid w:val="00771C85"/>
    <w:rsid w:val="00771EB8"/>
    <w:rsid w:val="0077233E"/>
    <w:rsid w:val="0077236D"/>
    <w:rsid w:val="007726D3"/>
    <w:rsid w:val="007726D9"/>
    <w:rsid w:val="007727C2"/>
    <w:rsid w:val="007727D4"/>
    <w:rsid w:val="00772973"/>
    <w:rsid w:val="007729B7"/>
    <w:rsid w:val="00772A64"/>
    <w:rsid w:val="00772AB1"/>
    <w:rsid w:val="00772C0D"/>
    <w:rsid w:val="00772C14"/>
    <w:rsid w:val="00772CB5"/>
    <w:rsid w:val="00772DCE"/>
    <w:rsid w:val="00772FE0"/>
    <w:rsid w:val="007730CB"/>
    <w:rsid w:val="00773100"/>
    <w:rsid w:val="00773151"/>
    <w:rsid w:val="007731F7"/>
    <w:rsid w:val="007732BD"/>
    <w:rsid w:val="0077331A"/>
    <w:rsid w:val="007734BA"/>
    <w:rsid w:val="00773559"/>
    <w:rsid w:val="007737C1"/>
    <w:rsid w:val="007738D8"/>
    <w:rsid w:val="00773A76"/>
    <w:rsid w:val="00773B13"/>
    <w:rsid w:val="00773B76"/>
    <w:rsid w:val="00773E40"/>
    <w:rsid w:val="007740C6"/>
    <w:rsid w:val="007742CB"/>
    <w:rsid w:val="00774317"/>
    <w:rsid w:val="00774667"/>
    <w:rsid w:val="00774DE9"/>
    <w:rsid w:val="00774EF1"/>
    <w:rsid w:val="00775044"/>
    <w:rsid w:val="007750F0"/>
    <w:rsid w:val="00775DE1"/>
    <w:rsid w:val="00775F89"/>
    <w:rsid w:val="007761E2"/>
    <w:rsid w:val="0077647D"/>
    <w:rsid w:val="007768EB"/>
    <w:rsid w:val="00776AC6"/>
    <w:rsid w:val="00776B3B"/>
    <w:rsid w:val="00776CC3"/>
    <w:rsid w:val="00776DE1"/>
    <w:rsid w:val="00776F31"/>
    <w:rsid w:val="00776F4B"/>
    <w:rsid w:val="00776FA1"/>
    <w:rsid w:val="0077726A"/>
    <w:rsid w:val="007773A2"/>
    <w:rsid w:val="0077740F"/>
    <w:rsid w:val="00777607"/>
    <w:rsid w:val="007778AD"/>
    <w:rsid w:val="0077799E"/>
    <w:rsid w:val="007779B7"/>
    <w:rsid w:val="00777A3F"/>
    <w:rsid w:val="00777BD3"/>
    <w:rsid w:val="00777BE9"/>
    <w:rsid w:val="00777D87"/>
    <w:rsid w:val="00777EEF"/>
    <w:rsid w:val="007802EF"/>
    <w:rsid w:val="007802F2"/>
    <w:rsid w:val="00780304"/>
    <w:rsid w:val="00780787"/>
    <w:rsid w:val="0078085A"/>
    <w:rsid w:val="00780951"/>
    <w:rsid w:val="00780968"/>
    <w:rsid w:val="00780F60"/>
    <w:rsid w:val="0078108B"/>
    <w:rsid w:val="007811E7"/>
    <w:rsid w:val="00781252"/>
    <w:rsid w:val="007814B0"/>
    <w:rsid w:val="007815EB"/>
    <w:rsid w:val="00781772"/>
    <w:rsid w:val="00781945"/>
    <w:rsid w:val="00781A08"/>
    <w:rsid w:val="00781A7B"/>
    <w:rsid w:val="00781AA9"/>
    <w:rsid w:val="00781BE8"/>
    <w:rsid w:val="00781C90"/>
    <w:rsid w:val="00781F8F"/>
    <w:rsid w:val="00781FEE"/>
    <w:rsid w:val="00782236"/>
    <w:rsid w:val="007822BD"/>
    <w:rsid w:val="007824C2"/>
    <w:rsid w:val="007825C5"/>
    <w:rsid w:val="00782732"/>
    <w:rsid w:val="007827DB"/>
    <w:rsid w:val="007828E2"/>
    <w:rsid w:val="00782A30"/>
    <w:rsid w:val="00782D46"/>
    <w:rsid w:val="00782F26"/>
    <w:rsid w:val="00782F39"/>
    <w:rsid w:val="00783080"/>
    <w:rsid w:val="007834BF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9B6"/>
    <w:rsid w:val="00784AC7"/>
    <w:rsid w:val="00784CCD"/>
    <w:rsid w:val="00784DFE"/>
    <w:rsid w:val="00784F8F"/>
    <w:rsid w:val="00784FBC"/>
    <w:rsid w:val="00785113"/>
    <w:rsid w:val="00785295"/>
    <w:rsid w:val="00785417"/>
    <w:rsid w:val="007854C1"/>
    <w:rsid w:val="00785575"/>
    <w:rsid w:val="007855C0"/>
    <w:rsid w:val="00785619"/>
    <w:rsid w:val="00785632"/>
    <w:rsid w:val="0078577E"/>
    <w:rsid w:val="007858CD"/>
    <w:rsid w:val="00785F12"/>
    <w:rsid w:val="007860CB"/>
    <w:rsid w:val="0078614E"/>
    <w:rsid w:val="0078617D"/>
    <w:rsid w:val="0078619B"/>
    <w:rsid w:val="00786268"/>
    <w:rsid w:val="00786283"/>
    <w:rsid w:val="007863D2"/>
    <w:rsid w:val="0078647F"/>
    <w:rsid w:val="00786603"/>
    <w:rsid w:val="0078666A"/>
    <w:rsid w:val="007866AA"/>
    <w:rsid w:val="007869E6"/>
    <w:rsid w:val="00786BC6"/>
    <w:rsid w:val="0078704D"/>
    <w:rsid w:val="007870C9"/>
    <w:rsid w:val="00787244"/>
    <w:rsid w:val="00787741"/>
    <w:rsid w:val="007877A3"/>
    <w:rsid w:val="007877CC"/>
    <w:rsid w:val="00787819"/>
    <w:rsid w:val="007878FB"/>
    <w:rsid w:val="00787B2F"/>
    <w:rsid w:val="00787B37"/>
    <w:rsid w:val="00787C6A"/>
    <w:rsid w:val="00787CB0"/>
    <w:rsid w:val="00787CF9"/>
    <w:rsid w:val="00787D49"/>
    <w:rsid w:val="00787E78"/>
    <w:rsid w:val="0079063C"/>
    <w:rsid w:val="00790652"/>
    <w:rsid w:val="007907BD"/>
    <w:rsid w:val="0079091D"/>
    <w:rsid w:val="00790A0F"/>
    <w:rsid w:val="00790BFE"/>
    <w:rsid w:val="00790C2A"/>
    <w:rsid w:val="00790DA1"/>
    <w:rsid w:val="00790DE2"/>
    <w:rsid w:val="00790E20"/>
    <w:rsid w:val="007910E4"/>
    <w:rsid w:val="00791165"/>
    <w:rsid w:val="0079120C"/>
    <w:rsid w:val="007912AE"/>
    <w:rsid w:val="007912B8"/>
    <w:rsid w:val="0079141D"/>
    <w:rsid w:val="00791440"/>
    <w:rsid w:val="00791546"/>
    <w:rsid w:val="0079166A"/>
    <w:rsid w:val="0079177F"/>
    <w:rsid w:val="007918B7"/>
    <w:rsid w:val="00791919"/>
    <w:rsid w:val="00791A08"/>
    <w:rsid w:val="00791AB9"/>
    <w:rsid w:val="00791BC3"/>
    <w:rsid w:val="00791D05"/>
    <w:rsid w:val="007920E2"/>
    <w:rsid w:val="007923F7"/>
    <w:rsid w:val="00792497"/>
    <w:rsid w:val="00792969"/>
    <w:rsid w:val="00792DA5"/>
    <w:rsid w:val="00792ED6"/>
    <w:rsid w:val="00792F7C"/>
    <w:rsid w:val="007930CB"/>
    <w:rsid w:val="007930DC"/>
    <w:rsid w:val="00793156"/>
    <w:rsid w:val="007932A6"/>
    <w:rsid w:val="00793638"/>
    <w:rsid w:val="00793671"/>
    <w:rsid w:val="00793AC0"/>
    <w:rsid w:val="00793C0A"/>
    <w:rsid w:val="00793C65"/>
    <w:rsid w:val="00793F58"/>
    <w:rsid w:val="00793F86"/>
    <w:rsid w:val="007941B2"/>
    <w:rsid w:val="007941B7"/>
    <w:rsid w:val="0079420A"/>
    <w:rsid w:val="00794343"/>
    <w:rsid w:val="007949E7"/>
    <w:rsid w:val="00794B54"/>
    <w:rsid w:val="00794BCC"/>
    <w:rsid w:val="00794DE8"/>
    <w:rsid w:val="00794FD6"/>
    <w:rsid w:val="007953F0"/>
    <w:rsid w:val="0079571D"/>
    <w:rsid w:val="00795A86"/>
    <w:rsid w:val="00795AB9"/>
    <w:rsid w:val="007961D3"/>
    <w:rsid w:val="0079647D"/>
    <w:rsid w:val="007964AA"/>
    <w:rsid w:val="00796808"/>
    <w:rsid w:val="0079688F"/>
    <w:rsid w:val="00796B22"/>
    <w:rsid w:val="00796B6C"/>
    <w:rsid w:val="00796C27"/>
    <w:rsid w:val="00796CDA"/>
    <w:rsid w:val="00796E7B"/>
    <w:rsid w:val="00796FB4"/>
    <w:rsid w:val="0079718F"/>
    <w:rsid w:val="007975BA"/>
    <w:rsid w:val="007976BF"/>
    <w:rsid w:val="0079789D"/>
    <w:rsid w:val="007978D2"/>
    <w:rsid w:val="0079793D"/>
    <w:rsid w:val="00797AC2"/>
    <w:rsid w:val="00797C23"/>
    <w:rsid w:val="007A00B2"/>
    <w:rsid w:val="007A00C1"/>
    <w:rsid w:val="007A0120"/>
    <w:rsid w:val="007A015F"/>
    <w:rsid w:val="007A03BA"/>
    <w:rsid w:val="007A041D"/>
    <w:rsid w:val="007A042F"/>
    <w:rsid w:val="007A045F"/>
    <w:rsid w:val="007A0490"/>
    <w:rsid w:val="007A04EF"/>
    <w:rsid w:val="007A0C8B"/>
    <w:rsid w:val="007A0F01"/>
    <w:rsid w:val="007A0FFE"/>
    <w:rsid w:val="007A10F4"/>
    <w:rsid w:val="007A111C"/>
    <w:rsid w:val="007A1143"/>
    <w:rsid w:val="007A118A"/>
    <w:rsid w:val="007A1376"/>
    <w:rsid w:val="007A1478"/>
    <w:rsid w:val="007A165E"/>
    <w:rsid w:val="007A19A5"/>
    <w:rsid w:val="007A1C68"/>
    <w:rsid w:val="007A1CAF"/>
    <w:rsid w:val="007A1CDB"/>
    <w:rsid w:val="007A1DA3"/>
    <w:rsid w:val="007A2120"/>
    <w:rsid w:val="007A23D9"/>
    <w:rsid w:val="007A24D6"/>
    <w:rsid w:val="007A2964"/>
    <w:rsid w:val="007A2B8A"/>
    <w:rsid w:val="007A2BED"/>
    <w:rsid w:val="007A2E8C"/>
    <w:rsid w:val="007A3028"/>
    <w:rsid w:val="007A30EB"/>
    <w:rsid w:val="007A32B0"/>
    <w:rsid w:val="007A32DB"/>
    <w:rsid w:val="007A3940"/>
    <w:rsid w:val="007A396F"/>
    <w:rsid w:val="007A3BA2"/>
    <w:rsid w:val="007A3D38"/>
    <w:rsid w:val="007A3DD1"/>
    <w:rsid w:val="007A4112"/>
    <w:rsid w:val="007A48BE"/>
    <w:rsid w:val="007A494A"/>
    <w:rsid w:val="007A49A1"/>
    <w:rsid w:val="007A4B08"/>
    <w:rsid w:val="007A4B5A"/>
    <w:rsid w:val="007A4BC5"/>
    <w:rsid w:val="007A4C22"/>
    <w:rsid w:val="007A4C79"/>
    <w:rsid w:val="007A4D05"/>
    <w:rsid w:val="007A4DE2"/>
    <w:rsid w:val="007A532B"/>
    <w:rsid w:val="007A552A"/>
    <w:rsid w:val="007A572E"/>
    <w:rsid w:val="007A5BC2"/>
    <w:rsid w:val="007A5CDC"/>
    <w:rsid w:val="007A5CE7"/>
    <w:rsid w:val="007A6044"/>
    <w:rsid w:val="007A60ED"/>
    <w:rsid w:val="007A629F"/>
    <w:rsid w:val="007A6359"/>
    <w:rsid w:val="007A635E"/>
    <w:rsid w:val="007A6395"/>
    <w:rsid w:val="007A6407"/>
    <w:rsid w:val="007A64D6"/>
    <w:rsid w:val="007A6A35"/>
    <w:rsid w:val="007A6B33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C11"/>
    <w:rsid w:val="007A7C8E"/>
    <w:rsid w:val="007A7D80"/>
    <w:rsid w:val="007A7DC9"/>
    <w:rsid w:val="007A7F21"/>
    <w:rsid w:val="007A7F6F"/>
    <w:rsid w:val="007B064F"/>
    <w:rsid w:val="007B0790"/>
    <w:rsid w:val="007B084E"/>
    <w:rsid w:val="007B0C20"/>
    <w:rsid w:val="007B0C2F"/>
    <w:rsid w:val="007B0CD9"/>
    <w:rsid w:val="007B0EE3"/>
    <w:rsid w:val="007B0FF7"/>
    <w:rsid w:val="007B10BF"/>
    <w:rsid w:val="007B13C1"/>
    <w:rsid w:val="007B13DD"/>
    <w:rsid w:val="007B13FE"/>
    <w:rsid w:val="007B1584"/>
    <w:rsid w:val="007B16AA"/>
    <w:rsid w:val="007B176E"/>
    <w:rsid w:val="007B1777"/>
    <w:rsid w:val="007B1814"/>
    <w:rsid w:val="007B197D"/>
    <w:rsid w:val="007B1AA9"/>
    <w:rsid w:val="007B1B71"/>
    <w:rsid w:val="007B1BCF"/>
    <w:rsid w:val="007B1C96"/>
    <w:rsid w:val="007B20CC"/>
    <w:rsid w:val="007B217A"/>
    <w:rsid w:val="007B2633"/>
    <w:rsid w:val="007B28F1"/>
    <w:rsid w:val="007B2956"/>
    <w:rsid w:val="007B2AC7"/>
    <w:rsid w:val="007B2AE8"/>
    <w:rsid w:val="007B2BCA"/>
    <w:rsid w:val="007B2BF0"/>
    <w:rsid w:val="007B2C28"/>
    <w:rsid w:val="007B2F58"/>
    <w:rsid w:val="007B3119"/>
    <w:rsid w:val="007B315B"/>
    <w:rsid w:val="007B3507"/>
    <w:rsid w:val="007B3556"/>
    <w:rsid w:val="007B3643"/>
    <w:rsid w:val="007B36B4"/>
    <w:rsid w:val="007B37DD"/>
    <w:rsid w:val="007B385E"/>
    <w:rsid w:val="007B3C05"/>
    <w:rsid w:val="007B3C26"/>
    <w:rsid w:val="007B3E38"/>
    <w:rsid w:val="007B3FC7"/>
    <w:rsid w:val="007B3FE7"/>
    <w:rsid w:val="007B40AB"/>
    <w:rsid w:val="007B45B2"/>
    <w:rsid w:val="007B46AC"/>
    <w:rsid w:val="007B4943"/>
    <w:rsid w:val="007B4AEF"/>
    <w:rsid w:val="007B4BAA"/>
    <w:rsid w:val="007B4C50"/>
    <w:rsid w:val="007B4C74"/>
    <w:rsid w:val="007B4D45"/>
    <w:rsid w:val="007B4E4D"/>
    <w:rsid w:val="007B4ECB"/>
    <w:rsid w:val="007B4FC4"/>
    <w:rsid w:val="007B56CA"/>
    <w:rsid w:val="007B5701"/>
    <w:rsid w:val="007B5775"/>
    <w:rsid w:val="007B5B0A"/>
    <w:rsid w:val="007B63BE"/>
    <w:rsid w:val="007B6413"/>
    <w:rsid w:val="007B6658"/>
    <w:rsid w:val="007B66E9"/>
    <w:rsid w:val="007B67BE"/>
    <w:rsid w:val="007B6961"/>
    <w:rsid w:val="007B6C44"/>
    <w:rsid w:val="007B70C3"/>
    <w:rsid w:val="007B7192"/>
    <w:rsid w:val="007B72AB"/>
    <w:rsid w:val="007B7431"/>
    <w:rsid w:val="007B763E"/>
    <w:rsid w:val="007B79B5"/>
    <w:rsid w:val="007B7C9D"/>
    <w:rsid w:val="007B7D6C"/>
    <w:rsid w:val="007B7D9D"/>
    <w:rsid w:val="007B7F35"/>
    <w:rsid w:val="007C031C"/>
    <w:rsid w:val="007C0444"/>
    <w:rsid w:val="007C0476"/>
    <w:rsid w:val="007C04FD"/>
    <w:rsid w:val="007C0830"/>
    <w:rsid w:val="007C08D9"/>
    <w:rsid w:val="007C0957"/>
    <w:rsid w:val="007C0B89"/>
    <w:rsid w:val="007C0C79"/>
    <w:rsid w:val="007C0E13"/>
    <w:rsid w:val="007C10EA"/>
    <w:rsid w:val="007C1228"/>
    <w:rsid w:val="007C1438"/>
    <w:rsid w:val="007C14C1"/>
    <w:rsid w:val="007C1A21"/>
    <w:rsid w:val="007C1AB5"/>
    <w:rsid w:val="007C1CB2"/>
    <w:rsid w:val="007C2344"/>
    <w:rsid w:val="007C23A6"/>
    <w:rsid w:val="007C2688"/>
    <w:rsid w:val="007C27DC"/>
    <w:rsid w:val="007C2976"/>
    <w:rsid w:val="007C29EA"/>
    <w:rsid w:val="007C2B19"/>
    <w:rsid w:val="007C2E33"/>
    <w:rsid w:val="007C3435"/>
    <w:rsid w:val="007C3533"/>
    <w:rsid w:val="007C3559"/>
    <w:rsid w:val="007C3B91"/>
    <w:rsid w:val="007C3E23"/>
    <w:rsid w:val="007C3E7B"/>
    <w:rsid w:val="007C3E99"/>
    <w:rsid w:val="007C3FDD"/>
    <w:rsid w:val="007C412E"/>
    <w:rsid w:val="007C4470"/>
    <w:rsid w:val="007C4650"/>
    <w:rsid w:val="007C47DC"/>
    <w:rsid w:val="007C484B"/>
    <w:rsid w:val="007C48A3"/>
    <w:rsid w:val="007C4A87"/>
    <w:rsid w:val="007C4B81"/>
    <w:rsid w:val="007C4BD0"/>
    <w:rsid w:val="007C4BF3"/>
    <w:rsid w:val="007C5034"/>
    <w:rsid w:val="007C577B"/>
    <w:rsid w:val="007C5B58"/>
    <w:rsid w:val="007C5DF4"/>
    <w:rsid w:val="007C61EE"/>
    <w:rsid w:val="007C6487"/>
    <w:rsid w:val="007C64B5"/>
    <w:rsid w:val="007C675E"/>
    <w:rsid w:val="007C682A"/>
    <w:rsid w:val="007C69F6"/>
    <w:rsid w:val="007C6A21"/>
    <w:rsid w:val="007C6A34"/>
    <w:rsid w:val="007C6C60"/>
    <w:rsid w:val="007C6EE1"/>
    <w:rsid w:val="007C705A"/>
    <w:rsid w:val="007C70EF"/>
    <w:rsid w:val="007C7225"/>
    <w:rsid w:val="007C7280"/>
    <w:rsid w:val="007C7466"/>
    <w:rsid w:val="007C7529"/>
    <w:rsid w:val="007C75A6"/>
    <w:rsid w:val="007C7688"/>
    <w:rsid w:val="007C790A"/>
    <w:rsid w:val="007C790E"/>
    <w:rsid w:val="007C7991"/>
    <w:rsid w:val="007C7A4B"/>
    <w:rsid w:val="007C7A8E"/>
    <w:rsid w:val="007C7B10"/>
    <w:rsid w:val="007C7B2B"/>
    <w:rsid w:val="007C7B92"/>
    <w:rsid w:val="007D01F5"/>
    <w:rsid w:val="007D0297"/>
    <w:rsid w:val="007D066C"/>
    <w:rsid w:val="007D07F0"/>
    <w:rsid w:val="007D0A72"/>
    <w:rsid w:val="007D0BBB"/>
    <w:rsid w:val="007D0BC4"/>
    <w:rsid w:val="007D0DF6"/>
    <w:rsid w:val="007D0E75"/>
    <w:rsid w:val="007D0F88"/>
    <w:rsid w:val="007D0FB2"/>
    <w:rsid w:val="007D0FFA"/>
    <w:rsid w:val="007D108F"/>
    <w:rsid w:val="007D11CC"/>
    <w:rsid w:val="007D11D0"/>
    <w:rsid w:val="007D12D5"/>
    <w:rsid w:val="007D153C"/>
    <w:rsid w:val="007D19D8"/>
    <w:rsid w:val="007D19FC"/>
    <w:rsid w:val="007D1A12"/>
    <w:rsid w:val="007D1AEB"/>
    <w:rsid w:val="007D1CCB"/>
    <w:rsid w:val="007D1D93"/>
    <w:rsid w:val="007D200A"/>
    <w:rsid w:val="007D2247"/>
    <w:rsid w:val="007D22E8"/>
    <w:rsid w:val="007D235D"/>
    <w:rsid w:val="007D26C2"/>
    <w:rsid w:val="007D2840"/>
    <w:rsid w:val="007D2900"/>
    <w:rsid w:val="007D2A85"/>
    <w:rsid w:val="007D2BF9"/>
    <w:rsid w:val="007D2C97"/>
    <w:rsid w:val="007D2D08"/>
    <w:rsid w:val="007D2E78"/>
    <w:rsid w:val="007D2F61"/>
    <w:rsid w:val="007D30B2"/>
    <w:rsid w:val="007D336B"/>
    <w:rsid w:val="007D34CE"/>
    <w:rsid w:val="007D34EC"/>
    <w:rsid w:val="007D34FF"/>
    <w:rsid w:val="007D3506"/>
    <w:rsid w:val="007D351C"/>
    <w:rsid w:val="007D39A4"/>
    <w:rsid w:val="007D3BB3"/>
    <w:rsid w:val="007D3C2B"/>
    <w:rsid w:val="007D3E91"/>
    <w:rsid w:val="007D40AE"/>
    <w:rsid w:val="007D40B6"/>
    <w:rsid w:val="007D4155"/>
    <w:rsid w:val="007D42FF"/>
    <w:rsid w:val="007D4382"/>
    <w:rsid w:val="007D43B5"/>
    <w:rsid w:val="007D4631"/>
    <w:rsid w:val="007D4667"/>
    <w:rsid w:val="007D492A"/>
    <w:rsid w:val="007D49F0"/>
    <w:rsid w:val="007D49FA"/>
    <w:rsid w:val="007D4B09"/>
    <w:rsid w:val="007D4BC3"/>
    <w:rsid w:val="007D50E3"/>
    <w:rsid w:val="007D51DE"/>
    <w:rsid w:val="007D5445"/>
    <w:rsid w:val="007D54F7"/>
    <w:rsid w:val="007D5548"/>
    <w:rsid w:val="007D57F0"/>
    <w:rsid w:val="007D5A28"/>
    <w:rsid w:val="007D5C6D"/>
    <w:rsid w:val="007D5CC9"/>
    <w:rsid w:val="007D640A"/>
    <w:rsid w:val="007D6501"/>
    <w:rsid w:val="007D6620"/>
    <w:rsid w:val="007D68D8"/>
    <w:rsid w:val="007D6AC6"/>
    <w:rsid w:val="007D6E0B"/>
    <w:rsid w:val="007D6E3A"/>
    <w:rsid w:val="007D6F67"/>
    <w:rsid w:val="007D6F9B"/>
    <w:rsid w:val="007D7362"/>
    <w:rsid w:val="007D7385"/>
    <w:rsid w:val="007D7545"/>
    <w:rsid w:val="007D781E"/>
    <w:rsid w:val="007D78AA"/>
    <w:rsid w:val="007D78E9"/>
    <w:rsid w:val="007E02FE"/>
    <w:rsid w:val="007E039B"/>
    <w:rsid w:val="007E06B0"/>
    <w:rsid w:val="007E088D"/>
    <w:rsid w:val="007E08E8"/>
    <w:rsid w:val="007E0CB4"/>
    <w:rsid w:val="007E0D6D"/>
    <w:rsid w:val="007E0EA6"/>
    <w:rsid w:val="007E0EE8"/>
    <w:rsid w:val="007E0F48"/>
    <w:rsid w:val="007E1331"/>
    <w:rsid w:val="007E1388"/>
    <w:rsid w:val="007E13AE"/>
    <w:rsid w:val="007E1746"/>
    <w:rsid w:val="007E17B4"/>
    <w:rsid w:val="007E1931"/>
    <w:rsid w:val="007E1B01"/>
    <w:rsid w:val="007E1C3F"/>
    <w:rsid w:val="007E1E4A"/>
    <w:rsid w:val="007E1F1F"/>
    <w:rsid w:val="007E21B9"/>
    <w:rsid w:val="007E2502"/>
    <w:rsid w:val="007E2566"/>
    <w:rsid w:val="007E2894"/>
    <w:rsid w:val="007E29C8"/>
    <w:rsid w:val="007E2C51"/>
    <w:rsid w:val="007E2CAA"/>
    <w:rsid w:val="007E2D99"/>
    <w:rsid w:val="007E2F3A"/>
    <w:rsid w:val="007E2F7E"/>
    <w:rsid w:val="007E2FF3"/>
    <w:rsid w:val="007E30A9"/>
    <w:rsid w:val="007E3308"/>
    <w:rsid w:val="007E36F5"/>
    <w:rsid w:val="007E3955"/>
    <w:rsid w:val="007E396B"/>
    <w:rsid w:val="007E3977"/>
    <w:rsid w:val="007E3D3D"/>
    <w:rsid w:val="007E3EE1"/>
    <w:rsid w:val="007E4494"/>
    <w:rsid w:val="007E4ADC"/>
    <w:rsid w:val="007E4B07"/>
    <w:rsid w:val="007E4BF2"/>
    <w:rsid w:val="007E5077"/>
    <w:rsid w:val="007E557A"/>
    <w:rsid w:val="007E55A3"/>
    <w:rsid w:val="007E55ED"/>
    <w:rsid w:val="007E59BD"/>
    <w:rsid w:val="007E59C0"/>
    <w:rsid w:val="007E5AB5"/>
    <w:rsid w:val="007E5BC6"/>
    <w:rsid w:val="007E5F92"/>
    <w:rsid w:val="007E6199"/>
    <w:rsid w:val="007E63AD"/>
    <w:rsid w:val="007E652B"/>
    <w:rsid w:val="007E6E02"/>
    <w:rsid w:val="007E6F26"/>
    <w:rsid w:val="007E7272"/>
    <w:rsid w:val="007E7520"/>
    <w:rsid w:val="007E7559"/>
    <w:rsid w:val="007E7679"/>
    <w:rsid w:val="007E796C"/>
    <w:rsid w:val="007E7A01"/>
    <w:rsid w:val="007E7E29"/>
    <w:rsid w:val="007F0109"/>
    <w:rsid w:val="007F0573"/>
    <w:rsid w:val="007F0635"/>
    <w:rsid w:val="007F075D"/>
    <w:rsid w:val="007F07FF"/>
    <w:rsid w:val="007F092D"/>
    <w:rsid w:val="007F09BF"/>
    <w:rsid w:val="007F0A1B"/>
    <w:rsid w:val="007F0AC6"/>
    <w:rsid w:val="007F0B5C"/>
    <w:rsid w:val="007F0E97"/>
    <w:rsid w:val="007F0ED8"/>
    <w:rsid w:val="007F10D2"/>
    <w:rsid w:val="007F1172"/>
    <w:rsid w:val="007F121B"/>
    <w:rsid w:val="007F1778"/>
    <w:rsid w:val="007F1906"/>
    <w:rsid w:val="007F1914"/>
    <w:rsid w:val="007F1968"/>
    <w:rsid w:val="007F1A6C"/>
    <w:rsid w:val="007F1C2A"/>
    <w:rsid w:val="007F1EDB"/>
    <w:rsid w:val="007F1FC6"/>
    <w:rsid w:val="007F1FD9"/>
    <w:rsid w:val="007F2319"/>
    <w:rsid w:val="007F238F"/>
    <w:rsid w:val="007F2416"/>
    <w:rsid w:val="007F249D"/>
    <w:rsid w:val="007F24D5"/>
    <w:rsid w:val="007F26E3"/>
    <w:rsid w:val="007F26FD"/>
    <w:rsid w:val="007F28E9"/>
    <w:rsid w:val="007F29D7"/>
    <w:rsid w:val="007F2B4E"/>
    <w:rsid w:val="007F2BD4"/>
    <w:rsid w:val="007F2BD7"/>
    <w:rsid w:val="007F2F3F"/>
    <w:rsid w:val="007F312C"/>
    <w:rsid w:val="007F3E08"/>
    <w:rsid w:val="007F4402"/>
    <w:rsid w:val="007F45EA"/>
    <w:rsid w:val="007F4624"/>
    <w:rsid w:val="007F4ACF"/>
    <w:rsid w:val="007F4B4C"/>
    <w:rsid w:val="007F4C54"/>
    <w:rsid w:val="007F5006"/>
    <w:rsid w:val="007F5205"/>
    <w:rsid w:val="007F560E"/>
    <w:rsid w:val="007F5891"/>
    <w:rsid w:val="007F58DF"/>
    <w:rsid w:val="007F591C"/>
    <w:rsid w:val="007F5A0F"/>
    <w:rsid w:val="007F5A18"/>
    <w:rsid w:val="007F5C24"/>
    <w:rsid w:val="007F5E4E"/>
    <w:rsid w:val="007F60DF"/>
    <w:rsid w:val="007F61B4"/>
    <w:rsid w:val="007F625E"/>
    <w:rsid w:val="007F62F6"/>
    <w:rsid w:val="007F64CC"/>
    <w:rsid w:val="007F682C"/>
    <w:rsid w:val="007F6D90"/>
    <w:rsid w:val="007F6DA7"/>
    <w:rsid w:val="007F6E89"/>
    <w:rsid w:val="007F6FD3"/>
    <w:rsid w:val="007F7068"/>
    <w:rsid w:val="007F7107"/>
    <w:rsid w:val="007F7166"/>
    <w:rsid w:val="007F74A9"/>
    <w:rsid w:val="007F74AC"/>
    <w:rsid w:val="007F74D0"/>
    <w:rsid w:val="007F7743"/>
    <w:rsid w:val="007F7844"/>
    <w:rsid w:val="007F7B2F"/>
    <w:rsid w:val="007F7B4F"/>
    <w:rsid w:val="007F7C8C"/>
    <w:rsid w:val="007F7D5C"/>
    <w:rsid w:val="007F7F4E"/>
    <w:rsid w:val="007F7FAA"/>
    <w:rsid w:val="008000A4"/>
    <w:rsid w:val="00800666"/>
    <w:rsid w:val="008009C2"/>
    <w:rsid w:val="008009CF"/>
    <w:rsid w:val="00800A46"/>
    <w:rsid w:val="00800BF4"/>
    <w:rsid w:val="00800C93"/>
    <w:rsid w:val="00800F9B"/>
    <w:rsid w:val="00801037"/>
    <w:rsid w:val="0080104C"/>
    <w:rsid w:val="00801195"/>
    <w:rsid w:val="0080119B"/>
    <w:rsid w:val="008013BD"/>
    <w:rsid w:val="008013FF"/>
    <w:rsid w:val="00801683"/>
    <w:rsid w:val="00801925"/>
    <w:rsid w:val="00801A65"/>
    <w:rsid w:val="00801D99"/>
    <w:rsid w:val="00801DC9"/>
    <w:rsid w:val="00801EFF"/>
    <w:rsid w:val="0080231E"/>
    <w:rsid w:val="00802449"/>
    <w:rsid w:val="00802781"/>
    <w:rsid w:val="00802FE8"/>
    <w:rsid w:val="008030BD"/>
    <w:rsid w:val="00803122"/>
    <w:rsid w:val="00803148"/>
    <w:rsid w:val="00803151"/>
    <w:rsid w:val="00803167"/>
    <w:rsid w:val="00803262"/>
    <w:rsid w:val="0080349C"/>
    <w:rsid w:val="00803691"/>
    <w:rsid w:val="00803A0E"/>
    <w:rsid w:val="00803A47"/>
    <w:rsid w:val="00803A6D"/>
    <w:rsid w:val="00803B74"/>
    <w:rsid w:val="00803C21"/>
    <w:rsid w:val="00803C71"/>
    <w:rsid w:val="00803D21"/>
    <w:rsid w:val="00803E74"/>
    <w:rsid w:val="00804037"/>
    <w:rsid w:val="00804137"/>
    <w:rsid w:val="00804152"/>
    <w:rsid w:val="00804161"/>
    <w:rsid w:val="008043BC"/>
    <w:rsid w:val="008043D4"/>
    <w:rsid w:val="00804884"/>
    <w:rsid w:val="008048C0"/>
    <w:rsid w:val="008048F8"/>
    <w:rsid w:val="00804935"/>
    <w:rsid w:val="00804B00"/>
    <w:rsid w:val="00804C19"/>
    <w:rsid w:val="00804C65"/>
    <w:rsid w:val="00804CFE"/>
    <w:rsid w:val="00804FC6"/>
    <w:rsid w:val="00805153"/>
    <w:rsid w:val="00805215"/>
    <w:rsid w:val="00805299"/>
    <w:rsid w:val="0080541F"/>
    <w:rsid w:val="008054BA"/>
    <w:rsid w:val="008054E7"/>
    <w:rsid w:val="00805798"/>
    <w:rsid w:val="008059D8"/>
    <w:rsid w:val="00805A42"/>
    <w:rsid w:val="00805A74"/>
    <w:rsid w:val="00805EDD"/>
    <w:rsid w:val="00806027"/>
    <w:rsid w:val="00806114"/>
    <w:rsid w:val="00806129"/>
    <w:rsid w:val="00806493"/>
    <w:rsid w:val="0080663D"/>
    <w:rsid w:val="0080673A"/>
    <w:rsid w:val="0080687B"/>
    <w:rsid w:val="008068D9"/>
    <w:rsid w:val="00806B54"/>
    <w:rsid w:val="00806CA5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A9"/>
    <w:rsid w:val="00810839"/>
    <w:rsid w:val="008108C1"/>
    <w:rsid w:val="00810943"/>
    <w:rsid w:val="0081107A"/>
    <w:rsid w:val="0081145F"/>
    <w:rsid w:val="0081152E"/>
    <w:rsid w:val="00811702"/>
    <w:rsid w:val="00811ABE"/>
    <w:rsid w:val="00811C85"/>
    <w:rsid w:val="00811DBD"/>
    <w:rsid w:val="00811E0E"/>
    <w:rsid w:val="00811E64"/>
    <w:rsid w:val="0081214C"/>
    <w:rsid w:val="008123EE"/>
    <w:rsid w:val="00812613"/>
    <w:rsid w:val="00812B1B"/>
    <w:rsid w:val="00812C3D"/>
    <w:rsid w:val="00812E96"/>
    <w:rsid w:val="00812F66"/>
    <w:rsid w:val="0081309F"/>
    <w:rsid w:val="00813800"/>
    <w:rsid w:val="00813CF7"/>
    <w:rsid w:val="00813F5B"/>
    <w:rsid w:val="00814080"/>
    <w:rsid w:val="008140F5"/>
    <w:rsid w:val="008141D2"/>
    <w:rsid w:val="008142C2"/>
    <w:rsid w:val="008144AC"/>
    <w:rsid w:val="00814579"/>
    <w:rsid w:val="008146A7"/>
    <w:rsid w:val="008146C8"/>
    <w:rsid w:val="0081471C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76E"/>
    <w:rsid w:val="008159F4"/>
    <w:rsid w:val="00815AD4"/>
    <w:rsid w:val="00815AE1"/>
    <w:rsid w:val="00815BE1"/>
    <w:rsid w:val="00815C86"/>
    <w:rsid w:val="00815CEA"/>
    <w:rsid w:val="00815E04"/>
    <w:rsid w:val="008164D7"/>
    <w:rsid w:val="00816588"/>
    <w:rsid w:val="0081660C"/>
    <w:rsid w:val="00816692"/>
    <w:rsid w:val="0081670D"/>
    <w:rsid w:val="00816782"/>
    <w:rsid w:val="00816857"/>
    <w:rsid w:val="00816D42"/>
    <w:rsid w:val="00816D77"/>
    <w:rsid w:val="00816DFD"/>
    <w:rsid w:val="00816F80"/>
    <w:rsid w:val="00817116"/>
    <w:rsid w:val="008173D6"/>
    <w:rsid w:val="008177BC"/>
    <w:rsid w:val="0081792E"/>
    <w:rsid w:val="008179D6"/>
    <w:rsid w:val="00817AD0"/>
    <w:rsid w:val="00817E03"/>
    <w:rsid w:val="00817E24"/>
    <w:rsid w:val="00817FA0"/>
    <w:rsid w:val="00820065"/>
    <w:rsid w:val="00820553"/>
    <w:rsid w:val="00820573"/>
    <w:rsid w:val="008206DE"/>
    <w:rsid w:val="00820C99"/>
    <w:rsid w:val="00820D18"/>
    <w:rsid w:val="00820DA4"/>
    <w:rsid w:val="00820DCC"/>
    <w:rsid w:val="00820EF6"/>
    <w:rsid w:val="0082143C"/>
    <w:rsid w:val="008216A7"/>
    <w:rsid w:val="008218E0"/>
    <w:rsid w:val="00821C9F"/>
    <w:rsid w:val="00821D59"/>
    <w:rsid w:val="00821DB6"/>
    <w:rsid w:val="00821E98"/>
    <w:rsid w:val="00822156"/>
    <w:rsid w:val="008221D4"/>
    <w:rsid w:val="008223BC"/>
    <w:rsid w:val="008223D5"/>
    <w:rsid w:val="0082248C"/>
    <w:rsid w:val="00822663"/>
    <w:rsid w:val="0082267D"/>
    <w:rsid w:val="008229EA"/>
    <w:rsid w:val="00822B40"/>
    <w:rsid w:val="00822BC2"/>
    <w:rsid w:val="00822E0D"/>
    <w:rsid w:val="00822E70"/>
    <w:rsid w:val="00823021"/>
    <w:rsid w:val="00823309"/>
    <w:rsid w:val="00823473"/>
    <w:rsid w:val="0082349F"/>
    <w:rsid w:val="0082357C"/>
    <w:rsid w:val="00823692"/>
    <w:rsid w:val="00823822"/>
    <w:rsid w:val="00823928"/>
    <w:rsid w:val="00823DB1"/>
    <w:rsid w:val="00823EF9"/>
    <w:rsid w:val="00824041"/>
    <w:rsid w:val="00824220"/>
    <w:rsid w:val="008244B7"/>
    <w:rsid w:val="00824693"/>
    <w:rsid w:val="00824763"/>
    <w:rsid w:val="008248D5"/>
    <w:rsid w:val="0082494C"/>
    <w:rsid w:val="00824A7C"/>
    <w:rsid w:val="00824DC9"/>
    <w:rsid w:val="0082507F"/>
    <w:rsid w:val="0082522B"/>
    <w:rsid w:val="0082554A"/>
    <w:rsid w:val="008256A0"/>
    <w:rsid w:val="008256A2"/>
    <w:rsid w:val="008258F7"/>
    <w:rsid w:val="0082590A"/>
    <w:rsid w:val="00825BF3"/>
    <w:rsid w:val="0082607A"/>
    <w:rsid w:val="008261E4"/>
    <w:rsid w:val="00826366"/>
    <w:rsid w:val="00826800"/>
    <w:rsid w:val="008268ED"/>
    <w:rsid w:val="00826AC8"/>
    <w:rsid w:val="00826DE7"/>
    <w:rsid w:val="0082704C"/>
    <w:rsid w:val="00827207"/>
    <w:rsid w:val="0082724D"/>
    <w:rsid w:val="008272A9"/>
    <w:rsid w:val="00827300"/>
    <w:rsid w:val="0082734E"/>
    <w:rsid w:val="00827638"/>
    <w:rsid w:val="00827735"/>
    <w:rsid w:val="008277E1"/>
    <w:rsid w:val="008279E3"/>
    <w:rsid w:val="00827A0C"/>
    <w:rsid w:val="00827AA0"/>
    <w:rsid w:val="00827BB1"/>
    <w:rsid w:val="00827BDD"/>
    <w:rsid w:val="00827D68"/>
    <w:rsid w:val="00827E60"/>
    <w:rsid w:val="008300D4"/>
    <w:rsid w:val="00830177"/>
    <w:rsid w:val="00830441"/>
    <w:rsid w:val="00830517"/>
    <w:rsid w:val="00830577"/>
    <w:rsid w:val="0083057F"/>
    <w:rsid w:val="00830621"/>
    <w:rsid w:val="0083067E"/>
    <w:rsid w:val="008306FA"/>
    <w:rsid w:val="008307BA"/>
    <w:rsid w:val="00830ADD"/>
    <w:rsid w:val="00830F04"/>
    <w:rsid w:val="00830FD0"/>
    <w:rsid w:val="008313DC"/>
    <w:rsid w:val="008313F3"/>
    <w:rsid w:val="00831419"/>
    <w:rsid w:val="008314DF"/>
    <w:rsid w:val="0083172A"/>
    <w:rsid w:val="00831801"/>
    <w:rsid w:val="00831B80"/>
    <w:rsid w:val="00831CE1"/>
    <w:rsid w:val="00832013"/>
    <w:rsid w:val="00832085"/>
    <w:rsid w:val="00832132"/>
    <w:rsid w:val="008322F7"/>
    <w:rsid w:val="00832467"/>
    <w:rsid w:val="008324D3"/>
    <w:rsid w:val="0083270F"/>
    <w:rsid w:val="00832883"/>
    <w:rsid w:val="00832B40"/>
    <w:rsid w:val="00832C7E"/>
    <w:rsid w:val="00832DCF"/>
    <w:rsid w:val="00832EE3"/>
    <w:rsid w:val="00832F29"/>
    <w:rsid w:val="00833068"/>
    <w:rsid w:val="008330E3"/>
    <w:rsid w:val="008332F1"/>
    <w:rsid w:val="0083331D"/>
    <w:rsid w:val="008333B0"/>
    <w:rsid w:val="00833B27"/>
    <w:rsid w:val="00833E3E"/>
    <w:rsid w:val="00833E3F"/>
    <w:rsid w:val="00833F8C"/>
    <w:rsid w:val="00833FC8"/>
    <w:rsid w:val="00834276"/>
    <w:rsid w:val="00834285"/>
    <w:rsid w:val="008347AA"/>
    <w:rsid w:val="0083491F"/>
    <w:rsid w:val="00834BAE"/>
    <w:rsid w:val="008351F1"/>
    <w:rsid w:val="00835242"/>
    <w:rsid w:val="0083534C"/>
    <w:rsid w:val="0083549F"/>
    <w:rsid w:val="008354E5"/>
    <w:rsid w:val="008355C0"/>
    <w:rsid w:val="008356C0"/>
    <w:rsid w:val="008356F0"/>
    <w:rsid w:val="00835E62"/>
    <w:rsid w:val="0083600A"/>
    <w:rsid w:val="008361D6"/>
    <w:rsid w:val="0083625E"/>
    <w:rsid w:val="00836416"/>
    <w:rsid w:val="00836731"/>
    <w:rsid w:val="0083678C"/>
    <w:rsid w:val="008367F1"/>
    <w:rsid w:val="00836A6B"/>
    <w:rsid w:val="00836AC0"/>
    <w:rsid w:val="00836ADA"/>
    <w:rsid w:val="00836B71"/>
    <w:rsid w:val="00836B9C"/>
    <w:rsid w:val="00836DAD"/>
    <w:rsid w:val="00836E80"/>
    <w:rsid w:val="008371E3"/>
    <w:rsid w:val="00837212"/>
    <w:rsid w:val="0083724C"/>
    <w:rsid w:val="0083767C"/>
    <w:rsid w:val="008377E6"/>
    <w:rsid w:val="0083786E"/>
    <w:rsid w:val="00837A5F"/>
    <w:rsid w:val="00837B41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481"/>
    <w:rsid w:val="00840637"/>
    <w:rsid w:val="0084099D"/>
    <w:rsid w:val="00840A8D"/>
    <w:rsid w:val="0084117A"/>
    <w:rsid w:val="00841316"/>
    <w:rsid w:val="008413B1"/>
    <w:rsid w:val="0084158F"/>
    <w:rsid w:val="00841636"/>
    <w:rsid w:val="00841B5F"/>
    <w:rsid w:val="00841B92"/>
    <w:rsid w:val="00841D12"/>
    <w:rsid w:val="00841EB9"/>
    <w:rsid w:val="0084220C"/>
    <w:rsid w:val="0084225B"/>
    <w:rsid w:val="0084245E"/>
    <w:rsid w:val="00842687"/>
    <w:rsid w:val="008426B1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FF"/>
    <w:rsid w:val="008435C5"/>
    <w:rsid w:val="008435FE"/>
    <w:rsid w:val="00843942"/>
    <w:rsid w:val="00843AA8"/>
    <w:rsid w:val="00843B2E"/>
    <w:rsid w:val="00843C90"/>
    <w:rsid w:val="00843F84"/>
    <w:rsid w:val="0084417E"/>
    <w:rsid w:val="008444E4"/>
    <w:rsid w:val="0084478E"/>
    <w:rsid w:val="0084486C"/>
    <w:rsid w:val="0084490E"/>
    <w:rsid w:val="00844B99"/>
    <w:rsid w:val="00844C34"/>
    <w:rsid w:val="00844C66"/>
    <w:rsid w:val="00845006"/>
    <w:rsid w:val="008454CE"/>
    <w:rsid w:val="00845737"/>
    <w:rsid w:val="0084593A"/>
    <w:rsid w:val="00845964"/>
    <w:rsid w:val="0084596E"/>
    <w:rsid w:val="008459B1"/>
    <w:rsid w:val="00845C03"/>
    <w:rsid w:val="00845CBE"/>
    <w:rsid w:val="00845CE0"/>
    <w:rsid w:val="00846153"/>
    <w:rsid w:val="0084615B"/>
    <w:rsid w:val="00846165"/>
    <w:rsid w:val="0084638C"/>
    <w:rsid w:val="008463D4"/>
    <w:rsid w:val="008464F4"/>
    <w:rsid w:val="00846506"/>
    <w:rsid w:val="008467A8"/>
    <w:rsid w:val="0084685A"/>
    <w:rsid w:val="00846900"/>
    <w:rsid w:val="00846A60"/>
    <w:rsid w:val="00846C88"/>
    <w:rsid w:val="00846DC7"/>
    <w:rsid w:val="00846F28"/>
    <w:rsid w:val="00846FCF"/>
    <w:rsid w:val="008470F8"/>
    <w:rsid w:val="008471B5"/>
    <w:rsid w:val="00847369"/>
    <w:rsid w:val="00847741"/>
    <w:rsid w:val="00847790"/>
    <w:rsid w:val="00847797"/>
    <w:rsid w:val="00847836"/>
    <w:rsid w:val="00847910"/>
    <w:rsid w:val="00847AB0"/>
    <w:rsid w:val="00847B02"/>
    <w:rsid w:val="00847EFD"/>
    <w:rsid w:val="00850091"/>
    <w:rsid w:val="008501C9"/>
    <w:rsid w:val="00850292"/>
    <w:rsid w:val="0085042D"/>
    <w:rsid w:val="008506A0"/>
    <w:rsid w:val="008509AD"/>
    <w:rsid w:val="008509B3"/>
    <w:rsid w:val="00850D3B"/>
    <w:rsid w:val="00850EC1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BE0"/>
    <w:rsid w:val="00851CAF"/>
    <w:rsid w:val="00851D9B"/>
    <w:rsid w:val="00851DEF"/>
    <w:rsid w:val="008521B9"/>
    <w:rsid w:val="008523BA"/>
    <w:rsid w:val="0085248E"/>
    <w:rsid w:val="008528D7"/>
    <w:rsid w:val="00852982"/>
    <w:rsid w:val="008529A4"/>
    <w:rsid w:val="00852C35"/>
    <w:rsid w:val="00852C9C"/>
    <w:rsid w:val="00852EDB"/>
    <w:rsid w:val="00852F06"/>
    <w:rsid w:val="008530B1"/>
    <w:rsid w:val="008532AE"/>
    <w:rsid w:val="00853388"/>
    <w:rsid w:val="008533CB"/>
    <w:rsid w:val="008536F8"/>
    <w:rsid w:val="0085380A"/>
    <w:rsid w:val="00853CFD"/>
    <w:rsid w:val="00853FAE"/>
    <w:rsid w:val="008540CB"/>
    <w:rsid w:val="008542D6"/>
    <w:rsid w:val="008543C1"/>
    <w:rsid w:val="0085452E"/>
    <w:rsid w:val="008545F6"/>
    <w:rsid w:val="008547C2"/>
    <w:rsid w:val="008549C5"/>
    <w:rsid w:val="00854BAB"/>
    <w:rsid w:val="00854C72"/>
    <w:rsid w:val="00855175"/>
    <w:rsid w:val="00855393"/>
    <w:rsid w:val="008556E7"/>
    <w:rsid w:val="00855742"/>
    <w:rsid w:val="00855918"/>
    <w:rsid w:val="0085597A"/>
    <w:rsid w:val="008559C4"/>
    <w:rsid w:val="00855ED8"/>
    <w:rsid w:val="00856040"/>
    <w:rsid w:val="008560F8"/>
    <w:rsid w:val="00856219"/>
    <w:rsid w:val="0085633A"/>
    <w:rsid w:val="00856390"/>
    <w:rsid w:val="00856392"/>
    <w:rsid w:val="00856436"/>
    <w:rsid w:val="0085643B"/>
    <w:rsid w:val="0085663D"/>
    <w:rsid w:val="0085695D"/>
    <w:rsid w:val="00856994"/>
    <w:rsid w:val="008569DB"/>
    <w:rsid w:val="008569F6"/>
    <w:rsid w:val="00856B12"/>
    <w:rsid w:val="00856F27"/>
    <w:rsid w:val="00857044"/>
    <w:rsid w:val="0085736E"/>
    <w:rsid w:val="00857662"/>
    <w:rsid w:val="00857834"/>
    <w:rsid w:val="00857A03"/>
    <w:rsid w:val="00857BA0"/>
    <w:rsid w:val="00857F0D"/>
    <w:rsid w:val="0086008B"/>
    <w:rsid w:val="0086030E"/>
    <w:rsid w:val="008604B0"/>
    <w:rsid w:val="0086050C"/>
    <w:rsid w:val="008606D7"/>
    <w:rsid w:val="008608CB"/>
    <w:rsid w:val="00860A9C"/>
    <w:rsid w:val="00860EB5"/>
    <w:rsid w:val="00860EBC"/>
    <w:rsid w:val="00860ECA"/>
    <w:rsid w:val="00860FA4"/>
    <w:rsid w:val="0086129F"/>
    <w:rsid w:val="00861479"/>
    <w:rsid w:val="00861836"/>
    <w:rsid w:val="00861967"/>
    <w:rsid w:val="008619B7"/>
    <w:rsid w:val="00862091"/>
    <w:rsid w:val="008620A9"/>
    <w:rsid w:val="00862309"/>
    <w:rsid w:val="0086247E"/>
    <w:rsid w:val="008624F6"/>
    <w:rsid w:val="0086256C"/>
    <w:rsid w:val="00862577"/>
    <w:rsid w:val="00862581"/>
    <w:rsid w:val="0086298F"/>
    <w:rsid w:val="00862A8A"/>
    <w:rsid w:val="00862C90"/>
    <w:rsid w:val="00862EE4"/>
    <w:rsid w:val="008630E0"/>
    <w:rsid w:val="008633CB"/>
    <w:rsid w:val="008635DB"/>
    <w:rsid w:val="008636C0"/>
    <w:rsid w:val="00863791"/>
    <w:rsid w:val="00863AFA"/>
    <w:rsid w:val="00863BD0"/>
    <w:rsid w:val="00863E67"/>
    <w:rsid w:val="008641B4"/>
    <w:rsid w:val="0086428F"/>
    <w:rsid w:val="00864647"/>
    <w:rsid w:val="0086465D"/>
    <w:rsid w:val="00864750"/>
    <w:rsid w:val="00864889"/>
    <w:rsid w:val="00864BA7"/>
    <w:rsid w:val="00864E4E"/>
    <w:rsid w:val="00865215"/>
    <w:rsid w:val="0086525A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0E6"/>
    <w:rsid w:val="0086629C"/>
    <w:rsid w:val="008663A4"/>
    <w:rsid w:val="00866991"/>
    <w:rsid w:val="00866F94"/>
    <w:rsid w:val="00866FCD"/>
    <w:rsid w:val="0086701D"/>
    <w:rsid w:val="00867170"/>
    <w:rsid w:val="008671A1"/>
    <w:rsid w:val="0086753A"/>
    <w:rsid w:val="00867612"/>
    <w:rsid w:val="00867954"/>
    <w:rsid w:val="00867982"/>
    <w:rsid w:val="008679B5"/>
    <w:rsid w:val="00867C3C"/>
    <w:rsid w:val="00867E32"/>
    <w:rsid w:val="00870063"/>
    <w:rsid w:val="00870318"/>
    <w:rsid w:val="008703DB"/>
    <w:rsid w:val="00870580"/>
    <w:rsid w:val="00870CCC"/>
    <w:rsid w:val="00870E4E"/>
    <w:rsid w:val="00870F48"/>
    <w:rsid w:val="00871323"/>
    <w:rsid w:val="0087137D"/>
    <w:rsid w:val="008713E9"/>
    <w:rsid w:val="0087145F"/>
    <w:rsid w:val="008714D3"/>
    <w:rsid w:val="00871711"/>
    <w:rsid w:val="008719F2"/>
    <w:rsid w:val="00871FA1"/>
    <w:rsid w:val="0087201B"/>
    <w:rsid w:val="0087217A"/>
    <w:rsid w:val="00872676"/>
    <w:rsid w:val="00872779"/>
    <w:rsid w:val="008727F5"/>
    <w:rsid w:val="00872983"/>
    <w:rsid w:val="00872CA3"/>
    <w:rsid w:val="00872E0D"/>
    <w:rsid w:val="00872FE0"/>
    <w:rsid w:val="00873205"/>
    <w:rsid w:val="00873609"/>
    <w:rsid w:val="00873732"/>
    <w:rsid w:val="00873877"/>
    <w:rsid w:val="00873A17"/>
    <w:rsid w:val="00873AE4"/>
    <w:rsid w:val="00873BCB"/>
    <w:rsid w:val="00873E1A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922"/>
    <w:rsid w:val="00874A77"/>
    <w:rsid w:val="00874B54"/>
    <w:rsid w:val="00874CB4"/>
    <w:rsid w:val="00874E1C"/>
    <w:rsid w:val="00875020"/>
    <w:rsid w:val="008751BA"/>
    <w:rsid w:val="0087589F"/>
    <w:rsid w:val="00875B29"/>
    <w:rsid w:val="00875EE7"/>
    <w:rsid w:val="00875EF4"/>
    <w:rsid w:val="00875FCB"/>
    <w:rsid w:val="00875FF7"/>
    <w:rsid w:val="0087604B"/>
    <w:rsid w:val="008760A4"/>
    <w:rsid w:val="00876442"/>
    <w:rsid w:val="00876526"/>
    <w:rsid w:val="00876623"/>
    <w:rsid w:val="00876876"/>
    <w:rsid w:val="008768BA"/>
    <w:rsid w:val="00876A26"/>
    <w:rsid w:val="00876C86"/>
    <w:rsid w:val="00876CC6"/>
    <w:rsid w:val="00876E06"/>
    <w:rsid w:val="00876E46"/>
    <w:rsid w:val="008773D2"/>
    <w:rsid w:val="008773FF"/>
    <w:rsid w:val="0087758E"/>
    <w:rsid w:val="008775E8"/>
    <w:rsid w:val="00877A2B"/>
    <w:rsid w:val="00877BCA"/>
    <w:rsid w:val="00877C0F"/>
    <w:rsid w:val="00877F05"/>
    <w:rsid w:val="00877FAD"/>
    <w:rsid w:val="008803E0"/>
    <w:rsid w:val="00880678"/>
    <w:rsid w:val="0088069F"/>
    <w:rsid w:val="00880ABF"/>
    <w:rsid w:val="00880B2A"/>
    <w:rsid w:val="00880B7B"/>
    <w:rsid w:val="00880BAC"/>
    <w:rsid w:val="00880CBA"/>
    <w:rsid w:val="00880F33"/>
    <w:rsid w:val="00881441"/>
    <w:rsid w:val="00881663"/>
    <w:rsid w:val="00881760"/>
    <w:rsid w:val="00881785"/>
    <w:rsid w:val="00881A7F"/>
    <w:rsid w:val="00881AAB"/>
    <w:rsid w:val="00881B60"/>
    <w:rsid w:val="00881ED8"/>
    <w:rsid w:val="00881EF4"/>
    <w:rsid w:val="00882082"/>
    <w:rsid w:val="00882119"/>
    <w:rsid w:val="008822F9"/>
    <w:rsid w:val="00882488"/>
    <w:rsid w:val="008824C2"/>
    <w:rsid w:val="0088250B"/>
    <w:rsid w:val="0088269D"/>
    <w:rsid w:val="00882975"/>
    <w:rsid w:val="00882BDE"/>
    <w:rsid w:val="00882BF0"/>
    <w:rsid w:val="00882BFE"/>
    <w:rsid w:val="00882C93"/>
    <w:rsid w:val="00882D2B"/>
    <w:rsid w:val="00882DB2"/>
    <w:rsid w:val="00883297"/>
    <w:rsid w:val="008832E2"/>
    <w:rsid w:val="00883660"/>
    <w:rsid w:val="00883739"/>
    <w:rsid w:val="0088374E"/>
    <w:rsid w:val="0088378F"/>
    <w:rsid w:val="008837B9"/>
    <w:rsid w:val="00883AF3"/>
    <w:rsid w:val="00883CDC"/>
    <w:rsid w:val="00883F85"/>
    <w:rsid w:val="00883FB1"/>
    <w:rsid w:val="008849A1"/>
    <w:rsid w:val="00884BC6"/>
    <w:rsid w:val="00884C55"/>
    <w:rsid w:val="00884ED4"/>
    <w:rsid w:val="00885012"/>
    <w:rsid w:val="00885093"/>
    <w:rsid w:val="008850D7"/>
    <w:rsid w:val="008851DE"/>
    <w:rsid w:val="0088524B"/>
    <w:rsid w:val="008852FA"/>
    <w:rsid w:val="00885328"/>
    <w:rsid w:val="00885626"/>
    <w:rsid w:val="00885799"/>
    <w:rsid w:val="00885DFC"/>
    <w:rsid w:val="00885E63"/>
    <w:rsid w:val="00886587"/>
    <w:rsid w:val="008866A8"/>
    <w:rsid w:val="008866EC"/>
    <w:rsid w:val="0088671A"/>
    <w:rsid w:val="00886AC2"/>
    <w:rsid w:val="00886CBA"/>
    <w:rsid w:val="00886DD8"/>
    <w:rsid w:val="00887048"/>
    <w:rsid w:val="008870E9"/>
    <w:rsid w:val="0088715A"/>
    <w:rsid w:val="00887271"/>
    <w:rsid w:val="00887447"/>
    <w:rsid w:val="00887476"/>
    <w:rsid w:val="008876A2"/>
    <w:rsid w:val="0088772E"/>
    <w:rsid w:val="0088783B"/>
    <w:rsid w:val="00887A70"/>
    <w:rsid w:val="00887C7C"/>
    <w:rsid w:val="00890058"/>
    <w:rsid w:val="008900B3"/>
    <w:rsid w:val="00890217"/>
    <w:rsid w:val="008902C8"/>
    <w:rsid w:val="0089030E"/>
    <w:rsid w:val="00890335"/>
    <w:rsid w:val="00890513"/>
    <w:rsid w:val="008906C3"/>
    <w:rsid w:val="008907B0"/>
    <w:rsid w:val="00890857"/>
    <w:rsid w:val="00890905"/>
    <w:rsid w:val="00890EFB"/>
    <w:rsid w:val="0089115B"/>
    <w:rsid w:val="008912F2"/>
    <w:rsid w:val="00891496"/>
    <w:rsid w:val="008915AE"/>
    <w:rsid w:val="0089171A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441"/>
    <w:rsid w:val="0089260B"/>
    <w:rsid w:val="008926A4"/>
    <w:rsid w:val="008927AD"/>
    <w:rsid w:val="00892B06"/>
    <w:rsid w:val="00892C37"/>
    <w:rsid w:val="00892CFE"/>
    <w:rsid w:val="008930F4"/>
    <w:rsid w:val="00893139"/>
    <w:rsid w:val="008932A0"/>
    <w:rsid w:val="0089330B"/>
    <w:rsid w:val="0089342B"/>
    <w:rsid w:val="008934D6"/>
    <w:rsid w:val="00893568"/>
    <w:rsid w:val="00893C76"/>
    <w:rsid w:val="00893D2F"/>
    <w:rsid w:val="00893D9D"/>
    <w:rsid w:val="00893E9A"/>
    <w:rsid w:val="00894019"/>
    <w:rsid w:val="0089402F"/>
    <w:rsid w:val="00894097"/>
    <w:rsid w:val="00894227"/>
    <w:rsid w:val="008945A7"/>
    <w:rsid w:val="008945E6"/>
    <w:rsid w:val="008947C0"/>
    <w:rsid w:val="008949F7"/>
    <w:rsid w:val="00894A64"/>
    <w:rsid w:val="00894AC0"/>
    <w:rsid w:val="00894B20"/>
    <w:rsid w:val="00894B2A"/>
    <w:rsid w:val="00894B75"/>
    <w:rsid w:val="00894DD0"/>
    <w:rsid w:val="008950E3"/>
    <w:rsid w:val="00895142"/>
    <w:rsid w:val="008951D5"/>
    <w:rsid w:val="00895218"/>
    <w:rsid w:val="00895262"/>
    <w:rsid w:val="008953C6"/>
    <w:rsid w:val="008954C7"/>
    <w:rsid w:val="00895502"/>
    <w:rsid w:val="008955E4"/>
    <w:rsid w:val="00895713"/>
    <w:rsid w:val="008957BA"/>
    <w:rsid w:val="008958A1"/>
    <w:rsid w:val="00895A7E"/>
    <w:rsid w:val="00895ABC"/>
    <w:rsid w:val="00895B6B"/>
    <w:rsid w:val="00895C1C"/>
    <w:rsid w:val="00895E33"/>
    <w:rsid w:val="00895E3B"/>
    <w:rsid w:val="00895E7F"/>
    <w:rsid w:val="00895EB7"/>
    <w:rsid w:val="00896074"/>
    <w:rsid w:val="00896087"/>
    <w:rsid w:val="0089621A"/>
    <w:rsid w:val="00896444"/>
    <w:rsid w:val="00896465"/>
    <w:rsid w:val="008965CB"/>
    <w:rsid w:val="008968EF"/>
    <w:rsid w:val="00896AF4"/>
    <w:rsid w:val="00896B5A"/>
    <w:rsid w:val="00896B98"/>
    <w:rsid w:val="00896FD0"/>
    <w:rsid w:val="00897237"/>
    <w:rsid w:val="00897277"/>
    <w:rsid w:val="008973FD"/>
    <w:rsid w:val="00897617"/>
    <w:rsid w:val="00897795"/>
    <w:rsid w:val="00897798"/>
    <w:rsid w:val="00897B88"/>
    <w:rsid w:val="00897C33"/>
    <w:rsid w:val="00897EF0"/>
    <w:rsid w:val="008A017C"/>
    <w:rsid w:val="008A020D"/>
    <w:rsid w:val="008A0281"/>
    <w:rsid w:val="008A02BB"/>
    <w:rsid w:val="008A02CC"/>
    <w:rsid w:val="008A043E"/>
    <w:rsid w:val="008A058E"/>
    <w:rsid w:val="008A0883"/>
    <w:rsid w:val="008A0965"/>
    <w:rsid w:val="008A0A0A"/>
    <w:rsid w:val="008A0A2B"/>
    <w:rsid w:val="008A0B30"/>
    <w:rsid w:val="008A0E81"/>
    <w:rsid w:val="008A0E92"/>
    <w:rsid w:val="008A1181"/>
    <w:rsid w:val="008A1189"/>
    <w:rsid w:val="008A122E"/>
    <w:rsid w:val="008A13EE"/>
    <w:rsid w:val="008A1410"/>
    <w:rsid w:val="008A1821"/>
    <w:rsid w:val="008A1951"/>
    <w:rsid w:val="008A1959"/>
    <w:rsid w:val="008A19E1"/>
    <w:rsid w:val="008A1EF8"/>
    <w:rsid w:val="008A1F1C"/>
    <w:rsid w:val="008A1F27"/>
    <w:rsid w:val="008A211E"/>
    <w:rsid w:val="008A2385"/>
    <w:rsid w:val="008A2AD0"/>
    <w:rsid w:val="008A2ADA"/>
    <w:rsid w:val="008A2BC7"/>
    <w:rsid w:val="008A2C84"/>
    <w:rsid w:val="008A2EC1"/>
    <w:rsid w:val="008A336D"/>
    <w:rsid w:val="008A34E3"/>
    <w:rsid w:val="008A36A3"/>
    <w:rsid w:val="008A391D"/>
    <w:rsid w:val="008A3B35"/>
    <w:rsid w:val="008A3B3E"/>
    <w:rsid w:val="008A3B9A"/>
    <w:rsid w:val="008A3C13"/>
    <w:rsid w:val="008A3E98"/>
    <w:rsid w:val="008A3F34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AFD"/>
    <w:rsid w:val="008A4BFE"/>
    <w:rsid w:val="008A4D50"/>
    <w:rsid w:val="008A4DA2"/>
    <w:rsid w:val="008A5117"/>
    <w:rsid w:val="008A52EE"/>
    <w:rsid w:val="008A542C"/>
    <w:rsid w:val="008A548A"/>
    <w:rsid w:val="008A582F"/>
    <w:rsid w:val="008A58C8"/>
    <w:rsid w:val="008A5B73"/>
    <w:rsid w:val="008A5C47"/>
    <w:rsid w:val="008A5C7C"/>
    <w:rsid w:val="008A5EE9"/>
    <w:rsid w:val="008A663B"/>
    <w:rsid w:val="008A681C"/>
    <w:rsid w:val="008A6A6E"/>
    <w:rsid w:val="008A6B85"/>
    <w:rsid w:val="008A6CED"/>
    <w:rsid w:val="008A6DEC"/>
    <w:rsid w:val="008A7612"/>
    <w:rsid w:val="008A7740"/>
    <w:rsid w:val="008A78D5"/>
    <w:rsid w:val="008A78DE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B23"/>
    <w:rsid w:val="008B0BCC"/>
    <w:rsid w:val="008B0F41"/>
    <w:rsid w:val="008B101B"/>
    <w:rsid w:val="008B10F1"/>
    <w:rsid w:val="008B1274"/>
    <w:rsid w:val="008B12D4"/>
    <w:rsid w:val="008B135E"/>
    <w:rsid w:val="008B16BA"/>
    <w:rsid w:val="008B176E"/>
    <w:rsid w:val="008B184E"/>
    <w:rsid w:val="008B1AF6"/>
    <w:rsid w:val="008B1C13"/>
    <w:rsid w:val="008B1D56"/>
    <w:rsid w:val="008B1F92"/>
    <w:rsid w:val="008B1FA8"/>
    <w:rsid w:val="008B2124"/>
    <w:rsid w:val="008B2137"/>
    <w:rsid w:val="008B2148"/>
    <w:rsid w:val="008B233B"/>
    <w:rsid w:val="008B24BC"/>
    <w:rsid w:val="008B27F1"/>
    <w:rsid w:val="008B28BF"/>
    <w:rsid w:val="008B29BD"/>
    <w:rsid w:val="008B29FD"/>
    <w:rsid w:val="008B2C9F"/>
    <w:rsid w:val="008B3255"/>
    <w:rsid w:val="008B361F"/>
    <w:rsid w:val="008B3644"/>
    <w:rsid w:val="008B36F0"/>
    <w:rsid w:val="008B386B"/>
    <w:rsid w:val="008B3A33"/>
    <w:rsid w:val="008B3BF6"/>
    <w:rsid w:val="008B3C32"/>
    <w:rsid w:val="008B3FA1"/>
    <w:rsid w:val="008B40B6"/>
    <w:rsid w:val="008B4316"/>
    <w:rsid w:val="008B48E1"/>
    <w:rsid w:val="008B490D"/>
    <w:rsid w:val="008B4975"/>
    <w:rsid w:val="008B4AA0"/>
    <w:rsid w:val="008B4AE7"/>
    <w:rsid w:val="008B4B8B"/>
    <w:rsid w:val="008B4D06"/>
    <w:rsid w:val="008B4D36"/>
    <w:rsid w:val="008B5662"/>
    <w:rsid w:val="008B579A"/>
    <w:rsid w:val="008B5D39"/>
    <w:rsid w:val="008B5F8B"/>
    <w:rsid w:val="008B6005"/>
    <w:rsid w:val="008B60E0"/>
    <w:rsid w:val="008B61F8"/>
    <w:rsid w:val="008B62BC"/>
    <w:rsid w:val="008B62DC"/>
    <w:rsid w:val="008B69EB"/>
    <w:rsid w:val="008B6B62"/>
    <w:rsid w:val="008B6FE9"/>
    <w:rsid w:val="008B719D"/>
    <w:rsid w:val="008B7301"/>
    <w:rsid w:val="008B73EC"/>
    <w:rsid w:val="008B747C"/>
    <w:rsid w:val="008B76C8"/>
    <w:rsid w:val="008B77EB"/>
    <w:rsid w:val="008B7819"/>
    <w:rsid w:val="008B7C53"/>
    <w:rsid w:val="008B7DA2"/>
    <w:rsid w:val="008B7ECC"/>
    <w:rsid w:val="008C01AC"/>
    <w:rsid w:val="008C03C3"/>
    <w:rsid w:val="008C05B0"/>
    <w:rsid w:val="008C06EA"/>
    <w:rsid w:val="008C0801"/>
    <w:rsid w:val="008C0846"/>
    <w:rsid w:val="008C08D7"/>
    <w:rsid w:val="008C0938"/>
    <w:rsid w:val="008C0D59"/>
    <w:rsid w:val="008C0FF0"/>
    <w:rsid w:val="008C1031"/>
    <w:rsid w:val="008C1160"/>
    <w:rsid w:val="008C1164"/>
    <w:rsid w:val="008C11B3"/>
    <w:rsid w:val="008C11BA"/>
    <w:rsid w:val="008C138D"/>
    <w:rsid w:val="008C14A1"/>
    <w:rsid w:val="008C1946"/>
    <w:rsid w:val="008C1D15"/>
    <w:rsid w:val="008C1FB2"/>
    <w:rsid w:val="008C2245"/>
    <w:rsid w:val="008C22AD"/>
    <w:rsid w:val="008C2490"/>
    <w:rsid w:val="008C25FF"/>
    <w:rsid w:val="008C26A2"/>
    <w:rsid w:val="008C2B2F"/>
    <w:rsid w:val="008C2B87"/>
    <w:rsid w:val="008C2E86"/>
    <w:rsid w:val="008C2EEF"/>
    <w:rsid w:val="008C33CB"/>
    <w:rsid w:val="008C3472"/>
    <w:rsid w:val="008C349B"/>
    <w:rsid w:val="008C3510"/>
    <w:rsid w:val="008C3515"/>
    <w:rsid w:val="008C3640"/>
    <w:rsid w:val="008C3676"/>
    <w:rsid w:val="008C3679"/>
    <w:rsid w:val="008C3688"/>
    <w:rsid w:val="008C36FA"/>
    <w:rsid w:val="008C3845"/>
    <w:rsid w:val="008C388F"/>
    <w:rsid w:val="008C38B8"/>
    <w:rsid w:val="008C3B34"/>
    <w:rsid w:val="008C3D48"/>
    <w:rsid w:val="008C409F"/>
    <w:rsid w:val="008C40F8"/>
    <w:rsid w:val="008C4580"/>
    <w:rsid w:val="008C473B"/>
    <w:rsid w:val="008C4811"/>
    <w:rsid w:val="008C49F0"/>
    <w:rsid w:val="008C4A09"/>
    <w:rsid w:val="008C4ACB"/>
    <w:rsid w:val="008C4BEF"/>
    <w:rsid w:val="008C4C8C"/>
    <w:rsid w:val="008C4E1E"/>
    <w:rsid w:val="008C5098"/>
    <w:rsid w:val="008C52E7"/>
    <w:rsid w:val="008C54CB"/>
    <w:rsid w:val="008C54FC"/>
    <w:rsid w:val="008C5610"/>
    <w:rsid w:val="008C60EB"/>
    <w:rsid w:val="008C656A"/>
    <w:rsid w:val="008C662B"/>
    <w:rsid w:val="008C690D"/>
    <w:rsid w:val="008C69E3"/>
    <w:rsid w:val="008C6A62"/>
    <w:rsid w:val="008C6ABC"/>
    <w:rsid w:val="008C6B1C"/>
    <w:rsid w:val="008C6B39"/>
    <w:rsid w:val="008C6B48"/>
    <w:rsid w:val="008C6B54"/>
    <w:rsid w:val="008C6D40"/>
    <w:rsid w:val="008C6DF3"/>
    <w:rsid w:val="008C6F59"/>
    <w:rsid w:val="008C73BD"/>
    <w:rsid w:val="008C7420"/>
    <w:rsid w:val="008C787B"/>
    <w:rsid w:val="008C7957"/>
    <w:rsid w:val="008C7987"/>
    <w:rsid w:val="008C7B8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977"/>
    <w:rsid w:val="008D09C5"/>
    <w:rsid w:val="008D0A68"/>
    <w:rsid w:val="008D108B"/>
    <w:rsid w:val="008D10DE"/>
    <w:rsid w:val="008D11F2"/>
    <w:rsid w:val="008D146A"/>
    <w:rsid w:val="008D1781"/>
    <w:rsid w:val="008D1798"/>
    <w:rsid w:val="008D17B4"/>
    <w:rsid w:val="008D1822"/>
    <w:rsid w:val="008D1957"/>
    <w:rsid w:val="008D19E4"/>
    <w:rsid w:val="008D19FC"/>
    <w:rsid w:val="008D1AFE"/>
    <w:rsid w:val="008D1BB1"/>
    <w:rsid w:val="008D1BF8"/>
    <w:rsid w:val="008D1C0A"/>
    <w:rsid w:val="008D1F64"/>
    <w:rsid w:val="008D1F81"/>
    <w:rsid w:val="008D23CE"/>
    <w:rsid w:val="008D23E0"/>
    <w:rsid w:val="008D2540"/>
    <w:rsid w:val="008D2648"/>
    <w:rsid w:val="008D2856"/>
    <w:rsid w:val="008D290F"/>
    <w:rsid w:val="008D2EBE"/>
    <w:rsid w:val="008D3080"/>
    <w:rsid w:val="008D30F3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25"/>
    <w:rsid w:val="008D4747"/>
    <w:rsid w:val="008D47E8"/>
    <w:rsid w:val="008D48DA"/>
    <w:rsid w:val="008D4940"/>
    <w:rsid w:val="008D4C48"/>
    <w:rsid w:val="008D4DE2"/>
    <w:rsid w:val="008D4DEC"/>
    <w:rsid w:val="008D4E65"/>
    <w:rsid w:val="008D4EAE"/>
    <w:rsid w:val="008D4FA9"/>
    <w:rsid w:val="008D50D0"/>
    <w:rsid w:val="008D513D"/>
    <w:rsid w:val="008D517B"/>
    <w:rsid w:val="008D519D"/>
    <w:rsid w:val="008D52D5"/>
    <w:rsid w:val="008D5424"/>
    <w:rsid w:val="008D5551"/>
    <w:rsid w:val="008D58E5"/>
    <w:rsid w:val="008D5A0E"/>
    <w:rsid w:val="008D5EA3"/>
    <w:rsid w:val="008D5FF8"/>
    <w:rsid w:val="008D6018"/>
    <w:rsid w:val="008D609A"/>
    <w:rsid w:val="008D6378"/>
    <w:rsid w:val="008D6387"/>
    <w:rsid w:val="008D6842"/>
    <w:rsid w:val="008D6C2D"/>
    <w:rsid w:val="008D6C88"/>
    <w:rsid w:val="008D711A"/>
    <w:rsid w:val="008D7129"/>
    <w:rsid w:val="008D7235"/>
    <w:rsid w:val="008D7376"/>
    <w:rsid w:val="008D7901"/>
    <w:rsid w:val="008D792B"/>
    <w:rsid w:val="008D7F4E"/>
    <w:rsid w:val="008D7FA5"/>
    <w:rsid w:val="008E009A"/>
    <w:rsid w:val="008E02B5"/>
    <w:rsid w:val="008E045C"/>
    <w:rsid w:val="008E04D2"/>
    <w:rsid w:val="008E058F"/>
    <w:rsid w:val="008E0767"/>
    <w:rsid w:val="008E080D"/>
    <w:rsid w:val="008E0AAE"/>
    <w:rsid w:val="008E0B98"/>
    <w:rsid w:val="008E0D4B"/>
    <w:rsid w:val="008E0F51"/>
    <w:rsid w:val="008E10AD"/>
    <w:rsid w:val="008E1308"/>
    <w:rsid w:val="008E1740"/>
    <w:rsid w:val="008E1B3F"/>
    <w:rsid w:val="008E1B8D"/>
    <w:rsid w:val="008E1BFB"/>
    <w:rsid w:val="008E1CAC"/>
    <w:rsid w:val="008E1E2D"/>
    <w:rsid w:val="008E1E70"/>
    <w:rsid w:val="008E1EE8"/>
    <w:rsid w:val="008E2085"/>
    <w:rsid w:val="008E21BA"/>
    <w:rsid w:val="008E2205"/>
    <w:rsid w:val="008E22DA"/>
    <w:rsid w:val="008E22F1"/>
    <w:rsid w:val="008E238C"/>
    <w:rsid w:val="008E244E"/>
    <w:rsid w:val="008E26F6"/>
    <w:rsid w:val="008E2806"/>
    <w:rsid w:val="008E2979"/>
    <w:rsid w:val="008E29E9"/>
    <w:rsid w:val="008E2AFD"/>
    <w:rsid w:val="008E2B13"/>
    <w:rsid w:val="008E2B68"/>
    <w:rsid w:val="008E2E2F"/>
    <w:rsid w:val="008E30D6"/>
    <w:rsid w:val="008E34AF"/>
    <w:rsid w:val="008E3553"/>
    <w:rsid w:val="008E355A"/>
    <w:rsid w:val="008E36B7"/>
    <w:rsid w:val="008E3713"/>
    <w:rsid w:val="008E38CB"/>
    <w:rsid w:val="008E3967"/>
    <w:rsid w:val="008E3AF7"/>
    <w:rsid w:val="008E3C1A"/>
    <w:rsid w:val="008E3F30"/>
    <w:rsid w:val="008E3FA5"/>
    <w:rsid w:val="008E3FF6"/>
    <w:rsid w:val="008E4124"/>
    <w:rsid w:val="008E4210"/>
    <w:rsid w:val="008E42AB"/>
    <w:rsid w:val="008E43F9"/>
    <w:rsid w:val="008E443A"/>
    <w:rsid w:val="008E45FD"/>
    <w:rsid w:val="008E4613"/>
    <w:rsid w:val="008E4B46"/>
    <w:rsid w:val="008E502C"/>
    <w:rsid w:val="008E5215"/>
    <w:rsid w:val="008E5372"/>
    <w:rsid w:val="008E5745"/>
    <w:rsid w:val="008E58C0"/>
    <w:rsid w:val="008E5A9F"/>
    <w:rsid w:val="008E5AA3"/>
    <w:rsid w:val="008E6097"/>
    <w:rsid w:val="008E629F"/>
    <w:rsid w:val="008E63AB"/>
    <w:rsid w:val="008E64DF"/>
    <w:rsid w:val="008E67BF"/>
    <w:rsid w:val="008E6894"/>
    <w:rsid w:val="008E68A5"/>
    <w:rsid w:val="008E6909"/>
    <w:rsid w:val="008E691E"/>
    <w:rsid w:val="008E69B4"/>
    <w:rsid w:val="008E6B0E"/>
    <w:rsid w:val="008E6E0F"/>
    <w:rsid w:val="008E7160"/>
    <w:rsid w:val="008E7165"/>
    <w:rsid w:val="008E716F"/>
    <w:rsid w:val="008E7333"/>
    <w:rsid w:val="008E763B"/>
    <w:rsid w:val="008E76FD"/>
    <w:rsid w:val="008E77FC"/>
    <w:rsid w:val="008E787A"/>
    <w:rsid w:val="008E7A2F"/>
    <w:rsid w:val="008E7A6B"/>
    <w:rsid w:val="008E7B78"/>
    <w:rsid w:val="008E7B9F"/>
    <w:rsid w:val="008E7C59"/>
    <w:rsid w:val="008E7E16"/>
    <w:rsid w:val="008E7FB0"/>
    <w:rsid w:val="008F0294"/>
    <w:rsid w:val="008F03BD"/>
    <w:rsid w:val="008F040D"/>
    <w:rsid w:val="008F0418"/>
    <w:rsid w:val="008F05BB"/>
    <w:rsid w:val="008F07A8"/>
    <w:rsid w:val="008F0B59"/>
    <w:rsid w:val="008F0D49"/>
    <w:rsid w:val="008F0DCA"/>
    <w:rsid w:val="008F0E66"/>
    <w:rsid w:val="008F0ED8"/>
    <w:rsid w:val="008F1064"/>
    <w:rsid w:val="008F1171"/>
    <w:rsid w:val="008F127A"/>
    <w:rsid w:val="008F14D7"/>
    <w:rsid w:val="008F1724"/>
    <w:rsid w:val="008F193A"/>
    <w:rsid w:val="008F19DA"/>
    <w:rsid w:val="008F1BB7"/>
    <w:rsid w:val="008F1C78"/>
    <w:rsid w:val="008F1FAA"/>
    <w:rsid w:val="008F2153"/>
    <w:rsid w:val="008F215A"/>
    <w:rsid w:val="008F21B5"/>
    <w:rsid w:val="008F21FC"/>
    <w:rsid w:val="008F227A"/>
    <w:rsid w:val="008F26D6"/>
    <w:rsid w:val="008F2B62"/>
    <w:rsid w:val="008F2C12"/>
    <w:rsid w:val="008F2CB7"/>
    <w:rsid w:val="008F2CC0"/>
    <w:rsid w:val="008F2CC3"/>
    <w:rsid w:val="008F2D95"/>
    <w:rsid w:val="008F3033"/>
    <w:rsid w:val="008F3347"/>
    <w:rsid w:val="008F37A2"/>
    <w:rsid w:val="008F38A1"/>
    <w:rsid w:val="008F391E"/>
    <w:rsid w:val="008F39B8"/>
    <w:rsid w:val="008F3B07"/>
    <w:rsid w:val="008F3B0B"/>
    <w:rsid w:val="008F3B53"/>
    <w:rsid w:val="008F3B54"/>
    <w:rsid w:val="008F3C28"/>
    <w:rsid w:val="008F3DE5"/>
    <w:rsid w:val="008F3DEC"/>
    <w:rsid w:val="008F3F48"/>
    <w:rsid w:val="008F3FEE"/>
    <w:rsid w:val="008F4091"/>
    <w:rsid w:val="008F409C"/>
    <w:rsid w:val="008F426E"/>
    <w:rsid w:val="008F42B8"/>
    <w:rsid w:val="008F4561"/>
    <w:rsid w:val="008F45A5"/>
    <w:rsid w:val="008F47D5"/>
    <w:rsid w:val="008F47F9"/>
    <w:rsid w:val="008F4C0D"/>
    <w:rsid w:val="008F4CDD"/>
    <w:rsid w:val="008F4DF2"/>
    <w:rsid w:val="008F4F2B"/>
    <w:rsid w:val="008F4FAF"/>
    <w:rsid w:val="008F4FB2"/>
    <w:rsid w:val="008F5072"/>
    <w:rsid w:val="008F51B0"/>
    <w:rsid w:val="008F51DC"/>
    <w:rsid w:val="008F5249"/>
    <w:rsid w:val="008F546D"/>
    <w:rsid w:val="008F546F"/>
    <w:rsid w:val="008F5824"/>
    <w:rsid w:val="008F58FE"/>
    <w:rsid w:val="008F5E12"/>
    <w:rsid w:val="008F5ECD"/>
    <w:rsid w:val="008F5F66"/>
    <w:rsid w:val="008F6101"/>
    <w:rsid w:val="008F62A3"/>
    <w:rsid w:val="008F63D9"/>
    <w:rsid w:val="008F654F"/>
    <w:rsid w:val="008F656C"/>
    <w:rsid w:val="008F6576"/>
    <w:rsid w:val="008F657D"/>
    <w:rsid w:val="008F6613"/>
    <w:rsid w:val="008F67C4"/>
    <w:rsid w:val="008F6883"/>
    <w:rsid w:val="008F68DF"/>
    <w:rsid w:val="008F68E6"/>
    <w:rsid w:val="008F6E9C"/>
    <w:rsid w:val="008F6EDD"/>
    <w:rsid w:val="008F6F20"/>
    <w:rsid w:val="008F7089"/>
    <w:rsid w:val="008F718C"/>
    <w:rsid w:val="008F7208"/>
    <w:rsid w:val="008F764C"/>
    <w:rsid w:val="008F779C"/>
    <w:rsid w:val="008F7C0F"/>
    <w:rsid w:val="008F7F57"/>
    <w:rsid w:val="009000B2"/>
    <w:rsid w:val="009000D0"/>
    <w:rsid w:val="0090010B"/>
    <w:rsid w:val="009005B7"/>
    <w:rsid w:val="009009EF"/>
    <w:rsid w:val="00900E87"/>
    <w:rsid w:val="00900EDE"/>
    <w:rsid w:val="00901086"/>
    <w:rsid w:val="009016D2"/>
    <w:rsid w:val="009016EF"/>
    <w:rsid w:val="00901F07"/>
    <w:rsid w:val="00901FCF"/>
    <w:rsid w:val="00902039"/>
    <w:rsid w:val="009020CC"/>
    <w:rsid w:val="009020ED"/>
    <w:rsid w:val="00902177"/>
    <w:rsid w:val="009025FD"/>
    <w:rsid w:val="009026E5"/>
    <w:rsid w:val="0090289E"/>
    <w:rsid w:val="00902A1E"/>
    <w:rsid w:val="00902B48"/>
    <w:rsid w:val="00902B4F"/>
    <w:rsid w:val="00902B6E"/>
    <w:rsid w:val="00902F62"/>
    <w:rsid w:val="00903001"/>
    <w:rsid w:val="009031BA"/>
    <w:rsid w:val="00903226"/>
    <w:rsid w:val="00903293"/>
    <w:rsid w:val="0090340E"/>
    <w:rsid w:val="00903694"/>
    <w:rsid w:val="0090375E"/>
    <w:rsid w:val="0090398E"/>
    <w:rsid w:val="00903B15"/>
    <w:rsid w:val="00903B68"/>
    <w:rsid w:val="00903B87"/>
    <w:rsid w:val="00903D0C"/>
    <w:rsid w:val="00903D4F"/>
    <w:rsid w:val="00903F61"/>
    <w:rsid w:val="00904150"/>
    <w:rsid w:val="0090451C"/>
    <w:rsid w:val="00904593"/>
    <w:rsid w:val="009045AA"/>
    <w:rsid w:val="00904639"/>
    <w:rsid w:val="00904759"/>
    <w:rsid w:val="00904842"/>
    <w:rsid w:val="00904C94"/>
    <w:rsid w:val="00904DF7"/>
    <w:rsid w:val="00904F2D"/>
    <w:rsid w:val="00905206"/>
    <w:rsid w:val="009052BE"/>
    <w:rsid w:val="00905415"/>
    <w:rsid w:val="00905577"/>
    <w:rsid w:val="00905D48"/>
    <w:rsid w:val="00905F83"/>
    <w:rsid w:val="00905F9B"/>
    <w:rsid w:val="009060F1"/>
    <w:rsid w:val="00906359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537"/>
    <w:rsid w:val="00907566"/>
    <w:rsid w:val="009078ED"/>
    <w:rsid w:val="009079E5"/>
    <w:rsid w:val="00907B02"/>
    <w:rsid w:val="00907B5F"/>
    <w:rsid w:val="00907E9C"/>
    <w:rsid w:val="009104F8"/>
    <w:rsid w:val="00910B30"/>
    <w:rsid w:val="00910CFE"/>
    <w:rsid w:val="00911037"/>
    <w:rsid w:val="00911101"/>
    <w:rsid w:val="00911288"/>
    <w:rsid w:val="00911699"/>
    <w:rsid w:val="009116A3"/>
    <w:rsid w:val="009116E2"/>
    <w:rsid w:val="00911BB1"/>
    <w:rsid w:val="00911D37"/>
    <w:rsid w:val="00911D54"/>
    <w:rsid w:val="00911D99"/>
    <w:rsid w:val="00911DB1"/>
    <w:rsid w:val="00911DB2"/>
    <w:rsid w:val="00911E55"/>
    <w:rsid w:val="00911EC9"/>
    <w:rsid w:val="00911EE6"/>
    <w:rsid w:val="00911F0A"/>
    <w:rsid w:val="0091242D"/>
    <w:rsid w:val="0091273B"/>
    <w:rsid w:val="00912796"/>
    <w:rsid w:val="0091284E"/>
    <w:rsid w:val="009129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064"/>
    <w:rsid w:val="009132A6"/>
    <w:rsid w:val="00913376"/>
    <w:rsid w:val="00913447"/>
    <w:rsid w:val="0091359A"/>
    <w:rsid w:val="009139D5"/>
    <w:rsid w:val="00913A13"/>
    <w:rsid w:val="00913A2E"/>
    <w:rsid w:val="00913FD6"/>
    <w:rsid w:val="00914194"/>
    <w:rsid w:val="0091439A"/>
    <w:rsid w:val="00914520"/>
    <w:rsid w:val="00914576"/>
    <w:rsid w:val="0091461A"/>
    <w:rsid w:val="009146AA"/>
    <w:rsid w:val="00914907"/>
    <w:rsid w:val="00914AD6"/>
    <w:rsid w:val="00914B57"/>
    <w:rsid w:val="00914B8C"/>
    <w:rsid w:val="00914C69"/>
    <w:rsid w:val="00914DA9"/>
    <w:rsid w:val="00914EFA"/>
    <w:rsid w:val="00914F00"/>
    <w:rsid w:val="0091511D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10A"/>
    <w:rsid w:val="009162CD"/>
    <w:rsid w:val="009164B6"/>
    <w:rsid w:val="00916708"/>
    <w:rsid w:val="00916B48"/>
    <w:rsid w:val="00916D6A"/>
    <w:rsid w:val="00916E6F"/>
    <w:rsid w:val="00916F22"/>
    <w:rsid w:val="00916F88"/>
    <w:rsid w:val="00917002"/>
    <w:rsid w:val="00917127"/>
    <w:rsid w:val="009172BB"/>
    <w:rsid w:val="009174A4"/>
    <w:rsid w:val="009174A9"/>
    <w:rsid w:val="0091760A"/>
    <w:rsid w:val="00917706"/>
    <w:rsid w:val="009177D0"/>
    <w:rsid w:val="009177EF"/>
    <w:rsid w:val="00917866"/>
    <w:rsid w:val="009179F1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DC"/>
    <w:rsid w:val="009205E2"/>
    <w:rsid w:val="00920770"/>
    <w:rsid w:val="009208A2"/>
    <w:rsid w:val="009209E7"/>
    <w:rsid w:val="00920B99"/>
    <w:rsid w:val="009210EE"/>
    <w:rsid w:val="00921170"/>
    <w:rsid w:val="00921175"/>
    <w:rsid w:val="009211D8"/>
    <w:rsid w:val="009211ED"/>
    <w:rsid w:val="0092121A"/>
    <w:rsid w:val="00921527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283F"/>
    <w:rsid w:val="00923090"/>
    <w:rsid w:val="00923167"/>
    <w:rsid w:val="00923386"/>
    <w:rsid w:val="0092339F"/>
    <w:rsid w:val="009233FB"/>
    <w:rsid w:val="00923529"/>
    <w:rsid w:val="009235B7"/>
    <w:rsid w:val="00923802"/>
    <w:rsid w:val="00923DA6"/>
    <w:rsid w:val="00923DF3"/>
    <w:rsid w:val="009240C4"/>
    <w:rsid w:val="009240ED"/>
    <w:rsid w:val="00924365"/>
    <w:rsid w:val="009244A4"/>
    <w:rsid w:val="00924604"/>
    <w:rsid w:val="009248A9"/>
    <w:rsid w:val="00924913"/>
    <w:rsid w:val="00924B56"/>
    <w:rsid w:val="00924C29"/>
    <w:rsid w:val="00924D33"/>
    <w:rsid w:val="00924E06"/>
    <w:rsid w:val="00924E4F"/>
    <w:rsid w:val="009251AD"/>
    <w:rsid w:val="00925267"/>
    <w:rsid w:val="00925558"/>
    <w:rsid w:val="0092564C"/>
    <w:rsid w:val="009256B4"/>
    <w:rsid w:val="00925757"/>
    <w:rsid w:val="00925825"/>
    <w:rsid w:val="00925969"/>
    <w:rsid w:val="009259B7"/>
    <w:rsid w:val="00925A99"/>
    <w:rsid w:val="00925AE2"/>
    <w:rsid w:val="00925AFE"/>
    <w:rsid w:val="00925DA5"/>
    <w:rsid w:val="0092618F"/>
    <w:rsid w:val="0092623A"/>
    <w:rsid w:val="0092650D"/>
    <w:rsid w:val="0092655C"/>
    <w:rsid w:val="00926677"/>
    <w:rsid w:val="00926914"/>
    <w:rsid w:val="00926ADA"/>
    <w:rsid w:val="00926B6F"/>
    <w:rsid w:val="00926CFB"/>
    <w:rsid w:val="00926D92"/>
    <w:rsid w:val="00926ECC"/>
    <w:rsid w:val="0092720E"/>
    <w:rsid w:val="0092722B"/>
    <w:rsid w:val="0092727E"/>
    <w:rsid w:val="00927575"/>
    <w:rsid w:val="009275AF"/>
    <w:rsid w:val="009275B1"/>
    <w:rsid w:val="009278F0"/>
    <w:rsid w:val="0092795E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C13"/>
    <w:rsid w:val="00930CD2"/>
    <w:rsid w:val="00930E8E"/>
    <w:rsid w:val="0093105A"/>
    <w:rsid w:val="0093131B"/>
    <w:rsid w:val="00931391"/>
    <w:rsid w:val="0093166D"/>
    <w:rsid w:val="009316AF"/>
    <w:rsid w:val="009316E9"/>
    <w:rsid w:val="009318AB"/>
    <w:rsid w:val="009318F5"/>
    <w:rsid w:val="0093191D"/>
    <w:rsid w:val="009319AB"/>
    <w:rsid w:val="00931AF9"/>
    <w:rsid w:val="00931CA3"/>
    <w:rsid w:val="00931CAF"/>
    <w:rsid w:val="00931D2F"/>
    <w:rsid w:val="00931EA2"/>
    <w:rsid w:val="0093204A"/>
    <w:rsid w:val="00932050"/>
    <w:rsid w:val="00932138"/>
    <w:rsid w:val="0093222F"/>
    <w:rsid w:val="009325B0"/>
    <w:rsid w:val="00932634"/>
    <w:rsid w:val="00932705"/>
    <w:rsid w:val="0093285F"/>
    <w:rsid w:val="0093289F"/>
    <w:rsid w:val="009329B3"/>
    <w:rsid w:val="009329EC"/>
    <w:rsid w:val="009329F1"/>
    <w:rsid w:val="00932D54"/>
    <w:rsid w:val="0093315B"/>
    <w:rsid w:val="009331B7"/>
    <w:rsid w:val="00933437"/>
    <w:rsid w:val="00933C98"/>
    <w:rsid w:val="00933D6B"/>
    <w:rsid w:val="00933E0D"/>
    <w:rsid w:val="00933E61"/>
    <w:rsid w:val="00933F13"/>
    <w:rsid w:val="00933F62"/>
    <w:rsid w:val="00934074"/>
    <w:rsid w:val="0093416E"/>
    <w:rsid w:val="0093418F"/>
    <w:rsid w:val="009343B3"/>
    <w:rsid w:val="00934612"/>
    <w:rsid w:val="00934715"/>
    <w:rsid w:val="00934A20"/>
    <w:rsid w:val="00934B50"/>
    <w:rsid w:val="00934C60"/>
    <w:rsid w:val="00934E6B"/>
    <w:rsid w:val="009350DA"/>
    <w:rsid w:val="009351BD"/>
    <w:rsid w:val="009352DC"/>
    <w:rsid w:val="00935441"/>
    <w:rsid w:val="0093565D"/>
    <w:rsid w:val="00935C43"/>
    <w:rsid w:val="00935CAF"/>
    <w:rsid w:val="00935D1B"/>
    <w:rsid w:val="00935E54"/>
    <w:rsid w:val="00935EEC"/>
    <w:rsid w:val="0093614C"/>
    <w:rsid w:val="0093614D"/>
    <w:rsid w:val="009364CB"/>
    <w:rsid w:val="009366EC"/>
    <w:rsid w:val="00936742"/>
    <w:rsid w:val="00936764"/>
    <w:rsid w:val="00936856"/>
    <w:rsid w:val="00936896"/>
    <w:rsid w:val="00936941"/>
    <w:rsid w:val="00936B42"/>
    <w:rsid w:val="00936DA4"/>
    <w:rsid w:val="00936EA0"/>
    <w:rsid w:val="0093702E"/>
    <w:rsid w:val="009370F1"/>
    <w:rsid w:val="0093758E"/>
    <w:rsid w:val="009376B9"/>
    <w:rsid w:val="009377B3"/>
    <w:rsid w:val="00937C61"/>
    <w:rsid w:val="00937D31"/>
    <w:rsid w:val="00937DBF"/>
    <w:rsid w:val="00937F80"/>
    <w:rsid w:val="00940589"/>
    <w:rsid w:val="009405AF"/>
    <w:rsid w:val="00940627"/>
    <w:rsid w:val="0094098E"/>
    <w:rsid w:val="00940C42"/>
    <w:rsid w:val="00940D17"/>
    <w:rsid w:val="00940F8B"/>
    <w:rsid w:val="00941437"/>
    <w:rsid w:val="009415A2"/>
    <w:rsid w:val="00941926"/>
    <w:rsid w:val="00941A1A"/>
    <w:rsid w:val="00941C0E"/>
    <w:rsid w:val="00941E20"/>
    <w:rsid w:val="00941E8A"/>
    <w:rsid w:val="00942085"/>
    <w:rsid w:val="00942195"/>
    <w:rsid w:val="009422D3"/>
    <w:rsid w:val="00942347"/>
    <w:rsid w:val="00942647"/>
    <w:rsid w:val="00942648"/>
    <w:rsid w:val="00942671"/>
    <w:rsid w:val="009426AF"/>
    <w:rsid w:val="009428BE"/>
    <w:rsid w:val="00942AE3"/>
    <w:rsid w:val="00942B6E"/>
    <w:rsid w:val="00942B70"/>
    <w:rsid w:val="00942D21"/>
    <w:rsid w:val="00942D81"/>
    <w:rsid w:val="00943030"/>
    <w:rsid w:val="009430A3"/>
    <w:rsid w:val="0094331A"/>
    <w:rsid w:val="0094336C"/>
    <w:rsid w:val="0094338A"/>
    <w:rsid w:val="0094365F"/>
    <w:rsid w:val="00943875"/>
    <w:rsid w:val="00943905"/>
    <w:rsid w:val="00943BA0"/>
    <w:rsid w:val="00943C45"/>
    <w:rsid w:val="00943D11"/>
    <w:rsid w:val="00943EC9"/>
    <w:rsid w:val="00943F25"/>
    <w:rsid w:val="0094402A"/>
    <w:rsid w:val="00944037"/>
    <w:rsid w:val="009440B5"/>
    <w:rsid w:val="009440DA"/>
    <w:rsid w:val="00944179"/>
    <w:rsid w:val="00944477"/>
    <w:rsid w:val="0094447E"/>
    <w:rsid w:val="009444BA"/>
    <w:rsid w:val="0094452A"/>
    <w:rsid w:val="0094473D"/>
    <w:rsid w:val="009448DC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0F9"/>
    <w:rsid w:val="0094512A"/>
    <w:rsid w:val="00945439"/>
    <w:rsid w:val="009455FE"/>
    <w:rsid w:val="0094565F"/>
    <w:rsid w:val="009456F3"/>
    <w:rsid w:val="00945781"/>
    <w:rsid w:val="0094588A"/>
    <w:rsid w:val="00945955"/>
    <w:rsid w:val="00945D1D"/>
    <w:rsid w:val="00946067"/>
    <w:rsid w:val="00946333"/>
    <w:rsid w:val="00946483"/>
    <w:rsid w:val="00946A27"/>
    <w:rsid w:val="00946E25"/>
    <w:rsid w:val="00946ED5"/>
    <w:rsid w:val="00946F4A"/>
    <w:rsid w:val="00947000"/>
    <w:rsid w:val="00947118"/>
    <w:rsid w:val="009472C5"/>
    <w:rsid w:val="009474B2"/>
    <w:rsid w:val="00947867"/>
    <w:rsid w:val="009478B0"/>
    <w:rsid w:val="009478B3"/>
    <w:rsid w:val="0094798C"/>
    <w:rsid w:val="009479CA"/>
    <w:rsid w:val="00947A3E"/>
    <w:rsid w:val="00947ACE"/>
    <w:rsid w:val="00947AE0"/>
    <w:rsid w:val="00947AF7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EDC"/>
    <w:rsid w:val="00950EF4"/>
    <w:rsid w:val="00950F30"/>
    <w:rsid w:val="00951236"/>
    <w:rsid w:val="00951370"/>
    <w:rsid w:val="00951545"/>
    <w:rsid w:val="00951658"/>
    <w:rsid w:val="00951B50"/>
    <w:rsid w:val="00951B74"/>
    <w:rsid w:val="00951CCF"/>
    <w:rsid w:val="00951F9F"/>
    <w:rsid w:val="00952050"/>
    <w:rsid w:val="0095206C"/>
    <w:rsid w:val="00952146"/>
    <w:rsid w:val="0095246C"/>
    <w:rsid w:val="00952499"/>
    <w:rsid w:val="009526A2"/>
    <w:rsid w:val="0095287A"/>
    <w:rsid w:val="009528D8"/>
    <w:rsid w:val="00952B2F"/>
    <w:rsid w:val="00952C20"/>
    <w:rsid w:val="00952CB8"/>
    <w:rsid w:val="0095322E"/>
    <w:rsid w:val="009534DE"/>
    <w:rsid w:val="00953893"/>
    <w:rsid w:val="0095399E"/>
    <w:rsid w:val="0095399F"/>
    <w:rsid w:val="00953AD8"/>
    <w:rsid w:val="00953AE7"/>
    <w:rsid w:val="00953B49"/>
    <w:rsid w:val="00953E61"/>
    <w:rsid w:val="00953E73"/>
    <w:rsid w:val="0095404A"/>
    <w:rsid w:val="009540AE"/>
    <w:rsid w:val="009542B3"/>
    <w:rsid w:val="009542EE"/>
    <w:rsid w:val="00954384"/>
    <w:rsid w:val="0095445E"/>
    <w:rsid w:val="0095452F"/>
    <w:rsid w:val="0095454D"/>
    <w:rsid w:val="0095475F"/>
    <w:rsid w:val="009547CF"/>
    <w:rsid w:val="0095488F"/>
    <w:rsid w:val="00954970"/>
    <w:rsid w:val="00954A30"/>
    <w:rsid w:val="00954B49"/>
    <w:rsid w:val="00954BB2"/>
    <w:rsid w:val="00954ECE"/>
    <w:rsid w:val="009551F7"/>
    <w:rsid w:val="009553B2"/>
    <w:rsid w:val="009553D8"/>
    <w:rsid w:val="009555B2"/>
    <w:rsid w:val="0095580F"/>
    <w:rsid w:val="00955CB9"/>
    <w:rsid w:val="00955D63"/>
    <w:rsid w:val="00955E1C"/>
    <w:rsid w:val="00955EC8"/>
    <w:rsid w:val="00955F07"/>
    <w:rsid w:val="00955FA4"/>
    <w:rsid w:val="0095603C"/>
    <w:rsid w:val="009561EC"/>
    <w:rsid w:val="00956628"/>
    <w:rsid w:val="009566F2"/>
    <w:rsid w:val="0095675D"/>
    <w:rsid w:val="0095676B"/>
    <w:rsid w:val="009567EE"/>
    <w:rsid w:val="00956A07"/>
    <w:rsid w:val="00956B0B"/>
    <w:rsid w:val="00957228"/>
    <w:rsid w:val="00957403"/>
    <w:rsid w:val="00957413"/>
    <w:rsid w:val="0095741B"/>
    <w:rsid w:val="00957586"/>
    <w:rsid w:val="00957775"/>
    <w:rsid w:val="009577E5"/>
    <w:rsid w:val="009577F0"/>
    <w:rsid w:val="009578A5"/>
    <w:rsid w:val="00957A07"/>
    <w:rsid w:val="00957AF4"/>
    <w:rsid w:val="00957B3A"/>
    <w:rsid w:val="00957C30"/>
    <w:rsid w:val="00957DFF"/>
    <w:rsid w:val="00960095"/>
    <w:rsid w:val="00960108"/>
    <w:rsid w:val="00960334"/>
    <w:rsid w:val="0096071C"/>
    <w:rsid w:val="009607FF"/>
    <w:rsid w:val="00960965"/>
    <w:rsid w:val="0096097B"/>
    <w:rsid w:val="009609EC"/>
    <w:rsid w:val="00960ADB"/>
    <w:rsid w:val="00960C55"/>
    <w:rsid w:val="00960F40"/>
    <w:rsid w:val="00961222"/>
    <w:rsid w:val="0096158B"/>
    <w:rsid w:val="00961781"/>
    <w:rsid w:val="00961792"/>
    <w:rsid w:val="00961BA5"/>
    <w:rsid w:val="00961C44"/>
    <w:rsid w:val="00961E07"/>
    <w:rsid w:val="00961E8A"/>
    <w:rsid w:val="00962027"/>
    <w:rsid w:val="0096255D"/>
    <w:rsid w:val="0096258B"/>
    <w:rsid w:val="00962A67"/>
    <w:rsid w:val="00962D28"/>
    <w:rsid w:val="00962D99"/>
    <w:rsid w:val="00962FEF"/>
    <w:rsid w:val="00963693"/>
    <w:rsid w:val="00963A49"/>
    <w:rsid w:val="00963B23"/>
    <w:rsid w:val="00963D0F"/>
    <w:rsid w:val="00963DE5"/>
    <w:rsid w:val="009641A3"/>
    <w:rsid w:val="00964430"/>
    <w:rsid w:val="00964546"/>
    <w:rsid w:val="0096461E"/>
    <w:rsid w:val="00964838"/>
    <w:rsid w:val="0096491B"/>
    <w:rsid w:val="00964A3A"/>
    <w:rsid w:val="00964C8E"/>
    <w:rsid w:val="00964DBD"/>
    <w:rsid w:val="00964E16"/>
    <w:rsid w:val="00964EF7"/>
    <w:rsid w:val="00964F7B"/>
    <w:rsid w:val="00964FEF"/>
    <w:rsid w:val="009651A3"/>
    <w:rsid w:val="009655A8"/>
    <w:rsid w:val="00965676"/>
    <w:rsid w:val="009656B4"/>
    <w:rsid w:val="0096584F"/>
    <w:rsid w:val="00965A4E"/>
    <w:rsid w:val="00965D24"/>
    <w:rsid w:val="00965E31"/>
    <w:rsid w:val="00965F66"/>
    <w:rsid w:val="009660D3"/>
    <w:rsid w:val="0096632B"/>
    <w:rsid w:val="00966438"/>
    <w:rsid w:val="00966485"/>
    <w:rsid w:val="009664C6"/>
    <w:rsid w:val="00966ABA"/>
    <w:rsid w:val="00966E92"/>
    <w:rsid w:val="00966F72"/>
    <w:rsid w:val="00967004"/>
    <w:rsid w:val="0096701E"/>
    <w:rsid w:val="00967099"/>
    <w:rsid w:val="00967301"/>
    <w:rsid w:val="00967476"/>
    <w:rsid w:val="00967839"/>
    <w:rsid w:val="00967996"/>
    <w:rsid w:val="009679BE"/>
    <w:rsid w:val="00970013"/>
    <w:rsid w:val="0097020D"/>
    <w:rsid w:val="009703D1"/>
    <w:rsid w:val="00970472"/>
    <w:rsid w:val="00970538"/>
    <w:rsid w:val="00970FBB"/>
    <w:rsid w:val="00970FF0"/>
    <w:rsid w:val="009711CD"/>
    <w:rsid w:val="00971320"/>
    <w:rsid w:val="00971443"/>
    <w:rsid w:val="009714D5"/>
    <w:rsid w:val="00971536"/>
    <w:rsid w:val="00971637"/>
    <w:rsid w:val="0097174F"/>
    <w:rsid w:val="009718E9"/>
    <w:rsid w:val="009718F2"/>
    <w:rsid w:val="009719E5"/>
    <w:rsid w:val="00971B29"/>
    <w:rsid w:val="00971E29"/>
    <w:rsid w:val="00971FE0"/>
    <w:rsid w:val="009720F8"/>
    <w:rsid w:val="00972473"/>
    <w:rsid w:val="0097249A"/>
    <w:rsid w:val="00972620"/>
    <w:rsid w:val="0097267F"/>
    <w:rsid w:val="00972B0C"/>
    <w:rsid w:val="00972B5A"/>
    <w:rsid w:val="00972B6F"/>
    <w:rsid w:val="00972B7B"/>
    <w:rsid w:val="00972BBF"/>
    <w:rsid w:val="00972C6F"/>
    <w:rsid w:val="00973430"/>
    <w:rsid w:val="009734E4"/>
    <w:rsid w:val="009735A3"/>
    <w:rsid w:val="0097364E"/>
    <w:rsid w:val="0097386E"/>
    <w:rsid w:val="00973926"/>
    <w:rsid w:val="00973A52"/>
    <w:rsid w:val="00973A74"/>
    <w:rsid w:val="00973AD1"/>
    <w:rsid w:val="00973E14"/>
    <w:rsid w:val="00973E47"/>
    <w:rsid w:val="00973E5A"/>
    <w:rsid w:val="009742E6"/>
    <w:rsid w:val="0097435C"/>
    <w:rsid w:val="00974371"/>
    <w:rsid w:val="00974380"/>
    <w:rsid w:val="0097464A"/>
    <w:rsid w:val="00974779"/>
    <w:rsid w:val="00974A4C"/>
    <w:rsid w:val="00974AA0"/>
    <w:rsid w:val="00974AFF"/>
    <w:rsid w:val="00974B5C"/>
    <w:rsid w:val="00974D6E"/>
    <w:rsid w:val="00974F7F"/>
    <w:rsid w:val="0097505C"/>
    <w:rsid w:val="00975595"/>
    <w:rsid w:val="009761A4"/>
    <w:rsid w:val="009761E1"/>
    <w:rsid w:val="009763DA"/>
    <w:rsid w:val="00976400"/>
    <w:rsid w:val="00976600"/>
    <w:rsid w:val="0097684A"/>
    <w:rsid w:val="00976938"/>
    <w:rsid w:val="00976BD4"/>
    <w:rsid w:val="00976F6A"/>
    <w:rsid w:val="009773C3"/>
    <w:rsid w:val="009775F0"/>
    <w:rsid w:val="00977745"/>
    <w:rsid w:val="0097784A"/>
    <w:rsid w:val="009778E7"/>
    <w:rsid w:val="00977DD0"/>
    <w:rsid w:val="00977EF6"/>
    <w:rsid w:val="00980645"/>
    <w:rsid w:val="009808F3"/>
    <w:rsid w:val="00980BC6"/>
    <w:rsid w:val="00980CC7"/>
    <w:rsid w:val="00980EB8"/>
    <w:rsid w:val="009811C2"/>
    <w:rsid w:val="009813DD"/>
    <w:rsid w:val="009815DF"/>
    <w:rsid w:val="009818D3"/>
    <w:rsid w:val="00981A56"/>
    <w:rsid w:val="00981B9E"/>
    <w:rsid w:val="00981BEC"/>
    <w:rsid w:val="00981C45"/>
    <w:rsid w:val="00981E4B"/>
    <w:rsid w:val="00981F0E"/>
    <w:rsid w:val="00981F60"/>
    <w:rsid w:val="0098217F"/>
    <w:rsid w:val="00982385"/>
    <w:rsid w:val="009827B9"/>
    <w:rsid w:val="00982926"/>
    <w:rsid w:val="009829E5"/>
    <w:rsid w:val="00982BF6"/>
    <w:rsid w:val="00982C20"/>
    <w:rsid w:val="00982E43"/>
    <w:rsid w:val="00982F15"/>
    <w:rsid w:val="009830B2"/>
    <w:rsid w:val="00983321"/>
    <w:rsid w:val="009833C7"/>
    <w:rsid w:val="00983576"/>
    <w:rsid w:val="00983675"/>
    <w:rsid w:val="009836A2"/>
    <w:rsid w:val="00983840"/>
    <w:rsid w:val="00984087"/>
    <w:rsid w:val="009842F5"/>
    <w:rsid w:val="0098434A"/>
    <w:rsid w:val="0098449A"/>
    <w:rsid w:val="00984AC4"/>
    <w:rsid w:val="00984DD7"/>
    <w:rsid w:val="00984F31"/>
    <w:rsid w:val="009850E4"/>
    <w:rsid w:val="0098519E"/>
    <w:rsid w:val="00985284"/>
    <w:rsid w:val="0098547B"/>
    <w:rsid w:val="00985564"/>
    <w:rsid w:val="0098558F"/>
    <w:rsid w:val="0098566E"/>
    <w:rsid w:val="00985708"/>
    <w:rsid w:val="0098570E"/>
    <w:rsid w:val="009859ED"/>
    <w:rsid w:val="009859FF"/>
    <w:rsid w:val="00985B3C"/>
    <w:rsid w:val="00985CF6"/>
    <w:rsid w:val="00985E44"/>
    <w:rsid w:val="00985EEF"/>
    <w:rsid w:val="00985F40"/>
    <w:rsid w:val="00985F89"/>
    <w:rsid w:val="009860AB"/>
    <w:rsid w:val="00986152"/>
    <w:rsid w:val="00986410"/>
    <w:rsid w:val="009865CB"/>
    <w:rsid w:val="00986973"/>
    <w:rsid w:val="009869D7"/>
    <w:rsid w:val="00986CDE"/>
    <w:rsid w:val="00986E7F"/>
    <w:rsid w:val="00986FCD"/>
    <w:rsid w:val="0098706D"/>
    <w:rsid w:val="00987270"/>
    <w:rsid w:val="0098749A"/>
    <w:rsid w:val="009874C7"/>
    <w:rsid w:val="0098767D"/>
    <w:rsid w:val="0098773F"/>
    <w:rsid w:val="009877B7"/>
    <w:rsid w:val="00987969"/>
    <w:rsid w:val="009879A2"/>
    <w:rsid w:val="00987EDC"/>
    <w:rsid w:val="00990199"/>
    <w:rsid w:val="00990304"/>
    <w:rsid w:val="00990310"/>
    <w:rsid w:val="0099049C"/>
    <w:rsid w:val="009904EB"/>
    <w:rsid w:val="00990571"/>
    <w:rsid w:val="0099066C"/>
    <w:rsid w:val="00990A5D"/>
    <w:rsid w:val="00990A60"/>
    <w:rsid w:val="00990C9F"/>
    <w:rsid w:val="00990D60"/>
    <w:rsid w:val="0099101E"/>
    <w:rsid w:val="00991141"/>
    <w:rsid w:val="0099147D"/>
    <w:rsid w:val="009916B1"/>
    <w:rsid w:val="009918C8"/>
    <w:rsid w:val="009918E3"/>
    <w:rsid w:val="0099190C"/>
    <w:rsid w:val="00991BA6"/>
    <w:rsid w:val="00991CE6"/>
    <w:rsid w:val="00991E30"/>
    <w:rsid w:val="00991E7B"/>
    <w:rsid w:val="00992176"/>
    <w:rsid w:val="009921DC"/>
    <w:rsid w:val="00992240"/>
    <w:rsid w:val="0099256B"/>
    <w:rsid w:val="00992627"/>
    <w:rsid w:val="0099269E"/>
    <w:rsid w:val="009926C9"/>
    <w:rsid w:val="009928C5"/>
    <w:rsid w:val="00992B74"/>
    <w:rsid w:val="00992C27"/>
    <w:rsid w:val="00992C83"/>
    <w:rsid w:val="0099306C"/>
    <w:rsid w:val="009934AA"/>
    <w:rsid w:val="00993C53"/>
    <w:rsid w:val="00993DA3"/>
    <w:rsid w:val="00994067"/>
    <w:rsid w:val="009941CF"/>
    <w:rsid w:val="0099420A"/>
    <w:rsid w:val="0099462F"/>
    <w:rsid w:val="0099496E"/>
    <w:rsid w:val="009949AA"/>
    <w:rsid w:val="00994D52"/>
    <w:rsid w:val="00994DBB"/>
    <w:rsid w:val="00994F6D"/>
    <w:rsid w:val="00994F72"/>
    <w:rsid w:val="009950D9"/>
    <w:rsid w:val="00995117"/>
    <w:rsid w:val="0099538F"/>
    <w:rsid w:val="00995407"/>
    <w:rsid w:val="00995619"/>
    <w:rsid w:val="0099585F"/>
    <w:rsid w:val="00995AEF"/>
    <w:rsid w:val="00995B88"/>
    <w:rsid w:val="00995D27"/>
    <w:rsid w:val="00995D31"/>
    <w:rsid w:val="00995E57"/>
    <w:rsid w:val="0099619E"/>
    <w:rsid w:val="009961CB"/>
    <w:rsid w:val="0099670E"/>
    <w:rsid w:val="00996ADA"/>
    <w:rsid w:val="00996BAF"/>
    <w:rsid w:val="00996C85"/>
    <w:rsid w:val="00996E7C"/>
    <w:rsid w:val="00996EDF"/>
    <w:rsid w:val="0099727D"/>
    <w:rsid w:val="00997555"/>
    <w:rsid w:val="0099757A"/>
    <w:rsid w:val="00997624"/>
    <w:rsid w:val="0099764D"/>
    <w:rsid w:val="009978BD"/>
    <w:rsid w:val="0099797D"/>
    <w:rsid w:val="00997997"/>
    <w:rsid w:val="00997DAF"/>
    <w:rsid w:val="009A0068"/>
    <w:rsid w:val="009A00A7"/>
    <w:rsid w:val="009A04D4"/>
    <w:rsid w:val="009A04DE"/>
    <w:rsid w:val="009A0569"/>
    <w:rsid w:val="009A05EC"/>
    <w:rsid w:val="009A0659"/>
    <w:rsid w:val="009A06ED"/>
    <w:rsid w:val="009A089E"/>
    <w:rsid w:val="009A0944"/>
    <w:rsid w:val="009A0A45"/>
    <w:rsid w:val="009A0E1E"/>
    <w:rsid w:val="009A0FFA"/>
    <w:rsid w:val="009A11F7"/>
    <w:rsid w:val="009A1616"/>
    <w:rsid w:val="009A173D"/>
    <w:rsid w:val="009A19FB"/>
    <w:rsid w:val="009A1AEA"/>
    <w:rsid w:val="009A1B65"/>
    <w:rsid w:val="009A1BDE"/>
    <w:rsid w:val="009A1D7B"/>
    <w:rsid w:val="009A1E50"/>
    <w:rsid w:val="009A21DA"/>
    <w:rsid w:val="009A2259"/>
    <w:rsid w:val="009A2266"/>
    <w:rsid w:val="009A2310"/>
    <w:rsid w:val="009A23D4"/>
    <w:rsid w:val="009A267F"/>
    <w:rsid w:val="009A2819"/>
    <w:rsid w:val="009A2B15"/>
    <w:rsid w:val="009A2BF1"/>
    <w:rsid w:val="009A2C48"/>
    <w:rsid w:val="009A2E3F"/>
    <w:rsid w:val="009A3143"/>
    <w:rsid w:val="009A3387"/>
    <w:rsid w:val="009A338A"/>
    <w:rsid w:val="009A33E7"/>
    <w:rsid w:val="009A341A"/>
    <w:rsid w:val="009A35F2"/>
    <w:rsid w:val="009A3605"/>
    <w:rsid w:val="009A36D1"/>
    <w:rsid w:val="009A372C"/>
    <w:rsid w:val="009A39AE"/>
    <w:rsid w:val="009A3A96"/>
    <w:rsid w:val="009A3B04"/>
    <w:rsid w:val="009A3B18"/>
    <w:rsid w:val="009A3B8B"/>
    <w:rsid w:val="009A3D46"/>
    <w:rsid w:val="009A3E2B"/>
    <w:rsid w:val="009A428A"/>
    <w:rsid w:val="009A42A3"/>
    <w:rsid w:val="009A45A2"/>
    <w:rsid w:val="009A4612"/>
    <w:rsid w:val="009A4617"/>
    <w:rsid w:val="009A4A8F"/>
    <w:rsid w:val="009A4B0B"/>
    <w:rsid w:val="009A4BFA"/>
    <w:rsid w:val="009A4C26"/>
    <w:rsid w:val="009A4CD3"/>
    <w:rsid w:val="009A4D81"/>
    <w:rsid w:val="009A4E61"/>
    <w:rsid w:val="009A5077"/>
    <w:rsid w:val="009A50F4"/>
    <w:rsid w:val="009A52C0"/>
    <w:rsid w:val="009A52CD"/>
    <w:rsid w:val="009A5496"/>
    <w:rsid w:val="009A5729"/>
    <w:rsid w:val="009A57AE"/>
    <w:rsid w:val="009A5832"/>
    <w:rsid w:val="009A5844"/>
    <w:rsid w:val="009A59EF"/>
    <w:rsid w:val="009A5B68"/>
    <w:rsid w:val="009A5B8A"/>
    <w:rsid w:val="009A5B9C"/>
    <w:rsid w:val="009A5F04"/>
    <w:rsid w:val="009A616F"/>
    <w:rsid w:val="009A6189"/>
    <w:rsid w:val="009A65D0"/>
    <w:rsid w:val="009A66C8"/>
    <w:rsid w:val="009A6B75"/>
    <w:rsid w:val="009A6E58"/>
    <w:rsid w:val="009A6F7C"/>
    <w:rsid w:val="009A71E9"/>
    <w:rsid w:val="009A7274"/>
    <w:rsid w:val="009A7517"/>
    <w:rsid w:val="009A795F"/>
    <w:rsid w:val="009A796D"/>
    <w:rsid w:val="009A797F"/>
    <w:rsid w:val="009A7D80"/>
    <w:rsid w:val="009A7EF8"/>
    <w:rsid w:val="009A7F55"/>
    <w:rsid w:val="009B0006"/>
    <w:rsid w:val="009B026B"/>
    <w:rsid w:val="009B031F"/>
    <w:rsid w:val="009B0351"/>
    <w:rsid w:val="009B0357"/>
    <w:rsid w:val="009B0535"/>
    <w:rsid w:val="009B0674"/>
    <w:rsid w:val="009B06A3"/>
    <w:rsid w:val="009B073D"/>
    <w:rsid w:val="009B09BE"/>
    <w:rsid w:val="009B0CF1"/>
    <w:rsid w:val="009B0D80"/>
    <w:rsid w:val="009B0DF9"/>
    <w:rsid w:val="009B0E6B"/>
    <w:rsid w:val="009B0F74"/>
    <w:rsid w:val="009B10B1"/>
    <w:rsid w:val="009B10D9"/>
    <w:rsid w:val="009B11B8"/>
    <w:rsid w:val="009B12C6"/>
    <w:rsid w:val="009B1361"/>
    <w:rsid w:val="009B136D"/>
    <w:rsid w:val="009B1465"/>
    <w:rsid w:val="009B162E"/>
    <w:rsid w:val="009B1655"/>
    <w:rsid w:val="009B168B"/>
    <w:rsid w:val="009B196F"/>
    <w:rsid w:val="009B1A73"/>
    <w:rsid w:val="009B1C6B"/>
    <w:rsid w:val="009B1D88"/>
    <w:rsid w:val="009B1F2A"/>
    <w:rsid w:val="009B1FCD"/>
    <w:rsid w:val="009B23A7"/>
    <w:rsid w:val="009B24CA"/>
    <w:rsid w:val="009B2641"/>
    <w:rsid w:val="009B2789"/>
    <w:rsid w:val="009B278C"/>
    <w:rsid w:val="009B27B3"/>
    <w:rsid w:val="009B2AB1"/>
    <w:rsid w:val="009B30FC"/>
    <w:rsid w:val="009B32BA"/>
    <w:rsid w:val="009B36B3"/>
    <w:rsid w:val="009B37BB"/>
    <w:rsid w:val="009B39D0"/>
    <w:rsid w:val="009B3B59"/>
    <w:rsid w:val="009B3EBE"/>
    <w:rsid w:val="009B4134"/>
    <w:rsid w:val="009B4212"/>
    <w:rsid w:val="009B4542"/>
    <w:rsid w:val="009B4AE8"/>
    <w:rsid w:val="009B4B7C"/>
    <w:rsid w:val="009B4BCC"/>
    <w:rsid w:val="009B4C09"/>
    <w:rsid w:val="009B4C1F"/>
    <w:rsid w:val="009B4CD9"/>
    <w:rsid w:val="009B4F6A"/>
    <w:rsid w:val="009B50A3"/>
    <w:rsid w:val="009B50AA"/>
    <w:rsid w:val="009B5196"/>
    <w:rsid w:val="009B519D"/>
    <w:rsid w:val="009B52A9"/>
    <w:rsid w:val="009B547B"/>
    <w:rsid w:val="009B5520"/>
    <w:rsid w:val="009B55E4"/>
    <w:rsid w:val="009B5827"/>
    <w:rsid w:val="009B5961"/>
    <w:rsid w:val="009B5A16"/>
    <w:rsid w:val="009B5A41"/>
    <w:rsid w:val="009B5A9F"/>
    <w:rsid w:val="009B5D53"/>
    <w:rsid w:val="009B5D62"/>
    <w:rsid w:val="009B5F0C"/>
    <w:rsid w:val="009B5F1D"/>
    <w:rsid w:val="009B60DC"/>
    <w:rsid w:val="009B61C3"/>
    <w:rsid w:val="009B655B"/>
    <w:rsid w:val="009B6582"/>
    <w:rsid w:val="009B680A"/>
    <w:rsid w:val="009B6880"/>
    <w:rsid w:val="009B69B3"/>
    <w:rsid w:val="009B6E67"/>
    <w:rsid w:val="009B6F2E"/>
    <w:rsid w:val="009B7195"/>
    <w:rsid w:val="009B75D4"/>
    <w:rsid w:val="009B781C"/>
    <w:rsid w:val="009B7990"/>
    <w:rsid w:val="009B7A49"/>
    <w:rsid w:val="009B7AD7"/>
    <w:rsid w:val="009B7D3D"/>
    <w:rsid w:val="009C009F"/>
    <w:rsid w:val="009C00D5"/>
    <w:rsid w:val="009C0117"/>
    <w:rsid w:val="009C0311"/>
    <w:rsid w:val="009C03F2"/>
    <w:rsid w:val="009C046F"/>
    <w:rsid w:val="009C0526"/>
    <w:rsid w:val="009C07C8"/>
    <w:rsid w:val="009C080D"/>
    <w:rsid w:val="009C0A63"/>
    <w:rsid w:val="009C0CFC"/>
    <w:rsid w:val="009C0D03"/>
    <w:rsid w:val="009C0D06"/>
    <w:rsid w:val="009C0E8F"/>
    <w:rsid w:val="009C103A"/>
    <w:rsid w:val="009C10AF"/>
    <w:rsid w:val="009C1531"/>
    <w:rsid w:val="009C1558"/>
    <w:rsid w:val="009C1570"/>
    <w:rsid w:val="009C16BE"/>
    <w:rsid w:val="009C17D3"/>
    <w:rsid w:val="009C18F3"/>
    <w:rsid w:val="009C19E2"/>
    <w:rsid w:val="009C1C22"/>
    <w:rsid w:val="009C1E82"/>
    <w:rsid w:val="009C2066"/>
    <w:rsid w:val="009C2148"/>
    <w:rsid w:val="009C22C3"/>
    <w:rsid w:val="009C23BF"/>
    <w:rsid w:val="009C25B1"/>
    <w:rsid w:val="009C2979"/>
    <w:rsid w:val="009C2EE4"/>
    <w:rsid w:val="009C2F0A"/>
    <w:rsid w:val="009C2F19"/>
    <w:rsid w:val="009C32E4"/>
    <w:rsid w:val="009C3317"/>
    <w:rsid w:val="009C356A"/>
    <w:rsid w:val="009C367D"/>
    <w:rsid w:val="009C3691"/>
    <w:rsid w:val="009C37AC"/>
    <w:rsid w:val="009C37C4"/>
    <w:rsid w:val="009C3859"/>
    <w:rsid w:val="009C39F5"/>
    <w:rsid w:val="009C3C5D"/>
    <w:rsid w:val="009C3DB7"/>
    <w:rsid w:val="009C3F92"/>
    <w:rsid w:val="009C41ED"/>
    <w:rsid w:val="009C4269"/>
    <w:rsid w:val="009C467F"/>
    <w:rsid w:val="009C46CE"/>
    <w:rsid w:val="009C4A9B"/>
    <w:rsid w:val="009C4C2A"/>
    <w:rsid w:val="009C4CD9"/>
    <w:rsid w:val="009C4E8C"/>
    <w:rsid w:val="009C4FA2"/>
    <w:rsid w:val="009C5172"/>
    <w:rsid w:val="009C5416"/>
    <w:rsid w:val="009C542A"/>
    <w:rsid w:val="009C5436"/>
    <w:rsid w:val="009C5719"/>
    <w:rsid w:val="009C57F3"/>
    <w:rsid w:val="009C5868"/>
    <w:rsid w:val="009C5AA6"/>
    <w:rsid w:val="009C5B69"/>
    <w:rsid w:val="009C5E21"/>
    <w:rsid w:val="009C622E"/>
    <w:rsid w:val="009C6397"/>
    <w:rsid w:val="009C6563"/>
    <w:rsid w:val="009C66D0"/>
    <w:rsid w:val="009C67F3"/>
    <w:rsid w:val="009C6A30"/>
    <w:rsid w:val="009C6C9A"/>
    <w:rsid w:val="009C6D09"/>
    <w:rsid w:val="009C6D15"/>
    <w:rsid w:val="009C7294"/>
    <w:rsid w:val="009C736B"/>
    <w:rsid w:val="009C74F0"/>
    <w:rsid w:val="009C7712"/>
    <w:rsid w:val="009C77C7"/>
    <w:rsid w:val="009C7B8B"/>
    <w:rsid w:val="009C7D6E"/>
    <w:rsid w:val="009C7DC1"/>
    <w:rsid w:val="009C7E7C"/>
    <w:rsid w:val="009C7F3F"/>
    <w:rsid w:val="009D0124"/>
    <w:rsid w:val="009D02F5"/>
    <w:rsid w:val="009D02F6"/>
    <w:rsid w:val="009D04E1"/>
    <w:rsid w:val="009D06C2"/>
    <w:rsid w:val="009D06F0"/>
    <w:rsid w:val="009D072D"/>
    <w:rsid w:val="009D07F9"/>
    <w:rsid w:val="009D0BDD"/>
    <w:rsid w:val="009D0CFC"/>
    <w:rsid w:val="009D0D76"/>
    <w:rsid w:val="009D0F02"/>
    <w:rsid w:val="009D0FDB"/>
    <w:rsid w:val="009D121A"/>
    <w:rsid w:val="009D1491"/>
    <w:rsid w:val="009D16A3"/>
    <w:rsid w:val="009D177A"/>
    <w:rsid w:val="009D1A95"/>
    <w:rsid w:val="009D1B8B"/>
    <w:rsid w:val="009D1BA4"/>
    <w:rsid w:val="009D1E86"/>
    <w:rsid w:val="009D1E98"/>
    <w:rsid w:val="009D21AB"/>
    <w:rsid w:val="009D2335"/>
    <w:rsid w:val="009D236F"/>
    <w:rsid w:val="009D24A9"/>
    <w:rsid w:val="009D2922"/>
    <w:rsid w:val="009D2A46"/>
    <w:rsid w:val="009D2D7F"/>
    <w:rsid w:val="009D2E0E"/>
    <w:rsid w:val="009D2EBD"/>
    <w:rsid w:val="009D2FA2"/>
    <w:rsid w:val="009D3016"/>
    <w:rsid w:val="009D3072"/>
    <w:rsid w:val="009D30A3"/>
    <w:rsid w:val="009D324C"/>
    <w:rsid w:val="009D3359"/>
    <w:rsid w:val="009D33F1"/>
    <w:rsid w:val="009D3412"/>
    <w:rsid w:val="009D37A0"/>
    <w:rsid w:val="009D3970"/>
    <w:rsid w:val="009D3A1D"/>
    <w:rsid w:val="009D3BFA"/>
    <w:rsid w:val="009D3D96"/>
    <w:rsid w:val="009D44A4"/>
    <w:rsid w:val="009D4607"/>
    <w:rsid w:val="009D49E7"/>
    <w:rsid w:val="009D4D3D"/>
    <w:rsid w:val="009D4F3C"/>
    <w:rsid w:val="009D50A5"/>
    <w:rsid w:val="009D52B2"/>
    <w:rsid w:val="009D53A2"/>
    <w:rsid w:val="009D55BE"/>
    <w:rsid w:val="009D5711"/>
    <w:rsid w:val="009D571F"/>
    <w:rsid w:val="009D575B"/>
    <w:rsid w:val="009D575D"/>
    <w:rsid w:val="009D5965"/>
    <w:rsid w:val="009D5B8D"/>
    <w:rsid w:val="009D5D00"/>
    <w:rsid w:val="009D5D7B"/>
    <w:rsid w:val="009D5DF9"/>
    <w:rsid w:val="009D5F34"/>
    <w:rsid w:val="009D60E5"/>
    <w:rsid w:val="009D646F"/>
    <w:rsid w:val="009D6669"/>
    <w:rsid w:val="009D6741"/>
    <w:rsid w:val="009D680C"/>
    <w:rsid w:val="009D6B18"/>
    <w:rsid w:val="009D6B8A"/>
    <w:rsid w:val="009D6C1F"/>
    <w:rsid w:val="009D6D56"/>
    <w:rsid w:val="009D6FBE"/>
    <w:rsid w:val="009D7190"/>
    <w:rsid w:val="009D7289"/>
    <w:rsid w:val="009D72D0"/>
    <w:rsid w:val="009D7357"/>
    <w:rsid w:val="009D73C5"/>
    <w:rsid w:val="009D7822"/>
    <w:rsid w:val="009D7AFC"/>
    <w:rsid w:val="009D7C0B"/>
    <w:rsid w:val="009D7C7F"/>
    <w:rsid w:val="009D7DD5"/>
    <w:rsid w:val="009D7ED9"/>
    <w:rsid w:val="009E005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102B"/>
    <w:rsid w:val="009E13EE"/>
    <w:rsid w:val="009E14B8"/>
    <w:rsid w:val="009E1521"/>
    <w:rsid w:val="009E1627"/>
    <w:rsid w:val="009E18DA"/>
    <w:rsid w:val="009E19A2"/>
    <w:rsid w:val="009E1A12"/>
    <w:rsid w:val="009E1D22"/>
    <w:rsid w:val="009E1E09"/>
    <w:rsid w:val="009E1E56"/>
    <w:rsid w:val="009E1EF9"/>
    <w:rsid w:val="009E222D"/>
    <w:rsid w:val="009E242F"/>
    <w:rsid w:val="009E2558"/>
    <w:rsid w:val="009E2641"/>
    <w:rsid w:val="009E279F"/>
    <w:rsid w:val="009E298C"/>
    <w:rsid w:val="009E2B6F"/>
    <w:rsid w:val="009E2CC1"/>
    <w:rsid w:val="009E2D29"/>
    <w:rsid w:val="009E2EC6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3C5B"/>
    <w:rsid w:val="009E3CE8"/>
    <w:rsid w:val="009E3E04"/>
    <w:rsid w:val="009E400B"/>
    <w:rsid w:val="009E40CD"/>
    <w:rsid w:val="009E41FD"/>
    <w:rsid w:val="009E4205"/>
    <w:rsid w:val="009E4221"/>
    <w:rsid w:val="009E4225"/>
    <w:rsid w:val="009E43D2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4E9A"/>
    <w:rsid w:val="009E50A1"/>
    <w:rsid w:val="009E518E"/>
    <w:rsid w:val="009E53A0"/>
    <w:rsid w:val="009E53D1"/>
    <w:rsid w:val="009E5613"/>
    <w:rsid w:val="009E5704"/>
    <w:rsid w:val="009E5876"/>
    <w:rsid w:val="009E593B"/>
    <w:rsid w:val="009E5BC7"/>
    <w:rsid w:val="009E5E4F"/>
    <w:rsid w:val="009E61AA"/>
    <w:rsid w:val="009E6343"/>
    <w:rsid w:val="009E6517"/>
    <w:rsid w:val="009E65FD"/>
    <w:rsid w:val="009E689A"/>
    <w:rsid w:val="009E68CE"/>
    <w:rsid w:val="009E6ECF"/>
    <w:rsid w:val="009E7005"/>
    <w:rsid w:val="009E70F5"/>
    <w:rsid w:val="009E72AC"/>
    <w:rsid w:val="009E7309"/>
    <w:rsid w:val="009E757D"/>
    <w:rsid w:val="009E7844"/>
    <w:rsid w:val="009E7A6A"/>
    <w:rsid w:val="009E7F54"/>
    <w:rsid w:val="009F0516"/>
    <w:rsid w:val="009F06E7"/>
    <w:rsid w:val="009F07ED"/>
    <w:rsid w:val="009F0863"/>
    <w:rsid w:val="009F0888"/>
    <w:rsid w:val="009F0969"/>
    <w:rsid w:val="009F09AA"/>
    <w:rsid w:val="009F0C6E"/>
    <w:rsid w:val="009F16D6"/>
    <w:rsid w:val="009F16EE"/>
    <w:rsid w:val="009F1880"/>
    <w:rsid w:val="009F1971"/>
    <w:rsid w:val="009F1A2E"/>
    <w:rsid w:val="009F1B7B"/>
    <w:rsid w:val="009F1D38"/>
    <w:rsid w:val="009F2321"/>
    <w:rsid w:val="009F23BD"/>
    <w:rsid w:val="009F2572"/>
    <w:rsid w:val="009F258F"/>
    <w:rsid w:val="009F2598"/>
    <w:rsid w:val="009F2858"/>
    <w:rsid w:val="009F29A5"/>
    <w:rsid w:val="009F2D10"/>
    <w:rsid w:val="009F3188"/>
    <w:rsid w:val="009F32C4"/>
    <w:rsid w:val="009F32E6"/>
    <w:rsid w:val="009F35AE"/>
    <w:rsid w:val="009F3638"/>
    <w:rsid w:val="009F3844"/>
    <w:rsid w:val="009F3A09"/>
    <w:rsid w:val="009F3AB1"/>
    <w:rsid w:val="009F40B9"/>
    <w:rsid w:val="009F419F"/>
    <w:rsid w:val="009F41C0"/>
    <w:rsid w:val="009F437B"/>
    <w:rsid w:val="009F4397"/>
    <w:rsid w:val="009F46A7"/>
    <w:rsid w:val="009F46AA"/>
    <w:rsid w:val="009F4AFA"/>
    <w:rsid w:val="009F4CAA"/>
    <w:rsid w:val="009F4CDA"/>
    <w:rsid w:val="009F4FCA"/>
    <w:rsid w:val="009F5051"/>
    <w:rsid w:val="009F5067"/>
    <w:rsid w:val="009F51E8"/>
    <w:rsid w:val="009F5408"/>
    <w:rsid w:val="009F546E"/>
    <w:rsid w:val="009F5752"/>
    <w:rsid w:val="009F5779"/>
    <w:rsid w:val="009F5795"/>
    <w:rsid w:val="009F5A20"/>
    <w:rsid w:val="009F5A80"/>
    <w:rsid w:val="009F5BF1"/>
    <w:rsid w:val="009F5DA2"/>
    <w:rsid w:val="009F6061"/>
    <w:rsid w:val="009F6078"/>
    <w:rsid w:val="009F60E3"/>
    <w:rsid w:val="009F635A"/>
    <w:rsid w:val="009F6483"/>
    <w:rsid w:val="009F6494"/>
    <w:rsid w:val="009F6763"/>
    <w:rsid w:val="009F67E7"/>
    <w:rsid w:val="009F6864"/>
    <w:rsid w:val="009F686A"/>
    <w:rsid w:val="009F68AD"/>
    <w:rsid w:val="009F69F6"/>
    <w:rsid w:val="009F6A28"/>
    <w:rsid w:val="009F6AD9"/>
    <w:rsid w:val="009F6CC1"/>
    <w:rsid w:val="009F6CC4"/>
    <w:rsid w:val="009F6E14"/>
    <w:rsid w:val="009F6E42"/>
    <w:rsid w:val="009F6F03"/>
    <w:rsid w:val="009F6F3F"/>
    <w:rsid w:val="009F73A5"/>
    <w:rsid w:val="009F7547"/>
    <w:rsid w:val="009F7659"/>
    <w:rsid w:val="009F76E7"/>
    <w:rsid w:val="009F786D"/>
    <w:rsid w:val="009F7909"/>
    <w:rsid w:val="009F7C1D"/>
    <w:rsid w:val="009F7CB9"/>
    <w:rsid w:val="009F7E78"/>
    <w:rsid w:val="009F7FB6"/>
    <w:rsid w:val="00A0010C"/>
    <w:rsid w:val="00A0010D"/>
    <w:rsid w:val="00A00302"/>
    <w:rsid w:val="00A00424"/>
    <w:rsid w:val="00A0089A"/>
    <w:rsid w:val="00A008DB"/>
    <w:rsid w:val="00A00902"/>
    <w:rsid w:val="00A00923"/>
    <w:rsid w:val="00A00A02"/>
    <w:rsid w:val="00A00D45"/>
    <w:rsid w:val="00A00DCF"/>
    <w:rsid w:val="00A00E6D"/>
    <w:rsid w:val="00A00EE5"/>
    <w:rsid w:val="00A0107E"/>
    <w:rsid w:val="00A01166"/>
    <w:rsid w:val="00A016F1"/>
    <w:rsid w:val="00A019CF"/>
    <w:rsid w:val="00A01C82"/>
    <w:rsid w:val="00A01CC8"/>
    <w:rsid w:val="00A01D4C"/>
    <w:rsid w:val="00A020E7"/>
    <w:rsid w:val="00A02295"/>
    <w:rsid w:val="00A02580"/>
    <w:rsid w:val="00A0276E"/>
    <w:rsid w:val="00A02794"/>
    <w:rsid w:val="00A0289C"/>
    <w:rsid w:val="00A028DC"/>
    <w:rsid w:val="00A0290B"/>
    <w:rsid w:val="00A02D1A"/>
    <w:rsid w:val="00A0309E"/>
    <w:rsid w:val="00A03176"/>
    <w:rsid w:val="00A031E2"/>
    <w:rsid w:val="00A031E9"/>
    <w:rsid w:val="00A03224"/>
    <w:rsid w:val="00A032BF"/>
    <w:rsid w:val="00A033B8"/>
    <w:rsid w:val="00A03525"/>
    <w:rsid w:val="00A03598"/>
    <w:rsid w:val="00A0375C"/>
    <w:rsid w:val="00A039D3"/>
    <w:rsid w:val="00A03AFF"/>
    <w:rsid w:val="00A03BDE"/>
    <w:rsid w:val="00A03CDA"/>
    <w:rsid w:val="00A03CF5"/>
    <w:rsid w:val="00A03DA7"/>
    <w:rsid w:val="00A03DAA"/>
    <w:rsid w:val="00A041C2"/>
    <w:rsid w:val="00A043DB"/>
    <w:rsid w:val="00A04683"/>
    <w:rsid w:val="00A0476C"/>
    <w:rsid w:val="00A049D1"/>
    <w:rsid w:val="00A04AAB"/>
    <w:rsid w:val="00A04BAD"/>
    <w:rsid w:val="00A04BEC"/>
    <w:rsid w:val="00A04C9E"/>
    <w:rsid w:val="00A04E54"/>
    <w:rsid w:val="00A0501E"/>
    <w:rsid w:val="00A05075"/>
    <w:rsid w:val="00A0540B"/>
    <w:rsid w:val="00A057D8"/>
    <w:rsid w:val="00A0582B"/>
    <w:rsid w:val="00A059B7"/>
    <w:rsid w:val="00A059ED"/>
    <w:rsid w:val="00A05C76"/>
    <w:rsid w:val="00A05D7C"/>
    <w:rsid w:val="00A05E31"/>
    <w:rsid w:val="00A0609F"/>
    <w:rsid w:val="00A060D6"/>
    <w:rsid w:val="00A06201"/>
    <w:rsid w:val="00A06402"/>
    <w:rsid w:val="00A06591"/>
    <w:rsid w:val="00A06630"/>
    <w:rsid w:val="00A06731"/>
    <w:rsid w:val="00A06BE3"/>
    <w:rsid w:val="00A06C3D"/>
    <w:rsid w:val="00A06E14"/>
    <w:rsid w:val="00A06E9A"/>
    <w:rsid w:val="00A071D9"/>
    <w:rsid w:val="00A07211"/>
    <w:rsid w:val="00A07223"/>
    <w:rsid w:val="00A0764B"/>
    <w:rsid w:val="00A077E3"/>
    <w:rsid w:val="00A07928"/>
    <w:rsid w:val="00A0794C"/>
    <w:rsid w:val="00A079AA"/>
    <w:rsid w:val="00A07A5E"/>
    <w:rsid w:val="00A07E77"/>
    <w:rsid w:val="00A07F4D"/>
    <w:rsid w:val="00A10021"/>
    <w:rsid w:val="00A10413"/>
    <w:rsid w:val="00A10511"/>
    <w:rsid w:val="00A1054E"/>
    <w:rsid w:val="00A10562"/>
    <w:rsid w:val="00A105D8"/>
    <w:rsid w:val="00A10C23"/>
    <w:rsid w:val="00A10F84"/>
    <w:rsid w:val="00A110D4"/>
    <w:rsid w:val="00A11365"/>
    <w:rsid w:val="00A1138C"/>
    <w:rsid w:val="00A11DFE"/>
    <w:rsid w:val="00A120A3"/>
    <w:rsid w:val="00A120BA"/>
    <w:rsid w:val="00A121E3"/>
    <w:rsid w:val="00A12209"/>
    <w:rsid w:val="00A12319"/>
    <w:rsid w:val="00A123A3"/>
    <w:rsid w:val="00A123A9"/>
    <w:rsid w:val="00A12484"/>
    <w:rsid w:val="00A124EC"/>
    <w:rsid w:val="00A12599"/>
    <w:rsid w:val="00A12726"/>
    <w:rsid w:val="00A12788"/>
    <w:rsid w:val="00A128BE"/>
    <w:rsid w:val="00A128BF"/>
    <w:rsid w:val="00A12A46"/>
    <w:rsid w:val="00A12B1F"/>
    <w:rsid w:val="00A12B84"/>
    <w:rsid w:val="00A12C91"/>
    <w:rsid w:val="00A12F6D"/>
    <w:rsid w:val="00A12F72"/>
    <w:rsid w:val="00A13477"/>
    <w:rsid w:val="00A134D3"/>
    <w:rsid w:val="00A13515"/>
    <w:rsid w:val="00A1365C"/>
    <w:rsid w:val="00A13797"/>
    <w:rsid w:val="00A13930"/>
    <w:rsid w:val="00A139A0"/>
    <w:rsid w:val="00A139C7"/>
    <w:rsid w:val="00A13B8B"/>
    <w:rsid w:val="00A1415E"/>
    <w:rsid w:val="00A14339"/>
    <w:rsid w:val="00A143B6"/>
    <w:rsid w:val="00A149AE"/>
    <w:rsid w:val="00A14DEA"/>
    <w:rsid w:val="00A14E48"/>
    <w:rsid w:val="00A14EDE"/>
    <w:rsid w:val="00A152A2"/>
    <w:rsid w:val="00A1532D"/>
    <w:rsid w:val="00A15490"/>
    <w:rsid w:val="00A15691"/>
    <w:rsid w:val="00A15857"/>
    <w:rsid w:val="00A15A5E"/>
    <w:rsid w:val="00A15B8B"/>
    <w:rsid w:val="00A15D78"/>
    <w:rsid w:val="00A15FA0"/>
    <w:rsid w:val="00A16104"/>
    <w:rsid w:val="00A1620F"/>
    <w:rsid w:val="00A16304"/>
    <w:rsid w:val="00A165A9"/>
    <w:rsid w:val="00A16611"/>
    <w:rsid w:val="00A1668B"/>
    <w:rsid w:val="00A16798"/>
    <w:rsid w:val="00A168F4"/>
    <w:rsid w:val="00A16CCB"/>
    <w:rsid w:val="00A16DDE"/>
    <w:rsid w:val="00A16E87"/>
    <w:rsid w:val="00A16F53"/>
    <w:rsid w:val="00A1705A"/>
    <w:rsid w:val="00A170D7"/>
    <w:rsid w:val="00A17304"/>
    <w:rsid w:val="00A1752C"/>
    <w:rsid w:val="00A17737"/>
    <w:rsid w:val="00A177A0"/>
    <w:rsid w:val="00A177DB"/>
    <w:rsid w:val="00A179A9"/>
    <w:rsid w:val="00A17FB3"/>
    <w:rsid w:val="00A20117"/>
    <w:rsid w:val="00A20375"/>
    <w:rsid w:val="00A2042B"/>
    <w:rsid w:val="00A20431"/>
    <w:rsid w:val="00A2047E"/>
    <w:rsid w:val="00A2051E"/>
    <w:rsid w:val="00A205FD"/>
    <w:rsid w:val="00A20652"/>
    <w:rsid w:val="00A2066F"/>
    <w:rsid w:val="00A20844"/>
    <w:rsid w:val="00A208B8"/>
    <w:rsid w:val="00A208C9"/>
    <w:rsid w:val="00A20B88"/>
    <w:rsid w:val="00A20BAB"/>
    <w:rsid w:val="00A20DDD"/>
    <w:rsid w:val="00A20E2D"/>
    <w:rsid w:val="00A2156A"/>
    <w:rsid w:val="00A21572"/>
    <w:rsid w:val="00A215EB"/>
    <w:rsid w:val="00A21650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138"/>
    <w:rsid w:val="00A222D3"/>
    <w:rsid w:val="00A223B8"/>
    <w:rsid w:val="00A223DC"/>
    <w:rsid w:val="00A22430"/>
    <w:rsid w:val="00A2244E"/>
    <w:rsid w:val="00A22550"/>
    <w:rsid w:val="00A22F07"/>
    <w:rsid w:val="00A2304C"/>
    <w:rsid w:val="00A23238"/>
    <w:rsid w:val="00A23253"/>
    <w:rsid w:val="00A2349B"/>
    <w:rsid w:val="00A234A7"/>
    <w:rsid w:val="00A234BE"/>
    <w:rsid w:val="00A234F3"/>
    <w:rsid w:val="00A23580"/>
    <w:rsid w:val="00A23690"/>
    <w:rsid w:val="00A237DB"/>
    <w:rsid w:val="00A238E5"/>
    <w:rsid w:val="00A23938"/>
    <w:rsid w:val="00A23957"/>
    <w:rsid w:val="00A23B0D"/>
    <w:rsid w:val="00A23C03"/>
    <w:rsid w:val="00A23EF8"/>
    <w:rsid w:val="00A24107"/>
    <w:rsid w:val="00A24168"/>
    <w:rsid w:val="00A243D3"/>
    <w:rsid w:val="00A248FB"/>
    <w:rsid w:val="00A249C2"/>
    <w:rsid w:val="00A24AC0"/>
    <w:rsid w:val="00A24C40"/>
    <w:rsid w:val="00A24C52"/>
    <w:rsid w:val="00A24D55"/>
    <w:rsid w:val="00A24E1B"/>
    <w:rsid w:val="00A24EA0"/>
    <w:rsid w:val="00A24ED9"/>
    <w:rsid w:val="00A25039"/>
    <w:rsid w:val="00A2507D"/>
    <w:rsid w:val="00A250D0"/>
    <w:rsid w:val="00A254F7"/>
    <w:rsid w:val="00A25670"/>
    <w:rsid w:val="00A256BB"/>
    <w:rsid w:val="00A25765"/>
    <w:rsid w:val="00A25812"/>
    <w:rsid w:val="00A25936"/>
    <w:rsid w:val="00A25CD8"/>
    <w:rsid w:val="00A26006"/>
    <w:rsid w:val="00A2600E"/>
    <w:rsid w:val="00A261C7"/>
    <w:rsid w:val="00A26295"/>
    <w:rsid w:val="00A26296"/>
    <w:rsid w:val="00A262E5"/>
    <w:rsid w:val="00A263C8"/>
    <w:rsid w:val="00A264CE"/>
    <w:rsid w:val="00A266B8"/>
    <w:rsid w:val="00A26809"/>
    <w:rsid w:val="00A26A22"/>
    <w:rsid w:val="00A26DE0"/>
    <w:rsid w:val="00A272BF"/>
    <w:rsid w:val="00A27342"/>
    <w:rsid w:val="00A27504"/>
    <w:rsid w:val="00A27613"/>
    <w:rsid w:val="00A27650"/>
    <w:rsid w:val="00A27797"/>
    <w:rsid w:val="00A277B2"/>
    <w:rsid w:val="00A27B89"/>
    <w:rsid w:val="00A27C2C"/>
    <w:rsid w:val="00A27D83"/>
    <w:rsid w:val="00A27EAA"/>
    <w:rsid w:val="00A3003D"/>
    <w:rsid w:val="00A3008D"/>
    <w:rsid w:val="00A30205"/>
    <w:rsid w:val="00A304B7"/>
    <w:rsid w:val="00A305A1"/>
    <w:rsid w:val="00A306D5"/>
    <w:rsid w:val="00A3082A"/>
    <w:rsid w:val="00A30870"/>
    <w:rsid w:val="00A308B0"/>
    <w:rsid w:val="00A30925"/>
    <w:rsid w:val="00A30A45"/>
    <w:rsid w:val="00A30AC6"/>
    <w:rsid w:val="00A30D01"/>
    <w:rsid w:val="00A30EBE"/>
    <w:rsid w:val="00A30ECB"/>
    <w:rsid w:val="00A3103F"/>
    <w:rsid w:val="00A3120F"/>
    <w:rsid w:val="00A313EF"/>
    <w:rsid w:val="00A314DA"/>
    <w:rsid w:val="00A317AC"/>
    <w:rsid w:val="00A317C5"/>
    <w:rsid w:val="00A31842"/>
    <w:rsid w:val="00A31A58"/>
    <w:rsid w:val="00A31AD6"/>
    <w:rsid w:val="00A31E64"/>
    <w:rsid w:val="00A31E71"/>
    <w:rsid w:val="00A31F27"/>
    <w:rsid w:val="00A31F3C"/>
    <w:rsid w:val="00A32243"/>
    <w:rsid w:val="00A3243F"/>
    <w:rsid w:val="00A324F0"/>
    <w:rsid w:val="00A328E3"/>
    <w:rsid w:val="00A3294F"/>
    <w:rsid w:val="00A329FE"/>
    <w:rsid w:val="00A32A84"/>
    <w:rsid w:val="00A32B18"/>
    <w:rsid w:val="00A32B71"/>
    <w:rsid w:val="00A32D16"/>
    <w:rsid w:val="00A32EAE"/>
    <w:rsid w:val="00A33044"/>
    <w:rsid w:val="00A330E7"/>
    <w:rsid w:val="00A3320D"/>
    <w:rsid w:val="00A33442"/>
    <w:rsid w:val="00A334AC"/>
    <w:rsid w:val="00A335AE"/>
    <w:rsid w:val="00A3367E"/>
    <w:rsid w:val="00A337EE"/>
    <w:rsid w:val="00A338E7"/>
    <w:rsid w:val="00A339EF"/>
    <w:rsid w:val="00A33C1A"/>
    <w:rsid w:val="00A342CD"/>
    <w:rsid w:val="00A34333"/>
    <w:rsid w:val="00A343F1"/>
    <w:rsid w:val="00A346A3"/>
    <w:rsid w:val="00A34CD1"/>
    <w:rsid w:val="00A34D80"/>
    <w:rsid w:val="00A34E48"/>
    <w:rsid w:val="00A3514A"/>
    <w:rsid w:val="00A3542D"/>
    <w:rsid w:val="00A355A3"/>
    <w:rsid w:val="00A358DC"/>
    <w:rsid w:val="00A359C4"/>
    <w:rsid w:val="00A35C47"/>
    <w:rsid w:val="00A35DBF"/>
    <w:rsid w:val="00A35E33"/>
    <w:rsid w:val="00A35EBF"/>
    <w:rsid w:val="00A3604E"/>
    <w:rsid w:val="00A3619F"/>
    <w:rsid w:val="00A363B6"/>
    <w:rsid w:val="00A3646A"/>
    <w:rsid w:val="00A364EA"/>
    <w:rsid w:val="00A36648"/>
    <w:rsid w:val="00A367AF"/>
    <w:rsid w:val="00A367EF"/>
    <w:rsid w:val="00A36AE9"/>
    <w:rsid w:val="00A36B48"/>
    <w:rsid w:val="00A36CC5"/>
    <w:rsid w:val="00A36D8E"/>
    <w:rsid w:val="00A36FB6"/>
    <w:rsid w:val="00A372CC"/>
    <w:rsid w:val="00A37476"/>
    <w:rsid w:val="00A3764D"/>
    <w:rsid w:val="00A377C2"/>
    <w:rsid w:val="00A3797B"/>
    <w:rsid w:val="00A37A10"/>
    <w:rsid w:val="00A37B8C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0EC2"/>
    <w:rsid w:val="00A411E1"/>
    <w:rsid w:val="00A41233"/>
    <w:rsid w:val="00A413DB"/>
    <w:rsid w:val="00A416C2"/>
    <w:rsid w:val="00A418FF"/>
    <w:rsid w:val="00A41ACC"/>
    <w:rsid w:val="00A41C9D"/>
    <w:rsid w:val="00A41CBE"/>
    <w:rsid w:val="00A4215F"/>
    <w:rsid w:val="00A42455"/>
    <w:rsid w:val="00A424EE"/>
    <w:rsid w:val="00A42690"/>
    <w:rsid w:val="00A4284C"/>
    <w:rsid w:val="00A429D1"/>
    <w:rsid w:val="00A42C27"/>
    <w:rsid w:val="00A42C66"/>
    <w:rsid w:val="00A430F9"/>
    <w:rsid w:val="00A432DD"/>
    <w:rsid w:val="00A4337D"/>
    <w:rsid w:val="00A433B2"/>
    <w:rsid w:val="00A43637"/>
    <w:rsid w:val="00A43AD3"/>
    <w:rsid w:val="00A43ADA"/>
    <w:rsid w:val="00A43B13"/>
    <w:rsid w:val="00A43B96"/>
    <w:rsid w:val="00A43F40"/>
    <w:rsid w:val="00A440B2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586"/>
    <w:rsid w:val="00A4584D"/>
    <w:rsid w:val="00A45870"/>
    <w:rsid w:val="00A45958"/>
    <w:rsid w:val="00A459CA"/>
    <w:rsid w:val="00A45B5D"/>
    <w:rsid w:val="00A45BB4"/>
    <w:rsid w:val="00A45C52"/>
    <w:rsid w:val="00A45CAA"/>
    <w:rsid w:val="00A45D2D"/>
    <w:rsid w:val="00A45DB7"/>
    <w:rsid w:val="00A45FB3"/>
    <w:rsid w:val="00A46001"/>
    <w:rsid w:val="00A463B2"/>
    <w:rsid w:val="00A4649A"/>
    <w:rsid w:val="00A46640"/>
    <w:rsid w:val="00A46747"/>
    <w:rsid w:val="00A469FC"/>
    <w:rsid w:val="00A46A30"/>
    <w:rsid w:val="00A46BF1"/>
    <w:rsid w:val="00A46D9E"/>
    <w:rsid w:val="00A46E0B"/>
    <w:rsid w:val="00A4740B"/>
    <w:rsid w:val="00A4742B"/>
    <w:rsid w:val="00A4773A"/>
    <w:rsid w:val="00A478FF"/>
    <w:rsid w:val="00A4793F"/>
    <w:rsid w:val="00A47991"/>
    <w:rsid w:val="00A4799C"/>
    <w:rsid w:val="00A47A42"/>
    <w:rsid w:val="00A47C99"/>
    <w:rsid w:val="00A47E3C"/>
    <w:rsid w:val="00A501C4"/>
    <w:rsid w:val="00A501C8"/>
    <w:rsid w:val="00A504C1"/>
    <w:rsid w:val="00A50766"/>
    <w:rsid w:val="00A50784"/>
    <w:rsid w:val="00A50785"/>
    <w:rsid w:val="00A50810"/>
    <w:rsid w:val="00A5097D"/>
    <w:rsid w:val="00A50B5B"/>
    <w:rsid w:val="00A50D8E"/>
    <w:rsid w:val="00A51508"/>
    <w:rsid w:val="00A5158D"/>
    <w:rsid w:val="00A5182E"/>
    <w:rsid w:val="00A518C1"/>
    <w:rsid w:val="00A519EB"/>
    <w:rsid w:val="00A51ABC"/>
    <w:rsid w:val="00A51B65"/>
    <w:rsid w:val="00A51DB0"/>
    <w:rsid w:val="00A51E81"/>
    <w:rsid w:val="00A52139"/>
    <w:rsid w:val="00A52815"/>
    <w:rsid w:val="00A528C8"/>
    <w:rsid w:val="00A52970"/>
    <w:rsid w:val="00A52AB3"/>
    <w:rsid w:val="00A52C4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3F"/>
    <w:rsid w:val="00A537C9"/>
    <w:rsid w:val="00A53860"/>
    <w:rsid w:val="00A53AEB"/>
    <w:rsid w:val="00A53BC7"/>
    <w:rsid w:val="00A53EEB"/>
    <w:rsid w:val="00A541A5"/>
    <w:rsid w:val="00A543AC"/>
    <w:rsid w:val="00A544A5"/>
    <w:rsid w:val="00A544F5"/>
    <w:rsid w:val="00A545FC"/>
    <w:rsid w:val="00A54BD9"/>
    <w:rsid w:val="00A54D1F"/>
    <w:rsid w:val="00A55061"/>
    <w:rsid w:val="00A5519A"/>
    <w:rsid w:val="00A553E9"/>
    <w:rsid w:val="00A556AC"/>
    <w:rsid w:val="00A557D8"/>
    <w:rsid w:val="00A55C0D"/>
    <w:rsid w:val="00A5619E"/>
    <w:rsid w:val="00A56325"/>
    <w:rsid w:val="00A56490"/>
    <w:rsid w:val="00A5672B"/>
    <w:rsid w:val="00A56989"/>
    <w:rsid w:val="00A56A43"/>
    <w:rsid w:val="00A56BAB"/>
    <w:rsid w:val="00A56CA5"/>
    <w:rsid w:val="00A56CA8"/>
    <w:rsid w:val="00A56F2E"/>
    <w:rsid w:val="00A56FC2"/>
    <w:rsid w:val="00A56FE0"/>
    <w:rsid w:val="00A56FFC"/>
    <w:rsid w:val="00A57007"/>
    <w:rsid w:val="00A570AF"/>
    <w:rsid w:val="00A571C1"/>
    <w:rsid w:val="00A573BD"/>
    <w:rsid w:val="00A57405"/>
    <w:rsid w:val="00A57583"/>
    <w:rsid w:val="00A575B9"/>
    <w:rsid w:val="00A57622"/>
    <w:rsid w:val="00A57837"/>
    <w:rsid w:val="00A5783F"/>
    <w:rsid w:val="00A60069"/>
    <w:rsid w:val="00A6006E"/>
    <w:rsid w:val="00A600E9"/>
    <w:rsid w:val="00A60170"/>
    <w:rsid w:val="00A601BA"/>
    <w:rsid w:val="00A603DE"/>
    <w:rsid w:val="00A604CB"/>
    <w:rsid w:val="00A6085F"/>
    <w:rsid w:val="00A60A27"/>
    <w:rsid w:val="00A60B75"/>
    <w:rsid w:val="00A60EF6"/>
    <w:rsid w:val="00A61009"/>
    <w:rsid w:val="00A612DB"/>
    <w:rsid w:val="00A6145B"/>
    <w:rsid w:val="00A614F2"/>
    <w:rsid w:val="00A6150B"/>
    <w:rsid w:val="00A61829"/>
    <w:rsid w:val="00A61A02"/>
    <w:rsid w:val="00A61BA1"/>
    <w:rsid w:val="00A61D41"/>
    <w:rsid w:val="00A61F2D"/>
    <w:rsid w:val="00A61F33"/>
    <w:rsid w:val="00A62020"/>
    <w:rsid w:val="00A62A21"/>
    <w:rsid w:val="00A62AD1"/>
    <w:rsid w:val="00A62BA6"/>
    <w:rsid w:val="00A62C23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41D"/>
    <w:rsid w:val="00A63835"/>
    <w:rsid w:val="00A638B9"/>
    <w:rsid w:val="00A639D3"/>
    <w:rsid w:val="00A63A50"/>
    <w:rsid w:val="00A63AF6"/>
    <w:rsid w:val="00A63C18"/>
    <w:rsid w:val="00A63C40"/>
    <w:rsid w:val="00A63D98"/>
    <w:rsid w:val="00A63D9E"/>
    <w:rsid w:val="00A63E4E"/>
    <w:rsid w:val="00A640A3"/>
    <w:rsid w:val="00A642CA"/>
    <w:rsid w:val="00A6445D"/>
    <w:rsid w:val="00A646F4"/>
    <w:rsid w:val="00A64BA3"/>
    <w:rsid w:val="00A64D76"/>
    <w:rsid w:val="00A64DE3"/>
    <w:rsid w:val="00A650BB"/>
    <w:rsid w:val="00A6519C"/>
    <w:rsid w:val="00A65485"/>
    <w:rsid w:val="00A655FD"/>
    <w:rsid w:val="00A6569E"/>
    <w:rsid w:val="00A657C7"/>
    <w:rsid w:val="00A65830"/>
    <w:rsid w:val="00A65AAD"/>
    <w:rsid w:val="00A65B4B"/>
    <w:rsid w:val="00A65C61"/>
    <w:rsid w:val="00A6601F"/>
    <w:rsid w:val="00A6630C"/>
    <w:rsid w:val="00A66327"/>
    <w:rsid w:val="00A66386"/>
    <w:rsid w:val="00A66402"/>
    <w:rsid w:val="00A665DB"/>
    <w:rsid w:val="00A6672A"/>
    <w:rsid w:val="00A667A8"/>
    <w:rsid w:val="00A66925"/>
    <w:rsid w:val="00A66A84"/>
    <w:rsid w:val="00A66CE5"/>
    <w:rsid w:val="00A66ECA"/>
    <w:rsid w:val="00A673CC"/>
    <w:rsid w:val="00A675A9"/>
    <w:rsid w:val="00A6776A"/>
    <w:rsid w:val="00A678B8"/>
    <w:rsid w:val="00A67A0F"/>
    <w:rsid w:val="00A67A23"/>
    <w:rsid w:val="00A67B64"/>
    <w:rsid w:val="00A67C3D"/>
    <w:rsid w:val="00A67C7B"/>
    <w:rsid w:val="00A67D57"/>
    <w:rsid w:val="00A67E08"/>
    <w:rsid w:val="00A67E10"/>
    <w:rsid w:val="00A67E3F"/>
    <w:rsid w:val="00A67F03"/>
    <w:rsid w:val="00A7013A"/>
    <w:rsid w:val="00A70295"/>
    <w:rsid w:val="00A7046C"/>
    <w:rsid w:val="00A705C8"/>
    <w:rsid w:val="00A705CB"/>
    <w:rsid w:val="00A7076C"/>
    <w:rsid w:val="00A70A73"/>
    <w:rsid w:val="00A70DC8"/>
    <w:rsid w:val="00A710E7"/>
    <w:rsid w:val="00A71266"/>
    <w:rsid w:val="00A71294"/>
    <w:rsid w:val="00A71430"/>
    <w:rsid w:val="00A7144D"/>
    <w:rsid w:val="00A71738"/>
    <w:rsid w:val="00A71886"/>
    <w:rsid w:val="00A718DC"/>
    <w:rsid w:val="00A719B4"/>
    <w:rsid w:val="00A71A17"/>
    <w:rsid w:val="00A71E4C"/>
    <w:rsid w:val="00A72297"/>
    <w:rsid w:val="00A72324"/>
    <w:rsid w:val="00A726E7"/>
    <w:rsid w:val="00A7282B"/>
    <w:rsid w:val="00A728A4"/>
    <w:rsid w:val="00A72D19"/>
    <w:rsid w:val="00A72E37"/>
    <w:rsid w:val="00A73328"/>
    <w:rsid w:val="00A736E7"/>
    <w:rsid w:val="00A73A1D"/>
    <w:rsid w:val="00A73BFF"/>
    <w:rsid w:val="00A73C6E"/>
    <w:rsid w:val="00A73D0D"/>
    <w:rsid w:val="00A73DB7"/>
    <w:rsid w:val="00A73F56"/>
    <w:rsid w:val="00A74085"/>
    <w:rsid w:val="00A74247"/>
    <w:rsid w:val="00A742A2"/>
    <w:rsid w:val="00A743E3"/>
    <w:rsid w:val="00A74461"/>
    <w:rsid w:val="00A74C42"/>
    <w:rsid w:val="00A74CE5"/>
    <w:rsid w:val="00A74F12"/>
    <w:rsid w:val="00A74F6C"/>
    <w:rsid w:val="00A7522F"/>
    <w:rsid w:val="00A75253"/>
    <w:rsid w:val="00A752D1"/>
    <w:rsid w:val="00A756BA"/>
    <w:rsid w:val="00A75709"/>
    <w:rsid w:val="00A759A2"/>
    <w:rsid w:val="00A759EC"/>
    <w:rsid w:val="00A759EF"/>
    <w:rsid w:val="00A75B25"/>
    <w:rsid w:val="00A75EA1"/>
    <w:rsid w:val="00A7615A"/>
    <w:rsid w:val="00A7655A"/>
    <w:rsid w:val="00A765E1"/>
    <w:rsid w:val="00A7664A"/>
    <w:rsid w:val="00A76714"/>
    <w:rsid w:val="00A7673D"/>
    <w:rsid w:val="00A7684E"/>
    <w:rsid w:val="00A7697C"/>
    <w:rsid w:val="00A76A5C"/>
    <w:rsid w:val="00A76B63"/>
    <w:rsid w:val="00A76BCC"/>
    <w:rsid w:val="00A76BD5"/>
    <w:rsid w:val="00A76C63"/>
    <w:rsid w:val="00A76D04"/>
    <w:rsid w:val="00A77051"/>
    <w:rsid w:val="00A7733D"/>
    <w:rsid w:val="00A773CA"/>
    <w:rsid w:val="00A775F6"/>
    <w:rsid w:val="00A77662"/>
    <w:rsid w:val="00A77826"/>
    <w:rsid w:val="00A77A3B"/>
    <w:rsid w:val="00A77E54"/>
    <w:rsid w:val="00A77F73"/>
    <w:rsid w:val="00A8022C"/>
    <w:rsid w:val="00A80262"/>
    <w:rsid w:val="00A8069B"/>
    <w:rsid w:val="00A80ABD"/>
    <w:rsid w:val="00A80ABE"/>
    <w:rsid w:val="00A80FB5"/>
    <w:rsid w:val="00A81023"/>
    <w:rsid w:val="00A810FC"/>
    <w:rsid w:val="00A81142"/>
    <w:rsid w:val="00A81233"/>
    <w:rsid w:val="00A8138B"/>
    <w:rsid w:val="00A8142D"/>
    <w:rsid w:val="00A81438"/>
    <w:rsid w:val="00A81836"/>
    <w:rsid w:val="00A818BB"/>
    <w:rsid w:val="00A81955"/>
    <w:rsid w:val="00A81962"/>
    <w:rsid w:val="00A81995"/>
    <w:rsid w:val="00A81A3F"/>
    <w:rsid w:val="00A81C68"/>
    <w:rsid w:val="00A81D43"/>
    <w:rsid w:val="00A81EE4"/>
    <w:rsid w:val="00A820FD"/>
    <w:rsid w:val="00A82122"/>
    <w:rsid w:val="00A821D6"/>
    <w:rsid w:val="00A82357"/>
    <w:rsid w:val="00A82542"/>
    <w:rsid w:val="00A8257C"/>
    <w:rsid w:val="00A828F1"/>
    <w:rsid w:val="00A82B8C"/>
    <w:rsid w:val="00A82E64"/>
    <w:rsid w:val="00A82FB1"/>
    <w:rsid w:val="00A8301D"/>
    <w:rsid w:val="00A832AC"/>
    <w:rsid w:val="00A834AA"/>
    <w:rsid w:val="00A834FE"/>
    <w:rsid w:val="00A836C8"/>
    <w:rsid w:val="00A8377B"/>
    <w:rsid w:val="00A838C1"/>
    <w:rsid w:val="00A83E9B"/>
    <w:rsid w:val="00A83F42"/>
    <w:rsid w:val="00A83F72"/>
    <w:rsid w:val="00A841AE"/>
    <w:rsid w:val="00A842F8"/>
    <w:rsid w:val="00A845A8"/>
    <w:rsid w:val="00A84A42"/>
    <w:rsid w:val="00A84BFA"/>
    <w:rsid w:val="00A84DFA"/>
    <w:rsid w:val="00A84E27"/>
    <w:rsid w:val="00A84EA8"/>
    <w:rsid w:val="00A8535E"/>
    <w:rsid w:val="00A85751"/>
    <w:rsid w:val="00A8588E"/>
    <w:rsid w:val="00A85A49"/>
    <w:rsid w:val="00A85A58"/>
    <w:rsid w:val="00A85BDE"/>
    <w:rsid w:val="00A86126"/>
    <w:rsid w:val="00A861C2"/>
    <w:rsid w:val="00A86299"/>
    <w:rsid w:val="00A86378"/>
    <w:rsid w:val="00A8642A"/>
    <w:rsid w:val="00A8653C"/>
    <w:rsid w:val="00A865E7"/>
    <w:rsid w:val="00A866E3"/>
    <w:rsid w:val="00A8670E"/>
    <w:rsid w:val="00A86949"/>
    <w:rsid w:val="00A86C1B"/>
    <w:rsid w:val="00A86D9A"/>
    <w:rsid w:val="00A86E6C"/>
    <w:rsid w:val="00A86EC9"/>
    <w:rsid w:val="00A86F32"/>
    <w:rsid w:val="00A871AB"/>
    <w:rsid w:val="00A872CD"/>
    <w:rsid w:val="00A8736A"/>
    <w:rsid w:val="00A87407"/>
    <w:rsid w:val="00A8764E"/>
    <w:rsid w:val="00A8769C"/>
    <w:rsid w:val="00A876A6"/>
    <w:rsid w:val="00A876A9"/>
    <w:rsid w:val="00A87720"/>
    <w:rsid w:val="00A879C7"/>
    <w:rsid w:val="00A87A31"/>
    <w:rsid w:val="00A87AB5"/>
    <w:rsid w:val="00A87C54"/>
    <w:rsid w:val="00A90310"/>
    <w:rsid w:val="00A90443"/>
    <w:rsid w:val="00A90497"/>
    <w:rsid w:val="00A904BB"/>
    <w:rsid w:val="00A90552"/>
    <w:rsid w:val="00A9064B"/>
    <w:rsid w:val="00A9070E"/>
    <w:rsid w:val="00A907C8"/>
    <w:rsid w:val="00A907DB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145"/>
    <w:rsid w:val="00A921E8"/>
    <w:rsid w:val="00A9236F"/>
    <w:rsid w:val="00A923F9"/>
    <w:rsid w:val="00A924B6"/>
    <w:rsid w:val="00A92561"/>
    <w:rsid w:val="00A9266E"/>
    <w:rsid w:val="00A92911"/>
    <w:rsid w:val="00A929A0"/>
    <w:rsid w:val="00A929E6"/>
    <w:rsid w:val="00A92D11"/>
    <w:rsid w:val="00A92EA7"/>
    <w:rsid w:val="00A93406"/>
    <w:rsid w:val="00A9366C"/>
    <w:rsid w:val="00A93698"/>
    <w:rsid w:val="00A93784"/>
    <w:rsid w:val="00A93A50"/>
    <w:rsid w:val="00A93B63"/>
    <w:rsid w:val="00A93C6B"/>
    <w:rsid w:val="00A93D84"/>
    <w:rsid w:val="00A94072"/>
    <w:rsid w:val="00A94178"/>
    <w:rsid w:val="00A941C8"/>
    <w:rsid w:val="00A943AC"/>
    <w:rsid w:val="00A9453E"/>
    <w:rsid w:val="00A9457E"/>
    <w:rsid w:val="00A94656"/>
    <w:rsid w:val="00A947D5"/>
    <w:rsid w:val="00A94946"/>
    <w:rsid w:val="00A94A33"/>
    <w:rsid w:val="00A94AB0"/>
    <w:rsid w:val="00A94C02"/>
    <w:rsid w:val="00A94E9D"/>
    <w:rsid w:val="00A94EF3"/>
    <w:rsid w:val="00A95117"/>
    <w:rsid w:val="00A9523E"/>
    <w:rsid w:val="00A952A8"/>
    <w:rsid w:val="00A954A8"/>
    <w:rsid w:val="00A954BA"/>
    <w:rsid w:val="00A9557A"/>
    <w:rsid w:val="00A95611"/>
    <w:rsid w:val="00A95654"/>
    <w:rsid w:val="00A956FD"/>
    <w:rsid w:val="00A95AFC"/>
    <w:rsid w:val="00A95D86"/>
    <w:rsid w:val="00A96329"/>
    <w:rsid w:val="00A9636D"/>
    <w:rsid w:val="00A9640E"/>
    <w:rsid w:val="00A96442"/>
    <w:rsid w:val="00A964F9"/>
    <w:rsid w:val="00A96609"/>
    <w:rsid w:val="00A96A14"/>
    <w:rsid w:val="00A96BBE"/>
    <w:rsid w:val="00A96DB3"/>
    <w:rsid w:val="00A96EAE"/>
    <w:rsid w:val="00A96EF8"/>
    <w:rsid w:val="00A97010"/>
    <w:rsid w:val="00A97042"/>
    <w:rsid w:val="00A97273"/>
    <w:rsid w:val="00A97820"/>
    <w:rsid w:val="00A9785A"/>
    <w:rsid w:val="00A97960"/>
    <w:rsid w:val="00A979FE"/>
    <w:rsid w:val="00A97BF2"/>
    <w:rsid w:val="00A97C0E"/>
    <w:rsid w:val="00A97CAC"/>
    <w:rsid w:val="00A97CF9"/>
    <w:rsid w:val="00AA0117"/>
    <w:rsid w:val="00AA0642"/>
    <w:rsid w:val="00AA0660"/>
    <w:rsid w:val="00AA07FD"/>
    <w:rsid w:val="00AA0956"/>
    <w:rsid w:val="00AA0CAD"/>
    <w:rsid w:val="00AA0F76"/>
    <w:rsid w:val="00AA115C"/>
    <w:rsid w:val="00AA11F6"/>
    <w:rsid w:val="00AA1332"/>
    <w:rsid w:val="00AA15B2"/>
    <w:rsid w:val="00AA188A"/>
    <w:rsid w:val="00AA1A60"/>
    <w:rsid w:val="00AA1E8F"/>
    <w:rsid w:val="00AA1F7E"/>
    <w:rsid w:val="00AA22BB"/>
    <w:rsid w:val="00AA2425"/>
    <w:rsid w:val="00AA2471"/>
    <w:rsid w:val="00AA24DF"/>
    <w:rsid w:val="00AA2534"/>
    <w:rsid w:val="00AA2552"/>
    <w:rsid w:val="00AA261E"/>
    <w:rsid w:val="00AA2629"/>
    <w:rsid w:val="00AA2756"/>
    <w:rsid w:val="00AA2987"/>
    <w:rsid w:val="00AA2C52"/>
    <w:rsid w:val="00AA2EA7"/>
    <w:rsid w:val="00AA304B"/>
    <w:rsid w:val="00AA3219"/>
    <w:rsid w:val="00AA3845"/>
    <w:rsid w:val="00AA39DF"/>
    <w:rsid w:val="00AA3B6C"/>
    <w:rsid w:val="00AA3BC8"/>
    <w:rsid w:val="00AA3DB8"/>
    <w:rsid w:val="00AA407D"/>
    <w:rsid w:val="00AA41C2"/>
    <w:rsid w:val="00AA425B"/>
    <w:rsid w:val="00AA429B"/>
    <w:rsid w:val="00AA43BF"/>
    <w:rsid w:val="00AA4866"/>
    <w:rsid w:val="00AA4E7F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66B"/>
    <w:rsid w:val="00AA570E"/>
    <w:rsid w:val="00AA5845"/>
    <w:rsid w:val="00AA58EE"/>
    <w:rsid w:val="00AA5A21"/>
    <w:rsid w:val="00AA5AEB"/>
    <w:rsid w:val="00AA5BE0"/>
    <w:rsid w:val="00AA5D2A"/>
    <w:rsid w:val="00AA5F37"/>
    <w:rsid w:val="00AA60F5"/>
    <w:rsid w:val="00AA62DD"/>
    <w:rsid w:val="00AA632E"/>
    <w:rsid w:val="00AA6341"/>
    <w:rsid w:val="00AA661D"/>
    <w:rsid w:val="00AA665C"/>
    <w:rsid w:val="00AA6C8A"/>
    <w:rsid w:val="00AA6E31"/>
    <w:rsid w:val="00AA7214"/>
    <w:rsid w:val="00AA760C"/>
    <w:rsid w:val="00AA788E"/>
    <w:rsid w:val="00AA79F1"/>
    <w:rsid w:val="00AA7B05"/>
    <w:rsid w:val="00AA7DB7"/>
    <w:rsid w:val="00AA7DD5"/>
    <w:rsid w:val="00AA7E6E"/>
    <w:rsid w:val="00AB017D"/>
    <w:rsid w:val="00AB01BD"/>
    <w:rsid w:val="00AB0319"/>
    <w:rsid w:val="00AB035A"/>
    <w:rsid w:val="00AB04BC"/>
    <w:rsid w:val="00AB0686"/>
    <w:rsid w:val="00AB06C4"/>
    <w:rsid w:val="00AB0986"/>
    <w:rsid w:val="00AB09A5"/>
    <w:rsid w:val="00AB0AF7"/>
    <w:rsid w:val="00AB0C20"/>
    <w:rsid w:val="00AB0C4F"/>
    <w:rsid w:val="00AB0D2F"/>
    <w:rsid w:val="00AB0D64"/>
    <w:rsid w:val="00AB0F6C"/>
    <w:rsid w:val="00AB0F76"/>
    <w:rsid w:val="00AB10DD"/>
    <w:rsid w:val="00AB11E3"/>
    <w:rsid w:val="00AB1278"/>
    <w:rsid w:val="00AB151F"/>
    <w:rsid w:val="00AB157C"/>
    <w:rsid w:val="00AB1673"/>
    <w:rsid w:val="00AB1B3F"/>
    <w:rsid w:val="00AB1F15"/>
    <w:rsid w:val="00AB25A4"/>
    <w:rsid w:val="00AB276E"/>
    <w:rsid w:val="00AB27EF"/>
    <w:rsid w:val="00AB28FF"/>
    <w:rsid w:val="00AB2AC7"/>
    <w:rsid w:val="00AB2CF4"/>
    <w:rsid w:val="00AB32B7"/>
    <w:rsid w:val="00AB3450"/>
    <w:rsid w:val="00AB3464"/>
    <w:rsid w:val="00AB348A"/>
    <w:rsid w:val="00AB37AA"/>
    <w:rsid w:val="00AB37FC"/>
    <w:rsid w:val="00AB3850"/>
    <w:rsid w:val="00AB39B8"/>
    <w:rsid w:val="00AB3FD8"/>
    <w:rsid w:val="00AB4079"/>
    <w:rsid w:val="00AB41B0"/>
    <w:rsid w:val="00AB4279"/>
    <w:rsid w:val="00AB4456"/>
    <w:rsid w:val="00AB4501"/>
    <w:rsid w:val="00AB460C"/>
    <w:rsid w:val="00AB479E"/>
    <w:rsid w:val="00AB48CA"/>
    <w:rsid w:val="00AB498A"/>
    <w:rsid w:val="00AB4998"/>
    <w:rsid w:val="00AB4ACF"/>
    <w:rsid w:val="00AB4C6A"/>
    <w:rsid w:val="00AB4EFA"/>
    <w:rsid w:val="00AB528C"/>
    <w:rsid w:val="00AB53D4"/>
    <w:rsid w:val="00AB53F7"/>
    <w:rsid w:val="00AB540C"/>
    <w:rsid w:val="00AB549A"/>
    <w:rsid w:val="00AB5554"/>
    <w:rsid w:val="00AB557A"/>
    <w:rsid w:val="00AB5E88"/>
    <w:rsid w:val="00AB5EA2"/>
    <w:rsid w:val="00AB5F2E"/>
    <w:rsid w:val="00AB5FBE"/>
    <w:rsid w:val="00AB6127"/>
    <w:rsid w:val="00AB61C0"/>
    <w:rsid w:val="00AB63D9"/>
    <w:rsid w:val="00AB64AE"/>
    <w:rsid w:val="00AB6740"/>
    <w:rsid w:val="00AB6775"/>
    <w:rsid w:val="00AB67CF"/>
    <w:rsid w:val="00AB68B8"/>
    <w:rsid w:val="00AB6AFE"/>
    <w:rsid w:val="00AB6C80"/>
    <w:rsid w:val="00AB6E92"/>
    <w:rsid w:val="00AB70A2"/>
    <w:rsid w:val="00AB721B"/>
    <w:rsid w:val="00AB7271"/>
    <w:rsid w:val="00AB73AF"/>
    <w:rsid w:val="00AB75D0"/>
    <w:rsid w:val="00AB76E0"/>
    <w:rsid w:val="00AB76FA"/>
    <w:rsid w:val="00AB795B"/>
    <w:rsid w:val="00AB7AC3"/>
    <w:rsid w:val="00AB7B13"/>
    <w:rsid w:val="00AB7C6A"/>
    <w:rsid w:val="00AB7E89"/>
    <w:rsid w:val="00AB7F75"/>
    <w:rsid w:val="00AC00F5"/>
    <w:rsid w:val="00AC03E7"/>
    <w:rsid w:val="00AC0600"/>
    <w:rsid w:val="00AC06C9"/>
    <w:rsid w:val="00AC0738"/>
    <w:rsid w:val="00AC084A"/>
    <w:rsid w:val="00AC08C1"/>
    <w:rsid w:val="00AC09E6"/>
    <w:rsid w:val="00AC0A14"/>
    <w:rsid w:val="00AC0AFB"/>
    <w:rsid w:val="00AC0F53"/>
    <w:rsid w:val="00AC1214"/>
    <w:rsid w:val="00AC14F3"/>
    <w:rsid w:val="00AC15DA"/>
    <w:rsid w:val="00AC182E"/>
    <w:rsid w:val="00AC18C3"/>
    <w:rsid w:val="00AC190F"/>
    <w:rsid w:val="00AC1924"/>
    <w:rsid w:val="00AC1A93"/>
    <w:rsid w:val="00AC1DCA"/>
    <w:rsid w:val="00AC1DEF"/>
    <w:rsid w:val="00AC21EF"/>
    <w:rsid w:val="00AC2252"/>
    <w:rsid w:val="00AC238E"/>
    <w:rsid w:val="00AC2625"/>
    <w:rsid w:val="00AC2BFC"/>
    <w:rsid w:val="00AC2CEE"/>
    <w:rsid w:val="00AC2E9E"/>
    <w:rsid w:val="00AC2ED0"/>
    <w:rsid w:val="00AC3074"/>
    <w:rsid w:val="00AC309A"/>
    <w:rsid w:val="00AC318B"/>
    <w:rsid w:val="00AC31C6"/>
    <w:rsid w:val="00AC31C9"/>
    <w:rsid w:val="00AC3265"/>
    <w:rsid w:val="00AC340A"/>
    <w:rsid w:val="00AC3592"/>
    <w:rsid w:val="00AC379A"/>
    <w:rsid w:val="00AC379C"/>
    <w:rsid w:val="00AC3860"/>
    <w:rsid w:val="00AC3AA1"/>
    <w:rsid w:val="00AC3C4A"/>
    <w:rsid w:val="00AC3CCD"/>
    <w:rsid w:val="00AC3D06"/>
    <w:rsid w:val="00AC401B"/>
    <w:rsid w:val="00AC43F6"/>
    <w:rsid w:val="00AC465A"/>
    <w:rsid w:val="00AC4686"/>
    <w:rsid w:val="00AC47D8"/>
    <w:rsid w:val="00AC47F2"/>
    <w:rsid w:val="00AC4997"/>
    <w:rsid w:val="00AC49E6"/>
    <w:rsid w:val="00AC4AB1"/>
    <w:rsid w:val="00AC4C30"/>
    <w:rsid w:val="00AC50A5"/>
    <w:rsid w:val="00AC50B7"/>
    <w:rsid w:val="00AC5227"/>
    <w:rsid w:val="00AC5581"/>
    <w:rsid w:val="00AC5673"/>
    <w:rsid w:val="00AC5790"/>
    <w:rsid w:val="00AC5A3F"/>
    <w:rsid w:val="00AC5AEE"/>
    <w:rsid w:val="00AC5B5F"/>
    <w:rsid w:val="00AC5DBF"/>
    <w:rsid w:val="00AC5E05"/>
    <w:rsid w:val="00AC5EC3"/>
    <w:rsid w:val="00AC5F56"/>
    <w:rsid w:val="00AC5FAC"/>
    <w:rsid w:val="00AC6147"/>
    <w:rsid w:val="00AC62C2"/>
    <w:rsid w:val="00AC64C3"/>
    <w:rsid w:val="00AC6533"/>
    <w:rsid w:val="00AC67AB"/>
    <w:rsid w:val="00AC681B"/>
    <w:rsid w:val="00AC6826"/>
    <w:rsid w:val="00AC698D"/>
    <w:rsid w:val="00AC6D07"/>
    <w:rsid w:val="00AC6D94"/>
    <w:rsid w:val="00AC6E35"/>
    <w:rsid w:val="00AC704F"/>
    <w:rsid w:val="00AC721A"/>
    <w:rsid w:val="00AC7417"/>
    <w:rsid w:val="00AC7503"/>
    <w:rsid w:val="00AC754B"/>
    <w:rsid w:val="00AC7764"/>
    <w:rsid w:val="00AC786E"/>
    <w:rsid w:val="00AC7B3F"/>
    <w:rsid w:val="00AC7E84"/>
    <w:rsid w:val="00AD0007"/>
    <w:rsid w:val="00AD01F8"/>
    <w:rsid w:val="00AD0250"/>
    <w:rsid w:val="00AD0499"/>
    <w:rsid w:val="00AD0591"/>
    <w:rsid w:val="00AD0910"/>
    <w:rsid w:val="00AD0C61"/>
    <w:rsid w:val="00AD0EAE"/>
    <w:rsid w:val="00AD0FAD"/>
    <w:rsid w:val="00AD100B"/>
    <w:rsid w:val="00AD138A"/>
    <w:rsid w:val="00AD13D4"/>
    <w:rsid w:val="00AD149B"/>
    <w:rsid w:val="00AD14E5"/>
    <w:rsid w:val="00AD155C"/>
    <w:rsid w:val="00AD1585"/>
    <w:rsid w:val="00AD1A1A"/>
    <w:rsid w:val="00AD1B19"/>
    <w:rsid w:val="00AD1C70"/>
    <w:rsid w:val="00AD1C99"/>
    <w:rsid w:val="00AD1D39"/>
    <w:rsid w:val="00AD20FC"/>
    <w:rsid w:val="00AD242A"/>
    <w:rsid w:val="00AD2540"/>
    <w:rsid w:val="00AD273E"/>
    <w:rsid w:val="00AD2764"/>
    <w:rsid w:val="00AD2837"/>
    <w:rsid w:val="00AD2CF6"/>
    <w:rsid w:val="00AD2D32"/>
    <w:rsid w:val="00AD2DA1"/>
    <w:rsid w:val="00AD2E22"/>
    <w:rsid w:val="00AD3023"/>
    <w:rsid w:val="00AD31F9"/>
    <w:rsid w:val="00AD3260"/>
    <w:rsid w:val="00AD34A8"/>
    <w:rsid w:val="00AD3632"/>
    <w:rsid w:val="00AD3749"/>
    <w:rsid w:val="00AD3832"/>
    <w:rsid w:val="00AD3C24"/>
    <w:rsid w:val="00AD3C6F"/>
    <w:rsid w:val="00AD3C8B"/>
    <w:rsid w:val="00AD3D35"/>
    <w:rsid w:val="00AD3E6F"/>
    <w:rsid w:val="00AD3EDB"/>
    <w:rsid w:val="00AD3FE3"/>
    <w:rsid w:val="00AD4109"/>
    <w:rsid w:val="00AD4188"/>
    <w:rsid w:val="00AD41E6"/>
    <w:rsid w:val="00AD43AC"/>
    <w:rsid w:val="00AD4642"/>
    <w:rsid w:val="00AD4AD4"/>
    <w:rsid w:val="00AD4B74"/>
    <w:rsid w:val="00AD4BDA"/>
    <w:rsid w:val="00AD4D4E"/>
    <w:rsid w:val="00AD4D69"/>
    <w:rsid w:val="00AD4F8F"/>
    <w:rsid w:val="00AD5039"/>
    <w:rsid w:val="00AD508A"/>
    <w:rsid w:val="00AD51ED"/>
    <w:rsid w:val="00AD53E9"/>
    <w:rsid w:val="00AD54F8"/>
    <w:rsid w:val="00AD573E"/>
    <w:rsid w:val="00AD5806"/>
    <w:rsid w:val="00AD5BC1"/>
    <w:rsid w:val="00AD5BFF"/>
    <w:rsid w:val="00AD5C55"/>
    <w:rsid w:val="00AD5D66"/>
    <w:rsid w:val="00AD5DE4"/>
    <w:rsid w:val="00AD5E33"/>
    <w:rsid w:val="00AD5F2C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825"/>
    <w:rsid w:val="00AD6869"/>
    <w:rsid w:val="00AD6C3B"/>
    <w:rsid w:val="00AD6CC3"/>
    <w:rsid w:val="00AD6EE4"/>
    <w:rsid w:val="00AD7329"/>
    <w:rsid w:val="00AD7847"/>
    <w:rsid w:val="00AD7930"/>
    <w:rsid w:val="00AD7990"/>
    <w:rsid w:val="00AD79D9"/>
    <w:rsid w:val="00AD7A62"/>
    <w:rsid w:val="00AD7B3C"/>
    <w:rsid w:val="00AD7D71"/>
    <w:rsid w:val="00AD7DFF"/>
    <w:rsid w:val="00AD7E44"/>
    <w:rsid w:val="00AE018D"/>
    <w:rsid w:val="00AE02DE"/>
    <w:rsid w:val="00AE0379"/>
    <w:rsid w:val="00AE0428"/>
    <w:rsid w:val="00AE04C2"/>
    <w:rsid w:val="00AE0700"/>
    <w:rsid w:val="00AE0815"/>
    <w:rsid w:val="00AE08A4"/>
    <w:rsid w:val="00AE0E21"/>
    <w:rsid w:val="00AE0F93"/>
    <w:rsid w:val="00AE101A"/>
    <w:rsid w:val="00AE10C5"/>
    <w:rsid w:val="00AE11F2"/>
    <w:rsid w:val="00AE1232"/>
    <w:rsid w:val="00AE129A"/>
    <w:rsid w:val="00AE12C1"/>
    <w:rsid w:val="00AE1390"/>
    <w:rsid w:val="00AE14F9"/>
    <w:rsid w:val="00AE1517"/>
    <w:rsid w:val="00AE152D"/>
    <w:rsid w:val="00AE19BC"/>
    <w:rsid w:val="00AE1A08"/>
    <w:rsid w:val="00AE1C90"/>
    <w:rsid w:val="00AE1E8E"/>
    <w:rsid w:val="00AE231D"/>
    <w:rsid w:val="00AE297C"/>
    <w:rsid w:val="00AE29B4"/>
    <w:rsid w:val="00AE2AEA"/>
    <w:rsid w:val="00AE2D34"/>
    <w:rsid w:val="00AE2F02"/>
    <w:rsid w:val="00AE2F5B"/>
    <w:rsid w:val="00AE2FD8"/>
    <w:rsid w:val="00AE3044"/>
    <w:rsid w:val="00AE329A"/>
    <w:rsid w:val="00AE3642"/>
    <w:rsid w:val="00AE36CC"/>
    <w:rsid w:val="00AE3999"/>
    <w:rsid w:val="00AE3B5F"/>
    <w:rsid w:val="00AE3D81"/>
    <w:rsid w:val="00AE3E27"/>
    <w:rsid w:val="00AE3E3A"/>
    <w:rsid w:val="00AE3F4A"/>
    <w:rsid w:val="00AE4333"/>
    <w:rsid w:val="00AE44FC"/>
    <w:rsid w:val="00AE4521"/>
    <w:rsid w:val="00AE4540"/>
    <w:rsid w:val="00AE48A3"/>
    <w:rsid w:val="00AE49E0"/>
    <w:rsid w:val="00AE4AD6"/>
    <w:rsid w:val="00AE4FFB"/>
    <w:rsid w:val="00AE50E9"/>
    <w:rsid w:val="00AE51E7"/>
    <w:rsid w:val="00AE55DF"/>
    <w:rsid w:val="00AE5C1B"/>
    <w:rsid w:val="00AE5EEB"/>
    <w:rsid w:val="00AE5F39"/>
    <w:rsid w:val="00AE60E7"/>
    <w:rsid w:val="00AE62BF"/>
    <w:rsid w:val="00AE6590"/>
    <w:rsid w:val="00AE66EE"/>
    <w:rsid w:val="00AE67B8"/>
    <w:rsid w:val="00AE6DEB"/>
    <w:rsid w:val="00AE70DF"/>
    <w:rsid w:val="00AE7477"/>
    <w:rsid w:val="00AE74C2"/>
    <w:rsid w:val="00AE760C"/>
    <w:rsid w:val="00AE7A80"/>
    <w:rsid w:val="00AE7CA1"/>
    <w:rsid w:val="00AE7E8D"/>
    <w:rsid w:val="00AF0112"/>
    <w:rsid w:val="00AF0260"/>
    <w:rsid w:val="00AF0359"/>
    <w:rsid w:val="00AF0687"/>
    <w:rsid w:val="00AF0BE1"/>
    <w:rsid w:val="00AF0C63"/>
    <w:rsid w:val="00AF0DBE"/>
    <w:rsid w:val="00AF0DE4"/>
    <w:rsid w:val="00AF0DE9"/>
    <w:rsid w:val="00AF0E31"/>
    <w:rsid w:val="00AF10D2"/>
    <w:rsid w:val="00AF1104"/>
    <w:rsid w:val="00AF1173"/>
    <w:rsid w:val="00AF117B"/>
    <w:rsid w:val="00AF12A5"/>
    <w:rsid w:val="00AF133A"/>
    <w:rsid w:val="00AF13C9"/>
    <w:rsid w:val="00AF162C"/>
    <w:rsid w:val="00AF1671"/>
    <w:rsid w:val="00AF179B"/>
    <w:rsid w:val="00AF17B3"/>
    <w:rsid w:val="00AF17C8"/>
    <w:rsid w:val="00AF17F0"/>
    <w:rsid w:val="00AF1810"/>
    <w:rsid w:val="00AF1B2B"/>
    <w:rsid w:val="00AF1EB8"/>
    <w:rsid w:val="00AF21D2"/>
    <w:rsid w:val="00AF21F7"/>
    <w:rsid w:val="00AF2317"/>
    <w:rsid w:val="00AF23AE"/>
    <w:rsid w:val="00AF256D"/>
    <w:rsid w:val="00AF2590"/>
    <w:rsid w:val="00AF25E6"/>
    <w:rsid w:val="00AF2621"/>
    <w:rsid w:val="00AF276E"/>
    <w:rsid w:val="00AF2796"/>
    <w:rsid w:val="00AF27D6"/>
    <w:rsid w:val="00AF291B"/>
    <w:rsid w:val="00AF29F2"/>
    <w:rsid w:val="00AF2A28"/>
    <w:rsid w:val="00AF2EFA"/>
    <w:rsid w:val="00AF2F9B"/>
    <w:rsid w:val="00AF3207"/>
    <w:rsid w:val="00AF3391"/>
    <w:rsid w:val="00AF367B"/>
    <w:rsid w:val="00AF3866"/>
    <w:rsid w:val="00AF3876"/>
    <w:rsid w:val="00AF3D64"/>
    <w:rsid w:val="00AF3E34"/>
    <w:rsid w:val="00AF3E6C"/>
    <w:rsid w:val="00AF40A0"/>
    <w:rsid w:val="00AF41FA"/>
    <w:rsid w:val="00AF446C"/>
    <w:rsid w:val="00AF4924"/>
    <w:rsid w:val="00AF4AB8"/>
    <w:rsid w:val="00AF4AD7"/>
    <w:rsid w:val="00AF510F"/>
    <w:rsid w:val="00AF5464"/>
    <w:rsid w:val="00AF54E7"/>
    <w:rsid w:val="00AF5715"/>
    <w:rsid w:val="00AF57D4"/>
    <w:rsid w:val="00AF57F5"/>
    <w:rsid w:val="00AF5B50"/>
    <w:rsid w:val="00AF5CF5"/>
    <w:rsid w:val="00AF5D29"/>
    <w:rsid w:val="00AF5D60"/>
    <w:rsid w:val="00AF5D73"/>
    <w:rsid w:val="00AF5EE0"/>
    <w:rsid w:val="00AF60C0"/>
    <w:rsid w:val="00AF6122"/>
    <w:rsid w:val="00AF619D"/>
    <w:rsid w:val="00AF64CF"/>
    <w:rsid w:val="00AF6801"/>
    <w:rsid w:val="00AF682C"/>
    <w:rsid w:val="00AF68EC"/>
    <w:rsid w:val="00AF6956"/>
    <w:rsid w:val="00AF6AE6"/>
    <w:rsid w:val="00AF6F87"/>
    <w:rsid w:val="00AF7396"/>
    <w:rsid w:val="00AF7735"/>
    <w:rsid w:val="00AF77DC"/>
    <w:rsid w:val="00AF77EF"/>
    <w:rsid w:val="00AF790F"/>
    <w:rsid w:val="00AF7A7B"/>
    <w:rsid w:val="00AF7B78"/>
    <w:rsid w:val="00AF7D14"/>
    <w:rsid w:val="00AF7F4A"/>
    <w:rsid w:val="00B0007A"/>
    <w:rsid w:val="00B000B7"/>
    <w:rsid w:val="00B001A0"/>
    <w:rsid w:val="00B0020D"/>
    <w:rsid w:val="00B00473"/>
    <w:rsid w:val="00B0059F"/>
    <w:rsid w:val="00B00667"/>
    <w:rsid w:val="00B008BE"/>
    <w:rsid w:val="00B008CA"/>
    <w:rsid w:val="00B0090F"/>
    <w:rsid w:val="00B00979"/>
    <w:rsid w:val="00B009CA"/>
    <w:rsid w:val="00B00D3F"/>
    <w:rsid w:val="00B00D8F"/>
    <w:rsid w:val="00B00FC1"/>
    <w:rsid w:val="00B0101B"/>
    <w:rsid w:val="00B011FE"/>
    <w:rsid w:val="00B013DC"/>
    <w:rsid w:val="00B0171B"/>
    <w:rsid w:val="00B01751"/>
    <w:rsid w:val="00B0195A"/>
    <w:rsid w:val="00B019C3"/>
    <w:rsid w:val="00B01FD4"/>
    <w:rsid w:val="00B021D2"/>
    <w:rsid w:val="00B02C4D"/>
    <w:rsid w:val="00B02DF1"/>
    <w:rsid w:val="00B032CD"/>
    <w:rsid w:val="00B033F7"/>
    <w:rsid w:val="00B036C2"/>
    <w:rsid w:val="00B03704"/>
    <w:rsid w:val="00B037B9"/>
    <w:rsid w:val="00B03883"/>
    <w:rsid w:val="00B03A08"/>
    <w:rsid w:val="00B03E60"/>
    <w:rsid w:val="00B03EF6"/>
    <w:rsid w:val="00B0413B"/>
    <w:rsid w:val="00B042EA"/>
    <w:rsid w:val="00B04A67"/>
    <w:rsid w:val="00B04B21"/>
    <w:rsid w:val="00B04C13"/>
    <w:rsid w:val="00B050D0"/>
    <w:rsid w:val="00B0511F"/>
    <w:rsid w:val="00B052D0"/>
    <w:rsid w:val="00B055B7"/>
    <w:rsid w:val="00B058A9"/>
    <w:rsid w:val="00B05AB8"/>
    <w:rsid w:val="00B05B62"/>
    <w:rsid w:val="00B05C28"/>
    <w:rsid w:val="00B05DB0"/>
    <w:rsid w:val="00B05E92"/>
    <w:rsid w:val="00B05F86"/>
    <w:rsid w:val="00B061D8"/>
    <w:rsid w:val="00B0622C"/>
    <w:rsid w:val="00B06236"/>
    <w:rsid w:val="00B06278"/>
    <w:rsid w:val="00B064B6"/>
    <w:rsid w:val="00B06506"/>
    <w:rsid w:val="00B06602"/>
    <w:rsid w:val="00B068DE"/>
    <w:rsid w:val="00B06B7A"/>
    <w:rsid w:val="00B06DD1"/>
    <w:rsid w:val="00B070C9"/>
    <w:rsid w:val="00B0720D"/>
    <w:rsid w:val="00B072FB"/>
    <w:rsid w:val="00B0733E"/>
    <w:rsid w:val="00B0737F"/>
    <w:rsid w:val="00B073C9"/>
    <w:rsid w:val="00B07484"/>
    <w:rsid w:val="00B074B9"/>
    <w:rsid w:val="00B0756F"/>
    <w:rsid w:val="00B077EF"/>
    <w:rsid w:val="00B0788D"/>
    <w:rsid w:val="00B07900"/>
    <w:rsid w:val="00B07C2C"/>
    <w:rsid w:val="00B07D20"/>
    <w:rsid w:val="00B07F90"/>
    <w:rsid w:val="00B101C3"/>
    <w:rsid w:val="00B1020A"/>
    <w:rsid w:val="00B102FA"/>
    <w:rsid w:val="00B1078B"/>
    <w:rsid w:val="00B10A12"/>
    <w:rsid w:val="00B10AAC"/>
    <w:rsid w:val="00B10F4D"/>
    <w:rsid w:val="00B110D6"/>
    <w:rsid w:val="00B1122D"/>
    <w:rsid w:val="00B11405"/>
    <w:rsid w:val="00B116AD"/>
    <w:rsid w:val="00B1180A"/>
    <w:rsid w:val="00B1199B"/>
    <w:rsid w:val="00B11A89"/>
    <w:rsid w:val="00B11AB0"/>
    <w:rsid w:val="00B11B5D"/>
    <w:rsid w:val="00B11C80"/>
    <w:rsid w:val="00B11E7E"/>
    <w:rsid w:val="00B12045"/>
    <w:rsid w:val="00B12066"/>
    <w:rsid w:val="00B122BF"/>
    <w:rsid w:val="00B12319"/>
    <w:rsid w:val="00B12387"/>
    <w:rsid w:val="00B12467"/>
    <w:rsid w:val="00B124A7"/>
    <w:rsid w:val="00B1296D"/>
    <w:rsid w:val="00B12F32"/>
    <w:rsid w:val="00B130B7"/>
    <w:rsid w:val="00B1312C"/>
    <w:rsid w:val="00B13254"/>
    <w:rsid w:val="00B13381"/>
    <w:rsid w:val="00B13615"/>
    <w:rsid w:val="00B1391E"/>
    <w:rsid w:val="00B139FB"/>
    <w:rsid w:val="00B13AF4"/>
    <w:rsid w:val="00B13D58"/>
    <w:rsid w:val="00B13E83"/>
    <w:rsid w:val="00B13EE0"/>
    <w:rsid w:val="00B14354"/>
    <w:rsid w:val="00B143AC"/>
    <w:rsid w:val="00B144F8"/>
    <w:rsid w:val="00B1457D"/>
    <w:rsid w:val="00B1465D"/>
    <w:rsid w:val="00B146C8"/>
    <w:rsid w:val="00B14FF7"/>
    <w:rsid w:val="00B15299"/>
    <w:rsid w:val="00B152C9"/>
    <w:rsid w:val="00B15593"/>
    <w:rsid w:val="00B15739"/>
    <w:rsid w:val="00B15991"/>
    <w:rsid w:val="00B15992"/>
    <w:rsid w:val="00B1599C"/>
    <w:rsid w:val="00B15CC3"/>
    <w:rsid w:val="00B15D16"/>
    <w:rsid w:val="00B15DF1"/>
    <w:rsid w:val="00B15E35"/>
    <w:rsid w:val="00B16012"/>
    <w:rsid w:val="00B16159"/>
    <w:rsid w:val="00B161EB"/>
    <w:rsid w:val="00B1626C"/>
    <w:rsid w:val="00B1628D"/>
    <w:rsid w:val="00B1660E"/>
    <w:rsid w:val="00B1674A"/>
    <w:rsid w:val="00B167F3"/>
    <w:rsid w:val="00B16898"/>
    <w:rsid w:val="00B16C82"/>
    <w:rsid w:val="00B16EB2"/>
    <w:rsid w:val="00B16EDF"/>
    <w:rsid w:val="00B16EFC"/>
    <w:rsid w:val="00B172E7"/>
    <w:rsid w:val="00B174FE"/>
    <w:rsid w:val="00B17522"/>
    <w:rsid w:val="00B17594"/>
    <w:rsid w:val="00B175B8"/>
    <w:rsid w:val="00B1767A"/>
    <w:rsid w:val="00B17722"/>
    <w:rsid w:val="00B179F9"/>
    <w:rsid w:val="00B17B31"/>
    <w:rsid w:val="00B17D53"/>
    <w:rsid w:val="00B17D62"/>
    <w:rsid w:val="00B17E78"/>
    <w:rsid w:val="00B2021E"/>
    <w:rsid w:val="00B20665"/>
    <w:rsid w:val="00B206E3"/>
    <w:rsid w:val="00B20E10"/>
    <w:rsid w:val="00B21430"/>
    <w:rsid w:val="00B2150E"/>
    <w:rsid w:val="00B216E1"/>
    <w:rsid w:val="00B218B4"/>
    <w:rsid w:val="00B218C2"/>
    <w:rsid w:val="00B21B3A"/>
    <w:rsid w:val="00B21B8F"/>
    <w:rsid w:val="00B21C36"/>
    <w:rsid w:val="00B21C82"/>
    <w:rsid w:val="00B21ECC"/>
    <w:rsid w:val="00B21F7B"/>
    <w:rsid w:val="00B227F1"/>
    <w:rsid w:val="00B2282D"/>
    <w:rsid w:val="00B22C27"/>
    <w:rsid w:val="00B22C36"/>
    <w:rsid w:val="00B22ED6"/>
    <w:rsid w:val="00B22F21"/>
    <w:rsid w:val="00B23020"/>
    <w:rsid w:val="00B23173"/>
    <w:rsid w:val="00B2344A"/>
    <w:rsid w:val="00B234ED"/>
    <w:rsid w:val="00B23A90"/>
    <w:rsid w:val="00B23D23"/>
    <w:rsid w:val="00B23D3C"/>
    <w:rsid w:val="00B2403D"/>
    <w:rsid w:val="00B2437E"/>
    <w:rsid w:val="00B2444C"/>
    <w:rsid w:val="00B246AF"/>
    <w:rsid w:val="00B246C2"/>
    <w:rsid w:val="00B24D4D"/>
    <w:rsid w:val="00B24D73"/>
    <w:rsid w:val="00B24DE2"/>
    <w:rsid w:val="00B24F05"/>
    <w:rsid w:val="00B25000"/>
    <w:rsid w:val="00B2531C"/>
    <w:rsid w:val="00B25369"/>
    <w:rsid w:val="00B2537A"/>
    <w:rsid w:val="00B255D0"/>
    <w:rsid w:val="00B2584A"/>
    <w:rsid w:val="00B259BF"/>
    <w:rsid w:val="00B259C2"/>
    <w:rsid w:val="00B259E1"/>
    <w:rsid w:val="00B25AA1"/>
    <w:rsid w:val="00B25E0C"/>
    <w:rsid w:val="00B25FDC"/>
    <w:rsid w:val="00B2629D"/>
    <w:rsid w:val="00B262A0"/>
    <w:rsid w:val="00B26A9A"/>
    <w:rsid w:val="00B26CC4"/>
    <w:rsid w:val="00B26F27"/>
    <w:rsid w:val="00B26F7F"/>
    <w:rsid w:val="00B27069"/>
    <w:rsid w:val="00B2715C"/>
    <w:rsid w:val="00B27195"/>
    <w:rsid w:val="00B272D7"/>
    <w:rsid w:val="00B27399"/>
    <w:rsid w:val="00B274DA"/>
    <w:rsid w:val="00B274DB"/>
    <w:rsid w:val="00B27536"/>
    <w:rsid w:val="00B27837"/>
    <w:rsid w:val="00B279B4"/>
    <w:rsid w:val="00B27BE0"/>
    <w:rsid w:val="00B27C61"/>
    <w:rsid w:val="00B27D43"/>
    <w:rsid w:val="00B27EB7"/>
    <w:rsid w:val="00B27FA0"/>
    <w:rsid w:val="00B27FA1"/>
    <w:rsid w:val="00B3030C"/>
    <w:rsid w:val="00B30342"/>
    <w:rsid w:val="00B303F2"/>
    <w:rsid w:val="00B30539"/>
    <w:rsid w:val="00B30679"/>
    <w:rsid w:val="00B309DF"/>
    <w:rsid w:val="00B30BC7"/>
    <w:rsid w:val="00B30CC1"/>
    <w:rsid w:val="00B30DE6"/>
    <w:rsid w:val="00B3109A"/>
    <w:rsid w:val="00B3113C"/>
    <w:rsid w:val="00B31182"/>
    <w:rsid w:val="00B311AF"/>
    <w:rsid w:val="00B3128D"/>
    <w:rsid w:val="00B31546"/>
    <w:rsid w:val="00B317D8"/>
    <w:rsid w:val="00B319EB"/>
    <w:rsid w:val="00B31ACB"/>
    <w:rsid w:val="00B31EE5"/>
    <w:rsid w:val="00B31F6C"/>
    <w:rsid w:val="00B3225E"/>
    <w:rsid w:val="00B323DF"/>
    <w:rsid w:val="00B3244F"/>
    <w:rsid w:val="00B32733"/>
    <w:rsid w:val="00B32796"/>
    <w:rsid w:val="00B32891"/>
    <w:rsid w:val="00B3295E"/>
    <w:rsid w:val="00B32AF5"/>
    <w:rsid w:val="00B32F63"/>
    <w:rsid w:val="00B33102"/>
    <w:rsid w:val="00B335AA"/>
    <w:rsid w:val="00B33802"/>
    <w:rsid w:val="00B3380B"/>
    <w:rsid w:val="00B33936"/>
    <w:rsid w:val="00B33AFC"/>
    <w:rsid w:val="00B340E7"/>
    <w:rsid w:val="00B3413D"/>
    <w:rsid w:val="00B3418D"/>
    <w:rsid w:val="00B342C4"/>
    <w:rsid w:val="00B343A7"/>
    <w:rsid w:val="00B34947"/>
    <w:rsid w:val="00B34E39"/>
    <w:rsid w:val="00B350D8"/>
    <w:rsid w:val="00B35247"/>
    <w:rsid w:val="00B3529A"/>
    <w:rsid w:val="00B352C2"/>
    <w:rsid w:val="00B35373"/>
    <w:rsid w:val="00B35389"/>
    <w:rsid w:val="00B356FB"/>
    <w:rsid w:val="00B358FC"/>
    <w:rsid w:val="00B35902"/>
    <w:rsid w:val="00B35908"/>
    <w:rsid w:val="00B35927"/>
    <w:rsid w:val="00B359A7"/>
    <w:rsid w:val="00B359D5"/>
    <w:rsid w:val="00B35B97"/>
    <w:rsid w:val="00B35BA0"/>
    <w:rsid w:val="00B35D5C"/>
    <w:rsid w:val="00B36013"/>
    <w:rsid w:val="00B3613F"/>
    <w:rsid w:val="00B3615A"/>
    <w:rsid w:val="00B3627C"/>
    <w:rsid w:val="00B364D0"/>
    <w:rsid w:val="00B36605"/>
    <w:rsid w:val="00B367CC"/>
    <w:rsid w:val="00B367FC"/>
    <w:rsid w:val="00B36A89"/>
    <w:rsid w:val="00B36AD2"/>
    <w:rsid w:val="00B36D36"/>
    <w:rsid w:val="00B36DC8"/>
    <w:rsid w:val="00B37197"/>
    <w:rsid w:val="00B37353"/>
    <w:rsid w:val="00B373BD"/>
    <w:rsid w:val="00B3746C"/>
    <w:rsid w:val="00B3776C"/>
    <w:rsid w:val="00B377AF"/>
    <w:rsid w:val="00B37CC6"/>
    <w:rsid w:val="00B400E8"/>
    <w:rsid w:val="00B40348"/>
    <w:rsid w:val="00B404E7"/>
    <w:rsid w:val="00B40638"/>
    <w:rsid w:val="00B406BC"/>
    <w:rsid w:val="00B40787"/>
    <w:rsid w:val="00B40AD7"/>
    <w:rsid w:val="00B40AED"/>
    <w:rsid w:val="00B40B1D"/>
    <w:rsid w:val="00B40D39"/>
    <w:rsid w:val="00B40F45"/>
    <w:rsid w:val="00B41330"/>
    <w:rsid w:val="00B413C0"/>
    <w:rsid w:val="00B41587"/>
    <w:rsid w:val="00B41A0F"/>
    <w:rsid w:val="00B41CB7"/>
    <w:rsid w:val="00B41CF8"/>
    <w:rsid w:val="00B41D44"/>
    <w:rsid w:val="00B420D4"/>
    <w:rsid w:val="00B42109"/>
    <w:rsid w:val="00B421BC"/>
    <w:rsid w:val="00B425CE"/>
    <w:rsid w:val="00B4263D"/>
    <w:rsid w:val="00B426DE"/>
    <w:rsid w:val="00B428B9"/>
    <w:rsid w:val="00B429C5"/>
    <w:rsid w:val="00B42C37"/>
    <w:rsid w:val="00B42C56"/>
    <w:rsid w:val="00B432F8"/>
    <w:rsid w:val="00B43457"/>
    <w:rsid w:val="00B4358B"/>
    <w:rsid w:val="00B435A9"/>
    <w:rsid w:val="00B436AA"/>
    <w:rsid w:val="00B43CAE"/>
    <w:rsid w:val="00B43CDD"/>
    <w:rsid w:val="00B43E90"/>
    <w:rsid w:val="00B43EE5"/>
    <w:rsid w:val="00B4401D"/>
    <w:rsid w:val="00B44258"/>
    <w:rsid w:val="00B44296"/>
    <w:rsid w:val="00B444D7"/>
    <w:rsid w:val="00B445B0"/>
    <w:rsid w:val="00B446A8"/>
    <w:rsid w:val="00B446EB"/>
    <w:rsid w:val="00B448B1"/>
    <w:rsid w:val="00B448BE"/>
    <w:rsid w:val="00B44A93"/>
    <w:rsid w:val="00B44C33"/>
    <w:rsid w:val="00B44D29"/>
    <w:rsid w:val="00B44D68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1E4"/>
    <w:rsid w:val="00B46457"/>
    <w:rsid w:val="00B46666"/>
    <w:rsid w:val="00B467AE"/>
    <w:rsid w:val="00B4691E"/>
    <w:rsid w:val="00B46B00"/>
    <w:rsid w:val="00B46D60"/>
    <w:rsid w:val="00B46E74"/>
    <w:rsid w:val="00B46E94"/>
    <w:rsid w:val="00B4702D"/>
    <w:rsid w:val="00B47112"/>
    <w:rsid w:val="00B472A0"/>
    <w:rsid w:val="00B478D7"/>
    <w:rsid w:val="00B47A3C"/>
    <w:rsid w:val="00B47D19"/>
    <w:rsid w:val="00B47DD1"/>
    <w:rsid w:val="00B47E9D"/>
    <w:rsid w:val="00B5006A"/>
    <w:rsid w:val="00B500A3"/>
    <w:rsid w:val="00B50195"/>
    <w:rsid w:val="00B50211"/>
    <w:rsid w:val="00B50225"/>
    <w:rsid w:val="00B503ED"/>
    <w:rsid w:val="00B50642"/>
    <w:rsid w:val="00B50ABE"/>
    <w:rsid w:val="00B50D28"/>
    <w:rsid w:val="00B50D2D"/>
    <w:rsid w:val="00B51010"/>
    <w:rsid w:val="00B514D9"/>
    <w:rsid w:val="00B515C9"/>
    <w:rsid w:val="00B51B18"/>
    <w:rsid w:val="00B51DD7"/>
    <w:rsid w:val="00B5217B"/>
    <w:rsid w:val="00B5274C"/>
    <w:rsid w:val="00B527E1"/>
    <w:rsid w:val="00B528FA"/>
    <w:rsid w:val="00B52A83"/>
    <w:rsid w:val="00B52AB2"/>
    <w:rsid w:val="00B52BA2"/>
    <w:rsid w:val="00B52C45"/>
    <w:rsid w:val="00B52D00"/>
    <w:rsid w:val="00B52D22"/>
    <w:rsid w:val="00B52F3A"/>
    <w:rsid w:val="00B52F78"/>
    <w:rsid w:val="00B532E7"/>
    <w:rsid w:val="00B53311"/>
    <w:rsid w:val="00B533A5"/>
    <w:rsid w:val="00B53479"/>
    <w:rsid w:val="00B53485"/>
    <w:rsid w:val="00B53558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93A"/>
    <w:rsid w:val="00B54A5C"/>
    <w:rsid w:val="00B54B79"/>
    <w:rsid w:val="00B54B92"/>
    <w:rsid w:val="00B54EB4"/>
    <w:rsid w:val="00B54F04"/>
    <w:rsid w:val="00B54F59"/>
    <w:rsid w:val="00B55036"/>
    <w:rsid w:val="00B5511A"/>
    <w:rsid w:val="00B553DB"/>
    <w:rsid w:val="00B55596"/>
    <w:rsid w:val="00B55865"/>
    <w:rsid w:val="00B5596E"/>
    <w:rsid w:val="00B55A53"/>
    <w:rsid w:val="00B55A67"/>
    <w:rsid w:val="00B55BF5"/>
    <w:rsid w:val="00B55DCF"/>
    <w:rsid w:val="00B55E82"/>
    <w:rsid w:val="00B560A0"/>
    <w:rsid w:val="00B562E2"/>
    <w:rsid w:val="00B564E1"/>
    <w:rsid w:val="00B56560"/>
    <w:rsid w:val="00B569D3"/>
    <w:rsid w:val="00B56EF0"/>
    <w:rsid w:val="00B56F54"/>
    <w:rsid w:val="00B56FF9"/>
    <w:rsid w:val="00B57040"/>
    <w:rsid w:val="00B57085"/>
    <w:rsid w:val="00B57360"/>
    <w:rsid w:val="00B57517"/>
    <w:rsid w:val="00B577EA"/>
    <w:rsid w:val="00B57895"/>
    <w:rsid w:val="00B57958"/>
    <w:rsid w:val="00B579FE"/>
    <w:rsid w:val="00B57CC1"/>
    <w:rsid w:val="00B57CC5"/>
    <w:rsid w:val="00B57FC2"/>
    <w:rsid w:val="00B600E4"/>
    <w:rsid w:val="00B60380"/>
    <w:rsid w:val="00B60561"/>
    <w:rsid w:val="00B60741"/>
    <w:rsid w:val="00B6085B"/>
    <w:rsid w:val="00B6087C"/>
    <w:rsid w:val="00B608A7"/>
    <w:rsid w:val="00B60A09"/>
    <w:rsid w:val="00B60A42"/>
    <w:rsid w:val="00B60AF1"/>
    <w:rsid w:val="00B60CD8"/>
    <w:rsid w:val="00B60DA4"/>
    <w:rsid w:val="00B6112B"/>
    <w:rsid w:val="00B61177"/>
    <w:rsid w:val="00B6127C"/>
    <w:rsid w:val="00B61375"/>
    <w:rsid w:val="00B61485"/>
    <w:rsid w:val="00B6166D"/>
    <w:rsid w:val="00B61E85"/>
    <w:rsid w:val="00B61F0E"/>
    <w:rsid w:val="00B61F4A"/>
    <w:rsid w:val="00B61FEB"/>
    <w:rsid w:val="00B61FF1"/>
    <w:rsid w:val="00B62102"/>
    <w:rsid w:val="00B62317"/>
    <w:rsid w:val="00B6240E"/>
    <w:rsid w:val="00B62891"/>
    <w:rsid w:val="00B62B00"/>
    <w:rsid w:val="00B62D76"/>
    <w:rsid w:val="00B62DDE"/>
    <w:rsid w:val="00B630B1"/>
    <w:rsid w:val="00B63234"/>
    <w:rsid w:val="00B632FF"/>
    <w:rsid w:val="00B63320"/>
    <w:rsid w:val="00B634C5"/>
    <w:rsid w:val="00B63590"/>
    <w:rsid w:val="00B635DF"/>
    <w:rsid w:val="00B63650"/>
    <w:rsid w:val="00B637EB"/>
    <w:rsid w:val="00B63ABC"/>
    <w:rsid w:val="00B63D74"/>
    <w:rsid w:val="00B643E2"/>
    <w:rsid w:val="00B6489C"/>
    <w:rsid w:val="00B64918"/>
    <w:rsid w:val="00B6494B"/>
    <w:rsid w:val="00B649A2"/>
    <w:rsid w:val="00B64CAE"/>
    <w:rsid w:val="00B64CFF"/>
    <w:rsid w:val="00B64D1C"/>
    <w:rsid w:val="00B64E11"/>
    <w:rsid w:val="00B651C1"/>
    <w:rsid w:val="00B6524B"/>
    <w:rsid w:val="00B6533A"/>
    <w:rsid w:val="00B653B2"/>
    <w:rsid w:val="00B65426"/>
    <w:rsid w:val="00B65682"/>
    <w:rsid w:val="00B65915"/>
    <w:rsid w:val="00B65BE0"/>
    <w:rsid w:val="00B65E04"/>
    <w:rsid w:val="00B661E1"/>
    <w:rsid w:val="00B66302"/>
    <w:rsid w:val="00B664B2"/>
    <w:rsid w:val="00B664E6"/>
    <w:rsid w:val="00B66A25"/>
    <w:rsid w:val="00B67322"/>
    <w:rsid w:val="00B674B5"/>
    <w:rsid w:val="00B674EC"/>
    <w:rsid w:val="00B676B6"/>
    <w:rsid w:val="00B67710"/>
    <w:rsid w:val="00B67A06"/>
    <w:rsid w:val="00B67B9D"/>
    <w:rsid w:val="00B67F3D"/>
    <w:rsid w:val="00B67FA7"/>
    <w:rsid w:val="00B705CF"/>
    <w:rsid w:val="00B70A3C"/>
    <w:rsid w:val="00B70A5E"/>
    <w:rsid w:val="00B70BD4"/>
    <w:rsid w:val="00B70CA8"/>
    <w:rsid w:val="00B70D1F"/>
    <w:rsid w:val="00B710A7"/>
    <w:rsid w:val="00B710AA"/>
    <w:rsid w:val="00B71526"/>
    <w:rsid w:val="00B7160D"/>
    <w:rsid w:val="00B71663"/>
    <w:rsid w:val="00B71A67"/>
    <w:rsid w:val="00B71AAD"/>
    <w:rsid w:val="00B71D8A"/>
    <w:rsid w:val="00B71ECC"/>
    <w:rsid w:val="00B720C2"/>
    <w:rsid w:val="00B720F8"/>
    <w:rsid w:val="00B724E9"/>
    <w:rsid w:val="00B728E4"/>
    <w:rsid w:val="00B728FA"/>
    <w:rsid w:val="00B72977"/>
    <w:rsid w:val="00B72A49"/>
    <w:rsid w:val="00B72B4C"/>
    <w:rsid w:val="00B72B7F"/>
    <w:rsid w:val="00B72D17"/>
    <w:rsid w:val="00B72DC8"/>
    <w:rsid w:val="00B73051"/>
    <w:rsid w:val="00B73631"/>
    <w:rsid w:val="00B73908"/>
    <w:rsid w:val="00B73BB4"/>
    <w:rsid w:val="00B73ECD"/>
    <w:rsid w:val="00B73F66"/>
    <w:rsid w:val="00B73FF6"/>
    <w:rsid w:val="00B745C8"/>
    <w:rsid w:val="00B74676"/>
    <w:rsid w:val="00B74766"/>
    <w:rsid w:val="00B74847"/>
    <w:rsid w:val="00B74B85"/>
    <w:rsid w:val="00B74D18"/>
    <w:rsid w:val="00B74FB7"/>
    <w:rsid w:val="00B75122"/>
    <w:rsid w:val="00B75324"/>
    <w:rsid w:val="00B7537D"/>
    <w:rsid w:val="00B753B5"/>
    <w:rsid w:val="00B7556A"/>
    <w:rsid w:val="00B7556B"/>
    <w:rsid w:val="00B755F5"/>
    <w:rsid w:val="00B757CF"/>
    <w:rsid w:val="00B75947"/>
    <w:rsid w:val="00B75BBD"/>
    <w:rsid w:val="00B75C02"/>
    <w:rsid w:val="00B76018"/>
    <w:rsid w:val="00B76380"/>
    <w:rsid w:val="00B76407"/>
    <w:rsid w:val="00B76702"/>
    <w:rsid w:val="00B767DF"/>
    <w:rsid w:val="00B76A16"/>
    <w:rsid w:val="00B76D67"/>
    <w:rsid w:val="00B76F73"/>
    <w:rsid w:val="00B7714B"/>
    <w:rsid w:val="00B7729F"/>
    <w:rsid w:val="00B773CA"/>
    <w:rsid w:val="00B77466"/>
    <w:rsid w:val="00B774DA"/>
    <w:rsid w:val="00B7774D"/>
    <w:rsid w:val="00B77AA5"/>
    <w:rsid w:val="00B77D49"/>
    <w:rsid w:val="00B800FA"/>
    <w:rsid w:val="00B80194"/>
    <w:rsid w:val="00B801F7"/>
    <w:rsid w:val="00B803CC"/>
    <w:rsid w:val="00B803E4"/>
    <w:rsid w:val="00B80441"/>
    <w:rsid w:val="00B8046A"/>
    <w:rsid w:val="00B80594"/>
    <w:rsid w:val="00B805EB"/>
    <w:rsid w:val="00B8075F"/>
    <w:rsid w:val="00B807D3"/>
    <w:rsid w:val="00B8082A"/>
    <w:rsid w:val="00B8085E"/>
    <w:rsid w:val="00B808B8"/>
    <w:rsid w:val="00B80A7C"/>
    <w:rsid w:val="00B80DDD"/>
    <w:rsid w:val="00B80F7E"/>
    <w:rsid w:val="00B8121E"/>
    <w:rsid w:val="00B81261"/>
    <w:rsid w:val="00B81756"/>
    <w:rsid w:val="00B81786"/>
    <w:rsid w:val="00B817F6"/>
    <w:rsid w:val="00B81A8E"/>
    <w:rsid w:val="00B81E13"/>
    <w:rsid w:val="00B81EA6"/>
    <w:rsid w:val="00B81F72"/>
    <w:rsid w:val="00B81FCA"/>
    <w:rsid w:val="00B8200E"/>
    <w:rsid w:val="00B8208D"/>
    <w:rsid w:val="00B82262"/>
    <w:rsid w:val="00B82887"/>
    <w:rsid w:val="00B82AC2"/>
    <w:rsid w:val="00B82E0D"/>
    <w:rsid w:val="00B82F2C"/>
    <w:rsid w:val="00B82F68"/>
    <w:rsid w:val="00B82FEB"/>
    <w:rsid w:val="00B830DB"/>
    <w:rsid w:val="00B8311D"/>
    <w:rsid w:val="00B83367"/>
    <w:rsid w:val="00B833B4"/>
    <w:rsid w:val="00B8341E"/>
    <w:rsid w:val="00B836AD"/>
    <w:rsid w:val="00B83794"/>
    <w:rsid w:val="00B839D6"/>
    <w:rsid w:val="00B83A3D"/>
    <w:rsid w:val="00B83A7B"/>
    <w:rsid w:val="00B83D02"/>
    <w:rsid w:val="00B842E5"/>
    <w:rsid w:val="00B84952"/>
    <w:rsid w:val="00B84F2F"/>
    <w:rsid w:val="00B84F86"/>
    <w:rsid w:val="00B85268"/>
    <w:rsid w:val="00B85298"/>
    <w:rsid w:val="00B85324"/>
    <w:rsid w:val="00B85348"/>
    <w:rsid w:val="00B853E1"/>
    <w:rsid w:val="00B854B7"/>
    <w:rsid w:val="00B8558C"/>
    <w:rsid w:val="00B85792"/>
    <w:rsid w:val="00B85820"/>
    <w:rsid w:val="00B85C2C"/>
    <w:rsid w:val="00B85D1B"/>
    <w:rsid w:val="00B8604D"/>
    <w:rsid w:val="00B860A9"/>
    <w:rsid w:val="00B861A7"/>
    <w:rsid w:val="00B8621B"/>
    <w:rsid w:val="00B86251"/>
    <w:rsid w:val="00B864FF"/>
    <w:rsid w:val="00B86567"/>
    <w:rsid w:val="00B8662B"/>
    <w:rsid w:val="00B868FB"/>
    <w:rsid w:val="00B86AEB"/>
    <w:rsid w:val="00B86AF7"/>
    <w:rsid w:val="00B86BDE"/>
    <w:rsid w:val="00B86C26"/>
    <w:rsid w:val="00B86F76"/>
    <w:rsid w:val="00B87079"/>
    <w:rsid w:val="00B872C3"/>
    <w:rsid w:val="00B873B0"/>
    <w:rsid w:val="00B873C4"/>
    <w:rsid w:val="00B874AB"/>
    <w:rsid w:val="00B87593"/>
    <w:rsid w:val="00B875E4"/>
    <w:rsid w:val="00B87A90"/>
    <w:rsid w:val="00B87B9E"/>
    <w:rsid w:val="00B87D18"/>
    <w:rsid w:val="00B87E2B"/>
    <w:rsid w:val="00B87E71"/>
    <w:rsid w:val="00B9014C"/>
    <w:rsid w:val="00B902D1"/>
    <w:rsid w:val="00B9043A"/>
    <w:rsid w:val="00B904A8"/>
    <w:rsid w:val="00B9072D"/>
    <w:rsid w:val="00B9073E"/>
    <w:rsid w:val="00B90750"/>
    <w:rsid w:val="00B90804"/>
    <w:rsid w:val="00B909E8"/>
    <w:rsid w:val="00B90A63"/>
    <w:rsid w:val="00B90D00"/>
    <w:rsid w:val="00B90D48"/>
    <w:rsid w:val="00B912D6"/>
    <w:rsid w:val="00B913A8"/>
    <w:rsid w:val="00B91721"/>
    <w:rsid w:val="00B91730"/>
    <w:rsid w:val="00B91A96"/>
    <w:rsid w:val="00B91AEF"/>
    <w:rsid w:val="00B91C13"/>
    <w:rsid w:val="00B91EF0"/>
    <w:rsid w:val="00B91FF0"/>
    <w:rsid w:val="00B920A2"/>
    <w:rsid w:val="00B92195"/>
    <w:rsid w:val="00B923EB"/>
    <w:rsid w:val="00B92496"/>
    <w:rsid w:val="00B924F5"/>
    <w:rsid w:val="00B92512"/>
    <w:rsid w:val="00B927BF"/>
    <w:rsid w:val="00B92B00"/>
    <w:rsid w:val="00B92B9E"/>
    <w:rsid w:val="00B92C3D"/>
    <w:rsid w:val="00B92CD0"/>
    <w:rsid w:val="00B92D6B"/>
    <w:rsid w:val="00B92F08"/>
    <w:rsid w:val="00B92F42"/>
    <w:rsid w:val="00B92FBE"/>
    <w:rsid w:val="00B9309E"/>
    <w:rsid w:val="00B931CC"/>
    <w:rsid w:val="00B931E9"/>
    <w:rsid w:val="00B9368D"/>
    <w:rsid w:val="00B937DD"/>
    <w:rsid w:val="00B937F4"/>
    <w:rsid w:val="00B9383D"/>
    <w:rsid w:val="00B93BCE"/>
    <w:rsid w:val="00B93F43"/>
    <w:rsid w:val="00B940CA"/>
    <w:rsid w:val="00B940D7"/>
    <w:rsid w:val="00B94111"/>
    <w:rsid w:val="00B941AF"/>
    <w:rsid w:val="00B9425D"/>
    <w:rsid w:val="00B942CA"/>
    <w:rsid w:val="00B942DF"/>
    <w:rsid w:val="00B94360"/>
    <w:rsid w:val="00B94445"/>
    <w:rsid w:val="00B9454C"/>
    <w:rsid w:val="00B945E5"/>
    <w:rsid w:val="00B94801"/>
    <w:rsid w:val="00B949C8"/>
    <w:rsid w:val="00B94ACC"/>
    <w:rsid w:val="00B94AEE"/>
    <w:rsid w:val="00B94BE5"/>
    <w:rsid w:val="00B94CE8"/>
    <w:rsid w:val="00B94D32"/>
    <w:rsid w:val="00B94E70"/>
    <w:rsid w:val="00B95295"/>
    <w:rsid w:val="00B95321"/>
    <w:rsid w:val="00B9535E"/>
    <w:rsid w:val="00B95406"/>
    <w:rsid w:val="00B9543F"/>
    <w:rsid w:val="00B954B1"/>
    <w:rsid w:val="00B95500"/>
    <w:rsid w:val="00B95517"/>
    <w:rsid w:val="00B95A15"/>
    <w:rsid w:val="00B95C21"/>
    <w:rsid w:val="00B95F47"/>
    <w:rsid w:val="00B95F69"/>
    <w:rsid w:val="00B95F84"/>
    <w:rsid w:val="00B9602E"/>
    <w:rsid w:val="00B9613D"/>
    <w:rsid w:val="00B96417"/>
    <w:rsid w:val="00B96662"/>
    <w:rsid w:val="00B9685B"/>
    <w:rsid w:val="00B9696C"/>
    <w:rsid w:val="00B96A58"/>
    <w:rsid w:val="00B96AE7"/>
    <w:rsid w:val="00B96CD9"/>
    <w:rsid w:val="00B97010"/>
    <w:rsid w:val="00B97065"/>
    <w:rsid w:val="00B97104"/>
    <w:rsid w:val="00B971B9"/>
    <w:rsid w:val="00B97241"/>
    <w:rsid w:val="00B97322"/>
    <w:rsid w:val="00B974D9"/>
    <w:rsid w:val="00B977E4"/>
    <w:rsid w:val="00B97811"/>
    <w:rsid w:val="00B97D0D"/>
    <w:rsid w:val="00B97E61"/>
    <w:rsid w:val="00BA0146"/>
    <w:rsid w:val="00BA016F"/>
    <w:rsid w:val="00BA01AC"/>
    <w:rsid w:val="00BA0223"/>
    <w:rsid w:val="00BA04F8"/>
    <w:rsid w:val="00BA088C"/>
    <w:rsid w:val="00BA0920"/>
    <w:rsid w:val="00BA11FC"/>
    <w:rsid w:val="00BA1351"/>
    <w:rsid w:val="00BA18CF"/>
    <w:rsid w:val="00BA1910"/>
    <w:rsid w:val="00BA1A24"/>
    <w:rsid w:val="00BA1BBF"/>
    <w:rsid w:val="00BA1BEB"/>
    <w:rsid w:val="00BA1C8D"/>
    <w:rsid w:val="00BA1FC0"/>
    <w:rsid w:val="00BA2008"/>
    <w:rsid w:val="00BA2298"/>
    <w:rsid w:val="00BA2440"/>
    <w:rsid w:val="00BA25D7"/>
    <w:rsid w:val="00BA25E9"/>
    <w:rsid w:val="00BA265E"/>
    <w:rsid w:val="00BA285A"/>
    <w:rsid w:val="00BA2A02"/>
    <w:rsid w:val="00BA2C0B"/>
    <w:rsid w:val="00BA2D32"/>
    <w:rsid w:val="00BA2D6B"/>
    <w:rsid w:val="00BA2DB5"/>
    <w:rsid w:val="00BA2E00"/>
    <w:rsid w:val="00BA3056"/>
    <w:rsid w:val="00BA305A"/>
    <w:rsid w:val="00BA31FC"/>
    <w:rsid w:val="00BA3448"/>
    <w:rsid w:val="00BA3677"/>
    <w:rsid w:val="00BA3C4D"/>
    <w:rsid w:val="00BA406C"/>
    <w:rsid w:val="00BA42AB"/>
    <w:rsid w:val="00BA4309"/>
    <w:rsid w:val="00BA45DD"/>
    <w:rsid w:val="00BA4609"/>
    <w:rsid w:val="00BA4618"/>
    <w:rsid w:val="00BA4624"/>
    <w:rsid w:val="00BA4664"/>
    <w:rsid w:val="00BA4820"/>
    <w:rsid w:val="00BA4AD9"/>
    <w:rsid w:val="00BA4B64"/>
    <w:rsid w:val="00BA4C49"/>
    <w:rsid w:val="00BA4D5F"/>
    <w:rsid w:val="00BA4E7E"/>
    <w:rsid w:val="00BA513D"/>
    <w:rsid w:val="00BA5252"/>
    <w:rsid w:val="00BA5285"/>
    <w:rsid w:val="00BA555C"/>
    <w:rsid w:val="00BA5625"/>
    <w:rsid w:val="00BA56D2"/>
    <w:rsid w:val="00BA577A"/>
    <w:rsid w:val="00BA5791"/>
    <w:rsid w:val="00BA5846"/>
    <w:rsid w:val="00BA597F"/>
    <w:rsid w:val="00BA599A"/>
    <w:rsid w:val="00BA5A02"/>
    <w:rsid w:val="00BA5A8E"/>
    <w:rsid w:val="00BA5B34"/>
    <w:rsid w:val="00BA5B5D"/>
    <w:rsid w:val="00BA5BAC"/>
    <w:rsid w:val="00BA5BF6"/>
    <w:rsid w:val="00BA5D55"/>
    <w:rsid w:val="00BA5E0F"/>
    <w:rsid w:val="00BA605D"/>
    <w:rsid w:val="00BA60CF"/>
    <w:rsid w:val="00BA62BC"/>
    <w:rsid w:val="00BA647E"/>
    <w:rsid w:val="00BA6494"/>
    <w:rsid w:val="00BA651F"/>
    <w:rsid w:val="00BA67B7"/>
    <w:rsid w:val="00BA699B"/>
    <w:rsid w:val="00BA6A43"/>
    <w:rsid w:val="00BA6BBA"/>
    <w:rsid w:val="00BA6C6B"/>
    <w:rsid w:val="00BA6EC2"/>
    <w:rsid w:val="00BA72C7"/>
    <w:rsid w:val="00BA7320"/>
    <w:rsid w:val="00BA7475"/>
    <w:rsid w:val="00BA7575"/>
    <w:rsid w:val="00BA75B0"/>
    <w:rsid w:val="00BA7645"/>
    <w:rsid w:val="00BA7764"/>
    <w:rsid w:val="00BA779D"/>
    <w:rsid w:val="00BA7A79"/>
    <w:rsid w:val="00BA7C32"/>
    <w:rsid w:val="00BA7D8E"/>
    <w:rsid w:val="00BA7E5A"/>
    <w:rsid w:val="00BB00AF"/>
    <w:rsid w:val="00BB039B"/>
    <w:rsid w:val="00BB0487"/>
    <w:rsid w:val="00BB0625"/>
    <w:rsid w:val="00BB0AB7"/>
    <w:rsid w:val="00BB0CF2"/>
    <w:rsid w:val="00BB0E0C"/>
    <w:rsid w:val="00BB1401"/>
    <w:rsid w:val="00BB15E6"/>
    <w:rsid w:val="00BB1C74"/>
    <w:rsid w:val="00BB1F3B"/>
    <w:rsid w:val="00BB2058"/>
    <w:rsid w:val="00BB20EF"/>
    <w:rsid w:val="00BB224B"/>
    <w:rsid w:val="00BB2349"/>
    <w:rsid w:val="00BB24D9"/>
    <w:rsid w:val="00BB26C8"/>
    <w:rsid w:val="00BB2912"/>
    <w:rsid w:val="00BB2ADD"/>
    <w:rsid w:val="00BB2BBC"/>
    <w:rsid w:val="00BB2C3B"/>
    <w:rsid w:val="00BB31E3"/>
    <w:rsid w:val="00BB31EE"/>
    <w:rsid w:val="00BB32E1"/>
    <w:rsid w:val="00BB342D"/>
    <w:rsid w:val="00BB3438"/>
    <w:rsid w:val="00BB3697"/>
    <w:rsid w:val="00BB3706"/>
    <w:rsid w:val="00BB3882"/>
    <w:rsid w:val="00BB3A63"/>
    <w:rsid w:val="00BB3BAF"/>
    <w:rsid w:val="00BB3CA0"/>
    <w:rsid w:val="00BB40FB"/>
    <w:rsid w:val="00BB429E"/>
    <w:rsid w:val="00BB45BB"/>
    <w:rsid w:val="00BB461E"/>
    <w:rsid w:val="00BB4813"/>
    <w:rsid w:val="00BB4839"/>
    <w:rsid w:val="00BB4892"/>
    <w:rsid w:val="00BB48A4"/>
    <w:rsid w:val="00BB49B8"/>
    <w:rsid w:val="00BB4CF1"/>
    <w:rsid w:val="00BB4D57"/>
    <w:rsid w:val="00BB5020"/>
    <w:rsid w:val="00BB505E"/>
    <w:rsid w:val="00BB53EA"/>
    <w:rsid w:val="00BB54E9"/>
    <w:rsid w:val="00BB551F"/>
    <w:rsid w:val="00BB5895"/>
    <w:rsid w:val="00BB5A18"/>
    <w:rsid w:val="00BB5A4D"/>
    <w:rsid w:val="00BB5BAA"/>
    <w:rsid w:val="00BB5D2E"/>
    <w:rsid w:val="00BB5D6B"/>
    <w:rsid w:val="00BB5EA5"/>
    <w:rsid w:val="00BB5EC8"/>
    <w:rsid w:val="00BB5F57"/>
    <w:rsid w:val="00BB6015"/>
    <w:rsid w:val="00BB61EB"/>
    <w:rsid w:val="00BB6205"/>
    <w:rsid w:val="00BB66E6"/>
    <w:rsid w:val="00BB6B7D"/>
    <w:rsid w:val="00BB6C03"/>
    <w:rsid w:val="00BB6CAE"/>
    <w:rsid w:val="00BB7119"/>
    <w:rsid w:val="00BB724C"/>
    <w:rsid w:val="00BB7345"/>
    <w:rsid w:val="00BB734A"/>
    <w:rsid w:val="00BB739C"/>
    <w:rsid w:val="00BB739D"/>
    <w:rsid w:val="00BB7644"/>
    <w:rsid w:val="00BB7A54"/>
    <w:rsid w:val="00BB7AF1"/>
    <w:rsid w:val="00BB7CE0"/>
    <w:rsid w:val="00BB7F70"/>
    <w:rsid w:val="00BC0038"/>
    <w:rsid w:val="00BC0581"/>
    <w:rsid w:val="00BC0776"/>
    <w:rsid w:val="00BC08AA"/>
    <w:rsid w:val="00BC0BEB"/>
    <w:rsid w:val="00BC0CCC"/>
    <w:rsid w:val="00BC0F21"/>
    <w:rsid w:val="00BC13E0"/>
    <w:rsid w:val="00BC14B3"/>
    <w:rsid w:val="00BC159A"/>
    <w:rsid w:val="00BC16CA"/>
    <w:rsid w:val="00BC196A"/>
    <w:rsid w:val="00BC1A58"/>
    <w:rsid w:val="00BC1C0D"/>
    <w:rsid w:val="00BC1D90"/>
    <w:rsid w:val="00BC1E5E"/>
    <w:rsid w:val="00BC24B0"/>
    <w:rsid w:val="00BC24C3"/>
    <w:rsid w:val="00BC2665"/>
    <w:rsid w:val="00BC26D0"/>
    <w:rsid w:val="00BC271F"/>
    <w:rsid w:val="00BC2AE8"/>
    <w:rsid w:val="00BC2AF8"/>
    <w:rsid w:val="00BC2D14"/>
    <w:rsid w:val="00BC2E1F"/>
    <w:rsid w:val="00BC2EBF"/>
    <w:rsid w:val="00BC2FC0"/>
    <w:rsid w:val="00BC3098"/>
    <w:rsid w:val="00BC321B"/>
    <w:rsid w:val="00BC3226"/>
    <w:rsid w:val="00BC3299"/>
    <w:rsid w:val="00BC338F"/>
    <w:rsid w:val="00BC3AE9"/>
    <w:rsid w:val="00BC4068"/>
    <w:rsid w:val="00BC4116"/>
    <w:rsid w:val="00BC422F"/>
    <w:rsid w:val="00BC4487"/>
    <w:rsid w:val="00BC463D"/>
    <w:rsid w:val="00BC4714"/>
    <w:rsid w:val="00BC4DE2"/>
    <w:rsid w:val="00BC50C7"/>
    <w:rsid w:val="00BC51BD"/>
    <w:rsid w:val="00BC5304"/>
    <w:rsid w:val="00BC533A"/>
    <w:rsid w:val="00BC53AE"/>
    <w:rsid w:val="00BC5486"/>
    <w:rsid w:val="00BC5505"/>
    <w:rsid w:val="00BC590E"/>
    <w:rsid w:val="00BC5962"/>
    <w:rsid w:val="00BC5A27"/>
    <w:rsid w:val="00BC5CCC"/>
    <w:rsid w:val="00BC600F"/>
    <w:rsid w:val="00BC6180"/>
    <w:rsid w:val="00BC635B"/>
    <w:rsid w:val="00BC6628"/>
    <w:rsid w:val="00BC66CC"/>
    <w:rsid w:val="00BC6701"/>
    <w:rsid w:val="00BC68E2"/>
    <w:rsid w:val="00BC6931"/>
    <w:rsid w:val="00BC6995"/>
    <w:rsid w:val="00BC6AEB"/>
    <w:rsid w:val="00BC6B04"/>
    <w:rsid w:val="00BC6EF5"/>
    <w:rsid w:val="00BC6F45"/>
    <w:rsid w:val="00BC72C4"/>
    <w:rsid w:val="00BC7531"/>
    <w:rsid w:val="00BD00EA"/>
    <w:rsid w:val="00BD0525"/>
    <w:rsid w:val="00BD052E"/>
    <w:rsid w:val="00BD06C6"/>
    <w:rsid w:val="00BD0B21"/>
    <w:rsid w:val="00BD0BED"/>
    <w:rsid w:val="00BD0CF7"/>
    <w:rsid w:val="00BD0DB3"/>
    <w:rsid w:val="00BD0FD7"/>
    <w:rsid w:val="00BD1027"/>
    <w:rsid w:val="00BD1058"/>
    <w:rsid w:val="00BD1244"/>
    <w:rsid w:val="00BD1390"/>
    <w:rsid w:val="00BD1420"/>
    <w:rsid w:val="00BD1422"/>
    <w:rsid w:val="00BD14DB"/>
    <w:rsid w:val="00BD15E9"/>
    <w:rsid w:val="00BD1763"/>
    <w:rsid w:val="00BD18D3"/>
    <w:rsid w:val="00BD196E"/>
    <w:rsid w:val="00BD1AF8"/>
    <w:rsid w:val="00BD200A"/>
    <w:rsid w:val="00BD239F"/>
    <w:rsid w:val="00BD24EC"/>
    <w:rsid w:val="00BD2772"/>
    <w:rsid w:val="00BD28F2"/>
    <w:rsid w:val="00BD2D6D"/>
    <w:rsid w:val="00BD2DCD"/>
    <w:rsid w:val="00BD2EE1"/>
    <w:rsid w:val="00BD302A"/>
    <w:rsid w:val="00BD3166"/>
    <w:rsid w:val="00BD3376"/>
    <w:rsid w:val="00BD338A"/>
    <w:rsid w:val="00BD3390"/>
    <w:rsid w:val="00BD36B2"/>
    <w:rsid w:val="00BD37A7"/>
    <w:rsid w:val="00BD3AAE"/>
    <w:rsid w:val="00BD3B5B"/>
    <w:rsid w:val="00BD3BEB"/>
    <w:rsid w:val="00BD3C33"/>
    <w:rsid w:val="00BD3E14"/>
    <w:rsid w:val="00BD3E1F"/>
    <w:rsid w:val="00BD3ECB"/>
    <w:rsid w:val="00BD4053"/>
    <w:rsid w:val="00BD417D"/>
    <w:rsid w:val="00BD433A"/>
    <w:rsid w:val="00BD4507"/>
    <w:rsid w:val="00BD4708"/>
    <w:rsid w:val="00BD4790"/>
    <w:rsid w:val="00BD496A"/>
    <w:rsid w:val="00BD4C84"/>
    <w:rsid w:val="00BD4CCC"/>
    <w:rsid w:val="00BD4CD9"/>
    <w:rsid w:val="00BD4E6D"/>
    <w:rsid w:val="00BD4EA5"/>
    <w:rsid w:val="00BD4F37"/>
    <w:rsid w:val="00BD4FA7"/>
    <w:rsid w:val="00BD510C"/>
    <w:rsid w:val="00BD51DE"/>
    <w:rsid w:val="00BD5597"/>
    <w:rsid w:val="00BD5669"/>
    <w:rsid w:val="00BD566A"/>
    <w:rsid w:val="00BD57C1"/>
    <w:rsid w:val="00BD5B4D"/>
    <w:rsid w:val="00BD5BF7"/>
    <w:rsid w:val="00BD5C4F"/>
    <w:rsid w:val="00BD5C6B"/>
    <w:rsid w:val="00BD5F84"/>
    <w:rsid w:val="00BD605B"/>
    <w:rsid w:val="00BD6079"/>
    <w:rsid w:val="00BD64B0"/>
    <w:rsid w:val="00BD653E"/>
    <w:rsid w:val="00BD6604"/>
    <w:rsid w:val="00BD6707"/>
    <w:rsid w:val="00BD6930"/>
    <w:rsid w:val="00BD6BC8"/>
    <w:rsid w:val="00BD6C50"/>
    <w:rsid w:val="00BD6D62"/>
    <w:rsid w:val="00BD6E9C"/>
    <w:rsid w:val="00BD717C"/>
    <w:rsid w:val="00BD785F"/>
    <w:rsid w:val="00BD7A3B"/>
    <w:rsid w:val="00BD7A45"/>
    <w:rsid w:val="00BD7B87"/>
    <w:rsid w:val="00BD7C22"/>
    <w:rsid w:val="00BD7CB5"/>
    <w:rsid w:val="00BD7DFC"/>
    <w:rsid w:val="00BD7F86"/>
    <w:rsid w:val="00BE0048"/>
    <w:rsid w:val="00BE00B9"/>
    <w:rsid w:val="00BE015C"/>
    <w:rsid w:val="00BE04B5"/>
    <w:rsid w:val="00BE0569"/>
    <w:rsid w:val="00BE0639"/>
    <w:rsid w:val="00BE0806"/>
    <w:rsid w:val="00BE0825"/>
    <w:rsid w:val="00BE08DD"/>
    <w:rsid w:val="00BE0AED"/>
    <w:rsid w:val="00BE0B5E"/>
    <w:rsid w:val="00BE0BDF"/>
    <w:rsid w:val="00BE0E6B"/>
    <w:rsid w:val="00BE0ECD"/>
    <w:rsid w:val="00BE11AD"/>
    <w:rsid w:val="00BE1264"/>
    <w:rsid w:val="00BE14F7"/>
    <w:rsid w:val="00BE177D"/>
    <w:rsid w:val="00BE1904"/>
    <w:rsid w:val="00BE1957"/>
    <w:rsid w:val="00BE1DE0"/>
    <w:rsid w:val="00BE1FBE"/>
    <w:rsid w:val="00BE1FC9"/>
    <w:rsid w:val="00BE2188"/>
    <w:rsid w:val="00BE22C5"/>
    <w:rsid w:val="00BE23EA"/>
    <w:rsid w:val="00BE25A0"/>
    <w:rsid w:val="00BE26BB"/>
    <w:rsid w:val="00BE27C2"/>
    <w:rsid w:val="00BE29CF"/>
    <w:rsid w:val="00BE2AA0"/>
    <w:rsid w:val="00BE2ABA"/>
    <w:rsid w:val="00BE2AC1"/>
    <w:rsid w:val="00BE2FC7"/>
    <w:rsid w:val="00BE315F"/>
    <w:rsid w:val="00BE320E"/>
    <w:rsid w:val="00BE32C3"/>
    <w:rsid w:val="00BE3340"/>
    <w:rsid w:val="00BE342B"/>
    <w:rsid w:val="00BE36DF"/>
    <w:rsid w:val="00BE3906"/>
    <w:rsid w:val="00BE39FD"/>
    <w:rsid w:val="00BE3E7F"/>
    <w:rsid w:val="00BE3FD4"/>
    <w:rsid w:val="00BE4054"/>
    <w:rsid w:val="00BE408F"/>
    <w:rsid w:val="00BE4170"/>
    <w:rsid w:val="00BE4379"/>
    <w:rsid w:val="00BE4860"/>
    <w:rsid w:val="00BE48FD"/>
    <w:rsid w:val="00BE4989"/>
    <w:rsid w:val="00BE4A20"/>
    <w:rsid w:val="00BE4B3D"/>
    <w:rsid w:val="00BE520B"/>
    <w:rsid w:val="00BE554B"/>
    <w:rsid w:val="00BE55D9"/>
    <w:rsid w:val="00BE566B"/>
    <w:rsid w:val="00BE5715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01"/>
    <w:rsid w:val="00BE6C43"/>
    <w:rsid w:val="00BE6C47"/>
    <w:rsid w:val="00BE6DE0"/>
    <w:rsid w:val="00BE6E9C"/>
    <w:rsid w:val="00BE6F5E"/>
    <w:rsid w:val="00BE7328"/>
    <w:rsid w:val="00BE7422"/>
    <w:rsid w:val="00BE779C"/>
    <w:rsid w:val="00BE7B04"/>
    <w:rsid w:val="00BE7B6D"/>
    <w:rsid w:val="00BE7C5A"/>
    <w:rsid w:val="00BE7D6D"/>
    <w:rsid w:val="00BF01C8"/>
    <w:rsid w:val="00BF0360"/>
    <w:rsid w:val="00BF05A3"/>
    <w:rsid w:val="00BF0871"/>
    <w:rsid w:val="00BF0891"/>
    <w:rsid w:val="00BF092A"/>
    <w:rsid w:val="00BF0AD3"/>
    <w:rsid w:val="00BF0AE9"/>
    <w:rsid w:val="00BF0BA4"/>
    <w:rsid w:val="00BF0C02"/>
    <w:rsid w:val="00BF0DB6"/>
    <w:rsid w:val="00BF125E"/>
    <w:rsid w:val="00BF1738"/>
    <w:rsid w:val="00BF19EA"/>
    <w:rsid w:val="00BF1B1B"/>
    <w:rsid w:val="00BF1BAD"/>
    <w:rsid w:val="00BF1C7E"/>
    <w:rsid w:val="00BF23EA"/>
    <w:rsid w:val="00BF248A"/>
    <w:rsid w:val="00BF2D46"/>
    <w:rsid w:val="00BF2E2C"/>
    <w:rsid w:val="00BF2E69"/>
    <w:rsid w:val="00BF3508"/>
    <w:rsid w:val="00BF3545"/>
    <w:rsid w:val="00BF37FD"/>
    <w:rsid w:val="00BF3980"/>
    <w:rsid w:val="00BF4203"/>
    <w:rsid w:val="00BF4267"/>
    <w:rsid w:val="00BF44FE"/>
    <w:rsid w:val="00BF45DE"/>
    <w:rsid w:val="00BF4845"/>
    <w:rsid w:val="00BF4A99"/>
    <w:rsid w:val="00BF4B89"/>
    <w:rsid w:val="00BF4C48"/>
    <w:rsid w:val="00BF4E7E"/>
    <w:rsid w:val="00BF4ECB"/>
    <w:rsid w:val="00BF5111"/>
    <w:rsid w:val="00BF51D3"/>
    <w:rsid w:val="00BF535E"/>
    <w:rsid w:val="00BF5406"/>
    <w:rsid w:val="00BF545E"/>
    <w:rsid w:val="00BF54AA"/>
    <w:rsid w:val="00BF56B5"/>
    <w:rsid w:val="00BF570F"/>
    <w:rsid w:val="00BF5825"/>
    <w:rsid w:val="00BF58E7"/>
    <w:rsid w:val="00BF5BDE"/>
    <w:rsid w:val="00BF5E8B"/>
    <w:rsid w:val="00BF5F4A"/>
    <w:rsid w:val="00BF62C2"/>
    <w:rsid w:val="00BF62F9"/>
    <w:rsid w:val="00BF639D"/>
    <w:rsid w:val="00BF64D2"/>
    <w:rsid w:val="00BF68CF"/>
    <w:rsid w:val="00BF6B3E"/>
    <w:rsid w:val="00BF6D54"/>
    <w:rsid w:val="00BF6D56"/>
    <w:rsid w:val="00BF70EE"/>
    <w:rsid w:val="00BF7155"/>
    <w:rsid w:val="00BF744D"/>
    <w:rsid w:val="00BF75B3"/>
    <w:rsid w:val="00BF7A9D"/>
    <w:rsid w:val="00BF7D78"/>
    <w:rsid w:val="00BF7DE1"/>
    <w:rsid w:val="00BF7F70"/>
    <w:rsid w:val="00BF7FFB"/>
    <w:rsid w:val="00C000D3"/>
    <w:rsid w:val="00C00436"/>
    <w:rsid w:val="00C0068D"/>
    <w:rsid w:val="00C007A6"/>
    <w:rsid w:val="00C008B0"/>
    <w:rsid w:val="00C00A97"/>
    <w:rsid w:val="00C00AB6"/>
    <w:rsid w:val="00C00AD9"/>
    <w:rsid w:val="00C00CD2"/>
    <w:rsid w:val="00C00F49"/>
    <w:rsid w:val="00C00F67"/>
    <w:rsid w:val="00C01726"/>
    <w:rsid w:val="00C01C59"/>
    <w:rsid w:val="00C01C9D"/>
    <w:rsid w:val="00C024CA"/>
    <w:rsid w:val="00C024D4"/>
    <w:rsid w:val="00C02510"/>
    <w:rsid w:val="00C0273A"/>
    <w:rsid w:val="00C02848"/>
    <w:rsid w:val="00C02881"/>
    <w:rsid w:val="00C02966"/>
    <w:rsid w:val="00C02A9D"/>
    <w:rsid w:val="00C02F66"/>
    <w:rsid w:val="00C03025"/>
    <w:rsid w:val="00C030EB"/>
    <w:rsid w:val="00C03789"/>
    <w:rsid w:val="00C03AD8"/>
    <w:rsid w:val="00C03C8F"/>
    <w:rsid w:val="00C03D34"/>
    <w:rsid w:val="00C03FF8"/>
    <w:rsid w:val="00C0403B"/>
    <w:rsid w:val="00C0414C"/>
    <w:rsid w:val="00C041F5"/>
    <w:rsid w:val="00C04230"/>
    <w:rsid w:val="00C04269"/>
    <w:rsid w:val="00C04289"/>
    <w:rsid w:val="00C04983"/>
    <w:rsid w:val="00C04993"/>
    <w:rsid w:val="00C04AA9"/>
    <w:rsid w:val="00C04DE0"/>
    <w:rsid w:val="00C04E97"/>
    <w:rsid w:val="00C04F1D"/>
    <w:rsid w:val="00C04F89"/>
    <w:rsid w:val="00C05861"/>
    <w:rsid w:val="00C05BB6"/>
    <w:rsid w:val="00C05CA9"/>
    <w:rsid w:val="00C0603E"/>
    <w:rsid w:val="00C063AC"/>
    <w:rsid w:val="00C06501"/>
    <w:rsid w:val="00C06843"/>
    <w:rsid w:val="00C06AAE"/>
    <w:rsid w:val="00C06E4B"/>
    <w:rsid w:val="00C06EBE"/>
    <w:rsid w:val="00C06F83"/>
    <w:rsid w:val="00C070E4"/>
    <w:rsid w:val="00C0730D"/>
    <w:rsid w:val="00C074BD"/>
    <w:rsid w:val="00C07B49"/>
    <w:rsid w:val="00C07E4E"/>
    <w:rsid w:val="00C07E84"/>
    <w:rsid w:val="00C07FF8"/>
    <w:rsid w:val="00C1011D"/>
    <w:rsid w:val="00C10639"/>
    <w:rsid w:val="00C10988"/>
    <w:rsid w:val="00C1098A"/>
    <w:rsid w:val="00C109AF"/>
    <w:rsid w:val="00C10B7D"/>
    <w:rsid w:val="00C10EB2"/>
    <w:rsid w:val="00C10F8F"/>
    <w:rsid w:val="00C1106C"/>
    <w:rsid w:val="00C11154"/>
    <w:rsid w:val="00C111FB"/>
    <w:rsid w:val="00C112F6"/>
    <w:rsid w:val="00C11313"/>
    <w:rsid w:val="00C115C8"/>
    <w:rsid w:val="00C115F5"/>
    <w:rsid w:val="00C11651"/>
    <w:rsid w:val="00C117F0"/>
    <w:rsid w:val="00C1184C"/>
    <w:rsid w:val="00C11C7C"/>
    <w:rsid w:val="00C11F53"/>
    <w:rsid w:val="00C11FBB"/>
    <w:rsid w:val="00C1212A"/>
    <w:rsid w:val="00C1219E"/>
    <w:rsid w:val="00C12263"/>
    <w:rsid w:val="00C122CC"/>
    <w:rsid w:val="00C12694"/>
    <w:rsid w:val="00C126E3"/>
    <w:rsid w:val="00C12720"/>
    <w:rsid w:val="00C127D9"/>
    <w:rsid w:val="00C12810"/>
    <w:rsid w:val="00C128ED"/>
    <w:rsid w:val="00C1292D"/>
    <w:rsid w:val="00C12941"/>
    <w:rsid w:val="00C12DEB"/>
    <w:rsid w:val="00C12E02"/>
    <w:rsid w:val="00C12E07"/>
    <w:rsid w:val="00C12E5A"/>
    <w:rsid w:val="00C12E97"/>
    <w:rsid w:val="00C12EA0"/>
    <w:rsid w:val="00C12FAE"/>
    <w:rsid w:val="00C12FB6"/>
    <w:rsid w:val="00C13078"/>
    <w:rsid w:val="00C13150"/>
    <w:rsid w:val="00C1317A"/>
    <w:rsid w:val="00C131A9"/>
    <w:rsid w:val="00C13565"/>
    <w:rsid w:val="00C13606"/>
    <w:rsid w:val="00C13C45"/>
    <w:rsid w:val="00C13D52"/>
    <w:rsid w:val="00C13FFA"/>
    <w:rsid w:val="00C1453F"/>
    <w:rsid w:val="00C14572"/>
    <w:rsid w:val="00C14604"/>
    <w:rsid w:val="00C1461C"/>
    <w:rsid w:val="00C1468E"/>
    <w:rsid w:val="00C146D9"/>
    <w:rsid w:val="00C14890"/>
    <w:rsid w:val="00C14AB6"/>
    <w:rsid w:val="00C14B7A"/>
    <w:rsid w:val="00C14DBF"/>
    <w:rsid w:val="00C14FCF"/>
    <w:rsid w:val="00C1513A"/>
    <w:rsid w:val="00C153FB"/>
    <w:rsid w:val="00C154FE"/>
    <w:rsid w:val="00C15752"/>
    <w:rsid w:val="00C15952"/>
    <w:rsid w:val="00C16081"/>
    <w:rsid w:val="00C16100"/>
    <w:rsid w:val="00C161A6"/>
    <w:rsid w:val="00C161B7"/>
    <w:rsid w:val="00C16300"/>
    <w:rsid w:val="00C166DE"/>
    <w:rsid w:val="00C16755"/>
    <w:rsid w:val="00C16794"/>
    <w:rsid w:val="00C167E8"/>
    <w:rsid w:val="00C16B1C"/>
    <w:rsid w:val="00C16C98"/>
    <w:rsid w:val="00C16EF0"/>
    <w:rsid w:val="00C16F12"/>
    <w:rsid w:val="00C171E5"/>
    <w:rsid w:val="00C172A7"/>
    <w:rsid w:val="00C174D2"/>
    <w:rsid w:val="00C179A9"/>
    <w:rsid w:val="00C17EAA"/>
    <w:rsid w:val="00C2002D"/>
    <w:rsid w:val="00C2019E"/>
    <w:rsid w:val="00C2028D"/>
    <w:rsid w:val="00C20328"/>
    <w:rsid w:val="00C205C1"/>
    <w:rsid w:val="00C20647"/>
    <w:rsid w:val="00C20694"/>
    <w:rsid w:val="00C207FC"/>
    <w:rsid w:val="00C20843"/>
    <w:rsid w:val="00C20B22"/>
    <w:rsid w:val="00C20B30"/>
    <w:rsid w:val="00C20B5D"/>
    <w:rsid w:val="00C20CAA"/>
    <w:rsid w:val="00C20DAA"/>
    <w:rsid w:val="00C20E17"/>
    <w:rsid w:val="00C20E61"/>
    <w:rsid w:val="00C20EA4"/>
    <w:rsid w:val="00C21314"/>
    <w:rsid w:val="00C216BF"/>
    <w:rsid w:val="00C21739"/>
    <w:rsid w:val="00C217B6"/>
    <w:rsid w:val="00C21DEF"/>
    <w:rsid w:val="00C22175"/>
    <w:rsid w:val="00C222CA"/>
    <w:rsid w:val="00C22535"/>
    <w:rsid w:val="00C2265C"/>
    <w:rsid w:val="00C2266C"/>
    <w:rsid w:val="00C22762"/>
    <w:rsid w:val="00C228E4"/>
    <w:rsid w:val="00C22E4B"/>
    <w:rsid w:val="00C23078"/>
    <w:rsid w:val="00C230E4"/>
    <w:rsid w:val="00C23145"/>
    <w:rsid w:val="00C2324A"/>
    <w:rsid w:val="00C232C7"/>
    <w:rsid w:val="00C233AA"/>
    <w:rsid w:val="00C237B9"/>
    <w:rsid w:val="00C23881"/>
    <w:rsid w:val="00C23894"/>
    <w:rsid w:val="00C23A03"/>
    <w:rsid w:val="00C23C09"/>
    <w:rsid w:val="00C23C75"/>
    <w:rsid w:val="00C23DD8"/>
    <w:rsid w:val="00C23E07"/>
    <w:rsid w:val="00C23EAB"/>
    <w:rsid w:val="00C23F37"/>
    <w:rsid w:val="00C2400D"/>
    <w:rsid w:val="00C24349"/>
    <w:rsid w:val="00C2453A"/>
    <w:rsid w:val="00C245DD"/>
    <w:rsid w:val="00C246E8"/>
    <w:rsid w:val="00C24A9F"/>
    <w:rsid w:val="00C24B7C"/>
    <w:rsid w:val="00C24B99"/>
    <w:rsid w:val="00C24DA2"/>
    <w:rsid w:val="00C24ED8"/>
    <w:rsid w:val="00C24EF9"/>
    <w:rsid w:val="00C25185"/>
    <w:rsid w:val="00C25356"/>
    <w:rsid w:val="00C25392"/>
    <w:rsid w:val="00C25638"/>
    <w:rsid w:val="00C25681"/>
    <w:rsid w:val="00C258E6"/>
    <w:rsid w:val="00C25A35"/>
    <w:rsid w:val="00C25DEC"/>
    <w:rsid w:val="00C25E77"/>
    <w:rsid w:val="00C25F85"/>
    <w:rsid w:val="00C261A0"/>
    <w:rsid w:val="00C26376"/>
    <w:rsid w:val="00C265CE"/>
    <w:rsid w:val="00C265DC"/>
    <w:rsid w:val="00C26905"/>
    <w:rsid w:val="00C26992"/>
    <w:rsid w:val="00C26BF4"/>
    <w:rsid w:val="00C26D28"/>
    <w:rsid w:val="00C26DD0"/>
    <w:rsid w:val="00C26DD8"/>
    <w:rsid w:val="00C26DFE"/>
    <w:rsid w:val="00C26EDC"/>
    <w:rsid w:val="00C27235"/>
    <w:rsid w:val="00C273DF"/>
    <w:rsid w:val="00C277E8"/>
    <w:rsid w:val="00C278AA"/>
    <w:rsid w:val="00C279BC"/>
    <w:rsid w:val="00C279E2"/>
    <w:rsid w:val="00C27CC4"/>
    <w:rsid w:val="00C27F75"/>
    <w:rsid w:val="00C30191"/>
    <w:rsid w:val="00C30412"/>
    <w:rsid w:val="00C30585"/>
    <w:rsid w:val="00C30655"/>
    <w:rsid w:val="00C307C9"/>
    <w:rsid w:val="00C308A2"/>
    <w:rsid w:val="00C308E1"/>
    <w:rsid w:val="00C30A16"/>
    <w:rsid w:val="00C30F59"/>
    <w:rsid w:val="00C30FAD"/>
    <w:rsid w:val="00C31326"/>
    <w:rsid w:val="00C31684"/>
    <w:rsid w:val="00C316FE"/>
    <w:rsid w:val="00C3196C"/>
    <w:rsid w:val="00C31BAD"/>
    <w:rsid w:val="00C31C12"/>
    <w:rsid w:val="00C31C9C"/>
    <w:rsid w:val="00C31E60"/>
    <w:rsid w:val="00C31F07"/>
    <w:rsid w:val="00C31F83"/>
    <w:rsid w:val="00C320C4"/>
    <w:rsid w:val="00C3217C"/>
    <w:rsid w:val="00C32277"/>
    <w:rsid w:val="00C322E4"/>
    <w:rsid w:val="00C3248E"/>
    <w:rsid w:val="00C325B5"/>
    <w:rsid w:val="00C32739"/>
    <w:rsid w:val="00C32773"/>
    <w:rsid w:val="00C32A96"/>
    <w:rsid w:val="00C32C3C"/>
    <w:rsid w:val="00C32E2F"/>
    <w:rsid w:val="00C33074"/>
    <w:rsid w:val="00C33169"/>
    <w:rsid w:val="00C332E6"/>
    <w:rsid w:val="00C3345C"/>
    <w:rsid w:val="00C33470"/>
    <w:rsid w:val="00C33799"/>
    <w:rsid w:val="00C33893"/>
    <w:rsid w:val="00C338D4"/>
    <w:rsid w:val="00C33B42"/>
    <w:rsid w:val="00C33C10"/>
    <w:rsid w:val="00C33DB2"/>
    <w:rsid w:val="00C33E47"/>
    <w:rsid w:val="00C33F77"/>
    <w:rsid w:val="00C3402B"/>
    <w:rsid w:val="00C340D1"/>
    <w:rsid w:val="00C34252"/>
    <w:rsid w:val="00C34496"/>
    <w:rsid w:val="00C34583"/>
    <w:rsid w:val="00C345B7"/>
    <w:rsid w:val="00C345F5"/>
    <w:rsid w:val="00C34878"/>
    <w:rsid w:val="00C34DD2"/>
    <w:rsid w:val="00C35089"/>
    <w:rsid w:val="00C35130"/>
    <w:rsid w:val="00C35166"/>
    <w:rsid w:val="00C356E7"/>
    <w:rsid w:val="00C3573F"/>
    <w:rsid w:val="00C3613F"/>
    <w:rsid w:val="00C361E0"/>
    <w:rsid w:val="00C363F5"/>
    <w:rsid w:val="00C364C9"/>
    <w:rsid w:val="00C36623"/>
    <w:rsid w:val="00C36791"/>
    <w:rsid w:val="00C36AC5"/>
    <w:rsid w:val="00C36AEC"/>
    <w:rsid w:val="00C36CB1"/>
    <w:rsid w:val="00C37090"/>
    <w:rsid w:val="00C372E6"/>
    <w:rsid w:val="00C37376"/>
    <w:rsid w:val="00C3749E"/>
    <w:rsid w:val="00C374F9"/>
    <w:rsid w:val="00C377BA"/>
    <w:rsid w:val="00C3787C"/>
    <w:rsid w:val="00C37892"/>
    <w:rsid w:val="00C3794B"/>
    <w:rsid w:val="00C379D6"/>
    <w:rsid w:val="00C37A82"/>
    <w:rsid w:val="00C37BEA"/>
    <w:rsid w:val="00C37C0F"/>
    <w:rsid w:val="00C37C93"/>
    <w:rsid w:val="00C37CAA"/>
    <w:rsid w:val="00C37F01"/>
    <w:rsid w:val="00C37F8D"/>
    <w:rsid w:val="00C37FD2"/>
    <w:rsid w:val="00C40016"/>
    <w:rsid w:val="00C40133"/>
    <w:rsid w:val="00C40146"/>
    <w:rsid w:val="00C40165"/>
    <w:rsid w:val="00C40191"/>
    <w:rsid w:val="00C4026B"/>
    <w:rsid w:val="00C40285"/>
    <w:rsid w:val="00C402FC"/>
    <w:rsid w:val="00C4037F"/>
    <w:rsid w:val="00C40477"/>
    <w:rsid w:val="00C40679"/>
    <w:rsid w:val="00C406C5"/>
    <w:rsid w:val="00C406CB"/>
    <w:rsid w:val="00C407AC"/>
    <w:rsid w:val="00C407B2"/>
    <w:rsid w:val="00C40853"/>
    <w:rsid w:val="00C408AF"/>
    <w:rsid w:val="00C40916"/>
    <w:rsid w:val="00C40B16"/>
    <w:rsid w:val="00C40D68"/>
    <w:rsid w:val="00C41093"/>
    <w:rsid w:val="00C41112"/>
    <w:rsid w:val="00C41397"/>
    <w:rsid w:val="00C4144D"/>
    <w:rsid w:val="00C416F4"/>
    <w:rsid w:val="00C41975"/>
    <w:rsid w:val="00C41A02"/>
    <w:rsid w:val="00C41B8B"/>
    <w:rsid w:val="00C41C1A"/>
    <w:rsid w:val="00C41C27"/>
    <w:rsid w:val="00C41F82"/>
    <w:rsid w:val="00C42264"/>
    <w:rsid w:val="00C424A6"/>
    <w:rsid w:val="00C4261B"/>
    <w:rsid w:val="00C42774"/>
    <w:rsid w:val="00C429BA"/>
    <w:rsid w:val="00C43252"/>
    <w:rsid w:val="00C43262"/>
    <w:rsid w:val="00C432E7"/>
    <w:rsid w:val="00C434F4"/>
    <w:rsid w:val="00C43560"/>
    <w:rsid w:val="00C4370E"/>
    <w:rsid w:val="00C43787"/>
    <w:rsid w:val="00C43DF2"/>
    <w:rsid w:val="00C44003"/>
    <w:rsid w:val="00C440FD"/>
    <w:rsid w:val="00C44542"/>
    <w:rsid w:val="00C445FC"/>
    <w:rsid w:val="00C44622"/>
    <w:rsid w:val="00C446DD"/>
    <w:rsid w:val="00C448E6"/>
    <w:rsid w:val="00C44961"/>
    <w:rsid w:val="00C449A0"/>
    <w:rsid w:val="00C44AB3"/>
    <w:rsid w:val="00C44B45"/>
    <w:rsid w:val="00C44D1D"/>
    <w:rsid w:val="00C44E67"/>
    <w:rsid w:val="00C44EAF"/>
    <w:rsid w:val="00C44EE2"/>
    <w:rsid w:val="00C4506B"/>
    <w:rsid w:val="00C4548E"/>
    <w:rsid w:val="00C454B2"/>
    <w:rsid w:val="00C455FC"/>
    <w:rsid w:val="00C456BD"/>
    <w:rsid w:val="00C45897"/>
    <w:rsid w:val="00C45AC3"/>
    <w:rsid w:val="00C45BA4"/>
    <w:rsid w:val="00C45CF4"/>
    <w:rsid w:val="00C45D2C"/>
    <w:rsid w:val="00C45D3A"/>
    <w:rsid w:val="00C46127"/>
    <w:rsid w:val="00C46194"/>
    <w:rsid w:val="00C461D9"/>
    <w:rsid w:val="00C4642A"/>
    <w:rsid w:val="00C46453"/>
    <w:rsid w:val="00C4646B"/>
    <w:rsid w:val="00C467D4"/>
    <w:rsid w:val="00C468DB"/>
    <w:rsid w:val="00C46919"/>
    <w:rsid w:val="00C46E15"/>
    <w:rsid w:val="00C46F21"/>
    <w:rsid w:val="00C46FAC"/>
    <w:rsid w:val="00C47072"/>
    <w:rsid w:val="00C47192"/>
    <w:rsid w:val="00C4757F"/>
    <w:rsid w:val="00C475ED"/>
    <w:rsid w:val="00C478C6"/>
    <w:rsid w:val="00C47A05"/>
    <w:rsid w:val="00C47C3A"/>
    <w:rsid w:val="00C47CA6"/>
    <w:rsid w:val="00C47CCB"/>
    <w:rsid w:val="00C47CD1"/>
    <w:rsid w:val="00C47DAE"/>
    <w:rsid w:val="00C50391"/>
    <w:rsid w:val="00C505CF"/>
    <w:rsid w:val="00C506A5"/>
    <w:rsid w:val="00C5079C"/>
    <w:rsid w:val="00C50828"/>
    <w:rsid w:val="00C50897"/>
    <w:rsid w:val="00C508D2"/>
    <w:rsid w:val="00C50931"/>
    <w:rsid w:val="00C50AF4"/>
    <w:rsid w:val="00C50E1A"/>
    <w:rsid w:val="00C50FFB"/>
    <w:rsid w:val="00C5107A"/>
    <w:rsid w:val="00C51135"/>
    <w:rsid w:val="00C512AC"/>
    <w:rsid w:val="00C512DC"/>
    <w:rsid w:val="00C51369"/>
    <w:rsid w:val="00C515FD"/>
    <w:rsid w:val="00C519BE"/>
    <w:rsid w:val="00C51B91"/>
    <w:rsid w:val="00C51D1E"/>
    <w:rsid w:val="00C51F5A"/>
    <w:rsid w:val="00C52090"/>
    <w:rsid w:val="00C5212D"/>
    <w:rsid w:val="00C521E9"/>
    <w:rsid w:val="00C52398"/>
    <w:rsid w:val="00C52683"/>
    <w:rsid w:val="00C52814"/>
    <w:rsid w:val="00C52949"/>
    <w:rsid w:val="00C52A79"/>
    <w:rsid w:val="00C52EA9"/>
    <w:rsid w:val="00C52EF8"/>
    <w:rsid w:val="00C5300B"/>
    <w:rsid w:val="00C530B1"/>
    <w:rsid w:val="00C5312B"/>
    <w:rsid w:val="00C53472"/>
    <w:rsid w:val="00C53541"/>
    <w:rsid w:val="00C5373D"/>
    <w:rsid w:val="00C5380C"/>
    <w:rsid w:val="00C53E3B"/>
    <w:rsid w:val="00C53EB6"/>
    <w:rsid w:val="00C53F2B"/>
    <w:rsid w:val="00C54319"/>
    <w:rsid w:val="00C54350"/>
    <w:rsid w:val="00C54566"/>
    <w:rsid w:val="00C547B6"/>
    <w:rsid w:val="00C54ABB"/>
    <w:rsid w:val="00C54EAF"/>
    <w:rsid w:val="00C54F01"/>
    <w:rsid w:val="00C54F96"/>
    <w:rsid w:val="00C55029"/>
    <w:rsid w:val="00C55079"/>
    <w:rsid w:val="00C552C7"/>
    <w:rsid w:val="00C55519"/>
    <w:rsid w:val="00C559DB"/>
    <w:rsid w:val="00C55AF2"/>
    <w:rsid w:val="00C55B7D"/>
    <w:rsid w:val="00C56012"/>
    <w:rsid w:val="00C5619B"/>
    <w:rsid w:val="00C5623D"/>
    <w:rsid w:val="00C56572"/>
    <w:rsid w:val="00C5657C"/>
    <w:rsid w:val="00C567EA"/>
    <w:rsid w:val="00C56A2B"/>
    <w:rsid w:val="00C56E0A"/>
    <w:rsid w:val="00C57113"/>
    <w:rsid w:val="00C573AC"/>
    <w:rsid w:val="00C574A9"/>
    <w:rsid w:val="00C57574"/>
    <w:rsid w:val="00C57617"/>
    <w:rsid w:val="00C576CF"/>
    <w:rsid w:val="00C5788D"/>
    <w:rsid w:val="00C57949"/>
    <w:rsid w:val="00C57A0F"/>
    <w:rsid w:val="00C57AD0"/>
    <w:rsid w:val="00C57F14"/>
    <w:rsid w:val="00C6018F"/>
    <w:rsid w:val="00C603F7"/>
    <w:rsid w:val="00C60A8B"/>
    <w:rsid w:val="00C60C13"/>
    <w:rsid w:val="00C60CBC"/>
    <w:rsid w:val="00C60ECC"/>
    <w:rsid w:val="00C61975"/>
    <w:rsid w:val="00C619B7"/>
    <w:rsid w:val="00C61A69"/>
    <w:rsid w:val="00C61C08"/>
    <w:rsid w:val="00C61C22"/>
    <w:rsid w:val="00C61D1D"/>
    <w:rsid w:val="00C61D4F"/>
    <w:rsid w:val="00C62028"/>
    <w:rsid w:val="00C625A4"/>
    <w:rsid w:val="00C625DC"/>
    <w:rsid w:val="00C62778"/>
    <w:rsid w:val="00C627DB"/>
    <w:rsid w:val="00C62875"/>
    <w:rsid w:val="00C62A7A"/>
    <w:rsid w:val="00C62AF0"/>
    <w:rsid w:val="00C62B80"/>
    <w:rsid w:val="00C62D54"/>
    <w:rsid w:val="00C62F85"/>
    <w:rsid w:val="00C631A0"/>
    <w:rsid w:val="00C6321C"/>
    <w:rsid w:val="00C6342B"/>
    <w:rsid w:val="00C639AE"/>
    <w:rsid w:val="00C639E0"/>
    <w:rsid w:val="00C63B5F"/>
    <w:rsid w:val="00C63DDC"/>
    <w:rsid w:val="00C63DF7"/>
    <w:rsid w:val="00C63F5F"/>
    <w:rsid w:val="00C6410A"/>
    <w:rsid w:val="00C642ED"/>
    <w:rsid w:val="00C64663"/>
    <w:rsid w:val="00C64712"/>
    <w:rsid w:val="00C6497E"/>
    <w:rsid w:val="00C64A1E"/>
    <w:rsid w:val="00C64A2A"/>
    <w:rsid w:val="00C64A61"/>
    <w:rsid w:val="00C64B45"/>
    <w:rsid w:val="00C64D92"/>
    <w:rsid w:val="00C64F45"/>
    <w:rsid w:val="00C64FA5"/>
    <w:rsid w:val="00C651C4"/>
    <w:rsid w:val="00C654AC"/>
    <w:rsid w:val="00C656D8"/>
    <w:rsid w:val="00C657EF"/>
    <w:rsid w:val="00C65857"/>
    <w:rsid w:val="00C65A25"/>
    <w:rsid w:val="00C65D01"/>
    <w:rsid w:val="00C65D4D"/>
    <w:rsid w:val="00C66012"/>
    <w:rsid w:val="00C6618C"/>
    <w:rsid w:val="00C663C4"/>
    <w:rsid w:val="00C6665D"/>
    <w:rsid w:val="00C66746"/>
    <w:rsid w:val="00C668CB"/>
    <w:rsid w:val="00C669BF"/>
    <w:rsid w:val="00C66A64"/>
    <w:rsid w:val="00C66BC9"/>
    <w:rsid w:val="00C66C38"/>
    <w:rsid w:val="00C66DED"/>
    <w:rsid w:val="00C671AB"/>
    <w:rsid w:val="00C672C6"/>
    <w:rsid w:val="00C67598"/>
    <w:rsid w:val="00C67D57"/>
    <w:rsid w:val="00C67FE9"/>
    <w:rsid w:val="00C70639"/>
    <w:rsid w:val="00C70781"/>
    <w:rsid w:val="00C708C8"/>
    <w:rsid w:val="00C708F5"/>
    <w:rsid w:val="00C709E6"/>
    <w:rsid w:val="00C70C8D"/>
    <w:rsid w:val="00C70CC6"/>
    <w:rsid w:val="00C70E5B"/>
    <w:rsid w:val="00C70EC3"/>
    <w:rsid w:val="00C70EE4"/>
    <w:rsid w:val="00C70F6F"/>
    <w:rsid w:val="00C711E9"/>
    <w:rsid w:val="00C712CE"/>
    <w:rsid w:val="00C718F0"/>
    <w:rsid w:val="00C71929"/>
    <w:rsid w:val="00C71DB5"/>
    <w:rsid w:val="00C71FA7"/>
    <w:rsid w:val="00C723CC"/>
    <w:rsid w:val="00C723E0"/>
    <w:rsid w:val="00C72431"/>
    <w:rsid w:val="00C7257B"/>
    <w:rsid w:val="00C7260F"/>
    <w:rsid w:val="00C726DC"/>
    <w:rsid w:val="00C7291D"/>
    <w:rsid w:val="00C729D1"/>
    <w:rsid w:val="00C72A43"/>
    <w:rsid w:val="00C72B67"/>
    <w:rsid w:val="00C72C6E"/>
    <w:rsid w:val="00C72E39"/>
    <w:rsid w:val="00C73398"/>
    <w:rsid w:val="00C734BD"/>
    <w:rsid w:val="00C7367D"/>
    <w:rsid w:val="00C737E8"/>
    <w:rsid w:val="00C73811"/>
    <w:rsid w:val="00C73A4F"/>
    <w:rsid w:val="00C73AB5"/>
    <w:rsid w:val="00C73B8F"/>
    <w:rsid w:val="00C73D16"/>
    <w:rsid w:val="00C73D83"/>
    <w:rsid w:val="00C73DEC"/>
    <w:rsid w:val="00C73FF2"/>
    <w:rsid w:val="00C7420C"/>
    <w:rsid w:val="00C74370"/>
    <w:rsid w:val="00C743B6"/>
    <w:rsid w:val="00C744B4"/>
    <w:rsid w:val="00C74530"/>
    <w:rsid w:val="00C745B6"/>
    <w:rsid w:val="00C745F0"/>
    <w:rsid w:val="00C74844"/>
    <w:rsid w:val="00C74A14"/>
    <w:rsid w:val="00C74CA3"/>
    <w:rsid w:val="00C74D41"/>
    <w:rsid w:val="00C74DE1"/>
    <w:rsid w:val="00C74F40"/>
    <w:rsid w:val="00C7519F"/>
    <w:rsid w:val="00C7539E"/>
    <w:rsid w:val="00C7582E"/>
    <w:rsid w:val="00C7595A"/>
    <w:rsid w:val="00C75BA5"/>
    <w:rsid w:val="00C75BCF"/>
    <w:rsid w:val="00C75BF8"/>
    <w:rsid w:val="00C75CC4"/>
    <w:rsid w:val="00C760DC"/>
    <w:rsid w:val="00C76B20"/>
    <w:rsid w:val="00C76B66"/>
    <w:rsid w:val="00C76D47"/>
    <w:rsid w:val="00C76E0E"/>
    <w:rsid w:val="00C76F4C"/>
    <w:rsid w:val="00C7717B"/>
    <w:rsid w:val="00C77460"/>
    <w:rsid w:val="00C7767C"/>
    <w:rsid w:val="00C7770D"/>
    <w:rsid w:val="00C777F7"/>
    <w:rsid w:val="00C77931"/>
    <w:rsid w:val="00C77A08"/>
    <w:rsid w:val="00C77A33"/>
    <w:rsid w:val="00C77B39"/>
    <w:rsid w:val="00C77BBC"/>
    <w:rsid w:val="00C77BD9"/>
    <w:rsid w:val="00C77C1C"/>
    <w:rsid w:val="00C77C61"/>
    <w:rsid w:val="00C77CB3"/>
    <w:rsid w:val="00C77D6C"/>
    <w:rsid w:val="00C80256"/>
    <w:rsid w:val="00C802C5"/>
    <w:rsid w:val="00C802D6"/>
    <w:rsid w:val="00C80306"/>
    <w:rsid w:val="00C80570"/>
    <w:rsid w:val="00C805D4"/>
    <w:rsid w:val="00C80711"/>
    <w:rsid w:val="00C808FE"/>
    <w:rsid w:val="00C80915"/>
    <w:rsid w:val="00C80C91"/>
    <w:rsid w:val="00C80DBE"/>
    <w:rsid w:val="00C80E33"/>
    <w:rsid w:val="00C80E98"/>
    <w:rsid w:val="00C8109C"/>
    <w:rsid w:val="00C8115E"/>
    <w:rsid w:val="00C81268"/>
    <w:rsid w:val="00C8132A"/>
    <w:rsid w:val="00C81345"/>
    <w:rsid w:val="00C813E6"/>
    <w:rsid w:val="00C81751"/>
    <w:rsid w:val="00C817A8"/>
    <w:rsid w:val="00C81813"/>
    <w:rsid w:val="00C819DA"/>
    <w:rsid w:val="00C81BE2"/>
    <w:rsid w:val="00C81E38"/>
    <w:rsid w:val="00C81FED"/>
    <w:rsid w:val="00C820C5"/>
    <w:rsid w:val="00C82396"/>
    <w:rsid w:val="00C82B39"/>
    <w:rsid w:val="00C82EE6"/>
    <w:rsid w:val="00C82EF8"/>
    <w:rsid w:val="00C830E4"/>
    <w:rsid w:val="00C832FA"/>
    <w:rsid w:val="00C83519"/>
    <w:rsid w:val="00C8374B"/>
    <w:rsid w:val="00C837C0"/>
    <w:rsid w:val="00C83A77"/>
    <w:rsid w:val="00C83E05"/>
    <w:rsid w:val="00C83E76"/>
    <w:rsid w:val="00C84363"/>
    <w:rsid w:val="00C843A6"/>
    <w:rsid w:val="00C8440A"/>
    <w:rsid w:val="00C84660"/>
    <w:rsid w:val="00C84757"/>
    <w:rsid w:val="00C84803"/>
    <w:rsid w:val="00C848C5"/>
    <w:rsid w:val="00C84F59"/>
    <w:rsid w:val="00C85024"/>
    <w:rsid w:val="00C850A0"/>
    <w:rsid w:val="00C850F0"/>
    <w:rsid w:val="00C85673"/>
    <w:rsid w:val="00C85742"/>
    <w:rsid w:val="00C859B8"/>
    <w:rsid w:val="00C85AD3"/>
    <w:rsid w:val="00C85C02"/>
    <w:rsid w:val="00C860AD"/>
    <w:rsid w:val="00C860E5"/>
    <w:rsid w:val="00C8626E"/>
    <w:rsid w:val="00C8640F"/>
    <w:rsid w:val="00C868E7"/>
    <w:rsid w:val="00C868ED"/>
    <w:rsid w:val="00C86C8F"/>
    <w:rsid w:val="00C86C9A"/>
    <w:rsid w:val="00C87231"/>
    <w:rsid w:val="00C8723D"/>
    <w:rsid w:val="00C87326"/>
    <w:rsid w:val="00C8770A"/>
    <w:rsid w:val="00C878A5"/>
    <w:rsid w:val="00C87ADE"/>
    <w:rsid w:val="00C87B84"/>
    <w:rsid w:val="00C87D88"/>
    <w:rsid w:val="00C87DC0"/>
    <w:rsid w:val="00C87E4E"/>
    <w:rsid w:val="00C87E65"/>
    <w:rsid w:val="00C87F7E"/>
    <w:rsid w:val="00C90171"/>
    <w:rsid w:val="00C9029A"/>
    <w:rsid w:val="00C90345"/>
    <w:rsid w:val="00C9045D"/>
    <w:rsid w:val="00C904E9"/>
    <w:rsid w:val="00C905B6"/>
    <w:rsid w:val="00C906D2"/>
    <w:rsid w:val="00C90844"/>
    <w:rsid w:val="00C9084D"/>
    <w:rsid w:val="00C90B2D"/>
    <w:rsid w:val="00C90C48"/>
    <w:rsid w:val="00C90C88"/>
    <w:rsid w:val="00C90C93"/>
    <w:rsid w:val="00C90D36"/>
    <w:rsid w:val="00C91083"/>
    <w:rsid w:val="00C9109C"/>
    <w:rsid w:val="00C911F6"/>
    <w:rsid w:val="00C91580"/>
    <w:rsid w:val="00C916E0"/>
    <w:rsid w:val="00C917C1"/>
    <w:rsid w:val="00C918EA"/>
    <w:rsid w:val="00C91996"/>
    <w:rsid w:val="00C91999"/>
    <w:rsid w:val="00C91A70"/>
    <w:rsid w:val="00C91A96"/>
    <w:rsid w:val="00C91BC0"/>
    <w:rsid w:val="00C91E27"/>
    <w:rsid w:val="00C91F26"/>
    <w:rsid w:val="00C92095"/>
    <w:rsid w:val="00C92126"/>
    <w:rsid w:val="00C922DF"/>
    <w:rsid w:val="00C92831"/>
    <w:rsid w:val="00C9291E"/>
    <w:rsid w:val="00C92A51"/>
    <w:rsid w:val="00C92A68"/>
    <w:rsid w:val="00C9314E"/>
    <w:rsid w:val="00C933BE"/>
    <w:rsid w:val="00C934D5"/>
    <w:rsid w:val="00C9351C"/>
    <w:rsid w:val="00C9357A"/>
    <w:rsid w:val="00C93714"/>
    <w:rsid w:val="00C93961"/>
    <w:rsid w:val="00C939B6"/>
    <w:rsid w:val="00C93B01"/>
    <w:rsid w:val="00C93BB1"/>
    <w:rsid w:val="00C93BC5"/>
    <w:rsid w:val="00C93CB6"/>
    <w:rsid w:val="00C93E0E"/>
    <w:rsid w:val="00C93E63"/>
    <w:rsid w:val="00C93FA7"/>
    <w:rsid w:val="00C94217"/>
    <w:rsid w:val="00C94456"/>
    <w:rsid w:val="00C9455F"/>
    <w:rsid w:val="00C9490F"/>
    <w:rsid w:val="00C94B79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6E"/>
    <w:rsid w:val="00C961EF"/>
    <w:rsid w:val="00C962A6"/>
    <w:rsid w:val="00C963A8"/>
    <w:rsid w:val="00C9644D"/>
    <w:rsid w:val="00C9663D"/>
    <w:rsid w:val="00C96686"/>
    <w:rsid w:val="00C967E1"/>
    <w:rsid w:val="00C96830"/>
    <w:rsid w:val="00C968CA"/>
    <w:rsid w:val="00C96A1D"/>
    <w:rsid w:val="00C96ABA"/>
    <w:rsid w:val="00C96C4B"/>
    <w:rsid w:val="00C96CC6"/>
    <w:rsid w:val="00C96F92"/>
    <w:rsid w:val="00C9738F"/>
    <w:rsid w:val="00C973ED"/>
    <w:rsid w:val="00C97564"/>
    <w:rsid w:val="00C9762C"/>
    <w:rsid w:val="00C9767A"/>
    <w:rsid w:val="00C97885"/>
    <w:rsid w:val="00C97BB9"/>
    <w:rsid w:val="00C97C14"/>
    <w:rsid w:val="00CA026E"/>
    <w:rsid w:val="00CA02AB"/>
    <w:rsid w:val="00CA035B"/>
    <w:rsid w:val="00CA06ED"/>
    <w:rsid w:val="00CA0873"/>
    <w:rsid w:val="00CA09F5"/>
    <w:rsid w:val="00CA0A86"/>
    <w:rsid w:val="00CA0D12"/>
    <w:rsid w:val="00CA1081"/>
    <w:rsid w:val="00CA1124"/>
    <w:rsid w:val="00CA11D5"/>
    <w:rsid w:val="00CA1305"/>
    <w:rsid w:val="00CA1330"/>
    <w:rsid w:val="00CA1807"/>
    <w:rsid w:val="00CA18CC"/>
    <w:rsid w:val="00CA1C83"/>
    <w:rsid w:val="00CA1D0F"/>
    <w:rsid w:val="00CA1E10"/>
    <w:rsid w:val="00CA1E6E"/>
    <w:rsid w:val="00CA202D"/>
    <w:rsid w:val="00CA21AA"/>
    <w:rsid w:val="00CA2469"/>
    <w:rsid w:val="00CA25C4"/>
    <w:rsid w:val="00CA2669"/>
    <w:rsid w:val="00CA2756"/>
    <w:rsid w:val="00CA2925"/>
    <w:rsid w:val="00CA2B74"/>
    <w:rsid w:val="00CA2D15"/>
    <w:rsid w:val="00CA2D62"/>
    <w:rsid w:val="00CA2D93"/>
    <w:rsid w:val="00CA2F06"/>
    <w:rsid w:val="00CA2FE3"/>
    <w:rsid w:val="00CA32B2"/>
    <w:rsid w:val="00CA3469"/>
    <w:rsid w:val="00CA3485"/>
    <w:rsid w:val="00CA384A"/>
    <w:rsid w:val="00CA3948"/>
    <w:rsid w:val="00CA3950"/>
    <w:rsid w:val="00CA397B"/>
    <w:rsid w:val="00CA3AF0"/>
    <w:rsid w:val="00CA3C10"/>
    <w:rsid w:val="00CA400A"/>
    <w:rsid w:val="00CA4144"/>
    <w:rsid w:val="00CA4587"/>
    <w:rsid w:val="00CA4756"/>
    <w:rsid w:val="00CA4768"/>
    <w:rsid w:val="00CA47CB"/>
    <w:rsid w:val="00CA4974"/>
    <w:rsid w:val="00CA4D02"/>
    <w:rsid w:val="00CA4E09"/>
    <w:rsid w:val="00CA4EAA"/>
    <w:rsid w:val="00CA50C3"/>
    <w:rsid w:val="00CA54FB"/>
    <w:rsid w:val="00CA5554"/>
    <w:rsid w:val="00CA55AE"/>
    <w:rsid w:val="00CA59F3"/>
    <w:rsid w:val="00CA5A79"/>
    <w:rsid w:val="00CA5AFC"/>
    <w:rsid w:val="00CA5CEC"/>
    <w:rsid w:val="00CA5E04"/>
    <w:rsid w:val="00CA5F68"/>
    <w:rsid w:val="00CA609B"/>
    <w:rsid w:val="00CA60FF"/>
    <w:rsid w:val="00CA61BA"/>
    <w:rsid w:val="00CA6467"/>
    <w:rsid w:val="00CA6935"/>
    <w:rsid w:val="00CA6CA2"/>
    <w:rsid w:val="00CA6D16"/>
    <w:rsid w:val="00CA7319"/>
    <w:rsid w:val="00CA748F"/>
    <w:rsid w:val="00CA765D"/>
    <w:rsid w:val="00CA7787"/>
    <w:rsid w:val="00CA7908"/>
    <w:rsid w:val="00CA79E2"/>
    <w:rsid w:val="00CA79E6"/>
    <w:rsid w:val="00CA7A18"/>
    <w:rsid w:val="00CA7ADF"/>
    <w:rsid w:val="00CA7F55"/>
    <w:rsid w:val="00CB003B"/>
    <w:rsid w:val="00CB009D"/>
    <w:rsid w:val="00CB0140"/>
    <w:rsid w:val="00CB0619"/>
    <w:rsid w:val="00CB08F1"/>
    <w:rsid w:val="00CB0B6D"/>
    <w:rsid w:val="00CB0C41"/>
    <w:rsid w:val="00CB0F48"/>
    <w:rsid w:val="00CB1423"/>
    <w:rsid w:val="00CB15C7"/>
    <w:rsid w:val="00CB1675"/>
    <w:rsid w:val="00CB17C6"/>
    <w:rsid w:val="00CB1828"/>
    <w:rsid w:val="00CB18DF"/>
    <w:rsid w:val="00CB1A31"/>
    <w:rsid w:val="00CB1AC5"/>
    <w:rsid w:val="00CB1B4C"/>
    <w:rsid w:val="00CB1BF0"/>
    <w:rsid w:val="00CB1F67"/>
    <w:rsid w:val="00CB2253"/>
    <w:rsid w:val="00CB2358"/>
    <w:rsid w:val="00CB24DF"/>
    <w:rsid w:val="00CB2795"/>
    <w:rsid w:val="00CB2B73"/>
    <w:rsid w:val="00CB2BDE"/>
    <w:rsid w:val="00CB3179"/>
    <w:rsid w:val="00CB32AC"/>
    <w:rsid w:val="00CB32AF"/>
    <w:rsid w:val="00CB33E6"/>
    <w:rsid w:val="00CB33FB"/>
    <w:rsid w:val="00CB3428"/>
    <w:rsid w:val="00CB36EE"/>
    <w:rsid w:val="00CB3A09"/>
    <w:rsid w:val="00CB3A34"/>
    <w:rsid w:val="00CB3A60"/>
    <w:rsid w:val="00CB3C35"/>
    <w:rsid w:val="00CB3C4D"/>
    <w:rsid w:val="00CB400A"/>
    <w:rsid w:val="00CB4150"/>
    <w:rsid w:val="00CB417D"/>
    <w:rsid w:val="00CB4309"/>
    <w:rsid w:val="00CB43DE"/>
    <w:rsid w:val="00CB45FC"/>
    <w:rsid w:val="00CB48BA"/>
    <w:rsid w:val="00CB48D3"/>
    <w:rsid w:val="00CB4B5D"/>
    <w:rsid w:val="00CB4C3A"/>
    <w:rsid w:val="00CB4C5E"/>
    <w:rsid w:val="00CB4C72"/>
    <w:rsid w:val="00CB4CFA"/>
    <w:rsid w:val="00CB51A7"/>
    <w:rsid w:val="00CB51BD"/>
    <w:rsid w:val="00CB5314"/>
    <w:rsid w:val="00CB5A43"/>
    <w:rsid w:val="00CB5B4A"/>
    <w:rsid w:val="00CB5BA5"/>
    <w:rsid w:val="00CB5E54"/>
    <w:rsid w:val="00CB616D"/>
    <w:rsid w:val="00CB61D9"/>
    <w:rsid w:val="00CB66DC"/>
    <w:rsid w:val="00CB6890"/>
    <w:rsid w:val="00CB6D05"/>
    <w:rsid w:val="00CB6E03"/>
    <w:rsid w:val="00CB6FD1"/>
    <w:rsid w:val="00CB724F"/>
    <w:rsid w:val="00CB7256"/>
    <w:rsid w:val="00CB7343"/>
    <w:rsid w:val="00CB75F9"/>
    <w:rsid w:val="00CB782A"/>
    <w:rsid w:val="00CB78AA"/>
    <w:rsid w:val="00CB799E"/>
    <w:rsid w:val="00CB7CA1"/>
    <w:rsid w:val="00CB7D83"/>
    <w:rsid w:val="00CB7D99"/>
    <w:rsid w:val="00CB7E11"/>
    <w:rsid w:val="00CC020A"/>
    <w:rsid w:val="00CC023C"/>
    <w:rsid w:val="00CC052D"/>
    <w:rsid w:val="00CC0598"/>
    <w:rsid w:val="00CC06E8"/>
    <w:rsid w:val="00CC0AE0"/>
    <w:rsid w:val="00CC0D46"/>
    <w:rsid w:val="00CC0EA6"/>
    <w:rsid w:val="00CC0EDF"/>
    <w:rsid w:val="00CC1266"/>
    <w:rsid w:val="00CC1360"/>
    <w:rsid w:val="00CC1797"/>
    <w:rsid w:val="00CC1A07"/>
    <w:rsid w:val="00CC1AFC"/>
    <w:rsid w:val="00CC1C71"/>
    <w:rsid w:val="00CC1C9F"/>
    <w:rsid w:val="00CC1E88"/>
    <w:rsid w:val="00CC1E89"/>
    <w:rsid w:val="00CC1F1C"/>
    <w:rsid w:val="00CC1F41"/>
    <w:rsid w:val="00CC2061"/>
    <w:rsid w:val="00CC208F"/>
    <w:rsid w:val="00CC21EA"/>
    <w:rsid w:val="00CC2230"/>
    <w:rsid w:val="00CC27A1"/>
    <w:rsid w:val="00CC28E3"/>
    <w:rsid w:val="00CC3257"/>
    <w:rsid w:val="00CC3314"/>
    <w:rsid w:val="00CC346D"/>
    <w:rsid w:val="00CC3608"/>
    <w:rsid w:val="00CC365D"/>
    <w:rsid w:val="00CC3792"/>
    <w:rsid w:val="00CC37FC"/>
    <w:rsid w:val="00CC3815"/>
    <w:rsid w:val="00CC3C00"/>
    <w:rsid w:val="00CC3FDE"/>
    <w:rsid w:val="00CC44CB"/>
    <w:rsid w:val="00CC4718"/>
    <w:rsid w:val="00CC486A"/>
    <w:rsid w:val="00CC4964"/>
    <w:rsid w:val="00CC4AD7"/>
    <w:rsid w:val="00CC4B0E"/>
    <w:rsid w:val="00CC4CF7"/>
    <w:rsid w:val="00CC4D86"/>
    <w:rsid w:val="00CC4E51"/>
    <w:rsid w:val="00CC4EAB"/>
    <w:rsid w:val="00CC4F52"/>
    <w:rsid w:val="00CC521B"/>
    <w:rsid w:val="00CC5427"/>
    <w:rsid w:val="00CC544D"/>
    <w:rsid w:val="00CC5561"/>
    <w:rsid w:val="00CC5769"/>
    <w:rsid w:val="00CC58A4"/>
    <w:rsid w:val="00CC5921"/>
    <w:rsid w:val="00CC594B"/>
    <w:rsid w:val="00CC5A59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6FF4"/>
    <w:rsid w:val="00CC72EE"/>
    <w:rsid w:val="00CC75FB"/>
    <w:rsid w:val="00CC765C"/>
    <w:rsid w:val="00CC7812"/>
    <w:rsid w:val="00CC7975"/>
    <w:rsid w:val="00CC7B9E"/>
    <w:rsid w:val="00CC7C16"/>
    <w:rsid w:val="00CC7C6C"/>
    <w:rsid w:val="00CC7D0F"/>
    <w:rsid w:val="00CC7ECE"/>
    <w:rsid w:val="00CC7F42"/>
    <w:rsid w:val="00CD039E"/>
    <w:rsid w:val="00CD0467"/>
    <w:rsid w:val="00CD04DE"/>
    <w:rsid w:val="00CD0702"/>
    <w:rsid w:val="00CD0B30"/>
    <w:rsid w:val="00CD0C64"/>
    <w:rsid w:val="00CD0F82"/>
    <w:rsid w:val="00CD105D"/>
    <w:rsid w:val="00CD1116"/>
    <w:rsid w:val="00CD1135"/>
    <w:rsid w:val="00CD12A6"/>
    <w:rsid w:val="00CD16DD"/>
    <w:rsid w:val="00CD187C"/>
    <w:rsid w:val="00CD1886"/>
    <w:rsid w:val="00CD1BF8"/>
    <w:rsid w:val="00CD1CCB"/>
    <w:rsid w:val="00CD1D6B"/>
    <w:rsid w:val="00CD1E43"/>
    <w:rsid w:val="00CD1F6C"/>
    <w:rsid w:val="00CD2080"/>
    <w:rsid w:val="00CD21F9"/>
    <w:rsid w:val="00CD257E"/>
    <w:rsid w:val="00CD2630"/>
    <w:rsid w:val="00CD2DC6"/>
    <w:rsid w:val="00CD316F"/>
    <w:rsid w:val="00CD3356"/>
    <w:rsid w:val="00CD34C1"/>
    <w:rsid w:val="00CD3555"/>
    <w:rsid w:val="00CD3559"/>
    <w:rsid w:val="00CD36F3"/>
    <w:rsid w:val="00CD37C5"/>
    <w:rsid w:val="00CD3956"/>
    <w:rsid w:val="00CD39D8"/>
    <w:rsid w:val="00CD3AFC"/>
    <w:rsid w:val="00CD3C25"/>
    <w:rsid w:val="00CD3C96"/>
    <w:rsid w:val="00CD3CD3"/>
    <w:rsid w:val="00CD3D74"/>
    <w:rsid w:val="00CD3D9E"/>
    <w:rsid w:val="00CD3DEE"/>
    <w:rsid w:val="00CD3E0F"/>
    <w:rsid w:val="00CD3F51"/>
    <w:rsid w:val="00CD423D"/>
    <w:rsid w:val="00CD42A6"/>
    <w:rsid w:val="00CD42C9"/>
    <w:rsid w:val="00CD44DB"/>
    <w:rsid w:val="00CD44E8"/>
    <w:rsid w:val="00CD4696"/>
    <w:rsid w:val="00CD48DF"/>
    <w:rsid w:val="00CD4921"/>
    <w:rsid w:val="00CD4968"/>
    <w:rsid w:val="00CD4974"/>
    <w:rsid w:val="00CD52E9"/>
    <w:rsid w:val="00CD52FF"/>
    <w:rsid w:val="00CD53D5"/>
    <w:rsid w:val="00CD54CA"/>
    <w:rsid w:val="00CD5520"/>
    <w:rsid w:val="00CD5DB3"/>
    <w:rsid w:val="00CD5F81"/>
    <w:rsid w:val="00CD5FD8"/>
    <w:rsid w:val="00CD6098"/>
    <w:rsid w:val="00CD635A"/>
    <w:rsid w:val="00CD6368"/>
    <w:rsid w:val="00CD636A"/>
    <w:rsid w:val="00CD64AC"/>
    <w:rsid w:val="00CD64CE"/>
    <w:rsid w:val="00CD654D"/>
    <w:rsid w:val="00CD6591"/>
    <w:rsid w:val="00CD673C"/>
    <w:rsid w:val="00CD67BD"/>
    <w:rsid w:val="00CD6F88"/>
    <w:rsid w:val="00CD7216"/>
    <w:rsid w:val="00CD7447"/>
    <w:rsid w:val="00CD7458"/>
    <w:rsid w:val="00CD7651"/>
    <w:rsid w:val="00CD7998"/>
    <w:rsid w:val="00CD7DD6"/>
    <w:rsid w:val="00CD7E70"/>
    <w:rsid w:val="00CE0624"/>
    <w:rsid w:val="00CE0806"/>
    <w:rsid w:val="00CE0B3D"/>
    <w:rsid w:val="00CE0C31"/>
    <w:rsid w:val="00CE0C51"/>
    <w:rsid w:val="00CE0C82"/>
    <w:rsid w:val="00CE0FC7"/>
    <w:rsid w:val="00CE105C"/>
    <w:rsid w:val="00CE10D3"/>
    <w:rsid w:val="00CE120F"/>
    <w:rsid w:val="00CE1686"/>
    <w:rsid w:val="00CE178B"/>
    <w:rsid w:val="00CE1943"/>
    <w:rsid w:val="00CE1C5B"/>
    <w:rsid w:val="00CE1E22"/>
    <w:rsid w:val="00CE2347"/>
    <w:rsid w:val="00CE2612"/>
    <w:rsid w:val="00CE262B"/>
    <w:rsid w:val="00CE26F4"/>
    <w:rsid w:val="00CE2751"/>
    <w:rsid w:val="00CE2911"/>
    <w:rsid w:val="00CE2A29"/>
    <w:rsid w:val="00CE2B57"/>
    <w:rsid w:val="00CE2DBB"/>
    <w:rsid w:val="00CE2ED2"/>
    <w:rsid w:val="00CE3003"/>
    <w:rsid w:val="00CE343F"/>
    <w:rsid w:val="00CE352D"/>
    <w:rsid w:val="00CE359F"/>
    <w:rsid w:val="00CE35BB"/>
    <w:rsid w:val="00CE3B69"/>
    <w:rsid w:val="00CE3B87"/>
    <w:rsid w:val="00CE3BF0"/>
    <w:rsid w:val="00CE3DFE"/>
    <w:rsid w:val="00CE4108"/>
    <w:rsid w:val="00CE4118"/>
    <w:rsid w:val="00CE431A"/>
    <w:rsid w:val="00CE46EF"/>
    <w:rsid w:val="00CE4CAE"/>
    <w:rsid w:val="00CE4D71"/>
    <w:rsid w:val="00CE4DBA"/>
    <w:rsid w:val="00CE4DCD"/>
    <w:rsid w:val="00CE4F01"/>
    <w:rsid w:val="00CE51BC"/>
    <w:rsid w:val="00CE5308"/>
    <w:rsid w:val="00CE57E8"/>
    <w:rsid w:val="00CE5CBE"/>
    <w:rsid w:val="00CE5E5C"/>
    <w:rsid w:val="00CE5ED6"/>
    <w:rsid w:val="00CE6586"/>
    <w:rsid w:val="00CE682B"/>
    <w:rsid w:val="00CE6D2E"/>
    <w:rsid w:val="00CE6DDB"/>
    <w:rsid w:val="00CE6E36"/>
    <w:rsid w:val="00CE6E6B"/>
    <w:rsid w:val="00CE72E3"/>
    <w:rsid w:val="00CE72F1"/>
    <w:rsid w:val="00CE7362"/>
    <w:rsid w:val="00CE743B"/>
    <w:rsid w:val="00CE753A"/>
    <w:rsid w:val="00CE756E"/>
    <w:rsid w:val="00CE7877"/>
    <w:rsid w:val="00CE7B13"/>
    <w:rsid w:val="00CE7BF4"/>
    <w:rsid w:val="00CE7E25"/>
    <w:rsid w:val="00CE7F6C"/>
    <w:rsid w:val="00CE7FCF"/>
    <w:rsid w:val="00CE7FE0"/>
    <w:rsid w:val="00CF0017"/>
    <w:rsid w:val="00CF00B2"/>
    <w:rsid w:val="00CF01F2"/>
    <w:rsid w:val="00CF060B"/>
    <w:rsid w:val="00CF0715"/>
    <w:rsid w:val="00CF0742"/>
    <w:rsid w:val="00CF0AE8"/>
    <w:rsid w:val="00CF0B6C"/>
    <w:rsid w:val="00CF0CDB"/>
    <w:rsid w:val="00CF0FBA"/>
    <w:rsid w:val="00CF1116"/>
    <w:rsid w:val="00CF1764"/>
    <w:rsid w:val="00CF1888"/>
    <w:rsid w:val="00CF18C3"/>
    <w:rsid w:val="00CF1A23"/>
    <w:rsid w:val="00CF1B57"/>
    <w:rsid w:val="00CF21A3"/>
    <w:rsid w:val="00CF220D"/>
    <w:rsid w:val="00CF2272"/>
    <w:rsid w:val="00CF232F"/>
    <w:rsid w:val="00CF23F3"/>
    <w:rsid w:val="00CF25E5"/>
    <w:rsid w:val="00CF2607"/>
    <w:rsid w:val="00CF299F"/>
    <w:rsid w:val="00CF29DC"/>
    <w:rsid w:val="00CF2A0E"/>
    <w:rsid w:val="00CF2AC0"/>
    <w:rsid w:val="00CF2C30"/>
    <w:rsid w:val="00CF2CC1"/>
    <w:rsid w:val="00CF31E1"/>
    <w:rsid w:val="00CF33FF"/>
    <w:rsid w:val="00CF34C0"/>
    <w:rsid w:val="00CF351D"/>
    <w:rsid w:val="00CF35FE"/>
    <w:rsid w:val="00CF3759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C0C"/>
    <w:rsid w:val="00CF4D17"/>
    <w:rsid w:val="00CF5062"/>
    <w:rsid w:val="00CF5346"/>
    <w:rsid w:val="00CF556C"/>
    <w:rsid w:val="00CF55A1"/>
    <w:rsid w:val="00CF55DA"/>
    <w:rsid w:val="00CF5916"/>
    <w:rsid w:val="00CF5929"/>
    <w:rsid w:val="00CF5997"/>
    <w:rsid w:val="00CF5A26"/>
    <w:rsid w:val="00CF5CB4"/>
    <w:rsid w:val="00CF5DEE"/>
    <w:rsid w:val="00CF5F66"/>
    <w:rsid w:val="00CF615F"/>
    <w:rsid w:val="00CF632E"/>
    <w:rsid w:val="00CF6370"/>
    <w:rsid w:val="00CF63B0"/>
    <w:rsid w:val="00CF63BC"/>
    <w:rsid w:val="00CF6948"/>
    <w:rsid w:val="00CF6A5C"/>
    <w:rsid w:val="00CF6B55"/>
    <w:rsid w:val="00CF6C7E"/>
    <w:rsid w:val="00CF6E35"/>
    <w:rsid w:val="00CF7025"/>
    <w:rsid w:val="00CF7038"/>
    <w:rsid w:val="00CF7077"/>
    <w:rsid w:val="00CF71DA"/>
    <w:rsid w:val="00CF7778"/>
    <w:rsid w:val="00CF7920"/>
    <w:rsid w:val="00CF7DDB"/>
    <w:rsid w:val="00D000E7"/>
    <w:rsid w:val="00D00115"/>
    <w:rsid w:val="00D0023C"/>
    <w:rsid w:val="00D002AA"/>
    <w:rsid w:val="00D002C6"/>
    <w:rsid w:val="00D002D0"/>
    <w:rsid w:val="00D00461"/>
    <w:rsid w:val="00D006CF"/>
    <w:rsid w:val="00D007B1"/>
    <w:rsid w:val="00D007E5"/>
    <w:rsid w:val="00D0081F"/>
    <w:rsid w:val="00D00AF6"/>
    <w:rsid w:val="00D00C6F"/>
    <w:rsid w:val="00D00E9F"/>
    <w:rsid w:val="00D00F6B"/>
    <w:rsid w:val="00D01312"/>
    <w:rsid w:val="00D01367"/>
    <w:rsid w:val="00D018DE"/>
    <w:rsid w:val="00D01941"/>
    <w:rsid w:val="00D01B6E"/>
    <w:rsid w:val="00D01B8F"/>
    <w:rsid w:val="00D01C1E"/>
    <w:rsid w:val="00D01D64"/>
    <w:rsid w:val="00D01E5E"/>
    <w:rsid w:val="00D02081"/>
    <w:rsid w:val="00D020F6"/>
    <w:rsid w:val="00D02B45"/>
    <w:rsid w:val="00D02C14"/>
    <w:rsid w:val="00D02CD7"/>
    <w:rsid w:val="00D02D14"/>
    <w:rsid w:val="00D02EED"/>
    <w:rsid w:val="00D02F03"/>
    <w:rsid w:val="00D02F2F"/>
    <w:rsid w:val="00D02FEF"/>
    <w:rsid w:val="00D03050"/>
    <w:rsid w:val="00D030F0"/>
    <w:rsid w:val="00D03101"/>
    <w:rsid w:val="00D03118"/>
    <w:rsid w:val="00D03358"/>
    <w:rsid w:val="00D03406"/>
    <w:rsid w:val="00D0363E"/>
    <w:rsid w:val="00D03774"/>
    <w:rsid w:val="00D037A3"/>
    <w:rsid w:val="00D0393C"/>
    <w:rsid w:val="00D039E1"/>
    <w:rsid w:val="00D03B65"/>
    <w:rsid w:val="00D03D3E"/>
    <w:rsid w:val="00D03FC4"/>
    <w:rsid w:val="00D0403B"/>
    <w:rsid w:val="00D040E3"/>
    <w:rsid w:val="00D047DB"/>
    <w:rsid w:val="00D048E5"/>
    <w:rsid w:val="00D04EFD"/>
    <w:rsid w:val="00D05001"/>
    <w:rsid w:val="00D05163"/>
    <w:rsid w:val="00D05241"/>
    <w:rsid w:val="00D05655"/>
    <w:rsid w:val="00D05741"/>
    <w:rsid w:val="00D05B44"/>
    <w:rsid w:val="00D05BD7"/>
    <w:rsid w:val="00D05DD4"/>
    <w:rsid w:val="00D05E62"/>
    <w:rsid w:val="00D06585"/>
    <w:rsid w:val="00D0664C"/>
    <w:rsid w:val="00D066D2"/>
    <w:rsid w:val="00D06710"/>
    <w:rsid w:val="00D067A3"/>
    <w:rsid w:val="00D068A9"/>
    <w:rsid w:val="00D0693F"/>
    <w:rsid w:val="00D06B6A"/>
    <w:rsid w:val="00D06BA2"/>
    <w:rsid w:val="00D06BBD"/>
    <w:rsid w:val="00D06BFF"/>
    <w:rsid w:val="00D06C1D"/>
    <w:rsid w:val="00D06C2B"/>
    <w:rsid w:val="00D06EDC"/>
    <w:rsid w:val="00D07109"/>
    <w:rsid w:val="00D0716C"/>
    <w:rsid w:val="00D07290"/>
    <w:rsid w:val="00D07460"/>
    <w:rsid w:val="00D0786D"/>
    <w:rsid w:val="00D07877"/>
    <w:rsid w:val="00D0798B"/>
    <w:rsid w:val="00D07A7A"/>
    <w:rsid w:val="00D07D32"/>
    <w:rsid w:val="00D07D5D"/>
    <w:rsid w:val="00D10385"/>
    <w:rsid w:val="00D103BD"/>
    <w:rsid w:val="00D1045F"/>
    <w:rsid w:val="00D10464"/>
    <w:rsid w:val="00D104AA"/>
    <w:rsid w:val="00D104D0"/>
    <w:rsid w:val="00D10502"/>
    <w:rsid w:val="00D10504"/>
    <w:rsid w:val="00D1059B"/>
    <w:rsid w:val="00D105F2"/>
    <w:rsid w:val="00D10604"/>
    <w:rsid w:val="00D10685"/>
    <w:rsid w:val="00D10B46"/>
    <w:rsid w:val="00D10B88"/>
    <w:rsid w:val="00D10BF2"/>
    <w:rsid w:val="00D10D44"/>
    <w:rsid w:val="00D10D49"/>
    <w:rsid w:val="00D112AC"/>
    <w:rsid w:val="00D112B8"/>
    <w:rsid w:val="00D11349"/>
    <w:rsid w:val="00D114C2"/>
    <w:rsid w:val="00D11532"/>
    <w:rsid w:val="00D115BD"/>
    <w:rsid w:val="00D11891"/>
    <w:rsid w:val="00D11941"/>
    <w:rsid w:val="00D11A8C"/>
    <w:rsid w:val="00D11DB1"/>
    <w:rsid w:val="00D11DDC"/>
    <w:rsid w:val="00D12136"/>
    <w:rsid w:val="00D1215A"/>
    <w:rsid w:val="00D1239C"/>
    <w:rsid w:val="00D123A5"/>
    <w:rsid w:val="00D123B5"/>
    <w:rsid w:val="00D125EB"/>
    <w:rsid w:val="00D1272B"/>
    <w:rsid w:val="00D12A4A"/>
    <w:rsid w:val="00D12D43"/>
    <w:rsid w:val="00D130EC"/>
    <w:rsid w:val="00D1320A"/>
    <w:rsid w:val="00D133FE"/>
    <w:rsid w:val="00D13555"/>
    <w:rsid w:val="00D135DA"/>
    <w:rsid w:val="00D13671"/>
    <w:rsid w:val="00D136F6"/>
    <w:rsid w:val="00D1379A"/>
    <w:rsid w:val="00D13820"/>
    <w:rsid w:val="00D138D2"/>
    <w:rsid w:val="00D139CE"/>
    <w:rsid w:val="00D13A2A"/>
    <w:rsid w:val="00D13ABA"/>
    <w:rsid w:val="00D13B26"/>
    <w:rsid w:val="00D13B8E"/>
    <w:rsid w:val="00D13CD4"/>
    <w:rsid w:val="00D13F05"/>
    <w:rsid w:val="00D1400F"/>
    <w:rsid w:val="00D14025"/>
    <w:rsid w:val="00D1427C"/>
    <w:rsid w:val="00D143D1"/>
    <w:rsid w:val="00D14488"/>
    <w:rsid w:val="00D1482C"/>
    <w:rsid w:val="00D149E6"/>
    <w:rsid w:val="00D14A21"/>
    <w:rsid w:val="00D14CE4"/>
    <w:rsid w:val="00D14F11"/>
    <w:rsid w:val="00D151FD"/>
    <w:rsid w:val="00D1532A"/>
    <w:rsid w:val="00D155AF"/>
    <w:rsid w:val="00D157D5"/>
    <w:rsid w:val="00D15BA8"/>
    <w:rsid w:val="00D15D11"/>
    <w:rsid w:val="00D161FD"/>
    <w:rsid w:val="00D16534"/>
    <w:rsid w:val="00D165FE"/>
    <w:rsid w:val="00D16D7C"/>
    <w:rsid w:val="00D16DCF"/>
    <w:rsid w:val="00D170AC"/>
    <w:rsid w:val="00D17140"/>
    <w:rsid w:val="00D17292"/>
    <w:rsid w:val="00D17348"/>
    <w:rsid w:val="00D174E2"/>
    <w:rsid w:val="00D17520"/>
    <w:rsid w:val="00D176F9"/>
    <w:rsid w:val="00D1788F"/>
    <w:rsid w:val="00D178A2"/>
    <w:rsid w:val="00D17910"/>
    <w:rsid w:val="00D17AA3"/>
    <w:rsid w:val="00D17AA6"/>
    <w:rsid w:val="00D17AE3"/>
    <w:rsid w:val="00D17D27"/>
    <w:rsid w:val="00D17DB1"/>
    <w:rsid w:val="00D2000B"/>
    <w:rsid w:val="00D203FB"/>
    <w:rsid w:val="00D204A5"/>
    <w:rsid w:val="00D2088C"/>
    <w:rsid w:val="00D208C5"/>
    <w:rsid w:val="00D20ACC"/>
    <w:rsid w:val="00D20B68"/>
    <w:rsid w:val="00D20E04"/>
    <w:rsid w:val="00D20E23"/>
    <w:rsid w:val="00D20EB2"/>
    <w:rsid w:val="00D20F05"/>
    <w:rsid w:val="00D210F2"/>
    <w:rsid w:val="00D21200"/>
    <w:rsid w:val="00D213B5"/>
    <w:rsid w:val="00D21475"/>
    <w:rsid w:val="00D21509"/>
    <w:rsid w:val="00D21707"/>
    <w:rsid w:val="00D21736"/>
    <w:rsid w:val="00D21E66"/>
    <w:rsid w:val="00D22263"/>
    <w:rsid w:val="00D223DF"/>
    <w:rsid w:val="00D22423"/>
    <w:rsid w:val="00D2250D"/>
    <w:rsid w:val="00D225AD"/>
    <w:rsid w:val="00D2264A"/>
    <w:rsid w:val="00D226A5"/>
    <w:rsid w:val="00D226FF"/>
    <w:rsid w:val="00D228A4"/>
    <w:rsid w:val="00D22A1E"/>
    <w:rsid w:val="00D22C14"/>
    <w:rsid w:val="00D22CE5"/>
    <w:rsid w:val="00D22E4D"/>
    <w:rsid w:val="00D22EBD"/>
    <w:rsid w:val="00D22F05"/>
    <w:rsid w:val="00D231CE"/>
    <w:rsid w:val="00D23360"/>
    <w:rsid w:val="00D239E7"/>
    <w:rsid w:val="00D23A6C"/>
    <w:rsid w:val="00D23ABF"/>
    <w:rsid w:val="00D23B6F"/>
    <w:rsid w:val="00D23BE6"/>
    <w:rsid w:val="00D23C1F"/>
    <w:rsid w:val="00D23E3C"/>
    <w:rsid w:val="00D23E75"/>
    <w:rsid w:val="00D2422E"/>
    <w:rsid w:val="00D2452E"/>
    <w:rsid w:val="00D2454A"/>
    <w:rsid w:val="00D248BD"/>
    <w:rsid w:val="00D24973"/>
    <w:rsid w:val="00D24CA7"/>
    <w:rsid w:val="00D24FA0"/>
    <w:rsid w:val="00D2504C"/>
    <w:rsid w:val="00D250D9"/>
    <w:rsid w:val="00D25285"/>
    <w:rsid w:val="00D2528F"/>
    <w:rsid w:val="00D25378"/>
    <w:rsid w:val="00D25493"/>
    <w:rsid w:val="00D254C2"/>
    <w:rsid w:val="00D254E9"/>
    <w:rsid w:val="00D25572"/>
    <w:rsid w:val="00D25996"/>
    <w:rsid w:val="00D259C5"/>
    <w:rsid w:val="00D25AF6"/>
    <w:rsid w:val="00D26245"/>
    <w:rsid w:val="00D262A5"/>
    <w:rsid w:val="00D26712"/>
    <w:rsid w:val="00D26A19"/>
    <w:rsid w:val="00D26A1E"/>
    <w:rsid w:val="00D26A9A"/>
    <w:rsid w:val="00D26B76"/>
    <w:rsid w:val="00D26E08"/>
    <w:rsid w:val="00D26EDB"/>
    <w:rsid w:val="00D26F26"/>
    <w:rsid w:val="00D27059"/>
    <w:rsid w:val="00D2727E"/>
    <w:rsid w:val="00D272AC"/>
    <w:rsid w:val="00D272E6"/>
    <w:rsid w:val="00D27323"/>
    <w:rsid w:val="00D27360"/>
    <w:rsid w:val="00D27799"/>
    <w:rsid w:val="00D278D1"/>
    <w:rsid w:val="00D27B70"/>
    <w:rsid w:val="00D27C17"/>
    <w:rsid w:val="00D27D0E"/>
    <w:rsid w:val="00D27F12"/>
    <w:rsid w:val="00D30050"/>
    <w:rsid w:val="00D30116"/>
    <w:rsid w:val="00D30348"/>
    <w:rsid w:val="00D3060D"/>
    <w:rsid w:val="00D30663"/>
    <w:rsid w:val="00D306DC"/>
    <w:rsid w:val="00D307A7"/>
    <w:rsid w:val="00D308E1"/>
    <w:rsid w:val="00D30A20"/>
    <w:rsid w:val="00D30A36"/>
    <w:rsid w:val="00D30D43"/>
    <w:rsid w:val="00D30F32"/>
    <w:rsid w:val="00D31286"/>
    <w:rsid w:val="00D31306"/>
    <w:rsid w:val="00D3145B"/>
    <w:rsid w:val="00D31515"/>
    <w:rsid w:val="00D31552"/>
    <w:rsid w:val="00D315BE"/>
    <w:rsid w:val="00D315BF"/>
    <w:rsid w:val="00D316A7"/>
    <w:rsid w:val="00D316E2"/>
    <w:rsid w:val="00D316F0"/>
    <w:rsid w:val="00D3178D"/>
    <w:rsid w:val="00D31AD1"/>
    <w:rsid w:val="00D31BD2"/>
    <w:rsid w:val="00D31BF7"/>
    <w:rsid w:val="00D31F1D"/>
    <w:rsid w:val="00D3209D"/>
    <w:rsid w:val="00D320CE"/>
    <w:rsid w:val="00D32230"/>
    <w:rsid w:val="00D32268"/>
    <w:rsid w:val="00D32300"/>
    <w:rsid w:val="00D32313"/>
    <w:rsid w:val="00D325F0"/>
    <w:rsid w:val="00D327CB"/>
    <w:rsid w:val="00D32842"/>
    <w:rsid w:val="00D32AFD"/>
    <w:rsid w:val="00D32C0E"/>
    <w:rsid w:val="00D32EB2"/>
    <w:rsid w:val="00D331CA"/>
    <w:rsid w:val="00D3321F"/>
    <w:rsid w:val="00D332B3"/>
    <w:rsid w:val="00D33741"/>
    <w:rsid w:val="00D33761"/>
    <w:rsid w:val="00D337B7"/>
    <w:rsid w:val="00D33904"/>
    <w:rsid w:val="00D339BC"/>
    <w:rsid w:val="00D33B0E"/>
    <w:rsid w:val="00D33B1C"/>
    <w:rsid w:val="00D33D0A"/>
    <w:rsid w:val="00D34011"/>
    <w:rsid w:val="00D34156"/>
    <w:rsid w:val="00D341E3"/>
    <w:rsid w:val="00D3435E"/>
    <w:rsid w:val="00D34364"/>
    <w:rsid w:val="00D34486"/>
    <w:rsid w:val="00D3456C"/>
    <w:rsid w:val="00D3465F"/>
    <w:rsid w:val="00D34A08"/>
    <w:rsid w:val="00D34D00"/>
    <w:rsid w:val="00D35398"/>
    <w:rsid w:val="00D35717"/>
    <w:rsid w:val="00D357AA"/>
    <w:rsid w:val="00D35864"/>
    <w:rsid w:val="00D35915"/>
    <w:rsid w:val="00D35918"/>
    <w:rsid w:val="00D35A8E"/>
    <w:rsid w:val="00D35C2E"/>
    <w:rsid w:val="00D35F40"/>
    <w:rsid w:val="00D3620A"/>
    <w:rsid w:val="00D36499"/>
    <w:rsid w:val="00D3668F"/>
    <w:rsid w:val="00D36847"/>
    <w:rsid w:val="00D368B2"/>
    <w:rsid w:val="00D36C4F"/>
    <w:rsid w:val="00D36D88"/>
    <w:rsid w:val="00D36DA7"/>
    <w:rsid w:val="00D36DC2"/>
    <w:rsid w:val="00D36FC2"/>
    <w:rsid w:val="00D372A8"/>
    <w:rsid w:val="00D37419"/>
    <w:rsid w:val="00D37643"/>
    <w:rsid w:val="00D37647"/>
    <w:rsid w:val="00D376C3"/>
    <w:rsid w:val="00D37794"/>
    <w:rsid w:val="00D379F7"/>
    <w:rsid w:val="00D37B8E"/>
    <w:rsid w:val="00D37E47"/>
    <w:rsid w:val="00D40014"/>
    <w:rsid w:val="00D4016F"/>
    <w:rsid w:val="00D401D1"/>
    <w:rsid w:val="00D40369"/>
    <w:rsid w:val="00D40614"/>
    <w:rsid w:val="00D406E5"/>
    <w:rsid w:val="00D408A0"/>
    <w:rsid w:val="00D408FF"/>
    <w:rsid w:val="00D409DD"/>
    <w:rsid w:val="00D40CE1"/>
    <w:rsid w:val="00D40E4A"/>
    <w:rsid w:val="00D40EB9"/>
    <w:rsid w:val="00D40FCB"/>
    <w:rsid w:val="00D414E6"/>
    <w:rsid w:val="00D4152B"/>
    <w:rsid w:val="00D41A14"/>
    <w:rsid w:val="00D420ED"/>
    <w:rsid w:val="00D4213F"/>
    <w:rsid w:val="00D42300"/>
    <w:rsid w:val="00D423E1"/>
    <w:rsid w:val="00D42518"/>
    <w:rsid w:val="00D42543"/>
    <w:rsid w:val="00D42597"/>
    <w:rsid w:val="00D42750"/>
    <w:rsid w:val="00D42ADB"/>
    <w:rsid w:val="00D42B57"/>
    <w:rsid w:val="00D42D1B"/>
    <w:rsid w:val="00D42F2A"/>
    <w:rsid w:val="00D42FAD"/>
    <w:rsid w:val="00D43289"/>
    <w:rsid w:val="00D43444"/>
    <w:rsid w:val="00D43550"/>
    <w:rsid w:val="00D4388E"/>
    <w:rsid w:val="00D43998"/>
    <w:rsid w:val="00D43ACD"/>
    <w:rsid w:val="00D43B25"/>
    <w:rsid w:val="00D43BCA"/>
    <w:rsid w:val="00D43C91"/>
    <w:rsid w:val="00D44238"/>
    <w:rsid w:val="00D44545"/>
    <w:rsid w:val="00D445A4"/>
    <w:rsid w:val="00D44BE1"/>
    <w:rsid w:val="00D44F61"/>
    <w:rsid w:val="00D45071"/>
    <w:rsid w:val="00D450E6"/>
    <w:rsid w:val="00D45114"/>
    <w:rsid w:val="00D451E1"/>
    <w:rsid w:val="00D45212"/>
    <w:rsid w:val="00D45299"/>
    <w:rsid w:val="00D4529E"/>
    <w:rsid w:val="00D45577"/>
    <w:rsid w:val="00D4567B"/>
    <w:rsid w:val="00D458B9"/>
    <w:rsid w:val="00D45903"/>
    <w:rsid w:val="00D459BE"/>
    <w:rsid w:val="00D45B20"/>
    <w:rsid w:val="00D45BB0"/>
    <w:rsid w:val="00D45C90"/>
    <w:rsid w:val="00D45D32"/>
    <w:rsid w:val="00D45D69"/>
    <w:rsid w:val="00D45D86"/>
    <w:rsid w:val="00D45EC9"/>
    <w:rsid w:val="00D45EEE"/>
    <w:rsid w:val="00D460DF"/>
    <w:rsid w:val="00D462C2"/>
    <w:rsid w:val="00D46367"/>
    <w:rsid w:val="00D464C9"/>
    <w:rsid w:val="00D4658F"/>
    <w:rsid w:val="00D467FF"/>
    <w:rsid w:val="00D46810"/>
    <w:rsid w:val="00D468B2"/>
    <w:rsid w:val="00D46951"/>
    <w:rsid w:val="00D469A1"/>
    <w:rsid w:val="00D469B7"/>
    <w:rsid w:val="00D46B52"/>
    <w:rsid w:val="00D46C09"/>
    <w:rsid w:val="00D46DF2"/>
    <w:rsid w:val="00D46F80"/>
    <w:rsid w:val="00D4704F"/>
    <w:rsid w:val="00D47053"/>
    <w:rsid w:val="00D47361"/>
    <w:rsid w:val="00D474F5"/>
    <w:rsid w:val="00D47764"/>
    <w:rsid w:val="00D47904"/>
    <w:rsid w:val="00D47A7C"/>
    <w:rsid w:val="00D47AB1"/>
    <w:rsid w:val="00D47B8F"/>
    <w:rsid w:val="00D501B1"/>
    <w:rsid w:val="00D50247"/>
    <w:rsid w:val="00D5024E"/>
    <w:rsid w:val="00D502DB"/>
    <w:rsid w:val="00D50500"/>
    <w:rsid w:val="00D505AD"/>
    <w:rsid w:val="00D507DD"/>
    <w:rsid w:val="00D50BA6"/>
    <w:rsid w:val="00D50C86"/>
    <w:rsid w:val="00D50CAE"/>
    <w:rsid w:val="00D50EDE"/>
    <w:rsid w:val="00D50F50"/>
    <w:rsid w:val="00D51005"/>
    <w:rsid w:val="00D51079"/>
    <w:rsid w:val="00D510EE"/>
    <w:rsid w:val="00D510F6"/>
    <w:rsid w:val="00D5143F"/>
    <w:rsid w:val="00D514F2"/>
    <w:rsid w:val="00D51595"/>
    <w:rsid w:val="00D516C2"/>
    <w:rsid w:val="00D51710"/>
    <w:rsid w:val="00D51855"/>
    <w:rsid w:val="00D51E4F"/>
    <w:rsid w:val="00D51E7C"/>
    <w:rsid w:val="00D51E7E"/>
    <w:rsid w:val="00D520EE"/>
    <w:rsid w:val="00D5235D"/>
    <w:rsid w:val="00D5240A"/>
    <w:rsid w:val="00D527AC"/>
    <w:rsid w:val="00D5298E"/>
    <w:rsid w:val="00D52A33"/>
    <w:rsid w:val="00D52C0E"/>
    <w:rsid w:val="00D52DFE"/>
    <w:rsid w:val="00D52EA7"/>
    <w:rsid w:val="00D53461"/>
    <w:rsid w:val="00D535A6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7A4"/>
    <w:rsid w:val="00D549B4"/>
    <w:rsid w:val="00D549E0"/>
    <w:rsid w:val="00D54C9E"/>
    <w:rsid w:val="00D54CB6"/>
    <w:rsid w:val="00D54DBB"/>
    <w:rsid w:val="00D54FB1"/>
    <w:rsid w:val="00D550DA"/>
    <w:rsid w:val="00D550EA"/>
    <w:rsid w:val="00D5534C"/>
    <w:rsid w:val="00D5555D"/>
    <w:rsid w:val="00D556CC"/>
    <w:rsid w:val="00D55910"/>
    <w:rsid w:val="00D55D29"/>
    <w:rsid w:val="00D55E8B"/>
    <w:rsid w:val="00D55F67"/>
    <w:rsid w:val="00D55FD5"/>
    <w:rsid w:val="00D55FF3"/>
    <w:rsid w:val="00D56088"/>
    <w:rsid w:val="00D5629C"/>
    <w:rsid w:val="00D564CD"/>
    <w:rsid w:val="00D569FA"/>
    <w:rsid w:val="00D56CC2"/>
    <w:rsid w:val="00D56F7B"/>
    <w:rsid w:val="00D56F8D"/>
    <w:rsid w:val="00D56FFF"/>
    <w:rsid w:val="00D57232"/>
    <w:rsid w:val="00D572A1"/>
    <w:rsid w:val="00D572DC"/>
    <w:rsid w:val="00D57424"/>
    <w:rsid w:val="00D574E4"/>
    <w:rsid w:val="00D5751F"/>
    <w:rsid w:val="00D5755A"/>
    <w:rsid w:val="00D575FD"/>
    <w:rsid w:val="00D576EC"/>
    <w:rsid w:val="00D57783"/>
    <w:rsid w:val="00D5781A"/>
    <w:rsid w:val="00D57857"/>
    <w:rsid w:val="00D5785F"/>
    <w:rsid w:val="00D57A0F"/>
    <w:rsid w:val="00D57B18"/>
    <w:rsid w:val="00D57B98"/>
    <w:rsid w:val="00D57E00"/>
    <w:rsid w:val="00D600B5"/>
    <w:rsid w:val="00D60257"/>
    <w:rsid w:val="00D60400"/>
    <w:rsid w:val="00D6078F"/>
    <w:rsid w:val="00D6091F"/>
    <w:rsid w:val="00D60C9A"/>
    <w:rsid w:val="00D60EEB"/>
    <w:rsid w:val="00D6108D"/>
    <w:rsid w:val="00D6121F"/>
    <w:rsid w:val="00D612F9"/>
    <w:rsid w:val="00D61380"/>
    <w:rsid w:val="00D616A8"/>
    <w:rsid w:val="00D61703"/>
    <w:rsid w:val="00D6198E"/>
    <w:rsid w:val="00D61C05"/>
    <w:rsid w:val="00D61DA5"/>
    <w:rsid w:val="00D61FEF"/>
    <w:rsid w:val="00D62006"/>
    <w:rsid w:val="00D62107"/>
    <w:rsid w:val="00D623F5"/>
    <w:rsid w:val="00D625B5"/>
    <w:rsid w:val="00D629AF"/>
    <w:rsid w:val="00D62AEA"/>
    <w:rsid w:val="00D62B6E"/>
    <w:rsid w:val="00D62C67"/>
    <w:rsid w:val="00D62F91"/>
    <w:rsid w:val="00D630A2"/>
    <w:rsid w:val="00D634A8"/>
    <w:rsid w:val="00D638C7"/>
    <w:rsid w:val="00D63A82"/>
    <w:rsid w:val="00D63B66"/>
    <w:rsid w:val="00D63CBF"/>
    <w:rsid w:val="00D63D6F"/>
    <w:rsid w:val="00D63E1A"/>
    <w:rsid w:val="00D63EEC"/>
    <w:rsid w:val="00D6409B"/>
    <w:rsid w:val="00D641FE"/>
    <w:rsid w:val="00D643E5"/>
    <w:rsid w:val="00D64419"/>
    <w:rsid w:val="00D6457A"/>
    <w:rsid w:val="00D645A2"/>
    <w:rsid w:val="00D645C2"/>
    <w:rsid w:val="00D646AC"/>
    <w:rsid w:val="00D648B3"/>
    <w:rsid w:val="00D648F9"/>
    <w:rsid w:val="00D64BB2"/>
    <w:rsid w:val="00D64C1C"/>
    <w:rsid w:val="00D64C9B"/>
    <w:rsid w:val="00D64F44"/>
    <w:rsid w:val="00D650A6"/>
    <w:rsid w:val="00D651FB"/>
    <w:rsid w:val="00D6557A"/>
    <w:rsid w:val="00D65774"/>
    <w:rsid w:val="00D65A42"/>
    <w:rsid w:val="00D65A94"/>
    <w:rsid w:val="00D65D1B"/>
    <w:rsid w:val="00D660C8"/>
    <w:rsid w:val="00D66430"/>
    <w:rsid w:val="00D66468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4F9"/>
    <w:rsid w:val="00D676F2"/>
    <w:rsid w:val="00D677E6"/>
    <w:rsid w:val="00D67941"/>
    <w:rsid w:val="00D67CC9"/>
    <w:rsid w:val="00D67EDE"/>
    <w:rsid w:val="00D701B5"/>
    <w:rsid w:val="00D701C4"/>
    <w:rsid w:val="00D70494"/>
    <w:rsid w:val="00D705AF"/>
    <w:rsid w:val="00D70624"/>
    <w:rsid w:val="00D706CA"/>
    <w:rsid w:val="00D70741"/>
    <w:rsid w:val="00D7088B"/>
    <w:rsid w:val="00D70A23"/>
    <w:rsid w:val="00D70DAE"/>
    <w:rsid w:val="00D71008"/>
    <w:rsid w:val="00D7134D"/>
    <w:rsid w:val="00D71467"/>
    <w:rsid w:val="00D7155F"/>
    <w:rsid w:val="00D71613"/>
    <w:rsid w:val="00D717D7"/>
    <w:rsid w:val="00D71ABA"/>
    <w:rsid w:val="00D71FC2"/>
    <w:rsid w:val="00D71FE0"/>
    <w:rsid w:val="00D72016"/>
    <w:rsid w:val="00D72045"/>
    <w:rsid w:val="00D7235C"/>
    <w:rsid w:val="00D724C3"/>
    <w:rsid w:val="00D72886"/>
    <w:rsid w:val="00D728E6"/>
    <w:rsid w:val="00D72B12"/>
    <w:rsid w:val="00D72D52"/>
    <w:rsid w:val="00D72DC8"/>
    <w:rsid w:val="00D73163"/>
    <w:rsid w:val="00D7348A"/>
    <w:rsid w:val="00D73505"/>
    <w:rsid w:val="00D735A6"/>
    <w:rsid w:val="00D735AE"/>
    <w:rsid w:val="00D736B1"/>
    <w:rsid w:val="00D73A29"/>
    <w:rsid w:val="00D73AD5"/>
    <w:rsid w:val="00D73C50"/>
    <w:rsid w:val="00D73C91"/>
    <w:rsid w:val="00D73E81"/>
    <w:rsid w:val="00D74020"/>
    <w:rsid w:val="00D742FA"/>
    <w:rsid w:val="00D743B6"/>
    <w:rsid w:val="00D7456B"/>
    <w:rsid w:val="00D7468C"/>
    <w:rsid w:val="00D74918"/>
    <w:rsid w:val="00D74ADE"/>
    <w:rsid w:val="00D74B4E"/>
    <w:rsid w:val="00D74BC4"/>
    <w:rsid w:val="00D74F27"/>
    <w:rsid w:val="00D7509B"/>
    <w:rsid w:val="00D7514D"/>
    <w:rsid w:val="00D7533B"/>
    <w:rsid w:val="00D753FA"/>
    <w:rsid w:val="00D75505"/>
    <w:rsid w:val="00D75588"/>
    <w:rsid w:val="00D755F1"/>
    <w:rsid w:val="00D75658"/>
    <w:rsid w:val="00D75757"/>
    <w:rsid w:val="00D761AB"/>
    <w:rsid w:val="00D761C9"/>
    <w:rsid w:val="00D7642F"/>
    <w:rsid w:val="00D76537"/>
    <w:rsid w:val="00D769C5"/>
    <w:rsid w:val="00D76A42"/>
    <w:rsid w:val="00D76A55"/>
    <w:rsid w:val="00D76FE0"/>
    <w:rsid w:val="00D7726E"/>
    <w:rsid w:val="00D7755E"/>
    <w:rsid w:val="00D77667"/>
    <w:rsid w:val="00D77AB2"/>
    <w:rsid w:val="00D77B19"/>
    <w:rsid w:val="00D77D20"/>
    <w:rsid w:val="00D77E7E"/>
    <w:rsid w:val="00D77F4A"/>
    <w:rsid w:val="00D80281"/>
    <w:rsid w:val="00D80837"/>
    <w:rsid w:val="00D80869"/>
    <w:rsid w:val="00D808C5"/>
    <w:rsid w:val="00D80A3C"/>
    <w:rsid w:val="00D80AD4"/>
    <w:rsid w:val="00D80C1D"/>
    <w:rsid w:val="00D80C31"/>
    <w:rsid w:val="00D80C8E"/>
    <w:rsid w:val="00D80D1C"/>
    <w:rsid w:val="00D80E71"/>
    <w:rsid w:val="00D80F8F"/>
    <w:rsid w:val="00D80F98"/>
    <w:rsid w:val="00D80FE0"/>
    <w:rsid w:val="00D81444"/>
    <w:rsid w:val="00D8151A"/>
    <w:rsid w:val="00D81590"/>
    <w:rsid w:val="00D81597"/>
    <w:rsid w:val="00D8166D"/>
    <w:rsid w:val="00D817C1"/>
    <w:rsid w:val="00D818BA"/>
    <w:rsid w:val="00D8190E"/>
    <w:rsid w:val="00D81AEF"/>
    <w:rsid w:val="00D81B55"/>
    <w:rsid w:val="00D81C86"/>
    <w:rsid w:val="00D81CA4"/>
    <w:rsid w:val="00D82058"/>
    <w:rsid w:val="00D820F2"/>
    <w:rsid w:val="00D82376"/>
    <w:rsid w:val="00D82546"/>
    <w:rsid w:val="00D82CF0"/>
    <w:rsid w:val="00D82FD9"/>
    <w:rsid w:val="00D82FDE"/>
    <w:rsid w:val="00D83728"/>
    <w:rsid w:val="00D837BF"/>
    <w:rsid w:val="00D8384D"/>
    <w:rsid w:val="00D8394C"/>
    <w:rsid w:val="00D83A87"/>
    <w:rsid w:val="00D83A97"/>
    <w:rsid w:val="00D83F6D"/>
    <w:rsid w:val="00D84038"/>
    <w:rsid w:val="00D84287"/>
    <w:rsid w:val="00D844E8"/>
    <w:rsid w:val="00D84743"/>
    <w:rsid w:val="00D8493D"/>
    <w:rsid w:val="00D8498A"/>
    <w:rsid w:val="00D849B2"/>
    <w:rsid w:val="00D84B60"/>
    <w:rsid w:val="00D84C0F"/>
    <w:rsid w:val="00D84C87"/>
    <w:rsid w:val="00D84F81"/>
    <w:rsid w:val="00D85043"/>
    <w:rsid w:val="00D85092"/>
    <w:rsid w:val="00D8511D"/>
    <w:rsid w:val="00D8526B"/>
    <w:rsid w:val="00D85353"/>
    <w:rsid w:val="00D85464"/>
    <w:rsid w:val="00D8547F"/>
    <w:rsid w:val="00D858A0"/>
    <w:rsid w:val="00D85DCD"/>
    <w:rsid w:val="00D85FD5"/>
    <w:rsid w:val="00D86014"/>
    <w:rsid w:val="00D8617E"/>
    <w:rsid w:val="00D863A0"/>
    <w:rsid w:val="00D864C4"/>
    <w:rsid w:val="00D865D9"/>
    <w:rsid w:val="00D86613"/>
    <w:rsid w:val="00D86626"/>
    <w:rsid w:val="00D866DC"/>
    <w:rsid w:val="00D8674E"/>
    <w:rsid w:val="00D868F9"/>
    <w:rsid w:val="00D86941"/>
    <w:rsid w:val="00D86D81"/>
    <w:rsid w:val="00D871C9"/>
    <w:rsid w:val="00D87575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79A"/>
    <w:rsid w:val="00D907FF"/>
    <w:rsid w:val="00D90AD3"/>
    <w:rsid w:val="00D90D61"/>
    <w:rsid w:val="00D90E48"/>
    <w:rsid w:val="00D90FA3"/>
    <w:rsid w:val="00D912A1"/>
    <w:rsid w:val="00D91324"/>
    <w:rsid w:val="00D9182F"/>
    <w:rsid w:val="00D91991"/>
    <w:rsid w:val="00D91FBC"/>
    <w:rsid w:val="00D920DD"/>
    <w:rsid w:val="00D921AA"/>
    <w:rsid w:val="00D92277"/>
    <w:rsid w:val="00D923ED"/>
    <w:rsid w:val="00D924B6"/>
    <w:rsid w:val="00D927ED"/>
    <w:rsid w:val="00D92867"/>
    <w:rsid w:val="00D92B36"/>
    <w:rsid w:val="00D92EF6"/>
    <w:rsid w:val="00D92F01"/>
    <w:rsid w:val="00D92FEB"/>
    <w:rsid w:val="00D92FF1"/>
    <w:rsid w:val="00D9300C"/>
    <w:rsid w:val="00D9302B"/>
    <w:rsid w:val="00D93251"/>
    <w:rsid w:val="00D932EC"/>
    <w:rsid w:val="00D93343"/>
    <w:rsid w:val="00D933C2"/>
    <w:rsid w:val="00D933FA"/>
    <w:rsid w:val="00D937F7"/>
    <w:rsid w:val="00D939A9"/>
    <w:rsid w:val="00D93A83"/>
    <w:rsid w:val="00D94134"/>
    <w:rsid w:val="00D9437B"/>
    <w:rsid w:val="00D9437E"/>
    <w:rsid w:val="00D945C5"/>
    <w:rsid w:val="00D946AF"/>
    <w:rsid w:val="00D948CB"/>
    <w:rsid w:val="00D94B46"/>
    <w:rsid w:val="00D94C1C"/>
    <w:rsid w:val="00D94D98"/>
    <w:rsid w:val="00D9503A"/>
    <w:rsid w:val="00D950C0"/>
    <w:rsid w:val="00D9515A"/>
    <w:rsid w:val="00D9551F"/>
    <w:rsid w:val="00D955B3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14"/>
    <w:rsid w:val="00D968E8"/>
    <w:rsid w:val="00D969CC"/>
    <w:rsid w:val="00D96B07"/>
    <w:rsid w:val="00D96B2C"/>
    <w:rsid w:val="00D96E90"/>
    <w:rsid w:val="00D9708F"/>
    <w:rsid w:val="00D971B4"/>
    <w:rsid w:val="00D974B3"/>
    <w:rsid w:val="00D9763D"/>
    <w:rsid w:val="00D97B4F"/>
    <w:rsid w:val="00D97BEC"/>
    <w:rsid w:val="00D97E82"/>
    <w:rsid w:val="00D97F11"/>
    <w:rsid w:val="00D97F22"/>
    <w:rsid w:val="00D97FA3"/>
    <w:rsid w:val="00D97FE1"/>
    <w:rsid w:val="00DA028E"/>
    <w:rsid w:val="00DA0923"/>
    <w:rsid w:val="00DA0AE1"/>
    <w:rsid w:val="00DA0B4F"/>
    <w:rsid w:val="00DA0BD9"/>
    <w:rsid w:val="00DA0C00"/>
    <w:rsid w:val="00DA0C03"/>
    <w:rsid w:val="00DA0C3E"/>
    <w:rsid w:val="00DA0DC5"/>
    <w:rsid w:val="00DA0E32"/>
    <w:rsid w:val="00DA0E5B"/>
    <w:rsid w:val="00DA120F"/>
    <w:rsid w:val="00DA1439"/>
    <w:rsid w:val="00DA14E5"/>
    <w:rsid w:val="00DA15EF"/>
    <w:rsid w:val="00DA16BD"/>
    <w:rsid w:val="00DA17B1"/>
    <w:rsid w:val="00DA18A3"/>
    <w:rsid w:val="00DA1BCC"/>
    <w:rsid w:val="00DA1BE5"/>
    <w:rsid w:val="00DA1C96"/>
    <w:rsid w:val="00DA1CE9"/>
    <w:rsid w:val="00DA1E13"/>
    <w:rsid w:val="00DA2005"/>
    <w:rsid w:val="00DA218B"/>
    <w:rsid w:val="00DA22B5"/>
    <w:rsid w:val="00DA24CF"/>
    <w:rsid w:val="00DA2673"/>
    <w:rsid w:val="00DA2748"/>
    <w:rsid w:val="00DA2D64"/>
    <w:rsid w:val="00DA316D"/>
    <w:rsid w:val="00DA3235"/>
    <w:rsid w:val="00DA35CA"/>
    <w:rsid w:val="00DA3AD9"/>
    <w:rsid w:val="00DA3AE7"/>
    <w:rsid w:val="00DA3CCB"/>
    <w:rsid w:val="00DA3F3F"/>
    <w:rsid w:val="00DA41CF"/>
    <w:rsid w:val="00DA4430"/>
    <w:rsid w:val="00DA4651"/>
    <w:rsid w:val="00DA497E"/>
    <w:rsid w:val="00DA4B9B"/>
    <w:rsid w:val="00DA4D30"/>
    <w:rsid w:val="00DA4D7A"/>
    <w:rsid w:val="00DA4E67"/>
    <w:rsid w:val="00DA5120"/>
    <w:rsid w:val="00DA5234"/>
    <w:rsid w:val="00DA528F"/>
    <w:rsid w:val="00DA53D6"/>
    <w:rsid w:val="00DA5400"/>
    <w:rsid w:val="00DA59E5"/>
    <w:rsid w:val="00DA5A2E"/>
    <w:rsid w:val="00DA5CBB"/>
    <w:rsid w:val="00DA5D59"/>
    <w:rsid w:val="00DA5DEC"/>
    <w:rsid w:val="00DA5EA3"/>
    <w:rsid w:val="00DA5FAF"/>
    <w:rsid w:val="00DA65A5"/>
    <w:rsid w:val="00DA663D"/>
    <w:rsid w:val="00DA6A9F"/>
    <w:rsid w:val="00DA6D29"/>
    <w:rsid w:val="00DA6D9E"/>
    <w:rsid w:val="00DA6E21"/>
    <w:rsid w:val="00DA6E87"/>
    <w:rsid w:val="00DA6EF9"/>
    <w:rsid w:val="00DA6FD3"/>
    <w:rsid w:val="00DA708B"/>
    <w:rsid w:val="00DA7177"/>
    <w:rsid w:val="00DA749C"/>
    <w:rsid w:val="00DA766F"/>
    <w:rsid w:val="00DA79D8"/>
    <w:rsid w:val="00DA79D9"/>
    <w:rsid w:val="00DA7A5D"/>
    <w:rsid w:val="00DA7B75"/>
    <w:rsid w:val="00DA7D99"/>
    <w:rsid w:val="00DA7E1E"/>
    <w:rsid w:val="00DA7EAE"/>
    <w:rsid w:val="00DB0065"/>
    <w:rsid w:val="00DB008F"/>
    <w:rsid w:val="00DB00AD"/>
    <w:rsid w:val="00DB0120"/>
    <w:rsid w:val="00DB0415"/>
    <w:rsid w:val="00DB0436"/>
    <w:rsid w:val="00DB0549"/>
    <w:rsid w:val="00DB05F2"/>
    <w:rsid w:val="00DB064C"/>
    <w:rsid w:val="00DB0694"/>
    <w:rsid w:val="00DB06FE"/>
    <w:rsid w:val="00DB0923"/>
    <w:rsid w:val="00DB0933"/>
    <w:rsid w:val="00DB09CB"/>
    <w:rsid w:val="00DB0A24"/>
    <w:rsid w:val="00DB0BC8"/>
    <w:rsid w:val="00DB0D30"/>
    <w:rsid w:val="00DB0FE8"/>
    <w:rsid w:val="00DB1023"/>
    <w:rsid w:val="00DB116E"/>
    <w:rsid w:val="00DB1280"/>
    <w:rsid w:val="00DB1581"/>
    <w:rsid w:val="00DB15E7"/>
    <w:rsid w:val="00DB171D"/>
    <w:rsid w:val="00DB1776"/>
    <w:rsid w:val="00DB17A4"/>
    <w:rsid w:val="00DB180F"/>
    <w:rsid w:val="00DB1995"/>
    <w:rsid w:val="00DB1A61"/>
    <w:rsid w:val="00DB1B15"/>
    <w:rsid w:val="00DB1BF8"/>
    <w:rsid w:val="00DB1C8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2E01"/>
    <w:rsid w:val="00DB302F"/>
    <w:rsid w:val="00DB30B7"/>
    <w:rsid w:val="00DB313A"/>
    <w:rsid w:val="00DB3501"/>
    <w:rsid w:val="00DB36AD"/>
    <w:rsid w:val="00DB38E8"/>
    <w:rsid w:val="00DB3A01"/>
    <w:rsid w:val="00DB3AC0"/>
    <w:rsid w:val="00DB3C6A"/>
    <w:rsid w:val="00DB3DBF"/>
    <w:rsid w:val="00DB3FD3"/>
    <w:rsid w:val="00DB42AB"/>
    <w:rsid w:val="00DB465B"/>
    <w:rsid w:val="00DB482E"/>
    <w:rsid w:val="00DB49DC"/>
    <w:rsid w:val="00DB4B1C"/>
    <w:rsid w:val="00DB4BB8"/>
    <w:rsid w:val="00DB4BF6"/>
    <w:rsid w:val="00DB4C51"/>
    <w:rsid w:val="00DB4CE6"/>
    <w:rsid w:val="00DB50D6"/>
    <w:rsid w:val="00DB52C7"/>
    <w:rsid w:val="00DB52F5"/>
    <w:rsid w:val="00DB5627"/>
    <w:rsid w:val="00DB56E1"/>
    <w:rsid w:val="00DB57B1"/>
    <w:rsid w:val="00DB581E"/>
    <w:rsid w:val="00DB591A"/>
    <w:rsid w:val="00DB5AF4"/>
    <w:rsid w:val="00DB5C88"/>
    <w:rsid w:val="00DB5CF0"/>
    <w:rsid w:val="00DB5FFE"/>
    <w:rsid w:val="00DB62D8"/>
    <w:rsid w:val="00DB6319"/>
    <w:rsid w:val="00DB6335"/>
    <w:rsid w:val="00DB66E5"/>
    <w:rsid w:val="00DB66FB"/>
    <w:rsid w:val="00DB67F4"/>
    <w:rsid w:val="00DB6CFE"/>
    <w:rsid w:val="00DB6DCD"/>
    <w:rsid w:val="00DB7033"/>
    <w:rsid w:val="00DB72C1"/>
    <w:rsid w:val="00DB72D9"/>
    <w:rsid w:val="00DB7318"/>
    <w:rsid w:val="00DB766C"/>
    <w:rsid w:val="00DB79A3"/>
    <w:rsid w:val="00DB79B2"/>
    <w:rsid w:val="00DB7B0A"/>
    <w:rsid w:val="00DB7D17"/>
    <w:rsid w:val="00DB7ED0"/>
    <w:rsid w:val="00DC006E"/>
    <w:rsid w:val="00DC0367"/>
    <w:rsid w:val="00DC03DD"/>
    <w:rsid w:val="00DC05A7"/>
    <w:rsid w:val="00DC0706"/>
    <w:rsid w:val="00DC07F3"/>
    <w:rsid w:val="00DC08F4"/>
    <w:rsid w:val="00DC0A65"/>
    <w:rsid w:val="00DC0C2D"/>
    <w:rsid w:val="00DC0C87"/>
    <w:rsid w:val="00DC0DD7"/>
    <w:rsid w:val="00DC0EE5"/>
    <w:rsid w:val="00DC0F4C"/>
    <w:rsid w:val="00DC122C"/>
    <w:rsid w:val="00DC126D"/>
    <w:rsid w:val="00DC1274"/>
    <w:rsid w:val="00DC12D8"/>
    <w:rsid w:val="00DC12E6"/>
    <w:rsid w:val="00DC1389"/>
    <w:rsid w:val="00DC1407"/>
    <w:rsid w:val="00DC15DC"/>
    <w:rsid w:val="00DC163C"/>
    <w:rsid w:val="00DC16FF"/>
    <w:rsid w:val="00DC1841"/>
    <w:rsid w:val="00DC18CE"/>
    <w:rsid w:val="00DC1A23"/>
    <w:rsid w:val="00DC1C7F"/>
    <w:rsid w:val="00DC1D48"/>
    <w:rsid w:val="00DC1DD1"/>
    <w:rsid w:val="00DC2298"/>
    <w:rsid w:val="00DC22ED"/>
    <w:rsid w:val="00DC2664"/>
    <w:rsid w:val="00DC27B7"/>
    <w:rsid w:val="00DC28B5"/>
    <w:rsid w:val="00DC29BA"/>
    <w:rsid w:val="00DC2A4D"/>
    <w:rsid w:val="00DC2F4E"/>
    <w:rsid w:val="00DC31C4"/>
    <w:rsid w:val="00DC35D6"/>
    <w:rsid w:val="00DC3690"/>
    <w:rsid w:val="00DC38A0"/>
    <w:rsid w:val="00DC3972"/>
    <w:rsid w:val="00DC3999"/>
    <w:rsid w:val="00DC3DD4"/>
    <w:rsid w:val="00DC3E23"/>
    <w:rsid w:val="00DC3F11"/>
    <w:rsid w:val="00DC3F2C"/>
    <w:rsid w:val="00DC4077"/>
    <w:rsid w:val="00DC4089"/>
    <w:rsid w:val="00DC46A5"/>
    <w:rsid w:val="00DC47EF"/>
    <w:rsid w:val="00DC49DB"/>
    <w:rsid w:val="00DC4AC9"/>
    <w:rsid w:val="00DC4B82"/>
    <w:rsid w:val="00DC4C68"/>
    <w:rsid w:val="00DC4CB5"/>
    <w:rsid w:val="00DC4E81"/>
    <w:rsid w:val="00DC4F9E"/>
    <w:rsid w:val="00DC5067"/>
    <w:rsid w:val="00DC53D8"/>
    <w:rsid w:val="00DC53E6"/>
    <w:rsid w:val="00DC5411"/>
    <w:rsid w:val="00DC5651"/>
    <w:rsid w:val="00DC5A18"/>
    <w:rsid w:val="00DC5AF7"/>
    <w:rsid w:val="00DC5BB9"/>
    <w:rsid w:val="00DC5CFD"/>
    <w:rsid w:val="00DC5E47"/>
    <w:rsid w:val="00DC625D"/>
    <w:rsid w:val="00DC6569"/>
    <w:rsid w:val="00DC65D6"/>
    <w:rsid w:val="00DC66B2"/>
    <w:rsid w:val="00DC66B6"/>
    <w:rsid w:val="00DC690B"/>
    <w:rsid w:val="00DC6BFC"/>
    <w:rsid w:val="00DC6C06"/>
    <w:rsid w:val="00DC6C0B"/>
    <w:rsid w:val="00DC6EC1"/>
    <w:rsid w:val="00DC6FF7"/>
    <w:rsid w:val="00DC701A"/>
    <w:rsid w:val="00DC737B"/>
    <w:rsid w:val="00DC74ED"/>
    <w:rsid w:val="00DC7616"/>
    <w:rsid w:val="00DC7696"/>
    <w:rsid w:val="00DC7741"/>
    <w:rsid w:val="00DC77C8"/>
    <w:rsid w:val="00DC7900"/>
    <w:rsid w:val="00DC7BBE"/>
    <w:rsid w:val="00DC7C3D"/>
    <w:rsid w:val="00DC7CBA"/>
    <w:rsid w:val="00DC7CE2"/>
    <w:rsid w:val="00DC7E7B"/>
    <w:rsid w:val="00DD009C"/>
    <w:rsid w:val="00DD023D"/>
    <w:rsid w:val="00DD023F"/>
    <w:rsid w:val="00DD02D6"/>
    <w:rsid w:val="00DD031D"/>
    <w:rsid w:val="00DD0551"/>
    <w:rsid w:val="00DD0572"/>
    <w:rsid w:val="00DD05F0"/>
    <w:rsid w:val="00DD0A0D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733"/>
    <w:rsid w:val="00DD1952"/>
    <w:rsid w:val="00DD1A7E"/>
    <w:rsid w:val="00DD1C1E"/>
    <w:rsid w:val="00DD1D12"/>
    <w:rsid w:val="00DD1FD5"/>
    <w:rsid w:val="00DD2268"/>
    <w:rsid w:val="00DD22A1"/>
    <w:rsid w:val="00DD23EF"/>
    <w:rsid w:val="00DD2581"/>
    <w:rsid w:val="00DD25A3"/>
    <w:rsid w:val="00DD25DB"/>
    <w:rsid w:val="00DD2602"/>
    <w:rsid w:val="00DD26AF"/>
    <w:rsid w:val="00DD2801"/>
    <w:rsid w:val="00DD28FF"/>
    <w:rsid w:val="00DD2979"/>
    <w:rsid w:val="00DD2993"/>
    <w:rsid w:val="00DD2DC8"/>
    <w:rsid w:val="00DD2F9F"/>
    <w:rsid w:val="00DD312B"/>
    <w:rsid w:val="00DD3396"/>
    <w:rsid w:val="00DD3481"/>
    <w:rsid w:val="00DD3510"/>
    <w:rsid w:val="00DD36BC"/>
    <w:rsid w:val="00DD37F8"/>
    <w:rsid w:val="00DD3831"/>
    <w:rsid w:val="00DD391D"/>
    <w:rsid w:val="00DD3941"/>
    <w:rsid w:val="00DD3A5F"/>
    <w:rsid w:val="00DD3C3D"/>
    <w:rsid w:val="00DD3F5D"/>
    <w:rsid w:val="00DD412A"/>
    <w:rsid w:val="00DD41B5"/>
    <w:rsid w:val="00DD449A"/>
    <w:rsid w:val="00DD4866"/>
    <w:rsid w:val="00DD4870"/>
    <w:rsid w:val="00DD4878"/>
    <w:rsid w:val="00DD4E9D"/>
    <w:rsid w:val="00DD4F72"/>
    <w:rsid w:val="00DD4FA5"/>
    <w:rsid w:val="00DD50E2"/>
    <w:rsid w:val="00DD519E"/>
    <w:rsid w:val="00DD53A4"/>
    <w:rsid w:val="00DD5426"/>
    <w:rsid w:val="00DD5F3B"/>
    <w:rsid w:val="00DD5F53"/>
    <w:rsid w:val="00DD5FB1"/>
    <w:rsid w:val="00DD63DE"/>
    <w:rsid w:val="00DD64B6"/>
    <w:rsid w:val="00DD6727"/>
    <w:rsid w:val="00DD71CC"/>
    <w:rsid w:val="00DD7208"/>
    <w:rsid w:val="00DD72B5"/>
    <w:rsid w:val="00DD73C0"/>
    <w:rsid w:val="00DD73D1"/>
    <w:rsid w:val="00DD74D0"/>
    <w:rsid w:val="00DD7670"/>
    <w:rsid w:val="00DD7977"/>
    <w:rsid w:val="00DD7A77"/>
    <w:rsid w:val="00DD7AA6"/>
    <w:rsid w:val="00DE0042"/>
    <w:rsid w:val="00DE00BA"/>
    <w:rsid w:val="00DE01C4"/>
    <w:rsid w:val="00DE02DA"/>
    <w:rsid w:val="00DE03D8"/>
    <w:rsid w:val="00DE0412"/>
    <w:rsid w:val="00DE05B3"/>
    <w:rsid w:val="00DE062B"/>
    <w:rsid w:val="00DE0B55"/>
    <w:rsid w:val="00DE0B64"/>
    <w:rsid w:val="00DE0BCC"/>
    <w:rsid w:val="00DE1157"/>
    <w:rsid w:val="00DE1342"/>
    <w:rsid w:val="00DE1461"/>
    <w:rsid w:val="00DE1487"/>
    <w:rsid w:val="00DE196C"/>
    <w:rsid w:val="00DE1975"/>
    <w:rsid w:val="00DE1B8A"/>
    <w:rsid w:val="00DE1BC2"/>
    <w:rsid w:val="00DE1C73"/>
    <w:rsid w:val="00DE1CD9"/>
    <w:rsid w:val="00DE1D17"/>
    <w:rsid w:val="00DE209A"/>
    <w:rsid w:val="00DE20A3"/>
    <w:rsid w:val="00DE210D"/>
    <w:rsid w:val="00DE214E"/>
    <w:rsid w:val="00DE2285"/>
    <w:rsid w:val="00DE2292"/>
    <w:rsid w:val="00DE2366"/>
    <w:rsid w:val="00DE23B5"/>
    <w:rsid w:val="00DE2450"/>
    <w:rsid w:val="00DE2B64"/>
    <w:rsid w:val="00DE2BD4"/>
    <w:rsid w:val="00DE2C44"/>
    <w:rsid w:val="00DE2DA0"/>
    <w:rsid w:val="00DE2F2C"/>
    <w:rsid w:val="00DE3268"/>
    <w:rsid w:val="00DE33D4"/>
    <w:rsid w:val="00DE365C"/>
    <w:rsid w:val="00DE3688"/>
    <w:rsid w:val="00DE3707"/>
    <w:rsid w:val="00DE37FC"/>
    <w:rsid w:val="00DE3856"/>
    <w:rsid w:val="00DE3880"/>
    <w:rsid w:val="00DE388D"/>
    <w:rsid w:val="00DE3C8A"/>
    <w:rsid w:val="00DE3ECD"/>
    <w:rsid w:val="00DE3F43"/>
    <w:rsid w:val="00DE4163"/>
    <w:rsid w:val="00DE4167"/>
    <w:rsid w:val="00DE4252"/>
    <w:rsid w:val="00DE42A7"/>
    <w:rsid w:val="00DE437F"/>
    <w:rsid w:val="00DE45D1"/>
    <w:rsid w:val="00DE4B1C"/>
    <w:rsid w:val="00DE4F06"/>
    <w:rsid w:val="00DE4F4B"/>
    <w:rsid w:val="00DE4FD4"/>
    <w:rsid w:val="00DE528A"/>
    <w:rsid w:val="00DE554C"/>
    <w:rsid w:val="00DE55EB"/>
    <w:rsid w:val="00DE5738"/>
    <w:rsid w:val="00DE5A84"/>
    <w:rsid w:val="00DE5B08"/>
    <w:rsid w:val="00DE5CE9"/>
    <w:rsid w:val="00DE5DA8"/>
    <w:rsid w:val="00DE5E28"/>
    <w:rsid w:val="00DE61EC"/>
    <w:rsid w:val="00DE6C25"/>
    <w:rsid w:val="00DE6D8B"/>
    <w:rsid w:val="00DE704C"/>
    <w:rsid w:val="00DE7387"/>
    <w:rsid w:val="00DE74BA"/>
    <w:rsid w:val="00DE7BB8"/>
    <w:rsid w:val="00DE7C36"/>
    <w:rsid w:val="00DE7D79"/>
    <w:rsid w:val="00DF0006"/>
    <w:rsid w:val="00DF002C"/>
    <w:rsid w:val="00DF0038"/>
    <w:rsid w:val="00DF01CB"/>
    <w:rsid w:val="00DF020C"/>
    <w:rsid w:val="00DF0278"/>
    <w:rsid w:val="00DF02B9"/>
    <w:rsid w:val="00DF042D"/>
    <w:rsid w:val="00DF0435"/>
    <w:rsid w:val="00DF0438"/>
    <w:rsid w:val="00DF0747"/>
    <w:rsid w:val="00DF083E"/>
    <w:rsid w:val="00DF0A69"/>
    <w:rsid w:val="00DF0BBC"/>
    <w:rsid w:val="00DF0C4C"/>
    <w:rsid w:val="00DF0C72"/>
    <w:rsid w:val="00DF0C8D"/>
    <w:rsid w:val="00DF0CE7"/>
    <w:rsid w:val="00DF0DAE"/>
    <w:rsid w:val="00DF0F73"/>
    <w:rsid w:val="00DF111D"/>
    <w:rsid w:val="00DF1350"/>
    <w:rsid w:val="00DF13FE"/>
    <w:rsid w:val="00DF1717"/>
    <w:rsid w:val="00DF1857"/>
    <w:rsid w:val="00DF18AE"/>
    <w:rsid w:val="00DF1967"/>
    <w:rsid w:val="00DF1C51"/>
    <w:rsid w:val="00DF2005"/>
    <w:rsid w:val="00DF2130"/>
    <w:rsid w:val="00DF214E"/>
    <w:rsid w:val="00DF21EF"/>
    <w:rsid w:val="00DF2494"/>
    <w:rsid w:val="00DF25A6"/>
    <w:rsid w:val="00DF26FF"/>
    <w:rsid w:val="00DF284D"/>
    <w:rsid w:val="00DF2C5C"/>
    <w:rsid w:val="00DF2E8C"/>
    <w:rsid w:val="00DF2F25"/>
    <w:rsid w:val="00DF3838"/>
    <w:rsid w:val="00DF3850"/>
    <w:rsid w:val="00DF3B0B"/>
    <w:rsid w:val="00DF3BBC"/>
    <w:rsid w:val="00DF3BEB"/>
    <w:rsid w:val="00DF3C67"/>
    <w:rsid w:val="00DF4104"/>
    <w:rsid w:val="00DF425B"/>
    <w:rsid w:val="00DF46C2"/>
    <w:rsid w:val="00DF47CE"/>
    <w:rsid w:val="00DF484E"/>
    <w:rsid w:val="00DF4905"/>
    <w:rsid w:val="00DF4920"/>
    <w:rsid w:val="00DF4B25"/>
    <w:rsid w:val="00DF4F6C"/>
    <w:rsid w:val="00DF511D"/>
    <w:rsid w:val="00DF52FD"/>
    <w:rsid w:val="00DF538A"/>
    <w:rsid w:val="00DF53C7"/>
    <w:rsid w:val="00DF579F"/>
    <w:rsid w:val="00DF5AF1"/>
    <w:rsid w:val="00DF5F20"/>
    <w:rsid w:val="00DF5F4D"/>
    <w:rsid w:val="00DF5F7D"/>
    <w:rsid w:val="00DF5FC0"/>
    <w:rsid w:val="00DF6079"/>
    <w:rsid w:val="00DF63B5"/>
    <w:rsid w:val="00DF6672"/>
    <w:rsid w:val="00DF672B"/>
    <w:rsid w:val="00DF6AD5"/>
    <w:rsid w:val="00DF6AE9"/>
    <w:rsid w:val="00DF6D3F"/>
    <w:rsid w:val="00DF6EB7"/>
    <w:rsid w:val="00DF7071"/>
    <w:rsid w:val="00DF70E6"/>
    <w:rsid w:val="00DF720F"/>
    <w:rsid w:val="00DF7332"/>
    <w:rsid w:val="00DF7583"/>
    <w:rsid w:val="00DF7816"/>
    <w:rsid w:val="00DF79F3"/>
    <w:rsid w:val="00DF7BC3"/>
    <w:rsid w:val="00DF7CB1"/>
    <w:rsid w:val="00DF7D24"/>
    <w:rsid w:val="00DF7D90"/>
    <w:rsid w:val="00DF7E6A"/>
    <w:rsid w:val="00DF7F39"/>
    <w:rsid w:val="00E000BC"/>
    <w:rsid w:val="00E00149"/>
    <w:rsid w:val="00E004EC"/>
    <w:rsid w:val="00E00566"/>
    <w:rsid w:val="00E005BD"/>
    <w:rsid w:val="00E005EB"/>
    <w:rsid w:val="00E0060B"/>
    <w:rsid w:val="00E0083C"/>
    <w:rsid w:val="00E00BEC"/>
    <w:rsid w:val="00E00D45"/>
    <w:rsid w:val="00E00FB5"/>
    <w:rsid w:val="00E00FD8"/>
    <w:rsid w:val="00E01012"/>
    <w:rsid w:val="00E0121A"/>
    <w:rsid w:val="00E01329"/>
    <w:rsid w:val="00E013D1"/>
    <w:rsid w:val="00E014AF"/>
    <w:rsid w:val="00E017EB"/>
    <w:rsid w:val="00E01936"/>
    <w:rsid w:val="00E01A39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8F"/>
    <w:rsid w:val="00E02C39"/>
    <w:rsid w:val="00E02C45"/>
    <w:rsid w:val="00E02DEF"/>
    <w:rsid w:val="00E02F46"/>
    <w:rsid w:val="00E030CE"/>
    <w:rsid w:val="00E030F1"/>
    <w:rsid w:val="00E03128"/>
    <w:rsid w:val="00E032F7"/>
    <w:rsid w:val="00E0334F"/>
    <w:rsid w:val="00E038E1"/>
    <w:rsid w:val="00E03EE6"/>
    <w:rsid w:val="00E03F8D"/>
    <w:rsid w:val="00E043E1"/>
    <w:rsid w:val="00E046E8"/>
    <w:rsid w:val="00E04827"/>
    <w:rsid w:val="00E04949"/>
    <w:rsid w:val="00E04D93"/>
    <w:rsid w:val="00E04DD2"/>
    <w:rsid w:val="00E04F0A"/>
    <w:rsid w:val="00E05305"/>
    <w:rsid w:val="00E05592"/>
    <w:rsid w:val="00E056D8"/>
    <w:rsid w:val="00E057C4"/>
    <w:rsid w:val="00E05B68"/>
    <w:rsid w:val="00E05BA9"/>
    <w:rsid w:val="00E05D16"/>
    <w:rsid w:val="00E05DFD"/>
    <w:rsid w:val="00E063B2"/>
    <w:rsid w:val="00E06498"/>
    <w:rsid w:val="00E06508"/>
    <w:rsid w:val="00E06792"/>
    <w:rsid w:val="00E06844"/>
    <w:rsid w:val="00E06BA0"/>
    <w:rsid w:val="00E06BD2"/>
    <w:rsid w:val="00E06DDC"/>
    <w:rsid w:val="00E06F5C"/>
    <w:rsid w:val="00E072AE"/>
    <w:rsid w:val="00E072CA"/>
    <w:rsid w:val="00E07589"/>
    <w:rsid w:val="00E07610"/>
    <w:rsid w:val="00E07637"/>
    <w:rsid w:val="00E07A16"/>
    <w:rsid w:val="00E07A34"/>
    <w:rsid w:val="00E07C2F"/>
    <w:rsid w:val="00E07EB1"/>
    <w:rsid w:val="00E07F39"/>
    <w:rsid w:val="00E100A9"/>
    <w:rsid w:val="00E101F2"/>
    <w:rsid w:val="00E10370"/>
    <w:rsid w:val="00E10468"/>
    <w:rsid w:val="00E1075B"/>
    <w:rsid w:val="00E1079E"/>
    <w:rsid w:val="00E107A3"/>
    <w:rsid w:val="00E10D11"/>
    <w:rsid w:val="00E10D1A"/>
    <w:rsid w:val="00E110DA"/>
    <w:rsid w:val="00E11569"/>
    <w:rsid w:val="00E1183D"/>
    <w:rsid w:val="00E11A4F"/>
    <w:rsid w:val="00E11BE0"/>
    <w:rsid w:val="00E11C23"/>
    <w:rsid w:val="00E11C5D"/>
    <w:rsid w:val="00E11D25"/>
    <w:rsid w:val="00E11DA0"/>
    <w:rsid w:val="00E120BD"/>
    <w:rsid w:val="00E122A8"/>
    <w:rsid w:val="00E12481"/>
    <w:rsid w:val="00E1257D"/>
    <w:rsid w:val="00E1285C"/>
    <w:rsid w:val="00E12A51"/>
    <w:rsid w:val="00E12C54"/>
    <w:rsid w:val="00E135EC"/>
    <w:rsid w:val="00E13679"/>
    <w:rsid w:val="00E13B6D"/>
    <w:rsid w:val="00E1426A"/>
    <w:rsid w:val="00E144E9"/>
    <w:rsid w:val="00E147C5"/>
    <w:rsid w:val="00E14CEC"/>
    <w:rsid w:val="00E14EBC"/>
    <w:rsid w:val="00E14F97"/>
    <w:rsid w:val="00E152D1"/>
    <w:rsid w:val="00E1538D"/>
    <w:rsid w:val="00E153F0"/>
    <w:rsid w:val="00E15876"/>
    <w:rsid w:val="00E158BD"/>
    <w:rsid w:val="00E15A46"/>
    <w:rsid w:val="00E15D47"/>
    <w:rsid w:val="00E15D66"/>
    <w:rsid w:val="00E15F0B"/>
    <w:rsid w:val="00E160F3"/>
    <w:rsid w:val="00E1645D"/>
    <w:rsid w:val="00E16560"/>
    <w:rsid w:val="00E16966"/>
    <w:rsid w:val="00E16972"/>
    <w:rsid w:val="00E1697B"/>
    <w:rsid w:val="00E16A88"/>
    <w:rsid w:val="00E16F53"/>
    <w:rsid w:val="00E17048"/>
    <w:rsid w:val="00E17390"/>
    <w:rsid w:val="00E17413"/>
    <w:rsid w:val="00E1754A"/>
    <w:rsid w:val="00E1754B"/>
    <w:rsid w:val="00E17582"/>
    <w:rsid w:val="00E17587"/>
    <w:rsid w:val="00E1760C"/>
    <w:rsid w:val="00E179A2"/>
    <w:rsid w:val="00E17A91"/>
    <w:rsid w:val="00E17C68"/>
    <w:rsid w:val="00E17CCA"/>
    <w:rsid w:val="00E17DF8"/>
    <w:rsid w:val="00E17E2E"/>
    <w:rsid w:val="00E17FBC"/>
    <w:rsid w:val="00E20066"/>
    <w:rsid w:val="00E2006F"/>
    <w:rsid w:val="00E20288"/>
    <w:rsid w:val="00E202A4"/>
    <w:rsid w:val="00E2048D"/>
    <w:rsid w:val="00E20778"/>
    <w:rsid w:val="00E20A74"/>
    <w:rsid w:val="00E20BBC"/>
    <w:rsid w:val="00E20F28"/>
    <w:rsid w:val="00E21292"/>
    <w:rsid w:val="00E21421"/>
    <w:rsid w:val="00E2148F"/>
    <w:rsid w:val="00E2152F"/>
    <w:rsid w:val="00E215B9"/>
    <w:rsid w:val="00E217E2"/>
    <w:rsid w:val="00E21805"/>
    <w:rsid w:val="00E21C4B"/>
    <w:rsid w:val="00E221C5"/>
    <w:rsid w:val="00E223FF"/>
    <w:rsid w:val="00E2290B"/>
    <w:rsid w:val="00E229C9"/>
    <w:rsid w:val="00E22BDE"/>
    <w:rsid w:val="00E22D4E"/>
    <w:rsid w:val="00E22EC0"/>
    <w:rsid w:val="00E234B9"/>
    <w:rsid w:val="00E234BE"/>
    <w:rsid w:val="00E2367E"/>
    <w:rsid w:val="00E2375E"/>
    <w:rsid w:val="00E23970"/>
    <w:rsid w:val="00E239D7"/>
    <w:rsid w:val="00E239E0"/>
    <w:rsid w:val="00E239F9"/>
    <w:rsid w:val="00E23E2B"/>
    <w:rsid w:val="00E24047"/>
    <w:rsid w:val="00E24228"/>
    <w:rsid w:val="00E242D9"/>
    <w:rsid w:val="00E24529"/>
    <w:rsid w:val="00E24591"/>
    <w:rsid w:val="00E245BC"/>
    <w:rsid w:val="00E245E4"/>
    <w:rsid w:val="00E247F7"/>
    <w:rsid w:val="00E24A1A"/>
    <w:rsid w:val="00E24A55"/>
    <w:rsid w:val="00E24A5D"/>
    <w:rsid w:val="00E24A86"/>
    <w:rsid w:val="00E24B1B"/>
    <w:rsid w:val="00E24C99"/>
    <w:rsid w:val="00E25034"/>
    <w:rsid w:val="00E250CE"/>
    <w:rsid w:val="00E2544F"/>
    <w:rsid w:val="00E25571"/>
    <w:rsid w:val="00E25580"/>
    <w:rsid w:val="00E255C2"/>
    <w:rsid w:val="00E25806"/>
    <w:rsid w:val="00E25A36"/>
    <w:rsid w:val="00E25B13"/>
    <w:rsid w:val="00E25D64"/>
    <w:rsid w:val="00E25D6F"/>
    <w:rsid w:val="00E25FD9"/>
    <w:rsid w:val="00E26214"/>
    <w:rsid w:val="00E262AE"/>
    <w:rsid w:val="00E267E7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165"/>
    <w:rsid w:val="00E2793E"/>
    <w:rsid w:val="00E279BC"/>
    <w:rsid w:val="00E27A4A"/>
    <w:rsid w:val="00E27A66"/>
    <w:rsid w:val="00E27BC6"/>
    <w:rsid w:val="00E27F7A"/>
    <w:rsid w:val="00E30016"/>
    <w:rsid w:val="00E30297"/>
    <w:rsid w:val="00E30529"/>
    <w:rsid w:val="00E3055E"/>
    <w:rsid w:val="00E306EE"/>
    <w:rsid w:val="00E30914"/>
    <w:rsid w:val="00E309A3"/>
    <w:rsid w:val="00E30A90"/>
    <w:rsid w:val="00E30CEE"/>
    <w:rsid w:val="00E30DDF"/>
    <w:rsid w:val="00E30EBD"/>
    <w:rsid w:val="00E30F19"/>
    <w:rsid w:val="00E31192"/>
    <w:rsid w:val="00E3124B"/>
    <w:rsid w:val="00E312A7"/>
    <w:rsid w:val="00E3163F"/>
    <w:rsid w:val="00E31704"/>
    <w:rsid w:val="00E3193E"/>
    <w:rsid w:val="00E31940"/>
    <w:rsid w:val="00E31976"/>
    <w:rsid w:val="00E31FA6"/>
    <w:rsid w:val="00E3216B"/>
    <w:rsid w:val="00E32251"/>
    <w:rsid w:val="00E32461"/>
    <w:rsid w:val="00E32607"/>
    <w:rsid w:val="00E3266F"/>
    <w:rsid w:val="00E326D3"/>
    <w:rsid w:val="00E32820"/>
    <w:rsid w:val="00E328F4"/>
    <w:rsid w:val="00E32EC2"/>
    <w:rsid w:val="00E32F53"/>
    <w:rsid w:val="00E32FD4"/>
    <w:rsid w:val="00E33442"/>
    <w:rsid w:val="00E33460"/>
    <w:rsid w:val="00E33770"/>
    <w:rsid w:val="00E3390C"/>
    <w:rsid w:val="00E339D1"/>
    <w:rsid w:val="00E33C5B"/>
    <w:rsid w:val="00E34175"/>
    <w:rsid w:val="00E3418A"/>
    <w:rsid w:val="00E341B2"/>
    <w:rsid w:val="00E344C5"/>
    <w:rsid w:val="00E34726"/>
    <w:rsid w:val="00E34773"/>
    <w:rsid w:val="00E34ABF"/>
    <w:rsid w:val="00E34DC7"/>
    <w:rsid w:val="00E34F29"/>
    <w:rsid w:val="00E3510F"/>
    <w:rsid w:val="00E35236"/>
    <w:rsid w:val="00E352B5"/>
    <w:rsid w:val="00E352CA"/>
    <w:rsid w:val="00E3538C"/>
    <w:rsid w:val="00E35DEE"/>
    <w:rsid w:val="00E3615C"/>
    <w:rsid w:val="00E361BE"/>
    <w:rsid w:val="00E363A5"/>
    <w:rsid w:val="00E36454"/>
    <w:rsid w:val="00E36A04"/>
    <w:rsid w:val="00E36AFD"/>
    <w:rsid w:val="00E36B8A"/>
    <w:rsid w:val="00E36CD3"/>
    <w:rsid w:val="00E36D1A"/>
    <w:rsid w:val="00E36EF2"/>
    <w:rsid w:val="00E37062"/>
    <w:rsid w:val="00E37156"/>
    <w:rsid w:val="00E3738E"/>
    <w:rsid w:val="00E375F1"/>
    <w:rsid w:val="00E377E6"/>
    <w:rsid w:val="00E37DD6"/>
    <w:rsid w:val="00E37E08"/>
    <w:rsid w:val="00E37EA8"/>
    <w:rsid w:val="00E37EA9"/>
    <w:rsid w:val="00E37F35"/>
    <w:rsid w:val="00E40249"/>
    <w:rsid w:val="00E4031E"/>
    <w:rsid w:val="00E40391"/>
    <w:rsid w:val="00E40541"/>
    <w:rsid w:val="00E405CC"/>
    <w:rsid w:val="00E40601"/>
    <w:rsid w:val="00E40A81"/>
    <w:rsid w:val="00E40BA2"/>
    <w:rsid w:val="00E40CFC"/>
    <w:rsid w:val="00E40F71"/>
    <w:rsid w:val="00E40FA1"/>
    <w:rsid w:val="00E410B7"/>
    <w:rsid w:val="00E410E0"/>
    <w:rsid w:val="00E41202"/>
    <w:rsid w:val="00E413F6"/>
    <w:rsid w:val="00E4142D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8F6"/>
    <w:rsid w:val="00E429B3"/>
    <w:rsid w:val="00E42A1D"/>
    <w:rsid w:val="00E42AB8"/>
    <w:rsid w:val="00E42C04"/>
    <w:rsid w:val="00E42D41"/>
    <w:rsid w:val="00E43092"/>
    <w:rsid w:val="00E43146"/>
    <w:rsid w:val="00E432AA"/>
    <w:rsid w:val="00E432F2"/>
    <w:rsid w:val="00E433EC"/>
    <w:rsid w:val="00E43654"/>
    <w:rsid w:val="00E4365E"/>
    <w:rsid w:val="00E4365F"/>
    <w:rsid w:val="00E43779"/>
    <w:rsid w:val="00E43B9E"/>
    <w:rsid w:val="00E43F30"/>
    <w:rsid w:val="00E44055"/>
    <w:rsid w:val="00E440BB"/>
    <w:rsid w:val="00E44139"/>
    <w:rsid w:val="00E4435C"/>
    <w:rsid w:val="00E4459C"/>
    <w:rsid w:val="00E4459F"/>
    <w:rsid w:val="00E4464B"/>
    <w:rsid w:val="00E44D15"/>
    <w:rsid w:val="00E453D9"/>
    <w:rsid w:val="00E4565E"/>
    <w:rsid w:val="00E45675"/>
    <w:rsid w:val="00E45714"/>
    <w:rsid w:val="00E45796"/>
    <w:rsid w:val="00E45C36"/>
    <w:rsid w:val="00E46032"/>
    <w:rsid w:val="00E4610F"/>
    <w:rsid w:val="00E4615E"/>
    <w:rsid w:val="00E46500"/>
    <w:rsid w:val="00E4665E"/>
    <w:rsid w:val="00E46A5A"/>
    <w:rsid w:val="00E46CCA"/>
    <w:rsid w:val="00E47130"/>
    <w:rsid w:val="00E472F7"/>
    <w:rsid w:val="00E47402"/>
    <w:rsid w:val="00E4775C"/>
    <w:rsid w:val="00E4798F"/>
    <w:rsid w:val="00E47A76"/>
    <w:rsid w:val="00E47C19"/>
    <w:rsid w:val="00E47C41"/>
    <w:rsid w:val="00E47C93"/>
    <w:rsid w:val="00E47CE1"/>
    <w:rsid w:val="00E47DCE"/>
    <w:rsid w:val="00E47FB6"/>
    <w:rsid w:val="00E502D8"/>
    <w:rsid w:val="00E5036C"/>
    <w:rsid w:val="00E504B5"/>
    <w:rsid w:val="00E507B1"/>
    <w:rsid w:val="00E509AC"/>
    <w:rsid w:val="00E50BDC"/>
    <w:rsid w:val="00E50CA8"/>
    <w:rsid w:val="00E50DE7"/>
    <w:rsid w:val="00E51169"/>
    <w:rsid w:val="00E51999"/>
    <w:rsid w:val="00E51A0F"/>
    <w:rsid w:val="00E51AB3"/>
    <w:rsid w:val="00E51C78"/>
    <w:rsid w:val="00E51D42"/>
    <w:rsid w:val="00E51D8E"/>
    <w:rsid w:val="00E51E2A"/>
    <w:rsid w:val="00E521D3"/>
    <w:rsid w:val="00E5246B"/>
    <w:rsid w:val="00E524CA"/>
    <w:rsid w:val="00E52813"/>
    <w:rsid w:val="00E52D99"/>
    <w:rsid w:val="00E52EDD"/>
    <w:rsid w:val="00E530B7"/>
    <w:rsid w:val="00E53115"/>
    <w:rsid w:val="00E53139"/>
    <w:rsid w:val="00E53217"/>
    <w:rsid w:val="00E533B4"/>
    <w:rsid w:val="00E53403"/>
    <w:rsid w:val="00E5354D"/>
    <w:rsid w:val="00E53578"/>
    <w:rsid w:val="00E53585"/>
    <w:rsid w:val="00E53693"/>
    <w:rsid w:val="00E536C1"/>
    <w:rsid w:val="00E53731"/>
    <w:rsid w:val="00E538D7"/>
    <w:rsid w:val="00E53C7C"/>
    <w:rsid w:val="00E5409F"/>
    <w:rsid w:val="00E541E7"/>
    <w:rsid w:val="00E54309"/>
    <w:rsid w:val="00E54628"/>
    <w:rsid w:val="00E54664"/>
    <w:rsid w:val="00E546BE"/>
    <w:rsid w:val="00E547FF"/>
    <w:rsid w:val="00E54905"/>
    <w:rsid w:val="00E54CAB"/>
    <w:rsid w:val="00E550D9"/>
    <w:rsid w:val="00E55156"/>
    <w:rsid w:val="00E551B3"/>
    <w:rsid w:val="00E55847"/>
    <w:rsid w:val="00E55D20"/>
    <w:rsid w:val="00E55D22"/>
    <w:rsid w:val="00E55F7A"/>
    <w:rsid w:val="00E564AB"/>
    <w:rsid w:val="00E564B4"/>
    <w:rsid w:val="00E5658E"/>
    <w:rsid w:val="00E565FB"/>
    <w:rsid w:val="00E566A2"/>
    <w:rsid w:val="00E566FE"/>
    <w:rsid w:val="00E56928"/>
    <w:rsid w:val="00E569B4"/>
    <w:rsid w:val="00E56ABC"/>
    <w:rsid w:val="00E56AFC"/>
    <w:rsid w:val="00E56C00"/>
    <w:rsid w:val="00E570AD"/>
    <w:rsid w:val="00E573CD"/>
    <w:rsid w:val="00E5760B"/>
    <w:rsid w:val="00E578B8"/>
    <w:rsid w:val="00E57A13"/>
    <w:rsid w:val="00E57A4F"/>
    <w:rsid w:val="00E57AD8"/>
    <w:rsid w:val="00E57E08"/>
    <w:rsid w:val="00E57E32"/>
    <w:rsid w:val="00E57FEA"/>
    <w:rsid w:val="00E60066"/>
    <w:rsid w:val="00E6006D"/>
    <w:rsid w:val="00E6009A"/>
    <w:rsid w:val="00E601B2"/>
    <w:rsid w:val="00E601E4"/>
    <w:rsid w:val="00E60752"/>
    <w:rsid w:val="00E60859"/>
    <w:rsid w:val="00E60864"/>
    <w:rsid w:val="00E60966"/>
    <w:rsid w:val="00E60A19"/>
    <w:rsid w:val="00E60A4C"/>
    <w:rsid w:val="00E60CCB"/>
    <w:rsid w:val="00E60D30"/>
    <w:rsid w:val="00E61011"/>
    <w:rsid w:val="00E610A5"/>
    <w:rsid w:val="00E6117A"/>
    <w:rsid w:val="00E6119C"/>
    <w:rsid w:val="00E612CC"/>
    <w:rsid w:val="00E612D9"/>
    <w:rsid w:val="00E61340"/>
    <w:rsid w:val="00E61BDA"/>
    <w:rsid w:val="00E61DB0"/>
    <w:rsid w:val="00E61F2C"/>
    <w:rsid w:val="00E62162"/>
    <w:rsid w:val="00E62290"/>
    <w:rsid w:val="00E6252C"/>
    <w:rsid w:val="00E625C1"/>
    <w:rsid w:val="00E6268A"/>
    <w:rsid w:val="00E626A1"/>
    <w:rsid w:val="00E626C0"/>
    <w:rsid w:val="00E6270D"/>
    <w:rsid w:val="00E62993"/>
    <w:rsid w:val="00E629C4"/>
    <w:rsid w:val="00E62B60"/>
    <w:rsid w:val="00E62DE1"/>
    <w:rsid w:val="00E62E65"/>
    <w:rsid w:val="00E62FD2"/>
    <w:rsid w:val="00E62FDD"/>
    <w:rsid w:val="00E63400"/>
    <w:rsid w:val="00E6363F"/>
    <w:rsid w:val="00E636CB"/>
    <w:rsid w:val="00E63872"/>
    <w:rsid w:val="00E639FA"/>
    <w:rsid w:val="00E63AC1"/>
    <w:rsid w:val="00E63DB8"/>
    <w:rsid w:val="00E63E7A"/>
    <w:rsid w:val="00E644C1"/>
    <w:rsid w:val="00E64826"/>
    <w:rsid w:val="00E64919"/>
    <w:rsid w:val="00E64939"/>
    <w:rsid w:val="00E64B5A"/>
    <w:rsid w:val="00E64C30"/>
    <w:rsid w:val="00E64E25"/>
    <w:rsid w:val="00E64FFF"/>
    <w:rsid w:val="00E651CF"/>
    <w:rsid w:val="00E65355"/>
    <w:rsid w:val="00E6549B"/>
    <w:rsid w:val="00E654C4"/>
    <w:rsid w:val="00E65540"/>
    <w:rsid w:val="00E6576F"/>
    <w:rsid w:val="00E65909"/>
    <w:rsid w:val="00E659C7"/>
    <w:rsid w:val="00E65AA2"/>
    <w:rsid w:val="00E65ADA"/>
    <w:rsid w:val="00E65BFC"/>
    <w:rsid w:val="00E65E56"/>
    <w:rsid w:val="00E65F27"/>
    <w:rsid w:val="00E66067"/>
    <w:rsid w:val="00E66108"/>
    <w:rsid w:val="00E6615E"/>
    <w:rsid w:val="00E6625D"/>
    <w:rsid w:val="00E66327"/>
    <w:rsid w:val="00E6638E"/>
    <w:rsid w:val="00E66665"/>
    <w:rsid w:val="00E669DE"/>
    <w:rsid w:val="00E66A78"/>
    <w:rsid w:val="00E67124"/>
    <w:rsid w:val="00E67212"/>
    <w:rsid w:val="00E67347"/>
    <w:rsid w:val="00E6749F"/>
    <w:rsid w:val="00E67578"/>
    <w:rsid w:val="00E678A1"/>
    <w:rsid w:val="00E702CF"/>
    <w:rsid w:val="00E702EC"/>
    <w:rsid w:val="00E70661"/>
    <w:rsid w:val="00E7092A"/>
    <w:rsid w:val="00E709B9"/>
    <w:rsid w:val="00E70F2F"/>
    <w:rsid w:val="00E70F9A"/>
    <w:rsid w:val="00E71277"/>
    <w:rsid w:val="00E71401"/>
    <w:rsid w:val="00E7169B"/>
    <w:rsid w:val="00E716B7"/>
    <w:rsid w:val="00E717F3"/>
    <w:rsid w:val="00E71A26"/>
    <w:rsid w:val="00E71A7A"/>
    <w:rsid w:val="00E71E2D"/>
    <w:rsid w:val="00E71E6C"/>
    <w:rsid w:val="00E71F37"/>
    <w:rsid w:val="00E72145"/>
    <w:rsid w:val="00E72299"/>
    <w:rsid w:val="00E72360"/>
    <w:rsid w:val="00E72555"/>
    <w:rsid w:val="00E72611"/>
    <w:rsid w:val="00E72694"/>
    <w:rsid w:val="00E726FA"/>
    <w:rsid w:val="00E7271F"/>
    <w:rsid w:val="00E727F2"/>
    <w:rsid w:val="00E7281B"/>
    <w:rsid w:val="00E728B0"/>
    <w:rsid w:val="00E729EF"/>
    <w:rsid w:val="00E72A00"/>
    <w:rsid w:val="00E72DE1"/>
    <w:rsid w:val="00E72FE2"/>
    <w:rsid w:val="00E73050"/>
    <w:rsid w:val="00E730FA"/>
    <w:rsid w:val="00E73647"/>
    <w:rsid w:val="00E736C4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7AE"/>
    <w:rsid w:val="00E74800"/>
    <w:rsid w:val="00E74875"/>
    <w:rsid w:val="00E7495E"/>
    <w:rsid w:val="00E74BCA"/>
    <w:rsid w:val="00E74BF4"/>
    <w:rsid w:val="00E74C69"/>
    <w:rsid w:val="00E74C94"/>
    <w:rsid w:val="00E74CDF"/>
    <w:rsid w:val="00E74EC3"/>
    <w:rsid w:val="00E7535C"/>
    <w:rsid w:val="00E753E3"/>
    <w:rsid w:val="00E75535"/>
    <w:rsid w:val="00E7569F"/>
    <w:rsid w:val="00E75880"/>
    <w:rsid w:val="00E7588D"/>
    <w:rsid w:val="00E75A90"/>
    <w:rsid w:val="00E75B46"/>
    <w:rsid w:val="00E75D56"/>
    <w:rsid w:val="00E75E4C"/>
    <w:rsid w:val="00E75F24"/>
    <w:rsid w:val="00E75F49"/>
    <w:rsid w:val="00E76096"/>
    <w:rsid w:val="00E765A9"/>
    <w:rsid w:val="00E765E8"/>
    <w:rsid w:val="00E7667E"/>
    <w:rsid w:val="00E76B87"/>
    <w:rsid w:val="00E76D2B"/>
    <w:rsid w:val="00E76D9B"/>
    <w:rsid w:val="00E76F7C"/>
    <w:rsid w:val="00E76F7E"/>
    <w:rsid w:val="00E77123"/>
    <w:rsid w:val="00E772D3"/>
    <w:rsid w:val="00E7746E"/>
    <w:rsid w:val="00E77676"/>
    <w:rsid w:val="00E776F8"/>
    <w:rsid w:val="00E77894"/>
    <w:rsid w:val="00E778B6"/>
    <w:rsid w:val="00E77C07"/>
    <w:rsid w:val="00E77E00"/>
    <w:rsid w:val="00E77E10"/>
    <w:rsid w:val="00E77E9F"/>
    <w:rsid w:val="00E77EC4"/>
    <w:rsid w:val="00E77F2E"/>
    <w:rsid w:val="00E80106"/>
    <w:rsid w:val="00E80115"/>
    <w:rsid w:val="00E80180"/>
    <w:rsid w:val="00E80367"/>
    <w:rsid w:val="00E80378"/>
    <w:rsid w:val="00E80549"/>
    <w:rsid w:val="00E808C6"/>
    <w:rsid w:val="00E8099F"/>
    <w:rsid w:val="00E80C3B"/>
    <w:rsid w:val="00E80E71"/>
    <w:rsid w:val="00E80F11"/>
    <w:rsid w:val="00E80FDD"/>
    <w:rsid w:val="00E812A7"/>
    <w:rsid w:val="00E8130B"/>
    <w:rsid w:val="00E81353"/>
    <w:rsid w:val="00E8158A"/>
    <w:rsid w:val="00E81613"/>
    <w:rsid w:val="00E817BC"/>
    <w:rsid w:val="00E81804"/>
    <w:rsid w:val="00E81A8B"/>
    <w:rsid w:val="00E81BEE"/>
    <w:rsid w:val="00E81E82"/>
    <w:rsid w:val="00E81EB3"/>
    <w:rsid w:val="00E821B2"/>
    <w:rsid w:val="00E82416"/>
    <w:rsid w:val="00E82588"/>
    <w:rsid w:val="00E8267D"/>
    <w:rsid w:val="00E827DB"/>
    <w:rsid w:val="00E82866"/>
    <w:rsid w:val="00E828BE"/>
    <w:rsid w:val="00E829BE"/>
    <w:rsid w:val="00E829C1"/>
    <w:rsid w:val="00E82A66"/>
    <w:rsid w:val="00E82B02"/>
    <w:rsid w:val="00E82D12"/>
    <w:rsid w:val="00E82DE6"/>
    <w:rsid w:val="00E82FD9"/>
    <w:rsid w:val="00E82FDE"/>
    <w:rsid w:val="00E8300C"/>
    <w:rsid w:val="00E834BE"/>
    <w:rsid w:val="00E836BB"/>
    <w:rsid w:val="00E83785"/>
    <w:rsid w:val="00E837EA"/>
    <w:rsid w:val="00E839F1"/>
    <w:rsid w:val="00E83AA2"/>
    <w:rsid w:val="00E83B62"/>
    <w:rsid w:val="00E83BDC"/>
    <w:rsid w:val="00E83DF0"/>
    <w:rsid w:val="00E83FE9"/>
    <w:rsid w:val="00E840C8"/>
    <w:rsid w:val="00E84131"/>
    <w:rsid w:val="00E84387"/>
    <w:rsid w:val="00E84401"/>
    <w:rsid w:val="00E844AD"/>
    <w:rsid w:val="00E8462D"/>
    <w:rsid w:val="00E846B5"/>
    <w:rsid w:val="00E84731"/>
    <w:rsid w:val="00E84B87"/>
    <w:rsid w:val="00E84DE7"/>
    <w:rsid w:val="00E84F09"/>
    <w:rsid w:val="00E84F78"/>
    <w:rsid w:val="00E85098"/>
    <w:rsid w:val="00E851DC"/>
    <w:rsid w:val="00E85529"/>
    <w:rsid w:val="00E85640"/>
    <w:rsid w:val="00E85959"/>
    <w:rsid w:val="00E8597D"/>
    <w:rsid w:val="00E859CD"/>
    <w:rsid w:val="00E85A18"/>
    <w:rsid w:val="00E85B73"/>
    <w:rsid w:val="00E8644A"/>
    <w:rsid w:val="00E8689D"/>
    <w:rsid w:val="00E86A3F"/>
    <w:rsid w:val="00E86D53"/>
    <w:rsid w:val="00E86F5C"/>
    <w:rsid w:val="00E86FBF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744"/>
    <w:rsid w:val="00E87906"/>
    <w:rsid w:val="00E8796D"/>
    <w:rsid w:val="00E879B0"/>
    <w:rsid w:val="00E87A46"/>
    <w:rsid w:val="00E87D22"/>
    <w:rsid w:val="00E87E3A"/>
    <w:rsid w:val="00E87FD8"/>
    <w:rsid w:val="00E90166"/>
    <w:rsid w:val="00E90583"/>
    <w:rsid w:val="00E90911"/>
    <w:rsid w:val="00E90A65"/>
    <w:rsid w:val="00E90C5F"/>
    <w:rsid w:val="00E90CF4"/>
    <w:rsid w:val="00E90DEA"/>
    <w:rsid w:val="00E90E94"/>
    <w:rsid w:val="00E911E8"/>
    <w:rsid w:val="00E91361"/>
    <w:rsid w:val="00E913F1"/>
    <w:rsid w:val="00E9143A"/>
    <w:rsid w:val="00E91AAD"/>
    <w:rsid w:val="00E91B81"/>
    <w:rsid w:val="00E91F11"/>
    <w:rsid w:val="00E92091"/>
    <w:rsid w:val="00E925BC"/>
    <w:rsid w:val="00E925D6"/>
    <w:rsid w:val="00E927E2"/>
    <w:rsid w:val="00E928F7"/>
    <w:rsid w:val="00E92A59"/>
    <w:rsid w:val="00E92C7F"/>
    <w:rsid w:val="00E931DC"/>
    <w:rsid w:val="00E93678"/>
    <w:rsid w:val="00E93715"/>
    <w:rsid w:val="00E93B7F"/>
    <w:rsid w:val="00E93D60"/>
    <w:rsid w:val="00E94015"/>
    <w:rsid w:val="00E942F2"/>
    <w:rsid w:val="00E94301"/>
    <w:rsid w:val="00E9444B"/>
    <w:rsid w:val="00E944E7"/>
    <w:rsid w:val="00E9481B"/>
    <w:rsid w:val="00E94C56"/>
    <w:rsid w:val="00E94D42"/>
    <w:rsid w:val="00E94EC4"/>
    <w:rsid w:val="00E95279"/>
    <w:rsid w:val="00E95381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EE5"/>
    <w:rsid w:val="00E95F10"/>
    <w:rsid w:val="00E95FA5"/>
    <w:rsid w:val="00E96074"/>
    <w:rsid w:val="00E960B6"/>
    <w:rsid w:val="00E96129"/>
    <w:rsid w:val="00E9619D"/>
    <w:rsid w:val="00E96435"/>
    <w:rsid w:val="00E9647D"/>
    <w:rsid w:val="00E964C4"/>
    <w:rsid w:val="00E964EB"/>
    <w:rsid w:val="00E966A9"/>
    <w:rsid w:val="00E966AC"/>
    <w:rsid w:val="00E966F9"/>
    <w:rsid w:val="00E96923"/>
    <w:rsid w:val="00E96AE1"/>
    <w:rsid w:val="00E96C01"/>
    <w:rsid w:val="00E96C28"/>
    <w:rsid w:val="00E96C7A"/>
    <w:rsid w:val="00E96E96"/>
    <w:rsid w:val="00E96F04"/>
    <w:rsid w:val="00E96F3B"/>
    <w:rsid w:val="00E9717B"/>
    <w:rsid w:val="00E97275"/>
    <w:rsid w:val="00E97375"/>
    <w:rsid w:val="00E9769D"/>
    <w:rsid w:val="00E97756"/>
    <w:rsid w:val="00E97945"/>
    <w:rsid w:val="00E97998"/>
    <w:rsid w:val="00E979BC"/>
    <w:rsid w:val="00E97AD3"/>
    <w:rsid w:val="00E97D8B"/>
    <w:rsid w:val="00EA01B7"/>
    <w:rsid w:val="00EA01C6"/>
    <w:rsid w:val="00EA01D9"/>
    <w:rsid w:val="00EA06F5"/>
    <w:rsid w:val="00EA0782"/>
    <w:rsid w:val="00EA0947"/>
    <w:rsid w:val="00EA0AED"/>
    <w:rsid w:val="00EA0B1C"/>
    <w:rsid w:val="00EA0B2A"/>
    <w:rsid w:val="00EA0C4C"/>
    <w:rsid w:val="00EA0F48"/>
    <w:rsid w:val="00EA0F6F"/>
    <w:rsid w:val="00EA1046"/>
    <w:rsid w:val="00EA113B"/>
    <w:rsid w:val="00EA127B"/>
    <w:rsid w:val="00EA129E"/>
    <w:rsid w:val="00EA14CB"/>
    <w:rsid w:val="00EA15A1"/>
    <w:rsid w:val="00EA161F"/>
    <w:rsid w:val="00EA1857"/>
    <w:rsid w:val="00EA1CA9"/>
    <w:rsid w:val="00EA214E"/>
    <w:rsid w:val="00EA2211"/>
    <w:rsid w:val="00EA229B"/>
    <w:rsid w:val="00EA23ED"/>
    <w:rsid w:val="00EA2562"/>
    <w:rsid w:val="00EA258B"/>
    <w:rsid w:val="00EA26F6"/>
    <w:rsid w:val="00EA2BAD"/>
    <w:rsid w:val="00EA2F6D"/>
    <w:rsid w:val="00EA319F"/>
    <w:rsid w:val="00EA32BD"/>
    <w:rsid w:val="00EA3990"/>
    <w:rsid w:val="00EA3A03"/>
    <w:rsid w:val="00EA3EE4"/>
    <w:rsid w:val="00EA3EF9"/>
    <w:rsid w:val="00EA3FEB"/>
    <w:rsid w:val="00EA40C4"/>
    <w:rsid w:val="00EA4156"/>
    <w:rsid w:val="00EA42F2"/>
    <w:rsid w:val="00EA43E2"/>
    <w:rsid w:val="00EA442F"/>
    <w:rsid w:val="00EA455A"/>
    <w:rsid w:val="00EA45AF"/>
    <w:rsid w:val="00EA4AD1"/>
    <w:rsid w:val="00EA4BB7"/>
    <w:rsid w:val="00EA4C26"/>
    <w:rsid w:val="00EA4CA2"/>
    <w:rsid w:val="00EA5029"/>
    <w:rsid w:val="00EA51A4"/>
    <w:rsid w:val="00EA525A"/>
    <w:rsid w:val="00EA52BA"/>
    <w:rsid w:val="00EA530F"/>
    <w:rsid w:val="00EA53C7"/>
    <w:rsid w:val="00EA5479"/>
    <w:rsid w:val="00EA5699"/>
    <w:rsid w:val="00EA56AD"/>
    <w:rsid w:val="00EA5728"/>
    <w:rsid w:val="00EA57F7"/>
    <w:rsid w:val="00EA586B"/>
    <w:rsid w:val="00EA5AF3"/>
    <w:rsid w:val="00EA5B68"/>
    <w:rsid w:val="00EA612F"/>
    <w:rsid w:val="00EA6416"/>
    <w:rsid w:val="00EA658C"/>
    <w:rsid w:val="00EA6647"/>
    <w:rsid w:val="00EA6721"/>
    <w:rsid w:val="00EA6A01"/>
    <w:rsid w:val="00EA6BE7"/>
    <w:rsid w:val="00EA6C34"/>
    <w:rsid w:val="00EA6CAD"/>
    <w:rsid w:val="00EA6D28"/>
    <w:rsid w:val="00EA6E4B"/>
    <w:rsid w:val="00EA7092"/>
    <w:rsid w:val="00EA734C"/>
    <w:rsid w:val="00EA7366"/>
    <w:rsid w:val="00EA736F"/>
    <w:rsid w:val="00EA744D"/>
    <w:rsid w:val="00EA760C"/>
    <w:rsid w:val="00EA7711"/>
    <w:rsid w:val="00EA7B40"/>
    <w:rsid w:val="00EA7D20"/>
    <w:rsid w:val="00EA7EF8"/>
    <w:rsid w:val="00EA7FAD"/>
    <w:rsid w:val="00EA7FCF"/>
    <w:rsid w:val="00EB00C9"/>
    <w:rsid w:val="00EB0115"/>
    <w:rsid w:val="00EB0305"/>
    <w:rsid w:val="00EB0472"/>
    <w:rsid w:val="00EB0642"/>
    <w:rsid w:val="00EB0707"/>
    <w:rsid w:val="00EB0750"/>
    <w:rsid w:val="00EB0CE3"/>
    <w:rsid w:val="00EB0CE9"/>
    <w:rsid w:val="00EB0F52"/>
    <w:rsid w:val="00EB0FA0"/>
    <w:rsid w:val="00EB11EC"/>
    <w:rsid w:val="00EB133F"/>
    <w:rsid w:val="00EB1532"/>
    <w:rsid w:val="00EB1561"/>
    <w:rsid w:val="00EB1619"/>
    <w:rsid w:val="00EB1730"/>
    <w:rsid w:val="00EB184A"/>
    <w:rsid w:val="00EB1B4F"/>
    <w:rsid w:val="00EB1BEB"/>
    <w:rsid w:val="00EB1D95"/>
    <w:rsid w:val="00EB1D9D"/>
    <w:rsid w:val="00EB1ED7"/>
    <w:rsid w:val="00EB211D"/>
    <w:rsid w:val="00EB249B"/>
    <w:rsid w:val="00EB2A0F"/>
    <w:rsid w:val="00EB2AB1"/>
    <w:rsid w:val="00EB2B2E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3F1E"/>
    <w:rsid w:val="00EB4002"/>
    <w:rsid w:val="00EB41E7"/>
    <w:rsid w:val="00EB435E"/>
    <w:rsid w:val="00EB44E9"/>
    <w:rsid w:val="00EB4573"/>
    <w:rsid w:val="00EB4642"/>
    <w:rsid w:val="00EB4805"/>
    <w:rsid w:val="00EB4A43"/>
    <w:rsid w:val="00EB4AE5"/>
    <w:rsid w:val="00EB4B4F"/>
    <w:rsid w:val="00EB4C75"/>
    <w:rsid w:val="00EB4F5C"/>
    <w:rsid w:val="00EB50A8"/>
    <w:rsid w:val="00EB5160"/>
    <w:rsid w:val="00EB5181"/>
    <w:rsid w:val="00EB518D"/>
    <w:rsid w:val="00EB5561"/>
    <w:rsid w:val="00EB563B"/>
    <w:rsid w:val="00EB5BB2"/>
    <w:rsid w:val="00EB5E93"/>
    <w:rsid w:val="00EB60A7"/>
    <w:rsid w:val="00EB65AD"/>
    <w:rsid w:val="00EB65B8"/>
    <w:rsid w:val="00EB66F2"/>
    <w:rsid w:val="00EB682A"/>
    <w:rsid w:val="00EB6A96"/>
    <w:rsid w:val="00EB6AE3"/>
    <w:rsid w:val="00EB6F50"/>
    <w:rsid w:val="00EB71D7"/>
    <w:rsid w:val="00EB72D3"/>
    <w:rsid w:val="00EB73B1"/>
    <w:rsid w:val="00EB73D1"/>
    <w:rsid w:val="00EB75FC"/>
    <w:rsid w:val="00EB761D"/>
    <w:rsid w:val="00EB7791"/>
    <w:rsid w:val="00EB77C4"/>
    <w:rsid w:val="00EB78A2"/>
    <w:rsid w:val="00EB7D3E"/>
    <w:rsid w:val="00EB7F49"/>
    <w:rsid w:val="00EB7FF9"/>
    <w:rsid w:val="00EC0312"/>
    <w:rsid w:val="00EC0498"/>
    <w:rsid w:val="00EC04D7"/>
    <w:rsid w:val="00EC0983"/>
    <w:rsid w:val="00EC0BEF"/>
    <w:rsid w:val="00EC0EC1"/>
    <w:rsid w:val="00EC0F4A"/>
    <w:rsid w:val="00EC12FB"/>
    <w:rsid w:val="00EC13C5"/>
    <w:rsid w:val="00EC15BD"/>
    <w:rsid w:val="00EC192D"/>
    <w:rsid w:val="00EC1BFC"/>
    <w:rsid w:val="00EC1DD6"/>
    <w:rsid w:val="00EC1E4A"/>
    <w:rsid w:val="00EC1F56"/>
    <w:rsid w:val="00EC2289"/>
    <w:rsid w:val="00EC241E"/>
    <w:rsid w:val="00EC2993"/>
    <w:rsid w:val="00EC300E"/>
    <w:rsid w:val="00EC30FF"/>
    <w:rsid w:val="00EC3151"/>
    <w:rsid w:val="00EC3233"/>
    <w:rsid w:val="00EC3235"/>
    <w:rsid w:val="00EC3604"/>
    <w:rsid w:val="00EC363E"/>
    <w:rsid w:val="00EC36C2"/>
    <w:rsid w:val="00EC372D"/>
    <w:rsid w:val="00EC3BBC"/>
    <w:rsid w:val="00EC3DD6"/>
    <w:rsid w:val="00EC3E5E"/>
    <w:rsid w:val="00EC412E"/>
    <w:rsid w:val="00EC41BB"/>
    <w:rsid w:val="00EC46AC"/>
    <w:rsid w:val="00EC4943"/>
    <w:rsid w:val="00EC4D38"/>
    <w:rsid w:val="00EC4F58"/>
    <w:rsid w:val="00EC5288"/>
    <w:rsid w:val="00EC52E4"/>
    <w:rsid w:val="00EC56A9"/>
    <w:rsid w:val="00EC5730"/>
    <w:rsid w:val="00EC5878"/>
    <w:rsid w:val="00EC5929"/>
    <w:rsid w:val="00EC5DFB"/>
    <w:rsid w:val="00EC627A"/>
    <w:rsid w:val="00EC644D"/>
    <w:rsid w:val="00EC648D"/>
    <w:rsid w:val="00EC66CF"/>
    <w:rsid w:val="00EC6754"/>
    <w:rsid w:val="00EC6837"/>
    <w:rsid w:val="00EC6929"/>
    <w:rsid w:val="00EC6CC0"/>
    <w:rsid w:val="00EC6DA8"/>
    <w:rsid w:val="00EC6DDA"/>
    <w:rsid w:val="00EC6E61"/>
    <w:rsid w:val="00EC6F1D"/>
    <w:rsid w:val="00EC707D"/>
    <w:rsid w:val="00EC71F3"/>
    <w:rsid w:val="00EC7466"/>
    <w:rsid w:val="00EC762D"/>
    <w:rsid w:val="00EC779D"/>
    <w:rsid w:val="00EC77B5"/>
    <w:rsid w:val="00EC786F"/>
    <w:rsid w:val="00EC79AF"/>
    <w:rsid w:val="00EC79EA"/>
    <w:rsid w:val="00EC7A4D"/>
    <w:rsid w:val="00EC7CFD"/>
    <w:rsid w:val="00EC7D4B"/>
    <w:rsid w:val="00EC7E72"/>
    <w:rsid w:val="00ED008F"/>
    <w:rsid w:val="00ED00A5"/>
    <w:rsid w:val="00ED017B"/>
    <w:rsid w:val="00ED029B"/>
    <w:rsid w:val="00ED0338"/>
    <w:rsid w:val="00ED04E2"/>
    <w:rsid w:val="00ED05E1"/>
    <w:rsid w:val="00ED06BF"/>
    <w:rsid w:val="00ED08BC"/>
    <w:rsid w:val="00ED0B00"/>
    <w:rsid w:val="00ED0BD5"/>
    <w:rsid w:val="00ED0D50"/>
    <w:rsid w:val="00ED0E59"/>
    <w:rsid w:val="00ED0FFC"/>
    <w:rsid w:val="00ED10FB"/>
    <w:rsid w:val="00ED13A7"/>
    <w:rsid w:val="00ED141F"/>
    <w:rsid w:val="00ED1BC3"/>
    <w:rsid w:val="00ED1EF2"/>
    <w:rsid w:val="00ED2107"/>
    <w:rsid w:val="00ED223E"/>
    <w:rsid w:val="00ED229F"/>
    <w:rsid w:val="00ED22A8"/>
    <w:rsid w:val="00ED24CB"/>
    <w:rsid w:val="00ED24D8"/>
    <w:rsid w:val="00ED2694"/>
    <w:rsid w:val="00ED27EF"/>
    <w:rsid w:val="00ED282F"/>
    <w:rsid w:val="00ED2B6B"/>
    <w:rsid w:val="00ED2CF7"/>
    <w:rsid w:val="00ED2E53"/>
    <w:rsid w:val="00ED2E96"/>
    <w:rsid w:val="00ED2ECC"/>
    <w:rsid w:val="00ED2F4F"/>
    <w:rsid w:val="00ED304A"/>
    <w:rsid w:val="00ED3298"/>
    <w:rsid w:val="00ED355E"/>
    <w:rsid w:val="00ED39DB"/>
    <w:rsid w:val="00ED3A8C"/>
    <w:rsid w:val="00ED3BC4"/>
    <w:rsid w:val="00ED3BF3"/>
    <w:rsid w:val="00ED3C1A"/>
    <w:rsid w:val="00ED3E72"/>
    <w:rsid w:val="00ED3EC3"/>
    <w:rsid w:val="00ED41F9"/>
    <w:rsid w:val="00ED4316"/>
    <w:rsid w:val="00ED4BBC"/>
    <w:rsid w:val="00ED5008"/>
    <w:rsid w:val="00ED51E0"/>
    <w:rsid w:val="00ED530B"/>
    <w:rsid w:val="00ED5331"/>
    <w:rsid w:val="00ED5695"/>
    <w:rsid w:val="00ED57B5"/>
    <w:rsid w:val="00ED57F3"/>
    <w:rsid w:val="00ED5B10"/>
    <w:rsid w:val="00ED5BB6"/>
    <w:rsid w:val="00ED5C97"/>
    <w:rsid w:val="00ED5C98"/>
    <w:rsid w:val="00ED6120"/>
    <w:rsid w:val="00ED622D"/>
    <w:rsid w:val="00ED6274"/>
    <w:rsid w:val="00ED62C1"/>
    <w:rsid w:val="00ED645D"/>
    <w:rsid w:val="00ED6648"/>
    <w:rsid w:val="00ED67FE"/>
    <w:rsid w:val="00ED6916"/>
    <w:rsid w:val="00ED6972"/>
    <w:rsid w:val="00ED6997"/>
    <w:rsid w:val="00ED69C4"/>
    <w:rsid w:val="00ED6A39"/>
    <w:rsid w:val="00ED6ABD"/>
    <w:rsid w:val="00ED6C60"/>
    <w:rsid w:val="00ED6D66"/>
    <w:rsid w:val="00ED6E9B"/>
    <w:rsid w:val="00ED6ED6"/>
    <w:rsid w:val="00ED7181"/>
    <w:rsid w:val="00ED7346"/>
    <w:rsid w:val="00ED7404"/>
    <w:rsid w:val="00ED7408"/>
    <w:rsid w:val="00ED74C7"/>
    <w:rsid w:val="00ED752B"/>
    <w:rsid w:val="00ED7567"/>
    <w:rsid w:val="00ED75D1"/>
    <w:rsid w:val="00ED780F"/>
    <w:rsid w:val="00ED79B5"/>
    <w:rsid w:val="00ED7B6C"/>
    <w:rsid w:val="00ED7E3F"/>
    <w:rsid w:val="00ED7E95"/>
    <w:rsid w:val="00ED7EA7"/>
    <w:rsid w:val="00ED7ED3"/>
    <w:rsid w:val="00ED7F3F"/>
    <w:rsid w:val="00ED7F5D"/>
    <w:rsid w:val="00EE0103"/>
    <w:rsid w:val="00EE023B"/>
    <w:rsid w:val="00EE02CB"/>
    <w:rsid w:val="00EE05E9"/>
    <w:rsid w:val="00EE08D8"/>
    <w:rsid w:val="00EE0A47"/>
    <w:rsid w:val="00EE0A82"/>
    <w:rsid w:val="00EE0AEA"/>
    <w:rsid w:val="00EE0C8C"/>
    <w:rsid w:val="00EE0D86"/>
    <w:rsid w:val="00EE0F35"/>
    <w:rsid w:val="00EE0FAB"/>
    <w:rsid w:val="00EE12E4"/>
    <w:rsid w:val="00EE14DF"/>
    <w:rsid w:val="00EE150A"/>
    <w:rsid w:val="00EE15B4"/>
    <w:rsid w:val="00EE177C"/>
    <w:rsid w:val="00EE1918"/>
    <w:rsid w:val="00EE19FE"/>
    <w:rsid w:val="00EE1CC1"/>
    <w:rsid w:val="00EE2076"/>
    <w:rsid w:val="00EE214A"/>
    <w:rsid w:val="00EE21E3"/>
    <w:rsid w:val="00EE23BB"/>
    <w:rsid w:val="00EE23E5"/>
    <w:rsid w:val="00EE247D"/>
    <w:rsid w:val="00EE29B0"/>
    <w:rsid w:val="00EE29BA"/>
    <w:rsid w:val="00EE2A19"/>
    <w:rsid w:val="00EE2B72"/>
    <w:rsid w:val="00EE2C36"/>
    <w:rsid w:val="00EE2D65"/>
    <w:rsid w:val="00EE2E92"/>
    <w:rsid w:val="00EE2FCE"/>
    <w:rsid w:val="00EE30F3"/>
    <w:rsid w:val="00EE313E"/>
    <w:rsid w:val="00EE31AF"/>
    <w:rsid w:val="00EE324D"/>
    <w:rsid w:val="00EE3254"/>
    <w:rsid w:val="00EE342F"/>
    <w:rsid w:val="00EE351E"/>
    <w:rsid w:val="00EE3549"/>
    <w:rsid w:val="00EE3A16"/>
    <w:rsid w:val="00EE3A8D"/>
    <w:rsid w:val="00EE3B83"/>
    <w:rsid w:val="00EE3BE1"/>
    <w:rsid w:val="00EE3CD6"/>
    <w:rsid w:val="00EE42DD"/>
    <w:rsid w:val="00EE43A1"/>
    <w:rsid w:val="00EE43D6"/>
    <w:rsid w:val="00EE44E3"/>
    <w:rsid w:val="00EE46A7"/>
    <w:rsid w:val="00EE487F"/>
    <w:rsid w:val="00EE49F1"/>
    <w:rsid w:val="00EE4A07"/>
    <w:rsid w:val="00EE4ADD"/>
    <w:rsid w:val="00EE4B19"/>
    <w:rsid w:val="00EE4B1A"/>
    <w:rsid w:val="00EE4B35"/>
    <w:rsid w:val="00EE5048"/>
    <w:rsid w:val="00EE5252"/>
    <w:rsid w:val="00EE5290"/>
    <w:rsid w:val="00EE53FE"/>
    <w:rsid w:val="00EE5658"/>
    <w:rsid w:val="00EE593E"/>
    <w:rsid w:val="00EE5C43"/>
    <w:rsid w:val="00EE5D94"/>
    <w:rsid w:val="00EE5DB6"/>
    <w:rsid w:val="00EE5E28"/>
    <w:rsid w:val="00EE5EAC"/>
    <w:rsid w:val="00EE60CA"/>
    <w:rsid w:val="00EE62F9"/>
    <w:rsid w:val="00EE6486"/>
    <w:rsid w:val="00EE66C0"/>
    <w:rsid w:val="00EE6809"/>
    <w:rsid w:val="00EE682F"/>
    <w:rsid w:val="00EE6E46"/>
    <w:rsid w:val="00EE7289"/>
    <w:rsid w:val="00EE742B"/>
    <w:rsid w:val="00EE745C"/>
    <w:rsid w:val="00EE7510"/>
    <w:rsid w:val="00EE7624"/>
    <w:rsid w:val="00EE7698"/>
    <w:rsid w:val="00EE7936"/>
    <w:rsid w:val="00EE7A8D"/>
    <w:rsid w:val="00EE7F05"/>
    <w:rsid w:val="00EF0129"/>
    <w:rsid w:val="00EF01AD"/>
    <w:rsid w:val="00EF01B8"/>
    <w:rsid w:val="00EF0362"/>
    <w:rsid w:val="00EF06E6"/>
    <w:rsid w:val="00EF0A15"/>
    <w:rsid w:val="00EF0A2C"/>
    <w:rsid w:val="00EF0AA1"/>
    <w:rsid w:val="00EF0B7F"/>
    <w:rsid w:val="00EF0D45"/>
    <w:rsid w:val="00EF0F62"/>
    <w:rsid w:val="00EF0F75"/>
    <w:rsid w:val="00EF114F"/>
    <w:rsid w:val="00EF12FE"/>
    <w:rsid w:val="00EF1354"/>
    <w:rsid w:val="00EF19FB"/>
    <w:rsid w:val="00EF1F4E"/>
    <w:rsid w:val="00EF2023"/>
    <w:rsid w:val="00EF20C6"/>
    <w:rsid w:val="00EF2142"/>
    <w:rsid w:val="00EF215A"/>
    <w:rsid w:val="00EF2369"/>
    <w:rsid w:val="00EF2533"/>
    <w:rsid w:val="00EF2613"/>
    <w:rsid w:val="00EF291A"/>
    <w:rsid w:val="00EF294F"/>
    <w:rsid w:val="00EF2B76"/>
    <w:rsid w:val="00EF2F7C"/>
    <w:rsid w:val="00EF2F8A"/>
    <w:rsid w:val="00EF3109"/>
    <w:rsid w:val="00EF35B2"/>
    <w:rsid w:val="00EF3679"/>
    <w:rsid w:val="00EF3911"/>
    <w:rsid w:val="00EF39E0"/>
    <w:rsid w:val="00EF3B01"/>
    <w:rsid w:val="00EF3B37"/>
    <w:rsid w:val="00EF3B71"/>
    <w:rsid w:val="00EF3B79"/>
    <w:rsid w:val="00EF3DC3"/>
    <w:rsid w:val="00EF40CF"/>
    <w:rsid w:val="00EF416F"/>
    <w:rsid w:val="00EF42A0"/>
    <w:rsid w:val="00EF436E"/>
    <w:rsid w:val="00EF44F5"/>
    <w:rsid w:val="00EF4646"/>
    <w:rsid w:val="00EF4773"/>
    <w:rsid w:val="00EF4947"/>
    <w:rsid w:val="00EF4A85"/>
    <w:rsid w:val="00EF4CC6"/>
    <w:rsid w:val="00EF4E61"/>
    <w:rsid w:val="00EF51FE"/>
    <w:rsid w:val="00EF533B"/>
    <w:rsid w:val="00EF5397"/>
    <w:rsid w:val="00EF53B4"/>
    <w:rsid w:val="00EF56DA"/>
    <w:rsid w:val="00EF58AA"/>
    <w:rsid w:val="00EF5AC8"/>
    <w:rsid w:val="00EF5CA0"/>
    <w:rsid w:val="00EF5D0A"/>
    <w:rsid w:val="00EF5DDF"/>
    <w:rsid w:val="00EF5E4F"/>
    <w:rsid w:val="00EF60A3"/>
    <w:rsid w:val="00EF60C2"/>
    <w:rsid w:val="00EF6383"/>
    <w:rsid w:val="00EF6480"/>
    <w:rsid w:val="00EF65C0"/>
    <w:rsid w:val="00EF6632"/>
    <w:rsid w:val="00EF66DD"/>
    <w:rsid w:val="00EF67D1"/>
    <w:rsid w:val="00EF69B5"/>
    <w:rsid w:val="00EF6A1C"/>
    <w:rsid w:val="00EF6AB6"/>
    <w:rsid w:val="00EF6C0F"/>
    <w:rsid w:val="00EF6C21"/>
    <w:rsid w:val="00EF70E3"/>
    <w:rsid w:val="00EF735C"/>
    <w:rsid w:val="00EF737D"/>
    <w:rsid w:val="00EF73EF"/>
    <w:rsid w:val="00EF7625"/>
    <w:rsid w:val="00EF7837"/>
    <w:rsid w:val="00EF797D"/>
    <w:rsid w:val="00EF79DB"/>
    <w:rsid w:val="00EF7A29"/>
    <w:rsid w:val="00EF7BA3"/>
    <w:rsid w:val="00EF7DEA"/>
    <w:rsid w:val="00EF7E34"/>
    <w:rsid w:val="00F00111"/>
    <w:rsid w:val="00F001F6"/>
    <w:rsid w:val="00F0033C"/>
    <w:rsid w:val="00F004D8"/>
    <w:rsid w:val="00F00539"/>
    <w:rsid w:val="00F00971"/>
    <w:rsid w:val="00F00BC0"/>
    <w:rsid w:val="00F00DE1"/>
    <w:rsid w:val="00F00FF1"/>
    <w:rsid w:val="00F01115"/>
    <w:rsid w:val="00F0118E"/>
    <w:rsid w:val="00F011F6"/>
    <w:rsid w:val="00F01400"/>
    <w:rsid w:val="00F01498"/>
    <w:rsid w:val="00F01CEE"/>
    <w:rsid w:val="00F01DB0"/>
    <w:rsid w:val="00F01E99"/>
    <w:rsid w:val="00F020E1"/>
    <w:rsid w:val="00F02128"/>
    <w:rsid w:val="00F021C3"/>
    <w:rsid w:val="00F021ED"/>
    <w:rsid w:val="00F022DF"/>
    <w:rsid w:val="00F0233B"/>
    <w:rsid w:val="00F023A6"/>
    <w:rsid w:val="00F02875"/>
    <w:rsid w:val="00F029A0"/>
    <w:rsid w:val="00F02B04"/>
    <w:rsid w:val="00F02B9B"/>
    <w:rsid w:val="00F02C29"/>
    <w:rsid w:val="00F02D46"/>
    <w:rsid w:val="00F02EEE"/>
    <w:rsid w:val="00F03162"/>
    <w:rsid w:val="00F032F9"/>
    <w:rsid w:val="00F034F6"/>
    <w:rsid w:val="00F035C6"/>
    <w:rsid w:val="00F036AA"/>
    <w:rsid w:val="00F03921"/>
    <w:rsid w:val="00F039B2"/>
    <w:rsid w:val="00F040C3"/>
    <w:rsid w:val="00F041D6"/>
    <w:rsid w:val="00F04313"/>
    <w:rsid w:val="00F04422"/>
    <w:rsid w:val="00F0455A"/>
    <w:rsid w:val="00F04584"/>
    <w:rsid w:val="00F04650"/>
    <w:rsid w:val="00F046E2"/>
    <w:rsid w:val="00F047D4"/>
    <w:rsid w:val="00F04900"/>
    <w:rsid w:val="00F04A9B"/>
    <w:rsid w:val="00F04B5F"/>
    <w:rsid w:val="00F04B78"/>
    <w:rsid w:val="00F04E03"/>
    <w:rsid w:val="00F04E59"/>
    <w:rsid w:val="00F04F22"/>
    <w:rsid w:val="00F051CD"/>
    <w:rsid w:val="00F05401"/>
    <w:rsid w:val="00F0542B"/>
    <w:rsid w:val="00F0545F"/>
    <w:rsid w:val="00F057BE"/>
    <w:rsid w:val="00F057FC"/>
    <w:rsid w:val="00F0598C"/>
    <w:rsid w:val="00F05A0E"/>
    <w:rsid w:val="00F05CBD"/>
    <w:rsid w:val="00F05F3E"/>
    <w:rsid w:val="00F06112"/>
    <w:rsid w:val="00F062A4"/>
    <w:rsid w:val="00F064C1"/>
    <w:rsid w:val="00F06578"/>
    <w:rsid w:val="00F067C7"/>
    <w:rsid w:val="00F06909"/>
    <w:rsid w:val="00F069D4"/>
    <w:rsid w:val="00F06A23"/>
    <w:rsid w:val="00F06BBA"/>
    <w:rsid w:val="00F06DA6"/>
    <w:rsid w:val="00F06DFB"/>
    <w:rsid w:val="00F06FC8"/>
    <w:rsid w:val="00F070FD"/>
    <w:rsid w:val="00F07191"/>
    <w:rsid w:val="00F07571"/>
    <w:rsid w:val="00F07683"/>
    <w:rsid w:val="00F076B4"/>
    <w:rsid w:val="00F07848"/>
    <w:rsid w:val="00F07AD4"/>
    <w:rsid w:val="00F07BD5"/>
    <w:rsid w:val="00F07DAF"/>
    <w:rsid w:val="00F1029A"/>
    <w:rsid w:val="00F10430"/>
    <w:rsid w:val="00F10A26"/>
    <w:rsid w:val="00F10ACF"/>
    <w:rsid w:val="00F10D3F"/>
    <w:rsid w:val="00F10EA4"/>
    <w:rsid w:val="00F10F35"/>
    <w:rsid w:val="00F111D0"/>
    <w:rsid w:val="00F1120B"/>
    <w:rsid w:val="00F112F8"/>
    <w:rsid w:val="00F1137A"/>
    <w:rsid w:val="00F114C2"/>
    <w:rsid w:val="00F1150C"/>
    <w:rsid w:val="00F11727"/>
    <w:rsid w:val="00F117F5"/>
    <w:rsid w:val="00F11801"/>
    <w:rsid w:val="00F1184F"/>
    <w:rsid w:val="00F119DF"/>
    <w:rsid w:val="00F119E5"/>
    <w:rsid w:val="00F11A41"/>
    <w:rsid w:val="00F11A94"/>
    <w:rsid w:val="00F11BF5"/>
    <w:rsid w:val="00F11C72"/>
    <w:rsid w:val="00F11E90"/>
    <w:rsid w:val="00F11F41"/>
    <w:rsid w:val="00F1201E"/>
    <w:rsid w:val="00F121D7"/>
    <w:rsid w:val="00F121E5"/>
    <w:rsid w:val="00F126E4"/>
    <w:rsid w:val="00F12725"/>
    <w:rsid w:val="00F127A9"/>
    <w:rsid w:val="00F12AF6"/>
    <w:rsid w:val="00F12BDD"/>
    <w:rsid w:val="00F12E1F"/>
    <w:rsid w:val="00F130C8"/>
    <w:rsid w:val="00F1312C"/>
    <w:rsid w:val="00F1324B"/>
    <w:rsid w:val="00F1363F"/>
    <w:rsid w:val="00F137F0"/>
    <w:rsid w:val="00F13A18"/>
    <w:rsid w:val="00F13A51"/>
    <w:rsid w:val="00F13BC0"/>
    <w:rsid w:val="00F13D19"/>
    <w:rsid w:val="00F13E66"/>
    <w:rsid w:val="00F14003"/>
    <w:rsid w:val="00F1401C"/>
    <w:rsid w:val="00F144DD"/>
    <w:rsid w:val="00F14906"/>
    <w:rsid w:val="00F14999"/>
    <w:rsid w:val="00F14DB4"/>
    <w:rsid w:val="00F14E75"/>
    <w:rsid w:val="00F1511C"/>
    <w:rsid w:val="00F151BB"/>
    <w:rsid w:val="00F15451"/>
    <w:rsid w:val="00F15872"/>
    <w:rsid w:val="00F15986"/>
    <w:rsid w:val="00F15A4E"/>
    <w:rsid w:val="00F15DCF"/>
    <w:rsid w:val="00F15E6D"/>
    <w:rsid w:val="00F15FE6"/>
    <w:rsid w:val="00F16395"/>
    <w:rsid w:val="00F16872"/>
    <w:rsid w:val="00F16969"/>
    <w:rsid w:val="00F16A05"/>
    <w:rsid w:val="00F16A22"/>
    <w:rsid w:val="00F16A95"/>
    <w:rsid w:val="00F16B45"/>
    <w:rsid w:val="00F16D12"/>
    <w:rsid w:val="00F16F95"/>
    <w:rsid w:val="00F17069"/>
    <w:rsid w:val="00F17082"/>
    <w:rsid w:val="00F17114"/>
    <w:rsid w:val="00F172CB"/>
    <w:rsid w:val="00F1776F"/>
    <w:rsid w:val="00F17850"/>
    <w:rsid w:val="00F17873"/>
    <w:rsid w:val="00F17A53"/>
    <w:rsid w:val="00F17A5C"/>
    <w:rsid w:val="00F17C0E"/>
    <w:rsid w:val="00F17C42"/>
    <w:rsid w:val="00F17C62"/>
    <w:rsid w:val="00F17CED"/>
    <w:rsid w:val="00F17CFA"/>
    <w:rsid w:val="00F17DCC"/>
    <w:rsid w:val="00F2000C"/>
    <w:rsid w:val="00F20091"/>
    <w:rsid w:val="00F2029E"/>
    <w:rsid w:val="00F20548"/>
    <w:rsid w:val="00F207D5"/>
    <w:rsid w:val="00F209F2"/>
    <w:rsid w:val="00F20A15"/>
    <w:rsid w:val="00F20ABA"/>
    <w:rsid w:val="00F20B0B"/>
    <w:rsid w:val="00F20B18"/>
    <w:rsid w:val="00F20E81"/>
    <w:rsid w:val="00F20FC9"/>
    <w:rsid w:val="00F2116A"/>
    <w:rsid w:val="00F211E8"/>
    <w:rsid w:val="00F21233"/>
    <w:rsid w:val="00F2148D"/>
    <w:rsid w:val="00F21807"/>
    <w:rsid w:val="00F21BB6"/>
    <w:rsid w:val="00F21C5C"/>
    <w:rsid w:val="00F21CAF"/>
    <w:rsid w:val="00F21D8A"/>
    <w:rsid w:val="00F21E44"/>
    <w:rsid w:val="00F21F86"/>
    <w:rsid w:val="00F2200B"/>
    <w:rsid w:val="00F2208A"/>
    <w:rsid w:val="00F22238"/>
    <w:rsid w:val="00F22379"/>
    <w:rsid w:val="00F2249E"/>
    <w:rsid w:val="00F225BE"/>
    <w:rsid w:val="00F2285C"/>
    <w:rsid w:val="00F228D6"/>
    <w:rsid w:val="00F22C76"/>
    <w:rsid w:val="00F22DFD"/>
    <w:rsid w:val="00F22F67"/>
    <w:rsid w:val="00F2302A"/>
    <w:rsid w:val="00F2322C"/>
    <w:rsid w:val="00F2327A"/>
    <w:rsid w:val="00F235B6"/>
    <w:rsid w:val="00F23600"/>
    <w:rsid w:val="00F23756"/>
    <w:rsid w:val="00F23786"/>
    <w:rsid w:val="00F239B5"/>
    <w:rsid w:val="00F239C4"/>
    <w:rsid w:val="00F239CD"/>
    <w:rsid w:val="00F23C2E"/>
    <w:rsid w:val="00F23CE0"/>
    <w:rsid w:val="00F2407D"/>
    <w:rsid w:val="00F240C5"/>
    <w:rsid w:val="00F24249"/>
    <w:rsid w:val="00F2469E"/>
    <w:rsid w:val="00F24867"/>
    <w:rsid w:val="00F24DD8"/>
    <w:rsid w:val="00F24E50"/>
    <w:rsid w:val="00F24F47"/>
    <w:rsid w:val="00F25105"/>
    <w:rsid w:val="00F251F7"/>
    <w:rsid w:val="00F25393"/>
    <w:rsid w:val="00F255E6"/>
    <w:rsid w:val="00F2573F"/>
    <w:rsid w:val="00F25A64"/>
    <w:rsid w:val="00F25B55"/>
    <w:rsid w:val="00F25BE4"/>
    <w:rsid w:val="00F25CC6"/>
    <w:rsid w:val="00F25E08"/>
    <w:rsid w:val="00F25EAE"/>
    <w:rsid w:val="00F26049"/>
    <w:rsid w:val="00F2626C"/>
    <w:rsid w:val="00F262CA"/>
    <w:rsid w:val="00F2640A"/>
    <w:rsid w:val="00F2640F"/>
    <w:rsid w:val="00F264CC"/>
    <w:rsid w:val="00F26693"/>
    <w:rsid w:val="00F2698D"/>
    <w:rsid w:val="00F26B3B"/>
    <w:rsid w:val="00F26D00"/>
    <w:rsid w:val="00F26D72"/>
    <w:rsid w:val="00F26E8C"/>
    <w:rsid w:val="00F27130"/>
    <w:rsid w:val="00F2752B"/>
    <w:rsid w:val="00F2765A"/>
    <w:rsid w:val="00F277BD"/>
    <w:rsid w:val="00F27970"/>
    <w:rsid w:val="00F27F08"/>
    <w:rsid w:val="00F3006B"/>
    <w:rsid w:val="00F300C2"/>
    <w:rsid w:val="00F300FA"/>
    <w:rsid w:val="00F30273"/>
    <w:rsid w:val="00F30416"/>
    <w:rsid w:val="00F304A4"/>
    <w:rsid w:val="00F3052C"/>
    <w:rsid w:val="00F305C3"/>
    <w:rsid w:val="00F30964"/>
    <w:rsid w:val="00F30D76"/>
    <w:rsid w:val="00F30DA5"/>
    <w:rsid w:val="00F30E4C"/>
    <w:rsid w:val="00F31185"/>
    <w:rsid w:val="00F3124F"/>
    <w:rsid w:val="00F31308"/>
    <w:rsid w:val="00F31342"/>
    <w:rsid w:val="00F313DD"/>
    <w:rsid w:val="00F31469"/>
    <w:rsid w:val="00F31526"/>
    <w:rsid w:val="00F31542"/>
    <w:rsid w:val="00F315AD"/>
    <w:rsid w:val="00F31673"/>
    <w:rsid w:val="00F316E7"/>
    <w:rsid w:val="00F31766"/>
    <w:rsid w:val="00F317F0"/>
    <w:rsid w:val="00F318B0"/>
    <w:rsid w:val="00F319CB"/>
    <w:rsid w:val="00F31CE0"/>
    <w:rsid w:val="00F31D37"/>
    <w:rsid w:val="00F31D63"/>
    <w:rsid w:val="00F31D7B"/>
    <w:rsid w:val="00F32038"/>
    <w:rsid w:val="00F32176"/>
    <w:rsid w:val="00F321BB"/>
    <w:rsid w:val="00F321DC"/>
    <w:rsid w:val="00F321FE"/>
    <w:rsid w:val="00F3226D"/>
    <w:rsid w:val="00F3243F"/>
    <w:rsid w:val="00F326D9"/>
    <w:rsid w:val="00F32770"/>
    <w:rsid w:val="00F32D42"/>
    <w:rsid w:val="00F32E4A"/>
    <w:rsid w:val="00F32E98"/>
    <w:rsid w:val="00F32EBE"/>
    <w:rsid w:val="00F32F00"/>
    <w:rsid w:val="00F336E4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3F85"/>
    <w:rsid w:val="00F34708"/>
    <w:rsid w:val="00F34722"/>
    <w:rsid w:val="00F34A6E"/>
    <w:rsid w:val="00F34D13"/>
    <w:rsid w:val="00F34F89"/>
    <w:rsid w:val="00F35060"/>
    <w:rsid w:val="00F353C5"/>
    <w:rsid w:val="00F35522"/>
    <w:rsid w:val="00F35903"/>
    <w:rsid w:val="00F35F51"/>
    <w:rsid w:val="00F35FCF"/>
    <w:rsid w:val="00F362A3"/>
    <w:rsid w:val="00F36451"/>
    <w:rsid w:val="00F36632"/>
    <w:rsid w:val="00F36661"/>
    <w:rsid w:val="00F36926"/>
    <w:rsid w:val="00F36B9A"/>
    <w:rsid w:val="00F36C22"/>
    <w:rsid w:val="00F3713A"/>
    <w:rsid w:val="00F372DB"/>
    <w:rsid w:val="00F3746C"/>
    <w:rsid w:val="00F37976"/>
    <w:rsid w:val="00F37B14"/>
    <w:rsid w:val="00F37B3E"/>
    <w:rsid w:val="00F405B9"/>
    <w:rsid w:val="00F407C4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62"/>
    <w:rsid w:val="00F417D3"/>
    <w:rsid w:val="00F417FD"/>
    <w:rsid w:val="00F41B21"/>
    <w:rsid w:val="00F41D64"/>
    <w:rsid w:val="00F41DD2"/>
    <w:rsid w:val="00F41F4A"/>
    <w:rsid w:val="00F42045"/>
    <w:rsid w:val="00F42124"/>
    <w:rsid w:val="00F421FF"/>
    <w:rsid w:val="00F4236C"/>
    <w:rsid w:val="00F424A0"/>
    <w:rsid w:val="00F424E7"/>
    <w:rsid w:val="00F4250B"/>
    <w:rsid w:val="00F425DC"/>
    <w:rsid w:val="00F42637"/>
    <w:rsid w:val="00F42691"/>
    <w:rsid w:val="00F429C6"/>
    <w:rsid w:val="00F42A42"/>
    <w:rsid w:val="00F42B7B"/>
    <w:rsid w:val="00F42BEE"/>
    <w:rsid w:val="00F42CCB"/>
    <w:rsid w:val="00F42D58"/>
    <w:rsid w:val="00F42DD9"/>
    <w:rsid w:val="00F42E3E"/>
    <w:rsid w:val="00F42E88"/>
    <w:rsid w:val="00F43184"/>
    <w:rsid w:val="00F433A8"/>
    <w:rsid w:val="00F434B7"/>
    <w:rsid w:val="00F4353C"/>
    <w:rsid w:val="00F43649"/>
    <w:rsid w:val="00F43669"/>
    <w:rsid w:val="00F4387F"/>
    <w:rsid w:val="00F43925"/>
    <w:rsid w:val="00F43B83"/>
    <w:rsid w:val="00F43BAF"/>
    <w:rsid w:val="00F43D2C"/>
    <w:rsid w:val="00F43D36"/>
    <w:rsid w:val="00F43EFE"/>
    <w:rsid w:val="00F443D8"/>
    <w:rsid w:val="00F44405"/>
    <w:rsid w:val="00F4443A"/>
    <w:rsid w:val="00F4451E"/>
    <w:rsid w:val="00F44537"/>
    <w:rsid w:val="00F4454D"/>
    <w:rsid w:val="00F44572"/>
    <w:rsid w:val="00F44685"/>
    <w:rsid w:val="00F44924"/>
    <w:rsid w:val="00F44ADD"/>
    <w:rsid w:val="00F44B95"/>
    <w:rsid w:val="00F44ED3"/>
    <w:rsid w:val="00F45303"/>
    <w:rsid w:val="00F456BB"/>
    <w:rsid w:val="00F457A0"/>
    <w:rsid w:val="00F459E1"/>
    <w:rsid w:val="00F45AB7"/>
    <w:rsid w:val="00F45B2C"/>
    <w:rsid w:val="00F46230"/>
    <w:rsid w:val="00F46271"/>
    <w:rsid w:val="00F46455"/>
    <w:rsid w:val="00F46636"/>
    <w:rsid w:val="00F46885"/>
    <w:rsid w:val="00F46B11"/>
    <w:rsid w:val="00F46C66"/>
    <w:rsid w:val="00F46D32"/>
    <w:rsid w:val="00F46FD1"/>
    <w:rsid w:val="00F4704C"/>
    <w:rsid w:val="00F470AA"/>
    <w:rsid w:val="00F4714D"/>
    <w:rsid w:val="00F47156"/>
    <w:rsid w:val="00F471C9"/>
    <w:rsid w:val="00F47314"/>
    <w:rsid w:val="00F4739D"/>
    <w:rsid w:val="00F47411"/>
    <w:rsid w:val="00F47480"/>
    <w:rsid w:val="00F4749E"/>
    <w:rsid w:val="00F4752F"/>
    <w:rsid w:val="00F4762D"/>
    <w:rsid w:val="00F478C8"/>
    <w:rsid w:val="00F47951"/>
    <w:rsid w:val="00F4796A"/>
    <w:rsid w:val="00F47A61"/>
    <w:rsid w:val="00F47D08"/>
    <w:rsid w:val="00F47D76"/>
    <w:rsid w:val="00F47D95"/>
    <w:rsid w:val="00F47E5E"/>
    <w:rsid w:val="00F47FEC"/>
    <w:rsid w:val="00F50047"/>
    <w:rsid w:val="00F500F8"/>
    <w:rsid w:val="00F501BB"/>
    <w:rsid w:val="00F502C2"/>
    <w:rsid w:val="00F50406"/>
    <w:rsid w:val="00F506E0"/>
    <w:rsid w:val="00F506E7"/>
    <w:rsid w:val="00F507BD"/>
    <w:rsid w:val="00F50AE8"/>
    <w:rsid w:val="00F50B92"/>
    <w:rsid w:val="00F50FB5"/>
    <w:rsid w:val="00F5119C"/>
    <w:rsid w:val="00F512FD"/>
    <w:rsid w:val="00F51496"/>
    <w:rsid w:val="00F514BD"/>
    <w:rsid w:val="00F51540"/>
    <w:rsid w:val="00F51544"/>
    <w:rsid w:val="00F516F4"/>
    <w:rsid w:val="00F5178C"/>
    <w:rsid w:val="00F5183D"/>
    <w:rsid w:val="00F519E7"/>
    <w:rsid w:val="00F51A3A"/>
    <w:rsid w:val="00F51B50"/>
    <w:rsid w:val="00F51F87"/>
    <w:rsid w:val="00F520CA"/>
    <w:rsid w:val="00F5234D"/>
    <w:rsid w:val="00F5237E"/>
    <w:rsid w:val="00F52495"/>
    <w:rsid w:val="00F52546"/>
    <w:rsid w:val="00F52683"/>
    <w:rsid w:val="00F526F2"/>
    <w:rsid w:val="00F5285D"/>
    <w:rsid w:val="00F52906"/>
    <w:rsid w:val="00F52A7C"/>
    <w:rsid w:val="00F52DF0"/>
    <w:rsid w:val="00F52FAA"/>
    <w:rsid w:val="00F53125"/>
    <w:rsid w:val="00F532DB"/>
    <w:rsid w:val="00F53483"/>
    <w:rsid w:val="00F53564"/>
    <w:rsid w:val="00F537EC"/>
    <w:rsid w:val="00F53885"/>
    <w:rsid w:val="00F538F5"/>
    <w:rsid w:val="00F53931"/>
    <w:rsid w:val="00F5395F"/>
    <w:rsid w:val="00F53A2B"/>
    <w:rsid w:val="00F53B7E"/>
    <w:rsid w:val="00F53C2F"/>
    <w:rsid w:val="00F53D76"/>
    <w:rsid w:val="00F53E29"/>
    <w:rsid w:val="00F53EA8"/>
    <w:rsid w:val="00F54363"/>
    <w:rsid w:val="00F54416"/>
    <w:rsid w:val="00F54420"/>
    <w:rsid w:val="00F54887"/>
    <w:rsid w:val="00F54901"/>
    <w:rsid w:val="00F549D4"/>
    <w:rsid w:val="00F54A37"/>
    <w:rsid w:val="00F54A53"/>
    <w:rsid w:val="00F54B23"/>
    <w:rsid w:val="00F54B98"/>
    <w:rsid w:val="00F54EB2"/>
    <w:rsid w:val="00F54EDE"/>
    <w:rsid w:val="00F5562D"/>
    <w:rsid w:val="00F5591A"/>
    <w:rsid w:val="00F55951"/>
    <w:rsid w:val="00F55A55"/>
    <w:rsid w:val="00F55AD6"/>
    <w:rsid w:val="00F55B0E"/>
    <w:rsid w:val="00F55B28"/>
    <w:rsid w:val="00F55FF0"/>
    <w:rsid w:val="00F560BB"/>
    <w:rsid w:val="00F5613B"/>
    <w:rsid w:val="00F561D9"/>
    <w:rsid w:val="00F56696"/>
    <w:rsid w:val="00F566C6"/>
    <w:rsid w:val="00F5678F"/>
    <w:rsid w:val="00F567F3"/>
    <w:rsid w:val="00F5692B"/>
    <w:rsid w:val="00F569DF"/>
    <w:rsid w:val="00F56BF5"/>
    <w:rsid w:val="00F56CAB"/>
    <w:rsid w:val="00F56FF1"/>
    <w:rsid w:val="00F574EB"/>
    <w:rsid w:val="00F57645"/>
    <w:rsid w:val="00F577E1"/>
    <w:rsid w:val="00F57CC7"/>
    <w:rsid w:val="00F57D7F"/>
    <w:rsid w:val="00F57E1D"/>
    <w:rsid w:val="00F57FBB"/>
    <w:rsid w:val="00F60273"/>
    <w:rsid w:val="00F60634"/>
    <w:rsid w:val="00F60756"/>
    <w:rsid w:val="00F60889"/>
    <w:rsid w:val="00F60F18"/>
    <w:rsid w:val="00F60F9A"/>
    <w:rsid w:val="00F610E8"/>
    <w:rsid w:val="00F6124E"/>
    <w:rsid w:val="00F613C5"/>
    <w:rsid w:val="00F614EF"/>
    <w:rsid w:val="00F61566"/>
    <w:rsid w:val="00F61704"/>
    <w:rsid w:val="00F6172C"/>
    <w:rsid w:val="00F61871"/>
    <w:rsid w:val="00F61CCD"/>
    <w:rsid w:val="00F61CF0"/>
    <w:rsid w:val="00F61EEA"/>
    <w:rsid w:val="00F61EEE"/>
    <w:rsid w:val="00F620C9"/>
    <w:rsid w:val="00F621F7"/>
    <w:rsid w:val="00F62250"/>
    <w:rsid w:val="00F6228C"/>
    <w:rsid w:val="00F6243D"/>
    <w:rsid w:val="00F625FD"/>
    <w:rsid w:val="00F6280D"/>
    <w:rsid w:val="00F62893"/>
    <w:rsid w:val="00F628B9"/>
    <w:rsid w:val="00F62AB6"/>
    <w:rsid w:val="00F62B52"/>
    <w:rsid w:val="00F62E85"/>
    <w:rsid w:val="00F63066"/>
    <w:rsid w:val="00F63067"/>
    <w:rsid w:val="00F6308C"/>
    <w:rsid w:val="00F630F5"/>
    <w:rsid w:val="00F631FC"/>
    <w:rsid w:val="00F6321F"/>
    <w:rsid w:val="00F63465"/>
    <w:rsid w:val="00F636CC"/>
    <w:rsid w:val="00F638DF"/>
    <w:rsid w:val="00F63928"/>
    <w:rsid w:val="00F63FA7"/>
    <w:rsid w:val="00F64217"/>
    <w:rsid w:val="00F64491"/>
    <w:rsid w:val="00F64502"/>
    <w:rsid w:val="00F64C17"/>
    <w:rsid w:val="00F64CE4"/>
    <w:rsid w:val="00F65108"/>
    <w:rsid w:val="00F6525F"/>
    <w:rsid w:val="00F65637"/>
    <w:rsid w:val="00F65656"/>
    <w:rsid w:val="00F65667"/>
    <w:rsid w:val="00F65B1E"/>
    <w:rsid w:val="00F65DDA"/>
    <w:rsid w:val="00F65E46"/>
    <w:rsid w:val="00F65E51"/>
    <w:rsid w:val="00F65F19"/>
    <w:rsid w:val="00F65F91"/>
    <w:rsid w:val="00F6606A"/>
    <w:rsid w:val="00F660EC"/>
    <w:rsid w:val="00F66359"/>
    <w:rsid w:val="00F664BF"/>
    <w:rsid w:val="00F664EA"/>
    <w:rsid w:val="00F665D5"/>
    <w:rsid w:val="00F66757"/>
    <w:rsid w:val="00F6695F"/>
    <w:rsid w:val="00F66C84"/>
    <w:rsid w:val="00F66D0C"/>
    <w:rsid w:val="00F66D88"/>
    <w:rsid w:val="00F66FF6"/>
    <w:rsid w:val="00F67568"/>
    <w:rsid w:val="00F675E9"/>
    <w:rsid w:val="00F67622"/>
    <w:rsid w:val="00F67656"/>
    <w:rsid w:val="00F67730"/>
    <w:rsid w:val="00F67945"/>
    <w:rsid w:val="00F6798A"/>
    <w:rsid w:val="00F67AE8"/>
    <w:rsid w:val="00F67B24"/>
    <w:rsid w:val="00F67BC0"/>
    <w:rsid w:val="00F67BDE"/>
    <w:rsid w:val="00F67D84"/>
    <w:rsid w:val="00F67E5F"/>
    <w:rsid w:val="00F700C1"/>
    <w:rsid w:val="00F70136"/>
    <w:rsid w:val="00F702DB"/>
    <w:rsid w:val="00F7049A"/>
    <w:rsid w:val="00F70558"/>
    <w:rsid w:val="00F70679"/>
    <w:rsid w:val="00F706B2"/>
    <w:rsid w:val="00F7085B"/>
    <w:rsid w:val="00F70888"/>
    <w:rsid w:val="00F70A0B"/>
    <w:rsid w:val="00F70D21"/>
    <w:rsid w:val="00F70F67"/>
    <w:rsid w:val="00F71189"/>
    <w:rsid w:val="00F71196"/>
    <w:rsid w:val="00F713F1"/>
    <w:rsid w:val="00F7140A"/>
    <w:rsid w:val="00F71508"/>
    <w:rsid w:val="00F715A6"/>
    <w:rsid w:val="00F71600"/>
    <w:rsid w:val="00F721B0"/>
    <w:rsid w:val="00F72276"/>
    <w:rsid w:val="00F724F4"/>
    <w:rsid w:val="00F72A4E"/>
    <w:rsid w:val="00F72C41"/>
    <w:rsid w:val="00F72D38"/>
    <w:rsid w:val="00F72F8B"/>
    <w:rsid w:val="00F72FAB"/>
    <w:rsid w:val="00F7300E"/>
    <w:rsid w:val="00F7326A"/>
    <w:rsid w:val="00F73585"/>
    <w:rsid w:val="00F735FA"/>
    <w:rsid w:val="00F73A32"/>
    <w:rsid w:val="00F73AA9"/>
    <w:rsid w:val="00F73AAC"/>
    <w:rsid w:val="00F73B4F"/>
    <w:rsid w:val="00F73B99"/>
    <w:rsid w:val="00F73C29"/>
    <w:rsid w:val="00F73D56"/>
    <w:rsid w:val="00F73E34"/>
    <w:rsid w:val="00F73E65"/>
    <w:rsid w:val="00F7428F"/>
    <w:rsid w:val="00F744D1"/>
    <w:rsid w:val="00F744E7"/>
    <w:rsid w:val="00F74602"/>
    <w:rsid w:val="00F74779"/>
    <w:rsid w:val="00F74884"/>
    <w:rsid w:val="00F748BA"/>
    <w:rsid w:val="00F74CA2"/>
    <w:rsid w:val="00F74DA6"/>
    <w:rsid w:val="00F74F26"/>
    <w:rsid w:val="00F751AF"/>
    <w:rsid w:val="00F7546B"/>
    <w:rsid w:val="00F755C9"/>
    <w:rsid w:val="00F756E5"/>
    <w:rsid w:val="00F75B41"/>
    <w:rsid w:val="00F75B61"/>
    <w:rsid w:val="00F75C86"/>
    <w:rsid w:val="00F75CA3"/>
    <w:rsid w:val="00F75E0A"/>
    <w:rsid w:val="00F75EA2"/>
    <w:rsid w:val="00F75ED0"/>
    <w:rsid w:val="00F76038"/>
    <w:rsid w:val="00F760C2"/>
    <w:rsid w:val="00F763AC"/>
    <w:rsid w:val="00F76543"/>
    <w:rsid w:val="00F7671C"/>
    <w:rsid w:val="00F7680B"/>
    <w:rsid w:val="00F76981"/>
    <w:rsid w:val="00F76CC1"/>
    <w:rsid w:val="00F76D4F"/>
    <w:rsid w:val="00F76EA3"/>
    <w:rsid w:val="00F77040"/>
    <w:rsid w:val="00F7741F"/>
    <w:rsid w:val="00F7753A"/>
    <w:rsid w:val="00F775CC"/>
    <w:rsid w:val="00F7761F"/>
    <w:rsid w:val="00F77664"/>
    <w:rsid w:val="00F77A54"/>
    <w:rsid w:val="00F77FA6"/>
    <w:rsid w:val="00F77FD5"/>
    <w:rsid w:val="00F80000"/>
    <w:rsid w:val="00F8006C"/>
    <w:rsid w:val="00F8009B"/>
    <w:rsid w:val="00F80160"/>
    <w:rsid w:val="00F803E7"/>
    <w:rsid w:val="00F8055C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282"/>
    <w:rsid w:val="00F82323"/>
    <w:rsid w:val="00F824C7"/>
    <w:rsid w:val="00F8282A"/>
    <w:rsid w:val="00F82969"/>
    <w:rsid w:val="00F829DD"/>
    <w:rsid w:val="00F82A65"/>
    <w:rsid w:val="00F82A91"/>
    <w:rsid w:val="00F82B93"/>
    <w:rsid w:val="00F82BD3"/>
    <w:rsid w:val="00F82C16"/>
    <w:rsid w:val="00F82DA0"/>
    <w:rsid w:val="00F82EE9"/>
    <w:rsid w:val="00F82F89"/>
    <w:rsid w:val="00F8304D"/>
    <w:rsid w:val="00F8316B"/>
    <w:rsid w:val="00F831E1"/>
    <w:rsid w:val="00F83322"/>
    <w:rsid w:val="00F83416"/>
    <w:rsid w:val="00F8359E"/>
    <w:rsid w:val="00F839EA"/>
    <w:rsid w:val="00F83B0A"/>
    <w:rsid w:val="00F83CD6"/>
    <w:rsid w:val="00F83DA1"/>
    <w:rsid w:val="00F83DAE"/>
    <w:rsid w:val="00F83DC6"/>
    <w:rsid w:val="00F840CD"/>
    <w:rsid w:val="00F84656"/>
    <w:rsid w:val="00F84855"/>
    <w:rsid w:val="00F84AB5"/>
    <w:rsid w:val="00F84E37"/>
    <w:rsid w:val="00F84E96"/>
    <w:rsid w:val="00F8528B"/>
    <w:rsid w:val="00F852AC"/>
    <w:rsid w:val="00F8548B"/>
    <w:rsid w:val="00F854A1"/>
    <w:rsid w:val="00F85712"/>
    <w:rsid w:val="00F857FD"/>
    <w:rsid w:val="00F85954"/>
    <w:rsid w:val="00F85A92"/>
    <w:rsid w:val="00F85AA2"/>
    <w:rsid w:val="00F85E16"/>
    <w:rsid w:val="00F85EC1"/>
    <w:rsid w:val="00F85F10"/>
    <w:rsid w:val="00F85FD6"/>
    <w:rsid w:val="00F860F0"/>
    <w:rsid w:val="00F86187"/>
    <w:rsid w:val="00F86316"/>
    <w:rsid w:val="00F8651C"/>
    <w:rsid w:val="00F86546"/>
    <w:rsid w:val="00F865BE"/>
    <w:rsid w:val="00F86690"/>
    <w:rsid w:val="00F867BF"/>
    <w:rsid w:val="00F86F94"/>
    <w:rsid w:val="00F8709B"/>
    <w:rsid w:val="00F87268"/>
    <w:rsid w:val="00F872E5"/>
    <w:rsid w:val="00F87367"/>
    <w:rsid w:val="00F87443"/>
    <w:rsid w:val="00F874A8"/>
    <w:rsid w:val="00F8799B"/>
    <w:rsid w:val="00F87D1C"/>
    <w:rsid w:val="00F87E18"/>
    <w:rsid w:val="00F9011A"/>
    <w:rsid w:val="00F9027C"/>
    <w:rsid w:val="00F9072A"/>
    <w:rsid w:val="00F9092F"/>
    <w:rsid w:val="00F90A38"/>
    <w:rsid w:val="00F90D18"/>
    <w:rsid w:val="00F90E4A"/>
    <w:rsid w:val="00F90ED3"/>
    <w:rsid w:val="00F90F20"/>
    <w:rsid w:val="00F91159"/>
    <w:rsid w:val="00F911C1"/>
    <w:rsid w:val="00F912E5"/>
    <w:rsid w:val="00F91388"/>
    <w:rsid w:val="00F91404"/>
    <w:rsid w:val="00F91681"/>
    <w:rsid w:val="00F91924"/>
    <w:rsid w:val="00F9192A"/>
    <w:rsid w:val="00F91A47"/>
    <w:rsid w:val="00F91B4A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9E9"/>
    <w:rsid w:val="00F92A3A"/>
    <w:rsid w:val="00F92BC2"/>
    <w:rsid w:val="00F92ED4"/>
    <w:rsid w:val="00F92EEE"/>
    <w:rsid w:val="00F92F95"/>
    <w:rsid w:val="00F93083"/>
    <w:rsid w:val="00F9317F"/>
    <w:rsid w:val="00F934B2"/>
    <w:rsid w:val="00F93557"/>
    <w:rsid w:val="00F93812"/>
    <w:rsid w:val="00F938F0"/>
    <w:rsid w:val="00F938FA"/>
    <w:rsid w:val="00F9399B"/>
    <w:rsid w:val="00F93ADF"/>
    <w:rsid w:val="00F93EA0"/>
    <w:rsid w:val="00F940E5"/>
    <w:rsid w:val="00F9423F"/>
    <w:rsid w:val="00F94291"/>
    <w:rsid w:val="00F9435B"/>
    <w:rsid w:val="00F94417"/>
    <w:rsid w:val="00F945BE"/>
    <w:rsid w:val="00F9486F"/>
    <w:rsid w:val="00F949CC"/>
    <w:rsid w:val="00F94C42"/>
    <w:rsid w:val="00F94C70"/>
    <w:rsid w:val="00F94C82"/>
    <w:rsid w:val="00F951F7"/>
    <w:rsid w:val="00F95268"/>
    <w:rsid w:val="00F9536F"/>
    <w:rsid w:val="00F954B4"/>
    <w:rsid w:val="00F95596"/>
    <w:rsid w:val="00F956DE"/>
    <w:rsid w:val="00F95A3A"/>
    <w:rsid w:val="00F95AFA"/>
    <w:rsid w:val="00F95C05"/>
    <w:rsid w:val="00F95D9A"/>
    <w:rsid w:val="00F96194"/>
    <w:rsid w:val="00F96315"/>
    <w:rsid w:val="00F963D2"/>
    <w:rsid w:val="00F96AB4"/>
    <w:rsid w:val="00F96D47"/>
    <w:rsid w:val="00F96DBE"/>
    <w:rsid w:val="00F96E32"/>
    <w:rsid w:val="00F96F71"/>
    <w:rsid w:val="00F970AD"/>
    <w:rsid w:val="00F970B5"/>
    <w:rsid w:val="00F973CB"/>
    <w:rsid w:val="00F9755F"/>
    <w:rsid w:val="00F97606"/>
    <w:rsid w:val="00F9775D"/>
    <w:rsid w:val="00F97A5E"/>
    <w:rsid w:val="00F97BED"/>
    <w:rsid w:val="00F97D6A"/>
    <w:rsid w:val="00F97DC2"/>
    <w:rsid w:val="00F97DD8"/>
    <w:rsid w:val="00F97F74"/>
    <w:rsid w:val="00FA01C5"/>
    <w:rsid w:val="00FA0201"/>
    <w:rsid w:val="00FA031B"/>
    <w:rsid w:val="00FA063A"/>
    <w:rsid w:val="00FA0A3B"/>
    <w:rsid w:val="00FA0A54"/>
    <w:rsid w:val="00FA0E07"/>
    <w:rsid w:val="00FA1094"/>
    <w:rsid w:val="00FA1359"/>
    <w:rsid w:val="00FA1384"/>
    <w:rsid w:val="00FA141D"/>
    <w:rsid w:val="00FA16EC"/>
    <w:rsid w:val="00FA18E1"/>
    <w:rsid w:val="00FA1AF0"/>
    <w:rsid w:val="00FA1BDB"/>
    <w:rsid w:val="00FA1E52"/>
    <w:rsid w:val="00FA1F0F"/>
    <w:rsid w:val="00FA1F50"/>
    <w:rsid w:val="00FA1F87"/>
    <w:rsid w:val="00FA1FB3"/>
    <w:rsid w:val="00FA204B"/>
    <w:rsid w:val="00FA2082"/>
    <w:rsid w:val="00FA2274"/>
    <w:rsid w:val="00FA22A9"/>
    <w:rsid w:val="00FA27AA"/>
    <w:rsid w:val="00FA288E"/>
    <w:rsid w:val="00FA2A3C"/>
    <w:rsid w:val="00FA2C1D"/>
    <w:rsid w:val="00FA2DBB"/>
    <w:rsid w:val="00FA2DC9"/>
    <w:rsid w:val="00FA311C"/>
    <w:rsid w:val="00FA31F7"/>
    <w:rsid w:val="00FA32DB"/>
    <w:rsid w:val="00FA33D0"/>
    <w:rsid w:val="00FA36DA"/>
    <w:rsid w:val="00FA3AA5"/>
    <w:rsid w:val="00FA400F"/>
    <w:rsid w:val="00FA4163"/>
    <w:rsid w:val="00FA4199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50B"/>
    <w:rsid w:val="00FA568C"/>
    <w:rsid w:val="00FA56E1"/>
    <w:rsid w:val="00FA5808"/>
    <w:rsid w:val="00FA589B"/>
    <w:rsid w:val="00FA5941"/>
    <w:rsid w:val="00FA5D75"/>
    <w:rsid w:val="00FA5E35"/>
    <w:rsid w:val="00FA5E3B"/>
    <w:rsid w:val="00FA6133"/>
    <w:rsid w:val="00FA63C2"/>
    <w:rsid w:val="00FA66DA"/>
    <w:rsid w:val="00FA6A26"/>
    <w:rsid w:val="00FA6A90"/>
    <w:rsid w:val="00FA6CDC"/>
    <w:rsid w:val="00FA6DB0"/>
    <w:rsid w:val="00FA6DC8"/>
    <w:rsid w:val="00FA6EFC"/>
    <w:rsid w:val="00FA6F9F"/>
    <w:rsid w:val="00FA7070"/>
    <w:rsid w:val="00FA7274"/>
    <w:rsid w:val="00FA729A"/>
    <w:rsid w:val="00FA7504"/>
    <w:rsid w:val="00FA7A02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42"/>
    <w:rsid w:val="00FB108F"/>
    <w:rsid w:val="00FB109E"/>
    <w:rsid w:val="00FB1136"/>
    <w:rsid w:val="00FB115C"/>
    <w:rsid w:val="00FB181D"/>
    <w:rsid w:val="00FB19C6"/>
    <w:rsid w:val="00FB1C26"/>
    <w:rsid w:val="00FB1EA2"/>
    <w:rsid w:val="00FB21B6"/>
    <w:rsid w:val="00FB226E"/>
    <w:rsid w:val="00FB2390"/>
    <w:rsid w:val="00FB23E9"/>
    <w:rsid w:val="00FB246A"/>
    <w:rsid w:val="00FB2497"/>
    <w:rsid w:val="00FB2684"/>
    <w:rsid w:val="00FB26AC"/>
    <w:rsid w:val="00FB2929"/>
    <w:rsid w:val="00FB293B"/>
    <w:rsid w:val="00FB2989"/>
    <w:rsid w:val="00FB29FA"/>
    <w:rsid w:val="00FB2E44"/>
    <w:rsid w:val="00FB2EFE"/>
    <w:rsid w:val="00FB319C"/>
    <w:rsid w:val="00FB3321"/>
    <w:rsid w:val="00FB3568"/>
    <w:rsid w:val="00FB37B9"/>
    <w:rsid w:val="00FB391E"/>
    <w:rsid w:val="00FB3B20"/>
    <w:rsid w:val="00FB3B48"/>
    <w:rsid w:val="00FB3B75"/>
    <w:rsid w:val="00FB3E69"/>
    <w:rsid w:val="00FB4051"/>
    <w:rsid w:val="00FB40D5"/>
    <w:rsid w:val="00FB416A"/>
    <w:rsid w:val="00FB4231"/>
    <w:rsid w:val="00FB4305"/>
    <w:rsid w:val="00FB450E"/>
    <w:rsid w:val="00FB4688"/>
    <w:rsid w:val="00FB4869"/>
    <w:rsid w:val="00FB48CF"/>
    <w:rsid w:val="00FB4D3D"/>
    <w:rsid w:val="00FB4EB6"/>
    <w:rsid w:val="00FB512E"/>
    <w:rsid w:val="00FB55AE"/>
    <w:rsid w:val="00FB5732"/>
    <w:rsid w:val="00FB57BF"/>
    <w:rsid w:val="00FB5ADA"/>
    <w:rsid w:val="00FB5B7D"/>
    <w:rsid w:val="00FB5BE7"/>
    <w:rsid w:val="00FB5CE3"/>
    <w:rsid w:val="00FB5E1D"/>
    <w:rsid w:val="00FB5F5E"/>
    <w:rsid w:val="00FB5F6F"/>
    <w:rsid w:val="00FB6367"/>
    <w:rsid w:val="00FB64BA"/>
    <w:rsid w:val="00FB65CD"/>
    <w:rsid w:val="00FB68EF"/>
    <w:rsid w:val="00FB6913"/>
    <w:rsid w:val="00FB6A3B"/>
    <w:rsid w:val="00FB6C81"/>
    <w:rsid w:val="00FB6F91"/>
    <w:rsid w:val="00FB71DD"/>
    <w:rsid w:val="00FB7299"/>
    <w:rsid w:val="00FB762A"/>
    <w:rsid w:val="00FB76CD"/>
    <w:rsid w:val="00FB79EB"/>
    <w:rsid w:val="00FB7C34"/>
    <w:rsid w:val="00FB7E7B"/>
    <w:rsid w:val="00FC0078"/>
    <w:rsid w:val="00FC0215"/>
    <w:rsid w:val="00FC0454"/>
    <w:rsid w:val="00FC0522"/>
    <w:rsid w:val="00FC060B"/>
    <w:rsid w:val="00FC06DB"/>
    <w:rsid w:val="00FC0833"/>
    <w:rsid w:val="00FC0B9E"/>
    <w:rsid w:val="00FC0C80"/>
    <w:rsid w:val="00FC0CBB"/>
    <w:rsid w:val="00FC0D6E"/>
    <w:rsid w:val="00FC0E7B"/>
    <w:rsid w:val="00FC109B"/>
    <w:rsid w:val="00FC1315"/>
    <w:rsid w:val="00FC1568"/>
    <w:rsid w:val="00FC1935"/>
    <w:rsid w:val="00FC1A6F"/>
    <w:rsid w:val="00FC1ACA"/>
    <w:rsid w:val="00FC1B8B"/>
    <w:rsid w:val="00FC1B91"/>
    <w:rsid w:val="00FC2025"/>
    <w:rsid w:val="00FC21C5"/>
    <w:rsid w:val="00FC21E4"/>
    <w:rsid w:val="00FC2B65"/>
    <w:rsid w:val="00FC2C6A"/>
    <w:rsid w:val="00FC2C76"/>
    <w:rsid w:val="00FC2EFE"/>
    <w:rsid w:val="00FC3369"/>
    <w:rsid w:val="00FC339E"/>
    <w:rsid w:val="00FC3486"/>
    <w:rsid w:val="00FC3690"/>
    <w:rsid w:val="00FC391D"/>
    <w:rsid w:val="00FC3922"/>
    <w:rsid w:val="00FC39A6"/>
    <w:rsid w:val="00FC3A72"/>
    <w:rsid w:val="00FC3BE4"/>
    <w:rsid w:val="00FC3C93"/>
    <w:rsid w:val="00FC3CA0"/>
    <w:rsid w:val="00FC4280"/>
    <w:rsid w:val="00FC42C9"/>
    <w:rsid w:val="00FC42DF"/>
    <w:rsid w:val="00FC4393"/>
    <w:rsid w:val="00FC4942"/>
    <w:rsid w:val="00FC4E6F"/>
    <w:rsid w:val="00FC5087"/>
    <w:rsid w:val="00FC5088"/>
    <w:rsid w:val="00FC51B5"/>
    <w:rsid w:val="00FC522C"/>
    <w:rsid w:val="00FC5257"/>
    <w:rsid w:val="00FC52A3"/>
    <w:rsid w:val="00FC52D8"/>
    <w:rsid w:val="00FC564A"/>
    <w:rsid w:val="00FC56B9"/>
    <w:rsid w:val="00FC571B"/>
    <w:rsid w:val="00FC581A"/>
    <w:rsid w:val="00FC584A"/>
    <w:rsid w:val="00FC586C"/>
    <w:rsid w:val="00FC598E"/>
    <w:rsid w:val="00FC5A3F"/>
    <w:rsid w:val="00FC5CEC"/>
    <w:rsid w:val="00FC5F69"/>
    <w:rsid w:val="00FC626E"/>
    <w:rsid w:val="00FC636B"/>
    <w:rsid w:val="00FC6656"/>
    <w:rsid w:val="00FC666B"/>
    <w:rsid w:val="00FC66EE"/>
    <w:rsid w:val="00FC67BA"/>
    <w:rsid w:val="00FC689E"/>
    <w:rsid w:val="00FC69F0"/>
    <w:rsid w:val="00FC6B3D"/>
    <w:rsid w:val="00FC6B98"/>
    <w:rsid w:val="00FC6E40"/>
    <w:rsid w:val="00FC6F06"/>
    <w:rsid w:val="00FC7029"/>
    <w:rsid w:val="00FC71A3"/>
    <w:rsid w:val="00FC72AA"/>
    <w:rsid w:val="00FC7620"/>
    <w:rsid w:val="00FC7697"/>
    <w:rsid w:val="00FC7718"/>
    <w:rsid w:val="00FC771A"/>
    <w:rsid w:val="00FC78D8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0B2"/>
    <w:rsid w:val="00FD0451"/>
    <w:rsid w:val="00FD04C1"/>
    <w:rsid w:val="00FD06BC"/>
    <w:rsid w:val="00FD06FA"/>
    <w:rsid w:val="00FD0ACB"/>
    <w:rsid w:val="00FD0B51"/>
    <w:rsid w:val="00FD1019"/>
    <w:rsid w:val="00FD1131"/>
    <w:rsid w:val="00FD1263"/>
    <w:rsid w:val="00FD12C4"/>
    <w:rsid w:val="00FD1369"/>
    <w:rsid w:val="00FD13DA"/>
    <w:rsid w:val="00FD13E8"/>
    <w:rsid w:val="00FD1524"/>
    <w:rsid w:val="00FD1532"/>
    <w:rsid w:val="00FD17D9"/>
    <w:rsid w:val="00FD19D4"/>
    <w:rsid w:val="00FD1ACC"/>
    <w:rsid w:val="00FD1BB4"/>
    <w:rsid w:val="00FD1D50"/>
    <w:rsid w:val="00FD1F80"/>
    <w:rsid w:val="00FD2184"/>
    <w:rsid w:val="00FD2282"/>
    <w:rsid w:val="00FD2344"/>
    <w:rsid w:val="00FD2383"/>
    <w:rsid w:val="00FD256D"/>
    <w:rsid w:val="00FD256F"/>
    <w:rsid w:val="00FD26C4"/>
    <w:rsid w:val="00FD285B"/>
    <w:rsid w:val="00FD28AF"/>
    <w:rsid w:val="00FD2F44"/>
    <w:rsid w:val="00FD2F9C"/>
    <w:rsid w:val="00FD2FB1"/>
    <w:rsid w:val="00FD30AA"/>
    <w:rsid w:val="00FD3308"/>
    <w:rsid w:val="00FD330A"/>
    <w:rsid w:val="00FD3342"/>
    <w:rsid w:val="00FD35FF"/>
    <w:rsid w:val="00FD3601"/>
    <w:rsid w:val="00FD388B"/>
    <w:rsid w:val="00FD3967"/>
    <w:rsid w:val="00FD3A17"/>
    <w:rsid w:val="00FD3B68"/>
    <w:rsid w:val="00FD3D7E"/>
    <w:rsid w:val="00FD3DBE"/>
    <w:rsid w:val="00FD3DED"/>
    <w:rsid w:val="00FD415D"/>
    <w:rsid w:val="00FD4274"/>
    <w:rsid w:val="00FD45FA"/>
    <w:rsid w:val="00FD4983"/>
    <w:rsid w:val="00FD49E1"/>
    <w:rsid w:val="00FD4A24"/>
    <w:rsid w:val="00FD4C7B"/>
    <w:rsid w:val="00FD4F96"/>
    <w:rsid w:val="00FD53CD"/>
    <w:rsid w:val="00FD5490"/>
    <w:rsid w:val="00FD593B"/>
    <w:rsid w:val="00FD5A38"/>
    <w:rsid w:val="00FD5A9D"/>
    <w:rsid w:val="00FD5DD4"/>
    <w:rsid w:val="00FD6039"/>
    <w:rsid w:val="00FD610E"/>
    <w:rsid w:val="00FD61EF"/>
    <w:rsid w:val="00FD62B3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59"/>
    <w:rsid w:val="00FD6BB5"/>
    <w:rsid w:val="00FD6D43"/>
    <w:rsid w:val="00FD6D7A"/>
    <w:rsid w:val="00FD6EA3"/>
    <w:rsid w:val="00FD7064"/>
    <w:rsid w:val="00FD71B8"/>
    <w:rsid w:val="00FD71C7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AA3"/>
    <w:rsid w:val="00FD7DA5"/>
    <w:rsid w:val="00FD7EE3"/>
    <w:rsid w:val="00FE00C0"/>
    <w:rsid w:val="00FE01AF"/>
    <w:rsid w:val="00FE0255"/>
    <w:rsid w:val="00FE0283"/>
    <w:rsid w:val="00FE031B"/>
    <w:rsid w:val="00FE042A"/>
    <w:rsid w:val="00FE06F7"/>
    <w:rsid w:val="00FE0AE7"/>
    <w:rsid w:val="00FE0AF6"/>
    <w:rsid w:val="00FE0B07"/>
    <w:rsid w:val="00FE0BF2"/>
    <w:rsid w:val="00FE0C01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921"/>
    <w:rsid w:val="00FE1923"/>
    <w:rsid w:val="00FE1A4A"/>
    <w:rsid w:val="00FE1A73"/>
    <w:rsid w:val="00FE1AAB"/>
    <w:rsid w:val="00FE1D2B"/>
    <w:rsid w:val="00FE1D55"/>
    <w:rsid w:val="00FE1E86"/>
    <w:rsid w:val="00FE2171"/>
    <w:rsid w:val="00FE2653"/>
    <w:rsid w:val="00FE2689"/>
    <w:rsid w:val="00FE283E"/>
    <w:rsid w:val="00FE286F"/>
    <w:rsid w:val="00FE2CC0"/>
    <w:rsid w:val="00FE2CF2"/>
    <w:rsid w:val="00FE2D77"/>
    <w:rsid w:val="00FE302E"/>
    <w:rsid w:val="00FE32C4"/>
    <w:rsid w:val="00FE353A"/>
    <w:rsid w:val="00FE35CF"/>
    <w:rsid w:val="00FE393D"/>
    <w:rsid w:val="00FE3B35"/>
    <w:rsid w:val="00FE3CC9"/>
    <w:rsid w:val="00FE3E63"/>
    <w:rsid w:val="00FE3EDE"/>
    <w:rsid w:val="00FE4536"/>
    <w:rsid w:val="00FE4716"/>
    <w:rsid w:val="00FE487D"/>
    <w:rsid w:val="00FE49B9"/>
    <w:rsid w:val="00FE4CDE"/>
    <w:rsid w:val="00FE4DF5"/>
    <w:rsid w:val="00FE55EA"/>
    <w:rsid w:val="00FE5942"/>
    <w:rsid w:val="00FE59C3"/>
    <w:rsid w:val="00FE5B23"/>
    <w:rsid w:val="00FE5B53"/>
    <w:rsid w:val="00FE5D24"/>
    <w:rsid w:val="00FE5F54"/>
    <w:rsid w:val="00FE60B7"/>
    <w:rsid w:val="00FE628D"/>
    <w:rsid w:val="00FE65BA"/>
    <w:rsid w:val="00FE65CD"/>
    <w:rsid w:val="00FE67F5"/>
    <w:rsid w:val="00FE6870"/>
    <w:rsid w:val="00FE6885"/>
    <w:rsid w:val="00FE6A91"/>
    <w:rsid w:val="00FE6D0E"/>
    <w:rsid w:val="00FE6E32"/>
    <w:rsid w:val="00FE733C"/>
    <w:rsid w:val="00FE7631"/>
    <w:rsid w:val="00FE77C1"/>
    <w:rsid w:val="00FE7A24"/>
    <w:rsid w:val="00FE7B7F"/>
    <w:rsid w:val="00FF061B"/>
    <w:rsid w:val="00FF092B"/>
    <w:rsid w:val="00FF09DB"/>
    <w:rsid w:val="00FF10A2"/>
    <w:rsid w:val="00FF127E"/>
    <w:rsid w:val="00FF13BF"/>
    <w:rsid w:val="00FF14CB"/>
    <w:rsid w:val="00FF15EA"/>
    <w:rsid w:val="00FF160C"/>
    <w:rsid w:val="00FF160E"/>
    <w:rsid w:val="00FF172A"/>
    <w:rsid w:val="00FF18A1"/>
    <w:rsid w:val="00FF18BE"/>
    <w:rsid w:val="00FF1ACA"/>
    <w:rsid w:val="00FF1B56"/>
    <w:rsid w:val="00FF1CBF"/>
    <w:rsid w:val="00FF1D2A"/>
    <w:rsid w:val="00FF1FE7"/>
    <w:rsid w:val="00FF2098"/>
    <w:rsid w:val="00FF2165"/>
    <w:rsid w:val="00FF276C"/>
    <w:rsid w:val="00FF27B7"/>
    <w:rsid w:val="00FF2850"/>
    <w:rsid w:val="00FF29E9"/>
    <w:rsid w:val="00FF2BAA"/>
    <w:rsid w:val="00FF2D5B"/>
    <w:rsid w:val="00FF2DF5"/>
    <w:rsid w:val="00FF3130"/>
    <w:rsid w:val="00FF31D6"/>
    <w:rsid w:val="00FF3479"/>
    <w:rsid w:val="00FF3527"/>
    <w:rsid w:val="00FF3797"/>
    <w:rsid w:val="00FF379D"/>
    <w:rsid w:val="00FF38A0"/>
    <w:rsid w:val="00FF38FB"/>
    <w:rsid w:val="00FF3AE1"/>
    <w:rsid w:val="00FF3B47"/>
    <w:rsid w:val="00FF3B5E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876"/>
    <w:rsid w:val="00FF4C16"/>
    <w:rsid w:val="00FF4C4A"/>
    <w:rsid w:val="00FF4DED"/>
    <w:rsid w:val="00FF51CD"/>
    <w:rsid w:val="00FF52E1"/>
    <w:rsid w:val="00FF5616"/>
    <w:rsid w:val="00FF584D"/>
    <w:rsid w:val="00FF59E1"/>
    <w:rsid w:val="00FF5AC5"/>
    <w:rsid w:val="00FF5B2E"/>
    <w:rsid w:val="00FF5C8C"/>
    <w:rsid w:val="00FF5D00"/>
    <w:rsid w:val="00FF5F08"/>
    <w:rsid w:val="00FF6411"/>
    <w:rsid w:val="00FF6693"/>
    <w:rsid w:val="00FF679A"/>
    <w:rsid w:val="00FF684D"/>
    <w:rsid w:val="00FF6DD5"/>
    <w:rsid w:val="00FF6E6E"/>
    <w:rsid w:val="00FF7077"/>
    <w:rsid w:val="00FF7339"/>
    <w:rsid w:val="00FF743D"/>
    <w:rsid w:val="00FF754B"/>
    <w:rsid w:val="00FF7600"/>
    <w:rsid w:val="00FF77D5"/>
    <w:rsid w:val="00FF780A"/>
    <w:rsid w:val="00FF7D55"/>
    <w:rsid w:val="0F83DBE4"/>
    <w:rsid w:val="29A8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1B837D"/>
  <w15:docId w15:val="{73D81FC8-32B3-4002-A2DA-7CB693912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uiPriority w:val="99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115B1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15B10"/>
  </w:style>
  <w:style w:type="paragraph" w:customStyle="1" w:styleId="zreportaddinfo">
    <w:name w:val="zreport addinfo"/>
    <w:basedOn w:val="Normal"/>
    <w:uiPriority w:val="99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15B10"/>
  </w:style>
  <w:style w:type="paragraph" w:customStyle="1" w:styleId="nineptheadingcentredbold">
    <w:name w:val="nine pt heading centred bold"/>
    <w:aliases w:val="9hc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15B1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15B1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A34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1A3450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uiPriority w:val="99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uiPriority w:val="99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uiPriority w:val="99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uiPriority w:val="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uiPriority w:val="99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uiPriority w:val="99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uiPriority w:val="99"/>
    <w:rsid w:val="002438B9"/>
    <w:rPr>
      <w:b/>
      <w:bCs/>
    </w:rPr>
  </w:style>
  <w:style w:type="character" w:styleId="Hyperlink">
    <w:name w:val="Hyperlink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uiPriority w:val="99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uiPriority w:val="99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uiPriority w:val="99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704CF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54F7"/>
    <w:rPr>
      <w:rFonts w:ascii="Times New Roman" w:hAnsi="Times New Roman"/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A223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FD36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styleId="FollowedHyperlink">
    <w:name w:val="FollowedHyperlink"/>
    <w:uiPriority w:val="99"/>
    <w:semiHidden/>
    <w:unhideWhenUsed/>
    <w:rsid w:val="008A3B3E"/>
    <w:rPr>
      <w:color w:val="800080"/>
      <w:u w:val="single"/>
    </w:rPr>
  </w:style>
  <w:style w:type="paragraph" w:customStyle="1" w:styleId="msonormal0">
    <w:name w:val="msonormal"/>
    <w:basedOn w:val="Normal"/>
    <w:uiPriority w:val="99"/>
    <w:rsid w:val="008A3B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character" w:customStyle="1" w:styleId="FootnoteTextChar1">
    <w:name w:val="Footnote Text Char1"/>
    <w:aliases w:val="ft Char1"/>
    <w:basedOn w:val="DefaultParagraphFont"/>
    <w:semiHidden/>
    <w:rsid w:val="008A3B3E"/>
    <w:rPr>
      <w:rFonts w:ascii="Arial" w:hAnsi="Arial"/>
      <w:szCs w:val="25"/>
    </w:rPr>
  </w:style>
  <w:style w:type="paragraph" w:customStyle="1" w:styleId="zsubject">
    <w:name w:val="zsubject"/>
    <w:basedOn w:val="Normal"/>
    <w:uiPriority w:val="99"/>
    <w:rsid w:val="008A3B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1-NumberChar">
    <w:name w:val="1-Number Char"/>
    <w:link w:val="1-Number"/>
    <w:locked/>
    <w:rsid w:val="008A3B3E"/>
    <w:rPr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8A3B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locked/>
    <w:rsid w:val="008A3B3E"/>
    <w:rPr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8A3B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</w:style>
  <w:style w:type="paragraph" w:customStyle="1" w:styleId="Pa3">
    <w:name w:val="Pa3"/>
    <w:basedOn w:val="Normal"/>
    <w:next w:val="Normal"/>
    <w:uiPriority w:val="99"/>
    <w:rsid w:val="008A3B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Subhead3Char">
    <w:name w:val="Subhead 3 Char"/>
    <w:link w:val="Subhead3"/>
    <w:locked/>
    <w:rsid w:val="008A3B3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Subhead3">
    <w:name w:val="Subhead 3"/>
    <w:basedOn w:val="Normal"/>
    <w:link w:val="Subhead3Char"/>
    <w:rsid w:val="008A3B3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8A3B3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Default"/>
    <w:next w:val="Default"/>
    <w:uiPriority w:val="99"/>
    <w:rsid w:val="008A3B3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8A3B3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8A3B3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8A3B3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8A3B3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8A3B3E"/>
    <w:rPr>
      <w:rFonts w:ascii="Univers 45 Light" w:eastAsia="Times New Roman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8A3B3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A3B3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Reference">
    <w:name w:val="Reference"/>
    <w:rsid w:val="008A3B3E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rsid w:val="008A3B3E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rsid w:val="008A3B3E"/>
    <w:rPr>
      <w:rFonts w:ascii="ZapfDingbats BT" w:eastAsia="ZapfDingbats BT" w:hAnsi="ZapfDingbats BT" w:hint="eastAsia"/>
      <w:color w:val="0C2D83"/>
      <w:position w:val="2"/>
      <w:sz w:val="10"/>
    </w:rPr>
  </w:style>
  <w:style w:type="character" w:customStyle="1" w:styleId="apple-converted-space">
    <w:name w:val="apple-converted-space"/>
    <w:rsid w:val="008A3B3E"/>
  </w:style>
  <w:style w:type="table" w:styleId="Table3Deffects2">
    <w:name w:val="Table 3D effects 2"/>
    <w:basedOn w:val="TableNormal"/>
    <w:semiHidden/>
    <w:unhideWhenUsed/>
    <w:rsid w:val="008A3B3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A3B3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i-provider">
    <w:name w:val="ui-provider"/>
    <w:basedOn w:val="DefaultParagraphFont"/>
    <w:rsid w:val="00237DC1"/>
  </w:style>
  <w:style w:type="character" w:customStyle="1" w:styleId="fontstyle01">
    <w:name w:val="fontstyle01"/>
    <w:basedOn w:val="DefaultParagraphFont"/>
    <w:rsid w:val="0046616F"/>
    <w:rPr>
      <w:rFonts w:ascii="THSarabunNew" w:hAnsi="THSarabunNew" w:hint="default"/>
      <w:b w:val="0"/>
      <w:bCs w:val="0"/>
      <w:i w:val="0"/>
      <w:iCs w:val="0"/>
      <w:color w:val="000000"/>
      <w:sz w:val="32"/>
      <w:szCs w:val="32"/>
    </w:rPr>
  </w:style>
  <w:style w:type="table" w:styleId="TableGridLight">
    <w:name w:val="Grid Table Light"/>
    <w:basedOn w:val="TableNormal"/>
    <w:uiPriority w:val="40"/>
    <w:rsid w:val="00543BF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2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10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E3EBA-51D5-45DC-A913-3791C60E4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1000</TotalTime>
  <Pages>136</Pages>
  <Words>36346</Words>
  <Characters>139050</Characters>
  <Application>Microsoft Office Word</Application>
  <DocSecurity>0</DocSecurity>
  <Lines>1158</Lines>
  <Paragraphs>350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175046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Nattinan Morakotsriwan (NMS)</cp:lastModifiedBy>
  <cp:revision>874</cp:revision>
  <cp:lastPrinted>2025-02-20T18:52:00Z</cp:lastPrinted>
  <dcterms:created xsi:type="dcterms:W3CDTF">2025-02-04T19:19:00Z</dcterms:created>
  <dcterms:modified xsi:type="dcterms:W3CDTF">2025-02-20T09:04:00Z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GrammarlyDocumentId">
    <vt:lpwstr>4156695d2c6b4230096d46c24aec00b65ae4f2a417de6fe5bbd69e9fa0e87e7b</vt:lpwstr>
  </property>
</Properties>
</file>