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F27A" w14:textId="77777777" w:rsidR="003B1575" w:rsidRPr="00BC16CD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 w:rsidRPr="00BC16CD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Pr="00BC16CD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BC16CD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18DBDF00" w:rsidR="003B1575" w:rsidRPr="00BC16CD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C16C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BC16C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BC16CD">
        <w:rPr>
          <w:rFonts w:asciiTheme="majorBidi" w:hAnsiTheme="majorBidi" w:cstheme="majorBidi"/>
          <w:sz w:val="32"/>
          <w:szCs w:val="32"/>
        </w:rPr>
        <w:t xml:space="preserve"> 31</w:t>
      </w:r>
      <w:r w:rsidR="008C17E5" w:rsidRPr="00BC16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274C" w:rsidRPr="00BC16CD">
        <w:rPr>
          <w:rFonts w:asciiTheme="majorBidi" w:hAnsiTheme="majorBidi" w:cstheme="majorBidi"/>
          <w:sz w:val="32"/>
          <w:szCs w:val="32"/>
        </w:rPr>
        <w:t>256</w:t>
      </w:r>
      <w:r w:rsidR="000E1EB2" w:rsidRPr="00BC16CD">
        <w:rPr>
          <w:rFonts w:asciiTheme="majorBidi" w:hAnsiTheme="majorBidi" w:cstheme="majorBidi"/>
          <w:sz w:val="32"/>
          <w:szCs w:val="32"/>
        </w:rPr>
        <w:t>7</w:t>
      </w:r>
    </w:p>
    <w:p w14:paraId="6A6070B0" w14:textId="77777777" w:rsidR="000E70F4" w:rsidRPr="00BC16CD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C16C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BC16CD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BC16CD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BC16CD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BC16CD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BC16CD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BC16CD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BC16CD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BC16CD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BC16CD" w:rsidRDefault="002D628F" w:rsidP="002D628F">
      <w:pPr>
        <w:rPr>
          <w:rFonts w:asciiTheme="majorBidi" w:hAnsiTheme="majorBidi" w:cstheme="majorBidi"/>
        </w:rPr>
        <w:sectPr w:rsidR="002D628F" w:rsidRPr="00BC16CD" w:rsidSect="00AD35BA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109E203B" w14:textId="77777777" w:rsidR="000E721D" w:rsidRPr="00BC16CD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BC16CD">
        <w:rPr>
          <w:rFonts w:asciiTheme="majorBidi" w:hAnsiTheme="majorBidi" w:cstheme="majorBidi"/>
          <w:cs/>
        </w:rPr>
        <w:lastRenderedPageBreak/>
        <w:t>รายงาน</w:t>
      </w:r>
      <w:r w:rsidRPr="00BC16CD">
        <w:rPr>
          <w:rFonts w:asciiTheme="majorBidi" w:hAnsiTheme="majorBidi" w:cstheme="majorBidi"/>
          <w:cs/>
          <w:lang w:val="th-TH"/>
        </w:rPr>
        <w:t>ของ</w:t>
      </w:r>
      <w:r w:rsidRPr="00BC16CD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BC16C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BC16C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C16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BC16C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BC16C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BC16C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BC16C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BC16CD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BC16C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5F507E03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BC16CD">
        <w:rPr>
          <w:rFonts w:asciiTheme="majorBidi" w:hAnsiTheme="majorBidi" w:cstheme="majorBidi"/>
          <w:sz w:val="30"/>
          <w:szCs w:val="30"/>
        </w:rPr>
        <w:t xml:space="preserve"> (</w:t>
      </w:r>
      <w:r w:rsidR="001C0F83" w:rsidRPr="00BC16CD">
        <w:rPr>
          <w:rFonts w:asciiTheme="majorBidi" w:hAnsiTheme="majorBidi" w:cstheme="majorBidi"/>
          <w:sz w:val="30"/>
          <w:szCs w:val="30"/>
        </w:rPr>
        <w:t>“</w:t>
      </w:r>
      <w:r w:rsidRPr="00BC16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0F83" w:rsidRPr="00BC16CD">
        <w:rPr>
          <w:rFonts w:asciiTheme="majorBidi" w:hAnsiTheme="majorBidi" w:cstheme="majorBidi"/>
          <w:sz w:val="30"/>
          <w:szCs w:val="30"/>
        </w:rPr>
        <w:t>”</w:t>
      </w:r>
      <w:r w:rsidRPr="00BC16CD">
        <w:rPr>
          <w:rFonts w:asciiTheme="majorBidi" w:hAnsiTheme="majorBidi" w:cstheme="majorBidi"/>
          <w:sz w:val="30"/>
          <w:szCs w:val="30"/>
          <w:cs/>
        </w:rPr>
        <w:t>) ซึ่งประกอบด้วย</w:t>
      </w:r>
      <w:r w:rsidR="009267BA" w:rsidRPr="00BC16CD">
        <w:rPr>
          <w:rFonts w:asciiTheme="majorBidi" w:hAnsiTheme="majorBidi" w:cstheme="majorBidi"/>
          <w:sz w:val="30"/>
          <w:szCs w:val="30"/>
          <w:cs/>
        </w:rPr>
        <w:t>งบฐานะการเงิ</w:t>
      </w:r>
      <w:r w:rsidR="00900688" w:rsidRPr="00BC16CD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BC16CD">
        <w:rPr>
          <w:rFonts w:asciiTheme="majorBidi" w:hAnsiTheme="majorBidi" w:cstheme="majorBidi"/>
          <w:sz w:val="30"/>
          <w:szCs w:val="30"/>
          <w:cs/>
        </w:rPr>
        <w:t>ณ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C16CD">
        <w:rPr>
          <w:rFonts w:asciiTheme="majorBidi" w:hAnsiTheme="majorBidi" w:cstheme="majorBidi"/>
          <w:sz w:val="30"/>
          <w:szCs w:val="30"/>
        </w:rPr>
        <w:t xml:space="preserve">31 </w:t>
      </w:r>
      <w:r w:rsidRPr="00BC16C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2067BF" w:rsidRPr="00BC16CD">
        <w:rPr>
          <w:rFonts w:asciiTheme="majorBidi" w:hAnsiTheme="majorBidi" w:cstheme="majorBidi"/>
          <w:sz w:val="30"/>
          <w:szCs w:val="30"/>
        </w:rPr>
        <w:t>256</w:t>
      </w:r>
      <w:r w:rsidR="000E1EB2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9267BA" w:rsidRPr="00BC16CD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 </w:t>
      </w:r>
      <w:r w:rsidRPr="00BC16CD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A741E0" w:rsidRPr="00BC16CD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A741E0" w:rsidRPr="00BC16CD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ซึ่งประกอบด้วยสรุป</w:t>
      </w:r>
      <w:r w:rsidR="000106C0" w:rsidRPr="00BC16CD">
        <w:rPr>
          <w:rFonts w:asciiTheme="majorBidi" w:hAnsiTheme="majorBidi" w:cstheme="majorBidi"/>
          <w:color w:val="000000"/>
          <w:sz w:val="30"/>
          <w:szCs w:val="30"/>
          <w:cs/>
        </w:rPr>
        <w:t>นโยบายการบัญชี</w:t>
      </w:r>
      <w:r w:rsidR="00866648" w:rsidRPr="00BC16C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และข้อมูลอธิบายอื่นที่มีสาระสำคัญ</w:t>
      </w:r>
    </w:p>
    <w:p w14:paraId="20B71294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439EB4EB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981FAB" w:rsidRPr="00BC16CD">
        <w:rPr>
          <w:rFonts w:asciiTheme="majorBidi" w:hAnsiTheme="majorBidi" w:cstheme="majorBidi"/>
          <w:sz w:val="30"/>
          <w:szCs w:val="30"/>
        </w:rPr>
        <w:t>31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67BF" w:rsidRPr="00BC16CD">
        <w:rPr>
          <w:rFonts w:asciiTheme="majorBidi" w:hAnsiTheme="majorBidi" w:cstheme="majorBidi"/>
          <w:sz w:val="30"/>
          <w:szCs w:val="30"/>
        </w:rPr>
        <w:t>256</w:t>
      </w:r>
      <w:r w:rsidR="000E1EB2" w:rsidRPr="00BC16CD">
        <w:rPr>
          <w:rFonts w:asciiTheme="majorBidi" w:hAnsiTheme="majorBidi" w:cstheme="majorBidi"/>
          <w:sz w:val="30"/>
          <w:szCs w:val="30"/>
        </w:rPr>
        <w:t>7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BC16CD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BC16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706D8BC7" w:rsidR="000E721D" w:rsidRPr="00BC16CD" w:rsidRDefault="000E721D" w:rsidP="00B42C2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 w:rsidRPr="00BC16C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C16C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 w:rsidRPr="00BC16C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="00B42C25" w:rsidRPr="00BC16CD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2C25" w:rsidRPr="00BC16CD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ที่กำหนดโดยสภาวิชาชีพบัญชี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BC16CD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42C25" w:rsidRPr="00BC16CD">
        <w:rPr>
          <w:rFonts w:asciiTheme="majorBidi" w:hAnsiTheme="majorBidi"/>
          <w:color w:val="000000"/>
          <w:sz w:val="30"/>
          <w:szCs w:val="30"/>
          <w:cs/>
        </w:rPr>
        <w:t xml:space="preserve">ประมวลจรรยาบรรณของผู้ประกอบวิชาชีพบัญชี)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</w:t>
      </w:r>
      <w:r w:rsidR="00696B88" w:rsidRPr="00BC16C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ได้ปฏิบัติตามความรับผิดชอบด้านจรรยาบรรณอื่น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BC16CD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="00B42C25" w:rsidRPr="00BC16CD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Pr="00BC16C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3F3A0D" w14:textId="77777777" w:rsidR="002067BF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95EF6F8" w14:textId="77777777" w:rsidR="005A00CA" w:rsidRPr="00BC16CD" w:rsidRDefault="005A00CA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5A00CA" w:rsidRPr="00BC16CD" w:rsidSect="00AD35BA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58D5768D" w:rsidR="000E721D" w:rsidRPr="00BC16CD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0CA0E71" w14:textId="77777777" w:rsidR="000E721D" w:rsidRPr="005A00CA" w:rsidRDefault="000E721D" w:rsidP="000E721D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2990195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ๆ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5A00CA" w:rsidRDefault="000E721D" w:rsidP="000E721D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BC16CD" w14:paraId="6E3CC3EF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DDF6545" w14:textId="0E1FE97C" w:rsidR="003A24F7" w:rsidRPr="00BC16CD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4A7761" w:rsidRPr="00BC16CD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</w:p>
        </w:tc>
      </w:tr>
      <w:tr w:rsidR="003A24F7" w:rsidRPr="00BC16CD" w14:paraId="1FEF3824" w14:textId="77777777" w:rsidTr="00A97D08">
        <w:trPr>
          <w:tblHeader/>
        </w:trPr>
        <w:tc>
          <w:tcPr>
            <w:tcW w:w="9595" w:type="dxa"/>
            <w:gridSpan w:val="2"/>
            <w:shd w:val="clear" w:color="auto" w:fill="FFFFFF" w:themeFill="background1"/>
          </w:tcPr>
          <w:p w14:paraId="2C359DB0" w14:textId="1B9C69F3" w:rsidR="003A24F7" w:rsidRPr="00BC16CD" w:rsidRDefault="003A24F7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713F02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6312F"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BC16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713F0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6312F" w:rsidRPr="00BC16C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BC16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904F0" w:rsidRPr="00BC16C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904F0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BC16CD" w14:paraId="6BB584B1" w14:textId="77777777" w:rsidTr="00B31678">
        <w:trPr>
          <w:tblHeader/>
        </w:trPr>
        <w:tc>
          <w:tcPr>
            <w:tcW w:w="4793" w:type="dxa"/>
            <w:shd w:val="clear" w:color="auto" w:fill="auto"/>
          </w:tcPr>
          <w:p w14:paraId="37497054" w14:textId="77777777" w:rsidR="003A24F7" w:rsidRPr="00BC16CD" w:rsidRDefault="003A24F7" w:rsidP="00173579">
            <w:pPr>
              <w:pStyle w:val="Defaul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  <w:shd w:val="clear" w:color="auto" w:fill="auto"/>
          </w:tcPr>
          <w:p w14:paraId="176729A6" w14:textId="77777777" w:rsidR="003A24F7" w:rsidRPr="00BC16CD" w:rsidRDefault="003A24F7" w:rsidP="00173579">
            <w:pPr>
              <w:pStyle w:val="Defaul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BC16CD" w14:paraId="1B63F438" w14:textId="77777777" w:rsidTr="00B31678">
        <w:trPr>
          <w:trHeight w:val="2989"/>
        </w:trPr>
        <w:tc>
          <w:tcPr>
            <w:tcW w:w="4793" w:type="dxa"/>
            <w:shd w:val="clear" w:color="auto" w:fill="auto"/>
          </w:tcPr>
          <w:p w14:paraId="0046E415" w14:textId="270D2D72" w:rsidR="00F67C30" w:rsidRPr="00BC16CD" w:rsidRDefault="00F67C30" w:rsidP="00173579">
            <w:pPr>
              <w:tabs>
                <w:tab w:val="clear" w:pos="4451"/>
                <w:tab w:val="left" w:pos="430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1EB2" w:rsidRPr="00BC16C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บริษัทมีลูกหนี้ค่าเช่าตามสัญญาเช่าดำเนินงานและลูกหนี้ตามสัญญาเช่าเงินทุน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เป็นจำนวน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112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3,080</w:t>
            </w:r>
            <w:r w:rsidR="000E1EB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คิดเป็นร้อยละ 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>0.89</w:t>
            </w:r>
            <w:r w:rsidR="000E1EB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>24.42</w:t>
            </w:r>
            <w:r w:rsidR="000E1EB2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</w:t>
            </w:r>
            <w:r w:rsidR="004A7761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ลูกหนี้ค่าเช่าตามสัญญาเช่าดำเนินงานและลูกหนี้ตามสัญญาเช่าเงินทุนเป็นจำนวน 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E05A6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270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FDAC59F" w14:textId="77777777" w:rsidR="00F67C30" w:rsidRPr="00BC16CD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17458" w14:textId="7D321D07" w:rsidR="00AE5FBA" w:rsidRPr="00BC16CD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ประมาณการของผู้บริหารสำหรับค่าเผื่อผลขาดทุน</w:t>
            </w:r>
            <w:r w:rsidR="004A7761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นั้นประมาณโดยใช้โมเดลด้านเครดิตที่มีความซับซ้อน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หลักเกณฑ์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</w:t>
            </w:r>
            <w:r w:rsidR="004A7761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การกำหนดปัจจัยเชิงเศรษฐศาสตร์</w:t>
            </w:r>
            <w:r w:rsidR="00467499" w:rsidRPr="00BC16C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="00C55452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0E074D51" w14:textId="77777777" w:rsidR="003C1B6B" w:rsidRPr="00BC16CD" w:rsidRDefault="003C1B6B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4E00EB" w14:textId="77777777" w:rsidR="008B64EA" w:rsidRPr="00BC16CD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</w:p>
          <w:p w14:paraId="52325795" w14:textId="77777777" w:rsidR="008B64EA" w:rsidRPr="00BC16CD" w:rsidRDefault="008B64EA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FCE98" w14:textId="20861077" w:rsidR="003A24F7" w:rsidRPr="00BC16CD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เนื่องจากยอดคงเหลือของลูกหนี้ดังกล่าวมีสาระสำคัญ และเกี่ยวข้องกับการคำนวณที่ซับซ้อน ตลอดจนต้องอาศัยดุลยพินิจของผู้บริหารในการประมาณการ</w:t>
            </w:r>
            <w:r w:rsidR="00C55452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  <w:shd w:val="clear" w:color="auto" w:fill="auto"/>
          </w:tcPr>
          <w:p w14:paraId="060AB635" w14:textId="77777777" w:rsidR="00F67C30" w:rsidRPr="00BC16CD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3FCB863" w14:textId="70346862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 w:rsidR="009D5970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ด้านเครดิต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5970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พิจารณาค่าเผื่อ</w:t>
            </w:r>
            <w:r w:rsidR="00C55452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13AA373" w14:textId="77777777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มีความสอดคล้องกับ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เรื่อง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TFRS 9)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28178456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กระบวนการอนุมัติด้านเครดิตและการตั้ง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C55452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3F3CE559" w14:textId="08E95913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ใช้ผู้เชี่ยวชาญ</w:t>
            </w:r>
            <w:r w:rsidR="00B61B56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ความเสี่ยงทาง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ด้านเครดิตของ</w:t>
            </w:r>
            <w:r w:rsidR="00B61B56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</w:t>
            </w:r>
            <w:r w:rsidR="00B61B56"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ในการทดสอบข้อมูลที่สำคัญ ข้อสมมติ วิธีการ โมเดล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การจัดชั้น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</w:t>
            </w:r>
            <w:r w:rsidR="00C55452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1E374D64" w14:textId="77777777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15E09487" w:rsidR="00F67C30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ทดสอบการคำนวณผลขาดทุน</w:t>
            </w:r>
            <w:r w:rsidR="00C55452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33B777F" w14:textId="55885649" w:rsidR="003A24F7" w:rsidRPr="00BC16CD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112737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 w:rsidRPr="00BC16CD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Pr="00BC16CD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0D5CB5" w14:textId="4FFF9E30" w:rsidR="000E721D" w:rsidRPr="00BC16CD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FAA87E8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23C68811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D96BE5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BC16CD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BC16CD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Pr="00BC16CD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A71BA0" w14:textId="77777777" w:rsidR="00173579" w:rsidRPr="00BC16CD" w:rsidRDefault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C0F7BE1" w14:textId="72AB3F44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BC16CD" w:rsidRDefault="000E721D" w:rsidP="00173579">
      <w:pPr>
        <w:spacing w:line="364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16CD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 w:rsidRPr="00BC16CD">
        <w:rPr>
          <w:rFonts w:asciiTheme="majorBidi" w:eastAsia="Calibri" w:hAnsiTheme="majorBidi" w:cstheme="majorBidi"/>
          <w:sz w:val="30"/>
          <w:szCs w:val="30"/>
        </w:rPr>
        <w:br/>
      </w:r>
      <w:r w:rsidRPr="00BC16CD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BC1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2D03236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81EA9" w:rsidRPr="00BC16CD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BC16CD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7FBB597" w14:textId="77777777" w:rsidR="000E721D" w:rsidRPr="00BC16CD" w:rsidRDefault="000E721D" w:rsidP="00173579">
      <w:pPr>
        <w:spacing w:line="364" w:lineRule="exact"/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BC16CD" w:rsidRDefault="000E721D" w:rsidP="00173579">
      <w:pPr>
        <w:spacing w:line="364" w:lineRule="exac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BC16CD" w:rsidRDefault="00372E97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BC16CD" w:rsidRDefault="000E721D" w:rsidP="001735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BC16CD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29A29882" w:rsidR="005A00CA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DC18C77" w14:textId="77777777" w:rsidR="005A00CA" w:rsidRDefault="005A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BFD5F1" w14:textId="77777777" w:rsidR="000E721D" w:rsidRPr="00BC16CD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BC16CD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BC16CD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BC16CD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5B6FA20E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61FA6" w:rsidRPr="00BC16CD">
        <w:rPr>
          <w:rFonts w:asciiTheme="majorBidi" w:hAnsiTheme="majorBidi" w:cstheme="majorBidi"/>
          <w:sz w:val="30"/>
          <w:szCs w:val="30"/>
          <w:cs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B61FA6" w:rsidRPr="00BC16CD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4122D" w14:textId="6A4D944C" w:rsidR="00E003CA" w:rsidRPr="00BC16CD" w:rsidRDefault="00E003CA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  <w:cs/>
        </w:rPr>
      </w:pPr>
    </w:p>
    <w:p w14:paraId="5FC2B3FF" w14:textId="5125969E" w:rsidR="000E721D" w:rsidRPr="00BC16CD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 w:rsidRPr="00BC16CD">
        <w:rPr>
          <w:rFonts w:asciiTheme="majorBidi" w:hAnsiTheme="majorBidi" w:cstheme="majorBidi"/>
          <w:sz w:val="30"/>
          <w:szCs w:val="30"/>
        </w:rPr>
        <w:br/>
      </w:r>
      <w:r w:rsidRPr="00BC16CD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Pr="00BC16CD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BC16CD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4A770" w14:textId="77777777" w:rsidR="00981FAB" w:rsidRPr="00BC16CD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(พรรณทิพย์ กุลสันติธำรงค์)</w:t>
      </w:r>
    </w:p>
    <w:p w14:paraId="42784F8D" w14:textId="77777777" w:rsidR="00981FAB" w:rsidRPr="00BC16CD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>ผู้สอบบัญชีรับอนุญาต</w:t>
      </w:r>
    </w:p>
    <w:p w14:paraId="55BB3C1B" w14:textId="024A524A" w:rsidR="00705063" w:rsidRPr="00BC16CD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BC16CD">
        <w:rPr>
          <w:rFonts w:asciiTheme="majorBidi" w:hAnsiTheme="majorBidi"/>
          <w:sz w:val="30"/>
          <w:szCs w:val="30"/>
          <w:cs/>
        </w:rPr>
        <w:t xml:space="preserve">เลขทะเบียน </w:t>
      </w:r>
      <w:r w:rsidR="00E95851" w:rsidRPr="00BC16CD">
        <w:rPr>
          <w:rFonts w:asciiTheme="majorBidi" w:hAnsiTheme="majorBidi"/>
          <w:sz w:val="30"/>
          <w:szCs w:val="30"/>
        </w:rPr>
        <w:t>4208</w:t>
      </w:r>
    </w:p>
    <w:p w14:paraId="3B224C12" w14:textId="77777777" w:rsidR="00B42C25" w:rsidRPr="00BC16CD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BC16CD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BC16CD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A7CE8D" w14:textId="7444D64A" w:rsidR="001D7592" w:rsidRPr="000F6BDE" w:rsidRDefault="00981FAB" w:rsidP="005A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BC16CD">
        <w:rPr>
          <w:rFonts w:asciiTheme="majorBidi" w:hAnsiTheme="majorBidi" w:cstheme="majorBidi"/>
          <w:sz w:val="30"/>
          <w:szCs w:val="30"/>
        </w:rPr>
        <w:t>27</w:t>
      </w:r>
      <w:r w:rsidR="008F5171" w:rsidRPr="00BC16CD"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BC16C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6AF9" w:rsidRPr="00BC16CD">
        <w:rPr>
          <w:rFonts w:asciiTheme="majorBidi" w:hAnsiTheme="majorBidi" w:cstheme="majorBidi"/>
          <w:sz w:val="30"/>
          <w:szCs w:val="30"/>
        </w:rPr>
        <w:t>256</w:t>
      </w:r>
      <w:r w:rsidR="000E1EB2" w:rsidRPr="00BC16CD">
        <w:rPr>
          <w:rFonts w:asciiTheme="majorBidi" w:hAnsiTheme="majorBidi" w:cstheme="majorBidi"/>
          <w:sz w:val="30"/>
          <w:szCs w:val="30"/>
        </w:rPr>
        <w:t>8</w:t>
      </w:r>
    </w:p>
    <w:sectPr w:rsidR="001D7592" w:rsidRPr="000F6BDE" w:rsidSect="005A00CA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2177" w14:textId="77777777" w:rsidR="00440192" w:rsidRDefault="00440192" w:rsidP="003B1575">
      <w:r>
        <w:separator/>
      </w:r>
    </w:p>
  </w:endnote>
  <w:endnote w:type="continuationSeparator" w:id="0">
    <w:p w14:paraId="1115AE50" w14:textId="77777777" w:rsidR="00440192" w:rsidRDefault="00440192" w:rsidP="003B1575">
      <w:r>
        <w:continuationSeparator/>
      </w:r>
    </w:p>
  </w:endnote>
  <w:endnote w:type="continuationNotice" w:id="1">
    <w:p w14:paraId="58F781D9" w14:textId="77777777" w:rsidR="00440192" w:rsidRDefault="004401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1AD3" w14:textId="77777777" w:rsidR="0010029F" w:rsidRDefault="0010029F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0F07C661" w14:textId="77777777" w:rsidR="0010029F" w:rsidRDefault="0010029F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5081" w14:textId="682892D7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2C9B2B79" w:rsidR="0010029F" w:rsidRPr="009A1935" w:rsidRDefault="0010029F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EC26A5">
      <w:rPr>
        <w:rFonts w:ascii="Angsana New" w:hAnsi="Angsana New"/>
        <w:i/>
        <w:iCs/>
        <w:noProof/>
        <w:sz w:val="22"/>
        <w:szCs w:val="22"/>
        <w:lang w:val="en-US" w:eastAsia="en-US"/>
      </w:rPr>
      <w:t>PLt1-YE'24-set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1BAD" w14:textId="2ABC188A" w:rsidR="0010029F" w:rsidRPr="005A00CA" w:rsidRDefault="0010029F" w:rsidP="009A1935">
    <w:pPr>
      <w:pStyle w:val="Footer"/>
      <w:rPr>
        <w:rFonts w:asciiTheme="majorBidi" w:hAnsiTheme="majorBidi" w:cstheme="majorBidi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4BED9" w14:textId="77777777" w:rsidR="00440192" w:rsidRDefault="00440192" w:rsidP="003B1575">
      <w:r>
        <w:separator/>
      </w:r>
    </w:p>
  </w:footnote>
  <w:footnote w:type="continuationSeparator" w:id="0">
    <w:p w14:paraId="7710A6DD" w14:textId="77777777" w:rsidR="00440192" w:rsidRDefault="00440192" w:rsidP="003B1575">
      <w:r>
        <w:continuationSeparator/>
      </w:r>
    </w:p>
  </w:footnote>
  <w:footnote w:type="continuationNotice" w:id="1">
    <w:p w14:paraId="6FD2F8BF" w14:textId="77777777" w:rsidR="00440192" w:rsidRDefault="004401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AA9A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9AC0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083841B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06FB6CF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8C4E31C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449A70D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  <w:cs/>
      </w:rPr>
    </w:pPr>
  </w:p>
  <w:p w14:paraId="089A7D8F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4DD6" w14:textId="16A9754F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E32E8C8" w14:textId="014C74F0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6D2EC84B" w14:textId="36C6CC6D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39D3543" w14:textId="77777777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425C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70978CD7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6EA1E745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266A56AF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19C8C4EF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633E8CCA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6F8397D9" w14:textId="77777777" w:rsidR="005A00CA" w:rsidRDefault="005A00CA">
    <w:pPr>
      <w:pStyle w:val="Header"/>
      <w:rPr>
        <w:rFonts w:ascii="Angsana New" w:hAnsi="Angsana New"/>
        <w:sz w:val="32"/>
        <w:szCs w:val="32"/>
      </w:rPr>
    </w:pPr>
  </w:p>
  <w:p w14:paraId="18CEDA48" w14:textId="77777777" w:rsidR="005A00CA" w:rsidRPr="005A00CA" w:rsidRDefault="005A00CA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3980" w14:textId="77777777" w:rsidR="0010029F" w:rsidRPr="005A00C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66CD806F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4460E50D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34965E81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C754" w14:textId="77777777" w:rsidR="0010029F" w:rsidRPr="005A00C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68699141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69EBA26F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  <w:p w14:paraId="5939BC77" w14:textId="77777777" w:rsidR="005A00CA" w:rsidRPr="005A00CA" w:rsidRDefault="005A00CA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04E1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4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8"/>
  </w:num>
  <w:num w:numId="17" w16cid:durableId="502166053">
    <w:abstractNumId w:val="35"/>
  </w:num>
  <w:num w:numId="18" w16cid:durableId="1491209750">
    <w:abstractNumId w:val="26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3"/>
  </w:num>
  <w:num w:numId="22" w16cid:durableId="265575666">
    <w:abstractNumId w:val="27"/>
  </w:num>
  <w:num w:numId="23" w16cid:durableId="2094084981">
    <w:abstractNumId w:val="30"/>
  </w:num>
  <w:num w:numId="24" w16cid:durableId="7092325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6"/>
  </w:num>
  <w:num w:numId="27" w16cid:durableId="634415126">
    <w:abstractNumId w:val="24"/>
  </w:num>
  <w:num w:numId="28" w16cid:durableId="457378355">
    <w:abstractNumId w:val="37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5"/>
  </w:num>
  <w:num w:numId="32" w16cid:durableId="1812822269">
    <w:abstractNumId w:val="15"/>
  </w:num>
  <w:num w:numId="33" w16cid:durableId="104006027">
    <w:abstractNumId w:val="31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9"/>
  </w:num>
  <w:num w:numId="37" w16cid:durableId="263849762">
    <w:abstractNumId w:val="22"/>
  </w:num>
  <w:num w:numId="38" w16cid:durableId="1708598135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06C0"/>
    <w:rsid w:val="00011C72"/>
    <w:rsid w:val="000120B6"/>
    <w:rsid w:val="0001270E"/>
    <w:rsid w:val="00012CCF"/>
    <w:rsid w:val="00012D0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509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401"/>
    <w:rsid w:val="0005787F"/>
    <w:rsid w:val="00057A16"/>
    <w:rsid w:val="00057D41"/>
    <w:rsid w:val="00057E3D"/>
    <w:rsid w:val="0006018C"/>
    <w:rsid w:val="00060266"/>
    <w:rsid w:val="00060342"/>
    <w:rsid w:val="000607A9"/>
    <w:rsid w:val="00060840"/>
    <w:rsid w:val="00060E3B"/>
    <w:rsid w:val="00061250"/>
    <w:rsid w:val="00061517"/>
    <w:rsid w:val="0006191C"/>
    <w:rsid w:val="0006199A"/>
    <w:rsid w:val="00061D76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7B4"/>
    <w:rsid w:val="00096A2D"/>
    <w:rsid w:val="00096C09"/>
    <w:rsid w:val="0009754E"/>
    <w:rsid w:val="00097BA8"/>
    <w:rsid w:val="000A0895"/>
    <w:rsid w:val="000A08AD"/>
    <w:rsid w:val="000A0AD2"/>
    <w:rsid w:val="000A10E2"/>
    <w:rsid w:val="000A1974"/>
    <w:rsid w:val="000A1BEC"/>
    <w:rsid w:val="000A2563"/>
    <w:rsid w:val="000A2A89"/>
    <w:rsid w:val="000A2ABC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81F"/>
    <w:rsid w:val="000B2928"/>
    <w:rsid w:val="000B2965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48E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3B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1EB2"/>
    <w:rsid w:val="000E2601"/>
    <w:rsid w:val="000E28AD"/>
    <w:rsid w:val="000E2C24"/>
    <w:rsid w:val="000E2C8D"/>
    <w:rsid w:val="000E2D19"/>
    <w:rsid w:val="000E2F8C"/>
    <w:rsid w:val="000E33F9"/>
    <w:rsid w:val="000E3508"/>
    <w:rsid w:val="000E3EA1"/>
    <w:rsid w:val="000E49AE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AAD"/>
    <w:rsid w:val="000F6BDE"/>
    <w:rsid w:val="000F73FE"/>
    <w:rsid w:val="000F7461"/>
    <w:rsid w:val="00100001"/>
    <w:rsid w:val="0010029F"/>
    <w:rsid w:val="00100A51"/>
    <w:rsid w:val="00100A73"/>
    <w:rsid w:val="00100B8E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0A8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31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4F99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27DF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0D7"/>
    <w:rsid w:val="0013329B"/>
    <w:rsid w:val="0013346E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5F36"/>
    <w:rsid w:val="00136288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185"/>
    <w:rsid w:val="001438BB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971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2A0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17B"/>
    <w:rsid w:val="00185B5F"/>
    <w:rsid w:val="00185E05"/>
    <w:rsid w:val="00186808"/>
    <w:rsid w:val="0018686B"/>
    <w:rsid w:val="00186B7A"/>
    <w:rsid w:val="00186FCE"/>
    <w:rsid w:val="001870E2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AE5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88D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0FE9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1B28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21D"/>
    <w:rsid w:val="00231B2B"/>
    <w:rsid w:val="00231EC0"/>
    <w:rsid w:val="002323DE"/>
    <w:rsid w:val="0023318A"/>
    <w:rsid w:val="002348D4"/>
    <w:rsid w:val="00234C8C"/>
    <w:rsid w:val="00234D1B"/>
    <w:rsid w:val="00234DD8"/>
    <w:rsid w:val="00235794"/>
    <w:rsid w:val="00235DC3"/>
    <w:rsid w:val="00235E7D"/>
    <w:rsid w:val="002368A0"/>
    <w:rsid w:val="00236994"/>
    <w:rsid w:val="00236DC8"/>
    <w:rsid w:val="002375DD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3ECD"/>
    <w:rsid w:val="00253FDE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0CA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9A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87B6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585"/>
    <w:rsid w:val="002946A5"/>
    <w:rsid w:val="002953D1"/>
    <w:rsid w:val="0029550F"/>
    <w:rsid w:val="002958E2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58A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D4D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2F3A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6F0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8C"/>
    <w:rsid w:val="002C7FA6"/>
    <w:rsid w:val="002D0D99"/>
    <w:rsid w:val="002D1282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87C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012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5C6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0F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1A66"/>
    <w:rsid w:val="0033230D"/>
    <w:rsid w:val="003325F2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3CF0"/>
    <w:rsid w:val="00354255"/>
    <w:rsid w:val="003546A6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4354"/>
    <w:rsid w:val="003646C5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1BF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5F64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8F0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A05"/>
    <w:rsid w:val="003C0C34"/>
    <w:rsid w:val="003C10B3"/>
    <w:rsid w:val="003C12CE"/>
    <w:rsid w:val="003C146E"/>
    <w:rsid w:val="003C1948"/>
    <w:rsid w:val="003C1B6B"/>
    <w:rsid w:val="003C1F75"/>
    <w:rsid w:val="003C274A"/>
    <w:rsid w:val="003C2930"/>
    <w:rsid w:val="003C2C5B"/>
    <w:rsid w:val="003C3815"/>
    <w:rsid w:val="003C3CF1"/>
    <w:rsid w:val="003C41E1"/>
    <w:rsid w:val="003C460C"/>
    <w:rsid w:val="003C460F"/>
    <w:rsid w:val="003C497C"/>
    <w:rsid w:val="003C4C73"/>
    <w:rsid w:val="003C54F8"/>
    <w:rsid w:val="003C58D7"/>
    <w:rsid w:val="003C598F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45F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519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085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4B1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BBD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82A"/>
    <w:rsid w:val="00433AAC"/>
    <w:rsid w:val="00433EB2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192"/>
    <w:rsid w:val="0044035B"/>
    <w:rsid w:val="00441070"/>
    <w:rsid w:val="0044191C"/>
    <w:rsid w:val="004421FE"/>
    <w:rsid w:val="00442754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6D3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57E7B"/>
    <w:rsid w:val="0046123A"/>
    <w:rsid w:val="0046190C"/>
    <w:rsid w:val="00461B6B"/>
    <w:rsid w:val="004623AC"/>
    <w:rsid w:val="004623E8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1BE"/>
    <w:rsid w:val="00477BDE"/>
    <w:rsid w:val="00477CB5"/>
    <w:rsid w:val="00477D59"/>
    <w:rsid w:val="0048084A"/>
    <w:rsid w:val="00480C71"/>
    <w:rsid w:val="0048117C"/>
    <w:rsid w:val="0048276D"/>
    <w:rsid w:val="00482A7C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3F4B"/>
    <w:rsid w:val="004A4003"/>
    <w:rsid w:val="004A40F1"/>
    <w:rsid w:val="004A41DC"/>
    <w:rsid w:val="004A448F"/>
    <w:rsid w:val="004A4635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6B4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4FC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3200"/>
    <w:rsid w:val="004E38F4"/>
    <w:rsid w:val="004E3CF7"/>
    <w:rsid w:val="004E4309"/>
    <w:rsid w:val="004E4396"/>
    <w:rsid w:val="004E467E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0FC"/>
    <w:rsid w:val="004F32EB"/>
    <w:rsid w:val="004F34A3"/>
    <w:rsid w:val="004F3690"/>
    <w:rsid w:val="004F392F"/>
    <w:rsid w:val="004F398F"/>
    <w:rsid w:val="004F3CE8"/>
    <w:rsid w:val="004F40A1"/>
    <w:rsid w:val="004F4268"/>
    <w:rsid w:val="004F49B2"/>
    <w:rsid w:val="004F49E7"/>
    <w:rsid w:val="004F4A07"/>
    <w:rsid w:val="004F4A69"/>
    <w:rsid w:val="004F501D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2F80"/>
    <w:rsid w:val="00503C73"/>
    <w:rsid w:val="00503D77"/>
    <w:rsid w:val="0050469B"/>
    <w:rsid w:val="00504C9A"/>
    <w:rsid w:val="005057AD"/>
    <w:rsid w:val="00505804"/>
    <w:rsid w:val="00505841"/>
    <w:rsid w:val="005058FD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A7C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17C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DCA"/>
    <w:rsid w:val="00523E3D"/>
    <w:rsid w:val="00524365"/>
    <w:rsid w:val="00524D4E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5F7"/>
    <w:rsid w:val="00530C16"/>
    <w:rsid w:val="00530C5B"/>
    <w:rsid w:val="0053135B"/>
    <w:rsid w:val="00531643"/>
    <w:rsid w:val="005319A9"/>
    <w:rsid w:val="00531B65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06A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6F18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64C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0AE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67D79"/>
    <w:rsid w:val="005711D2"/>
    <w:rsid w:val="005714A9"/>
    <w:rsid w:val="00571902"/>
    <w:rsid w:val="005726EE"/>
    <w:rsid w:val="00572A89"/>
    <w:rsid w:val="00572BF2"/>
    <w:rsid w:val="00572EBD"/>
    <w:rsid w:val="00573459"/>
    <w:rsid w:val="005737CF"/>
    <w:rsid w:val="00573834"/>
    <w:rsid w:val="00573E95"/>
    <w:rsid w:val="00573FDC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611B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A6B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0CA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082"/>
    <w:rsid w:val="005A49D3"/>
    <w:rsid w:val="005A5074"/>
    <w:rsid w:val="005A5802"/>
    <w:rsid w:val="005A5973"/>
    <w:rsid w:val="005A5BE4"/>
    <w:rsid w:val="005A5F68"/>
    <w:rsid w:val="005A6253"/>
    <w:rsid w:val="005A641F"/>
    <w:rsid w:val="005A6619"/>
    <w:rsid w:val="005A7238"/>
    <w:rsid w:val="005A77BC"/>
    <w:rsid w:val="005A7850"/>
    <w:rsid w:val="005A7CB1"/>
    <w:rsid w:val="005A7E24"/>
    <w:rsid w:val="005B037A"/>
    <w:rsid w:val="005B07B9"/>
    <w:rsid w:val="005B089F"/>
    <w:rsid w:val="005B0967"/>
    <w:rsid w:val="005B140E"/>
    <w:rsid w:val="005B189D"/>
    <w:rsid w:val="005B1913"/>
    <w:rsid w:val="005B1BAE"/>
    <w:rsid w:val="005B1FB7"/>
    <w:rsid w:val="005B246D"/>
    <w:rsid w:val="005B2CAC"/>
    <w:rsid w:val="005B2CB3"/>
    <w:rsid w:val="005B311D"/>
    <w:rsid w:val="005B3628"/>
    <w:rsid w:val="005B384B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4C8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4971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97B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A2"/>
    <w:rsid w:val="006109BA"/>
    <w:rsid w:val="00610B19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B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02"/>
    <w:rsid w:val="00644157"/>
    <w:rsid w:val="006442CF"/>
    <w:rsid w:val="00644438"/>
    <w:rsid w:val="0064463A"/>
    <w:rsid w:val="006447F8"/>
    <w:rsid w:val="00644A7A"/>
    <w:rsid w:val="00644C25"/>
    <w:rsid w:val="00644DFB"/>
    <w:rsid w:val="00644EE4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2B36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832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3FE7"/>
    <w:rsid w:val="006B405E"/>
    <w:rsid w:val="006B4F0E"/>
    <w:rsid w:val="006B5C1D"/>
    <w:rsid w:val="006B5D7C"/>
    <w:rsid w:val="006B5EF0"/>
    <w:rsid w:val="006B5F87"/>
    <w:rsid w:val="006B622D"/>
    <w:rsid w:val="006B6422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775"/>
    <w:rsid w:val="006C2943"/>
    <w:rsid w:val="006C2A40"/>
    <w:rsid w:val="006C31C7"/>
    <w:rsid w:val="006C3537"/>
    <w:rsid w:val="006C389C"/>
    <w:rsid w:val="006C3D4C"/>
    <w:rsid w:val="006C3FE6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C7F70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4DE"/>
    <w:rsid w:val="006D46A6"/>
    <w:rsid w:val="006D484C"/>
    <w:rsid w:val="006D4DF0"/>
    <w:rsid w:val="006D4EAB"/>
    <w:rsid w:val="006D5496"/>
    <w:rsid w:val="006D57DD"/>
    <w:rsid w:val="006D59E7"/>
    <w:rsid w:val="006D5BEF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5FE"/>
    <w:rsid w:val="006E771B"/>
    <w:rsid w:val="006E79C7"/>
    <w:rsid w:val="006E7A98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4C9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328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320"/>
    <w:rsid w:val="007105D1"/>
    <w:rsid w:val="0071072F"/>
    <w:rsid w:val="007108CC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2888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D44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58B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17A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01C"/>
    <w:rsid w:val="007D4127"/>
    <w:rsid w:val="007D4523"/>
    <w:rsid w:val="007D56CF"/>
    <w:rsid w:val="007D5767"/>
    <w:rsid w:val="007D5A2B"/>
    <w:rsid w:val="007D5F5F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4AC4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EB8"/>
    <w:rsid w:val="007F2FB7"/>
    <w:rsid w:val="007F3799"/>
    <w:rsid w:val="007F50FF"/>
    <w:rsid w:val="007F5210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5FD7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60E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4C66"/>
    <w:rsid w:val="008659F7"/>
    <w:rsid w:val="00865C4E"/>
    <w:rsid w:val="00865CF1"/>
    <w:rsid w:val="0086632E"/>
    <w:rsid w:val="0086652B"/>
    <w:rsid w:val="00866648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73B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51E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BFD"/>
    <w:rsid w:val="008A23BF"/>
    <w:rsid w:val="008A23C7"/>
    <w:rsid w:val="008A2932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3F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B16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4EA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4FB9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688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757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38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17CE7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7BA"/>
    <w:rsid w:val="00926FB0"/>
    <w:rsid w:val="009270CF"/>
    <w:rsid w:val="00927787"/>
    <w:rsid w:val="00927B01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179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4D2E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6EE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1A96"/>
    <w:rsid w:val="00981FA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161"/>
    <w:rsid w:val="00985331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5BC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A01B0"/>
    <w:rsid w:val="009A02D2"/>
    <w:rsid w:val="009A07EA"/>
    <w:rsid w:val="009A0C9B"/>
    <w:rsid w:val="009A0F19"/>
    <w:rsid w:val="009A15AB"/>
    <w:rsid w:val="009A18D1"/>
    <w:rsid w:val="009A1935"/>
    <w:rsid w:val="009A19E3"/>
    <w:rsid w:val="009A1AD7"/>
    <w:rsid w:val="009A22A9"/>
    <w:rsid w:val="009A27BA"/>
    <w:rsid w:val="009A2944"/>
    <w:rsid w:val="009A2A51"/>
    <w:rsid w:val="009A2C4E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7FB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5EB"/>
    <w:rsid w:val="009B5FBC"/>
    <w:rsid w:val="009B5FDE"/>
    <w:rsid w:val="009B627B"/>
    <w:rsid w:val="009B6878"/>
    <w:rsid w:val="009B70AF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C761C"/>
    <w:rsid w:val="009D0050"/>
    <w:rsid w:val="009D0640"/>
    <w:rsid w:val="009D0690"/>
    <w:rsid w:val="009D09E0"/>
    <w:rsid w:val="009D1700"/>
    <w:rsid w:val="009D1BD1"/>
    <w:rsid w:val="009D20A4"/>
    <w:rsid w:val="009D2191"/>
    <w:rsid w:val="009D2475"/>
    <w:rsid w:val="009D287D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A90"/>
    <w:rsid w:val="009E7FC3"/>
    <w:rsid w:val="009F065B"/>
    <w:rsid w:val="009F0A46"/>
    <w:rsid w:val="009F0C5B"/>
    <w:rsid w:val="009F0D78"/>
    <w:rsid w:val="009F0FBA"/>
    <w:rsid w:val="009F13F0"/>
    <w:rsid w:val="009F2AB9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5D2C"/>
    <w:rsid w:val="009F6154"/>
    <w:rsid w:val="009F6A5F"/>
    <w:rsid w:val="009F6BD3"/>
    <w:rsid w:val="009F6CF4"/>
    <w:rsid w:val="009F6E3D"/>
    <w:rsid w:val="009F7057"/>
    <w:rsid w:val="009F7C9D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82F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426"/>
    <w:rsid w:val="00A31B00"/>
    <w:rsid w:val="00A31E52"/>
    <w:rsid w:val="00A33FD3"/>
    <w:rsid w:val="00A3415F"/>
    <w:rsid w:val="00A35904"/>
    <w:rsid w:val="00A35A76"/>
    <w:rsid w:val="00A35F96"/>
    <w:rsid w:val="00A3640E"/>
    <w:rsid w:val="00A3782A"/>
    <w:rsid w:val="00A40C8E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582A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CBB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5EF7"/>
    <w:rsid w:val="00A66040"/>
    <w:rsid w:val="00A668D8"/>
    <w:rsid w:val="00A66E57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1E0"/>
    <w:rsid w:val="00A746E5"/>
    <w:rsid w:val="00A748E6"/>
    <w:rsid w:val="00A749DD"/>
    <w:rsid w:val="00A74B0C"/>
    <w:rsid w:val="00A74C87"/>
    <w:rsid w:val="00A758AF"/>
    <w:rsid w:val="00A759D1"/>
    <w:rsid w:val="00A760CF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E63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1CA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3F3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C05"/>
    <w:rsid w:val="00AB72C0"/>
    <w:rsid w:val="00AB77CF"/>
    <w:rsid w:val="00AB7968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2EB"/>
    <w:rsid w:val="00AE4D9E"/>
    <w:rsid w:val="00AE4EA1"/>
    <w:rsid w:val="00AE5245"/>
    <w:rsid w:val="00AE52AF"/>
    <w:rsid w:val="00AE5329"/>
    <w:rsid w:val="00AE5FBA"/>
    <w:rsid w:val="00AE67C4"/>
    <w:rsid w:val="00AE703E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4FB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1E82"/>
    <w:rsid w:val="00B12532"/>
    <w:rsid w:val="00B125AF"/>
    <w:rsid w:val="00B125C3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6886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557"/>
    <w:rsid w:val="00B53621"/>
    <w:rsid w:val="00B537F7"/>
    <w:rsid w:val="00B53EE3"/>
    <w:rsid w:val="00B53FCB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67A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5D87"/>
    <w:rsid w:val="00B961FE"/>
    <w:rsid w:val="00B96527"/>
    <w:rsid w:val="00B96B62"/>
    <w:rsid w:val="00B97471"/>
    <w:rsid w:val="00B9773A"/>
    <w:rsid w:val="00B977AB"/>
    <w:rsid w:val="00B97A0A"/>
    <w:rsid w:val="00B97A22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A"/>
    <w:rsid w:val="00BA557D"/>
    <w:rsid w:val="00BA58C2"/>
    <w:rsid w:val="00BA59A1"/>
    <w:rsid w:val="00BA5A12"/>
    <w:rsid w:val="00BA5C0C"/>
    <w:rsid w:val="00BA5C16"/>
    <w:rsid w:val="00BA67CB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34D5"/>
    <w:rsid w:val="00BB42D6"/>
    <w:rsid w:val="00BB438D"/>
    <w:rsid w:val="00BB51BD"/>
    <w:rsid w:val="00BB550F"/>
    <w:rsid w:val="00BB6516"/>
    <w:rsid w:val="00BB65D9"/>
    <w:rsid w:val="00BB694E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6C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50"/>
    <w:rsid w:val="00BC45E4"/>
    <w:rsid w:val="00BC472D"/>
    <w:rsid w:val="00BC493A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26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D4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0D03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4F10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686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3B9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717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3CB"/>
    <w:rsid w:val="00C52FAE"/>
    <w:rsid w:val="00C52FFC"/>
    <w:rsid w:val="00C53202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5A7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4E04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5E8"/>
    <w:rsid w:val="00C94680"/>
    <w:rsid w:val="00C9469A"/>
    <w:rsid w:val="00C94744"/>
    <w:rsid w:val="00C94992"/>
    <w:rsid w:val="00C94B1A"/>
    <w:rsid w:val="00C94D49"/>
    <w:rsid w:val="00C95039"/>
    <w:rsid w:val="00C95077"/>
    <w:rsid w:val="00C95189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A1C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57E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4F4A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9B5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074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1FC1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0F89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500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B5E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50"/>
    <w:rsid w:val="00D77BC2"/>
    <w:rsid w:val="00D800A0"/>
    <w:rsid w:val="00D80619"/>
    <w:rsid w:val="00D8083C"/>
    <w:rsid w:val="00D80A23"/>
    <w:rsid w:val="00D80C88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305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23F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BE5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744"/>
    <w:rsid w:val="00DA69A6"/>
    <w:rsid w:val="00DA75EF"/>
    <w:rsid w:val="00DA77E8"/>
    <w:rsid w:val="00DA7A22"/>
    <w:rsid w:val="00DA7BA4"/>
    <w:rsid w:val="00DA7D7E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3A0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C00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A5E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5E8E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5C2"/>
    <w:rsid w:val="00DF2D24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DF7D36"/>
    <w:rsid w:val="00E001B3"/>
    <w:rsid w:val="00E0032B"/>
    <w:rsid w:val="00E003CA"/>
    <w:rsid w:val="00E005B3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580B"/>
    <w:rsid w:val="00E06104"/>
    <w:rsid w:val="00E065CD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FBE"/>
    <w:rsid w:val="00E14FE6"/>
    <w:rsid w:val="00E153BE"/>
    <w:rsid w:val="00E1552D"/>
    <w:rsid w:val="00E15DD7"/>
    <w:rsid w:val="00E15E7D"/>
    <w:rsid w:val="00E16167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80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1F4"/>
    <w:rsid w:val="00E36649"/>
    <w:rsid w:val="00E36707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BF3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CDF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1F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851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41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6A5"/>
    <w:rsid w:val="00EC2766"/>
    <w:rsid w:val="00EC2AE5"/>
    <w:rsid w:val="00EC2BCE"/>
    <w:rsid w:val="00EC2CE5"/>
    <w:rsid w:val="00EC2EBA"/>
    <w:rsid w:val="00EC2F18"/>
    <w:rsid w:val="00EC497A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BE7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5A6"/>
    <w:rsid w:val="00EE06D9"/>
    <w:rsid w:val="00EE0FDE"/>
    <w:rsid w:val="00EE13D4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BF2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449"/>
    <w:rsid w:val="00F06D80"/>
    <w:rsid w:val="00F07026"/>
    <w:rsid w:val="00F070A6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8CE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1B79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4B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D2D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7E3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A8E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18B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C02"/>
    <w:rsid w:val="00FC7D1E"/>
    <w:rsid w:val="00FD0182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507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4F8"/>
    <w:rsid w:val="00FF4961"/>
    <w:rsid w:val="00FF4A60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56D3DAEA-2BFC-46E5-AA7E-73CF3B90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25B8E34670C5459D259C6F39ADDF47" ma:contentTypeVersion="17" ma:contentTypeDescription="Create a new document." ma:contentTypeScope="" ma:versionID="1965cf28e16dfbbc89cb23c6a8902ca3">
  <xsd:schema xmlns:xsd="http://www.w3.org/2001/XMLSchema" xmlns:xs="http://www.w3.org/2001/XMLSchema" xmlns:p="http://schemas.microsoft.com/office/2006/metadata/properties" xmlns:ns3="43cd4926-f88d-4638-a40b-e3640d0bdad3" xmlns:ns4="527c1940-5dbb-44a3-b210-d8febcd39d4f" targetNamespace="http://schemas.microsoft.com/office/2006/metadata/properties" ma:root="true" ma:fieldsID="5bed6ec5a97251c0f51b93b285cf889c" ns3:_="" ns4:_="">
    <xsd:import namespace="43cd4926-f88d-4638-a40b-e3640d0bdad3"/>
    <xsd:import namespace="527c1940-5dbb-44a3-b210-d8febcd39d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d4926-f88d-4638-a40b-e3640d0bd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c1940-5dbb-44a3-b210-d8febcd39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cd4926-f88d-4638-a40b-e3640d0bdad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87027-F661-401D-8C36-47F9AE8BC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d4926-f88d-4638-a40b-e3640d0bdad3"/>
    <ds:schemaRef ds:uri="527c1940-5dbb-44a3-b210-d8febcd39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09B9FC-F069-4924-87A5-AE52312F2997}">
  <ds:schemaRefs>
    <ds:schemaRef ds:uri="http://schemas.microsoft.com/office/2006/metadata/properties"/>
    <ds:schemaRef ds:uri="http://schemas.microsoft.com/office/infopath/2007/PartnerControls"/>
    <ds:schemaRef ds:uri="43cd4926-f88d-4638-a40b-e3640d0bdad3"/>
  </ds:schemaRefs>
</ds:datastoreItem>
</file>

<file path=customXml/itemProps4.xml><?xml version="1.0" encoding="utf-8"?>
<ds:datastoreItem xmlns:ds="http://schemas.openxmlformats.org/officeDocument/2006/customXml" ds:itemID="{6F9FF27C-FD77-41FD-9B44-B669C94829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6</Pages>
  <Words>2061</Words>
  <Characters>8058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Kornsiri, Chongaksorn</cp:lastModifiedBy>
  <cp:revision>9</cp:revision>
  <cp:lastPrinted>2025-02-27T07:08:00Z</cp:lastPrinted>
  <dcterms:created xsi:type="dcterms:W3CDTF">2025-02-27T07:07:00Z</dcterms:created>
  <dcterms:modified xsi:type="dcterms:W3CDTF">2025-02-27T11:57:00Z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0x010100C525B8E34670C5459D259C6F39ADDF47</vt:lpwstr>
  </property>
</Properties>
</file>