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12622" w14:textId="77777777" w:rsidR="004F5DBF" w:rsidRPr="004F5DBF" w:rsidRDefault="004F5DBF" w:rsidP="0029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 w:cs="Angsana New"/>
          <w:b/>
          <w:bCs/>
          <w:sz w:val="52"/>
          <w:szCs w:val="52"/>
          <w:cs/>
        </w:rPr>
        <w:t>)</w:t>
      </w:r>
    </w:p>
    <w:p w14:paraId="4BEA8F01" w14:textId="77777777" w:rsidR="00507729" w:rsidRPr="00293D65" w:rsidRDefault="00507729" w:rsidP="0029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531DE242" w14:textId="07AE0D91" w:rsidR="001A2DA6" w:rsidRPr="00B44823" w:rsidRDefault="001A2DA6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5376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C0E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4763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C7DD951" w14:textId="77777777" w:rsidR="001A2DA6" w:rsidRPr="00B44823" w:rsidRDefault="001A2DA6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05F62FE1" w14:textId="77777777" w:rsidR="001A2DA6" w:rsidRDefault="001A2DA6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7A31986" w14:textId="77777777" w:rsidR="00293D65" w:rsidRDefault="00293D65" w:rsidP="00293D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46792C8" w14:textId="5D8A2465" w:rsidR="00293D65" w:rsidRPr="00B44823" w:rsidRDefault="00293D65" w:rsidP="00695C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93D65" w:rsidRPr="00B44823" w:rsidSect="00AB510F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</w:p>
    <w:p w14:paraId="24176AB5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65779F" w14:textId="77777777" w:rsidR="00AC0564" w:rsidRPr="00293D65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</w:p>
    <w:p w14:paraId="6495E303" w14:textId="24520252" w:rsidR="00AC0564" w:rsidRPr="006A45D9" w:rsidRDefault="001D2294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เสนอ</w:t>
      </w:r>
      <w:r w:rsidR="00FE2544">
        <w:rPr>
          <w:rFonts w:ascii="Angsana New" w:hAnsi="Angsana New"/>
          <w:b/>
          <w:bCs/>
          <w:spacing w:val="-2"/>
          <w:sz w:val="30"/>
          <w:szCs w:val="30"/>
        </w:rPr>
        <w:t xml:space="preserve">  </w:t>
      </w:r>
      <w:r w:rsidR="00D5224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ผู้ถือหุ้นบริษัท</w:t>
      </w:r>
      <w:r w:rsidR="006A45D9"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FE2544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ไฟน์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เม็ททัล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เทคโนโลยีส์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จำกัด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 xml:space="preserve"> (</w:t>
      </w:r>
      <w:r w:rsidR="004F5DBF" w:rsidRPr="006A45D9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มหาชน</w:t>
      </w:r>
      <w:r w:rsidR="004F5DBF" w:rsidRPr="006A45D9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)</w:t>
      </w:r>
    </w:p>
    <w:p w14:paraId="1C11B689" w14:textId="77777777" w:rsidR="004F5DBF" w:rsidRPr="00293D65" w:rsidRDefault="004F5DBF" w:rsidP="004F5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532CAD2" w14:textId="77777777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689BC73C" w14:textId="77777777" w:rsidR="004568C8" w:rsidRPr="00293D65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3726AF" w14:textId="279C50BB" w:rsidR="004568C8" w:rsidRPr="00570BCF" w:rsidRDefault="004568C8" w:rsidP="004568C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ไฟน์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เม็ททัล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เทคโนโลยีส์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 xml:space="preserve"> (</w:t>
      </w:r>
      <w:r w:rsidR="004F5DBF" w:rsidRPr="004F5DBF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4F5DBF" w:rsidRPr="004F5DBF">
        <w:rPr>
          <w:rFonts w:ascii="Angsana New" w:hAnsi="Angsana New" w:cs="Angsana New"/>
          <w:sz w:val="30"/>
          <w:szCs w:val="30"/>
          <w:cs/>
        </w:rPr>
        <w:t>)</w:t>
      </w:r>
      <w:r w:rsidR="007C301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>”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B44823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7C301A">
        <w:rPr>
          <w:rFonts w:ascii="Angsana New" w:hAnsi="Angsana New" w:cs="Angsana New"/>
          <w:sz w:val="30"/>
          <w:szCs w:val="30"/>
        </w:rPr>
        <w:br/>
      </w:r>
      <w:r w:rsidR="00D32429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B53767">
        <w:rPr>
          <w:rFonts w:ascii="Angsana New" w:hAnsi="Angsana New" w:cs="Angsana New"/>
          <w:spacing w:val="-4"/>
          <w:sz w:val="30"/>
          <w:szCs w:val="30"/>
        </w:rPr>
        <w:t>31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="000F411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0C0E89">
        <w:rPr>
          <w:rFonts w:ascii="Angsana New" w:hAnsi="Angsana New" w:cs="Angsana New"/>
          <w:spacing w:val="-4"/>
          <w:sz w:val="30"/>
          <w:szCs w:val="30"/>
        </w:rPr>
        <w:t>256</w:t>
      </w:r>
      <w:r w:rsidR="00047636">
        <w:rPr>
          <w:rFonts w:ascii="Angsana New" w:hAnsi="Angsana New" w:cs="Angsana New"/>
          <w:spacing w:val="-4"/>
          <w:sz w:val="30"/>
          <w:szCs w:val="30"/>
        </w:rPr>
        <w:t>7</w:t>
      </w:r>
      <w:r w:rsidR="00DE21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</w:t>
      </w:r>
      <w:r w:rsidRPr="00B4482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32429">
        <w:rPr>
          <w:rFonts w:ascii="Angsana New" w:hAnsi="Angsana New" w:cs="Angsana New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="007C301A">
        <w:rPr>
          <w:rFonts w:ascii="Angsana New" w:hAnsi="Angsana New" w:cs="Angsana New"/>
          <w:spacing w:val="-4"/>
          <w:sz w:val="30"/>
          <w:szCs w:val="30"/>
        </w:rPr>
        <w:br/>
      </w:r>
      <w:r w:rsidRPr="00B4482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>งบกระแสเงินสด</w:t>
      </w:r>
      <w:r w:rsidRPr="00570B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70BCF">
        <w:rPr>
          <w:rFonts w:ascii="Angsana New" w:hAnsi="Angsana New" w:cs="Angsana New"/>
          <w:spacing w:val="-2"/>
          <w:sz w:val="30"/>
          <w:szCs w:val="30"/>
          <w:cs/>
        </w:rPr>
        <w:t xml:space="preserve">สำหรับปีสิ้นสุดวันเดียวกัน </w:t>
      </w:r>
      <w:r w:rsidR="00293D65">
        <w:rPr>
          <w:rFonts w:ascii="Angsana New" w:hAnsi="Angsana New" w:cs="Angsana New" w:hint="cs"/>
          <w:spacing w:val="-2"/>
          <w:sz w:val="30"/>
          <w:szCs w:val="30"/>
          <w:cs/>
        </w:rPr>
        <w:t>และหมายเหตุประกอบงบการเงิน</w:t>
      </w:r>
      <w:r w:rsidRPr="00570BCF">
        <w:rPr>
          <w:rFonts w:ascii="Angsana New" w:hAnsi="Angsana New" w:cs="Angsana New" w:hint="cs"/>
          <w:spacing w:val="-2"/>
          <w:sz w:val="30"/>
          <w:szCs w:val="30"/>
          <w:cs/>
        </w:rPr>
        <w:t>ซึ่งประกอบด้วยสรุป</w:t>
      </w:r>
      <w:r w:rsidR="00293D65">
        <w:rPr>
          <w:rFonts w:ascii="Angsana New" w:hAnsi="Angsana New" w:cs="Angsana New" w:hint="cs"/>
          <w:spacing w:val="-2"/>
          <w:sz w:val="30"/>
          <w:szCs w:val="30"/>
          <w:cs/>
        </w:rPr>
        <w:t>นโยบายการบัญชีและข้อมูลอธิบายอื่นที่มีสาระสำคัญ</w:t>
      </w:r>
    </w:p>
    <w:p w14:paraId="4DD3D1E7" w14:textId="77777777" w:rsidR="004568C8" w:rsidRPr="00293D65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2286BF3" w14:textId="1BA75482" w:rsidR="004568C8" w:rsidRPr="00B44823" w:rsidRDefault="004568C8" w:rsidP="004568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ณ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วันที่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C0E89">
        <w:rPr>
          <w:rFonts w:ascii="Angsana New" w:hAnsi="Angsana New" w:cs="Angsana New"/>
          <w:sz w:val="30"/>
          <w:szCs w:val="30"/>
        </w:rPr>
        <w:t>256</w:t>
      </w:r>
      <w:r w:rsidR="00047636">
        <w:rPr>
          <w:rFonts w:ascii="Angsana New" w:hAnsi="Angsana New" w:cs="Angsana New"/>
          <w:sz w:val="30"/>
          <w:szCs w:val="30"/>
        </w:rPr>
        <w:t>7</w:t>
      </w:r>
      <w:r w:rsidR="00DE21FE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570BCF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และกระแสเงินสด</w:t>
      </w:r>
      <w:r w:rsidRPr="00B44823">
        <w:rPr>
          <w:rFonts w:ascii="Angsana New" w:hAnsi="Angsana New" w:cs="Angsana New"/>
          <w:sz w:val="30"/>
          <w:szCs w:val="30"/>
        </w:rPr>
        <w:t xml:space="preserve"> </w:t>
      </w:r>
      <w:r w:rsidRPr="00B44823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3C22BBB" w14:textId="77777777" w:rsidR="004568C8" w:rsidRPr="00293D65" w:rsidRDefault="004568C8" w:rsidP="004568C8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7B1498B2" w14:textId="77777777" w:rsidR="004568C8" w:rsidRPr="008B0FA7" w:rsidRDefault="004568C8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032D6EE" w14:textId="77777777" w:rsidR="004568C8" w:rsidRPr="00293D65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6C4274" w14:textId="46D1A091" w:rsidR="004568C8" w:rsidRDefault="004568C8" w:rsidP="004568C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A45D9">
        <w:rPr>
          <w:rFonts w:ascii="Angsana New" w:eastAsia="Calibri" w:hAnsi="Angsana New" w:cs="Angsana New"/>
          <w:sz w:val="30"/>
          <w:szCs w:val="30"/>
        </w:rPr>
        <w:br/>
      </w:r>
      <w:r w:rsidRPr="00F159D7">
        <w:rPr>
          <w:rFonts w:ascii="Angsana New" w:eastAsia="Calibri" w:hAnsi="Angsana New" w:cs="Angsana New"/>
          <w:i/>
          <w:iCs/>
          <w:sz w:val="30"/>
          <w:szCs w:val="30"/>
          <w:cs/>
        </w:rPr>
        <w:t>ตาม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</w:t>
      </w:r>
      <w:r w:rsidR="008E1E1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ถึง</w:t>
      </w:r>
      <w:r w:rsidR="00F159D7" w:rsidRPr="00F159D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มาตรฐานเรื่องความเป็นอิสระ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ที่กำหนดโดยสภาวิชาชีพบัญชี </w:t>
      </w:r>
      <w:r w:rsidR="00F159D7">
        <w:rPr>
          <w:rFonts w:ascii="Angsana New" w:eastAsia="Calibri" w:hAnsi="Angsana New" w:cs="Angsana New"/>
          <w:sz w:val="30"/>
          <w:szCs w:val="30"/>
        </w:rPr>
        <w:t>(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</w:t>
      </w:r>
      <w:r w:rsidR="008E1E15">
        <w:rPr>
          <w:rFonts w:ascii="Angsana New" w:eastAsia="Calibri" w:hAnsi="Angsana New" w:cs="Angsana New" w:hint="cs"/>
          <w:sz w:val="30"/>
          <w:szCs w:val="30"/>
          <w:cs/>
        </w:rPr>
        <w:t>พ</w:t>
      </w:r>
      <w:r w:rsidR="007D15E4">
        <w:rPr>
          <w:rFonts w:ascii="Angsana New" w:eastAsia="Calibri" w:hAnsi="Angsana New" w:cs="Angsana New" w:hint="cs"/>
          <w:sz w:val="30"/>
          <w:szCs w:val="30"/>
          <w:cs/>
        </w:rPr>
        <w:t>บัญชี</w:t>
      </w:r>
      <w:r w:rsidR="008E1E15">
        <w:rPr>
          <w:rFonts w:ascii="Angsana New" w:eastAsia="Calibri" w:hAnsi="Angsana New" w:cs="Angsana New"/>
          <w:sz w:val="30"/>
          <w:szCs w:val="30"/>
        </w:rPr>
        <w:t>)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</w:t>
      </w:r>
      <w:r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70911">
        <w:rPr>
          <w:rFonts w:ascii="Angsana New" w:eastAsia="Calibri" w:hAnsi="Angsana New" w:cs="Angsana New"/>
          <w:sz w:val="30"/>
          <w:szCs w:val="30"/>
          <w:cs/>
        </w:rPr>
        <w:t>ด้า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นจรรยาบรรณอื่นๆ </w:t>
      </w:r>
      <w:r w:rsidR="00F159D7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309C1ED" w14:textId="77777777" w:rsidR="00293D65" w:rsidRPr="00293D65" w:rsidRDefault="00293D65" w:rsidP="004568C8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93E1562" w14:textId="77777777" w:rsidR="000F4118" w:rsidRPr="00B44823" w:rsidRDefault="000F4118" w:rsidP="00AC056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  <w:sectPr w:rsidR="000F4118" w:rsidRPr="00B44823" w:rsidSect="0002569B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0DC7481E" w14:textId="08A5790D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31264F83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5C5194D" w14:textId="77777777" w:rsidR="00AC0564" w:rsidRPr="008B0FA7" w:rsidRDefault="00AC0564" w:rsidP="00AC0564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570BCF">
        <w:rPr>
          <w:rFonts w:ascii="Angsana New" w:eastAsia="Calibri" w:hAnsi="Angsana New" w:cs="Angsana New"/>
          <w:sz w:val="30"/>
          <w:szCs w:val="30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การเงินโดยรวมและในการแสดงความเห็นของ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568681B" w14:textId="77777777" w:rsidR="00AC0564" w:rsidRPr="00293D65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tbl>
      <w:tblPr>
        <w:tblW w:w="983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D5086E" w:rsidRPr="008B0FA7" w14:paraId="69E6BA91" w14:textId="77777777" w:rsidTr="008E1E15">
        <w:tc>
          <w:tcPr>
            <w:tcW w:w="9833" w:type="dxa"/>
            <w:gridSpan w:val="2"/>
            <w:shd w:val="clear" w:color="auto" w:fill="auto"/>
          </w:tcPr>
          <w:p w14:paraId="616E9213" w14:textId="77777777" w:rsidR="00D5086E" w:rsidRPr="00E03CA0" w:rsidRDefault="00D5086E" w:rsidP="004070F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5086E" w:rsidRPr="008B0FA7" w14:paraId="5F1F0539" w14:textId="77777777" w:rsidTr="008E1E15">
        <w:tc>
          <w:tcPr>
            <w:tcW w:w="9833" w:type="dxa"/>
            <w:gridSpan w:val="2"/>
            <w:shd w:val="clear" w:color="auto" w:fill="auto"/>
          </w:tcPr>
          <w:p w14:paraId="53903A72" w14:textId="50835C01" w:rsidR="00D5086E" w:rsidRPr="0000740E" w:rsidRDefault="00D5086E" w:rsidP="009747B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0740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</w:t>
            </w:r>
            <w:r w:rsidRPr="00B651E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8125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081D"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D81257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</w:t>
            </w:r>
            <w:r w:rsidRPr="00D812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7E3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0740E" w:rsidRPr="008B0FA7" w14:paraId="2E22A49E" w14:textId="77777777" w:rsidTr="008E1E15">
        <w:tc>
          <w:tcPr>
            <w:tcW w:w="4810" w:type="dxa"/>
            <w:shd w:val="clear" w:color="auto" w:fill="auto"/>
          </w:tcPr>
          <w:p w14:paraId="4418456E" w14:textId="77777777" w:rsidR="0000740E" w:rsidRPr="0000740E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shd w:val="clear" w:color="auto" w:fill="auto"/>
          </w:tcPr>
          <w:p w14:paraId="722C721D" w14:textId="77777777" w:rsidR="0000740E" w:rsidRPr="00E03CA0" w:rsidRDefault="0000740E" w:rsidP="0000740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074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074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740E" w:rsidRPr="008B0FA7" w14:paraId="033629AD" w14:textId="77777777" w:rsidTr="008E1E15">
        <w:tc>
          <w:tcPr>
            <w:tcW w:w="4810" w:type="dxa"/>
            <w:shd w:val="clear" w:color="auto" w:fill="auto"/>
          </w:tcPr>
          <w:p w14:paraId="02121266" w14:textId="77777777" w:rsidR="0000740E" w:rsidRPr="004070F1" w:rsidRDefault="0000740E" w:rsidP="00F64E9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ทองแดงเป็นวัตถุดิบหลัก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ในการผลิตสินค้า</w:t>
            </w:r>
            <w:r w:rsidR="006803E6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ราคาทองแดงจึงเป็นปัจจัยสำคัญของต้นทุนสินค้าคงเหลือ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เนื่องด้วยทองแดงเป็นสินค้าโภคภัณฑ์</w:t>
            </w:r>
            <w:r w:rsidR="00F64E9F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ที่มีความผันผวนของราคาตลาดสูง</w:t>
            </w:r>
            <w:r w:rsidR="002971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หากมีความผันผวนของราคาตามภาวการณ์ของตลาดอาจส่งผลให้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382C06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องสินค้าคงเหลือ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ต่ำกว่าราคาทุน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เรื่องดังกล่าวเกี่ยวข้องกับ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การใช้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ดุลยพินิจของผู้บริหาร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และบริษัทมียอดคงเหลือของสินค้าคงเหลือที่มีนัยสำคัญ</w:t>
            </w:r>
            <w:r w:rsidR="0029718C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ดังนั้นข้าพเจ้าจึงถือเป็นเรื่องสำคัญใน</w:t>
            </w:r>
            <w:r w:rsidR="0029718C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การตรวจสอบของข้าพเจ้า</w:t>
            </w:r>
          </w:p>
        </w:tc>
        <w:tc>
          <w:tcPr>
            <w:tcW w:w="5023" w:type="dxa"/>
            <w:shd w:val="clear" w:color="auto" w:fill="auto"/>
          </w:tcPr>
          <w:p w14:paraId="0A589419" w14:textId="7461325D" w:rsidR="0000740E" w:rsidRPr="004070F1" w:rsidRDefault="0000740E" w:rsidP="000E6F0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</w:t>
            </w:r>
            <w:r w:rsidR="006F4058">
              <w:rPr>
                <w:rFonts w:ascii="Angsana New" w:hAnsi="Angsana New" w:cs="Angsana New"/>
                <w:sz w:val="30"/>
                <w:szCs w:val="30"/>
                <w:cs/>
              </w:rPr>
              <w:t>เจ้ารวมถึง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</w:t>
            </w:r>
            <w:r w:rsidR="00186DBA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</w:t>
            </w:r>
            <w:r w:rsidR="00073218">
              <w:rPr>
                <w:rFonts w:ascii="Angsana New" w:hAnsi="Angsana New" w:cs="Angsana New" w:hint="cs"/>
                <w:sz w:val="30"/>
                <w:szCs w:val="30"/>
                <w:cs/>
              </w:rPr>
              <w:t>ของบริษัทในการประมาณ</w:t>
            </w:r>
            <w:r w:rsidR="00073218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มูลค่าสุทธิที่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จะได้รับ</w:t>
            </w:r>
            <w:r w:rsidR="00C76C0E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ของสินค้าคงเหลือ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C662E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ข้าพเจ้าได้ทดสอบการคำนวณ</w:t>
            </w:r>
            <w:r w:rsidR="004C662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มูลค่าสุทธิที่จะได้รับ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โดย</w:t>
            </w:r>
            <w:r w:rsidR="005458A2">
              <w:rPr>
                <w:rFonts w:ascii="Angsana New" w:hAnsi="Angsana New" w:cs="Angsana New" w:hint="cs"/>
                <w:sz w:val="30"/>
                <w:szCs w:val="30"/>
                <w:cs/>
              </w:rPr>
              <w:t>สุ่ม</w:t>
            </w:r>
            <w:r w:rsidRPr="00180820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ต้นทุนของสินค</w:t>
            </w:r>
            <w:r w:rsidR="0007321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้าคงเหลือกับมูลค่าสุทธิที่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จะได้รับที่คาดการณ์ไว้ (เช่น ร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าคาขาย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ใบแจ้งหนี้ล่าสุด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หรือรายการราคาขาย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หักด้วยประมาณการต้นทุนในการทำต่อให้เสร็จและค่าใช้จ่ายที่จำเป็นโดยประมาณในการขาย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  <w:r w:rsidR="00A27142" w:rsidRPr="00D2090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ตลอดจนสุ่ม</w:t>
            </w:r>
            <w:r w:rsidR="006C597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ตรวจ</w:t>
            </w:r>
            <w:r w:rsidR="00F64E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สอบกับเอกสารที่เกี่ยวข้อง </w:t>
            </w:r>
            <w:r w:rsidR="000E6F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A27142" w:rsidRPr="00D2090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ข้าพเจ้ายังได้พิจารณาถึงความเพียงพอของการเปิดเผยข้อมูล</w:t>
            </w:r>
            <w:r w:rsidR="00A271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ที่เกี่ยวกับสินค้าคงเหลือตามมาตรฐานการรายงานทางการเงินอีกด้วย</w:t>
            </w:r>
          </w:p>
        </w:tc>
      </w:tr>
    </w:tbl>
    <w:p w14:paraId="4FE98ADC" w14:textId="77777777" w:rsidR="00AC0564" w:rsidRPr="00983812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D80ED46" w14:textId="77777777" w:rsidR="00AC0564" w:rsidRPr="00B44823" w:rsidRDefault="00AC0564" w:rsidP="00867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14:paraId="661B67BA" w14:textId="77777777" w:rsidR="00AC0564" w:rsidRPr="00983812" w:rsidRDefault="00AC0564" w:rsidP="00AC0564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467277B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627C84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114F9DD6" w14:textId="77777777" w:rsidR="00AC0564" w:rsidRP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AD367B0" w14:textId="074B0198" w:rsidR="007C301A" w:rsidRDefault="007C301A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2191C58D" w14:textId="2878BC10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8B0FA7">
        <w:rPr>
          <w:rFonts w:ascii="Angsana New" w:hAnsi="Angsana New" w:cs="Angsana New"/>
          <w:color w:val="0000FF"/>
          <w:sz w:val="30"/>
          <w:szCs w:val="30"/>
          <w:cs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คือ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การอ่าน</w:t>
      </w:r>
      <w:r w:rsidRPr="00AC0564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C0564">
        <w:rPr>
          <w:rFonts w:ascii="Angsana New" w:eastAsia="Calibri" w:hAnsi="Angsana New" w:cs="Angsana New"/>
          <w:color w:val="000000"/>
          <w:sz w:val="30"/>
          <w:szCs w:val="30"/>
        </w:rPr>
        <w:t xml:space="preserve"> </w:t>
      </w:r>
      <w:r w:rsidRPr="00AC0564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547D60" w14:textId="77777777" w:rsidR="007D3268" w:rsidRDefault="007D3268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45AACD4" w14:textId="77777777" w:rsidR="007D3268" w:rsidRDefault="007D3268" w:rsidP="007D326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7D326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5A5430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008CFF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D1FE71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BF1307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DC967A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5F8592F8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เว้นแต่ผู้บริหารมีความตั้งใจที่จะเลิกบริษัท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642D54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82BC54E" w14:textId="6650FAD6" w:rsidR="00AC0564" w:rsidRPr="00350EFB" w:rsidRDefault="00AC0564" w:rsidP="00AC056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="0076562D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EF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23D40B7" w14:textId="77777777" w:rsidR="00AC0564" w:rsidRDefault="00AC0564" w:rsidP="00AC056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2E87E3A" w14:textId="77777777" w:rsidR="00AC0564" w:rsidRPr="008B0FA7" w:rsidRDefault="00AC0564" w:rsidP="00AC056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C3F576D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509E110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705B1EB" w14:textId="6388DA04" w:rsidR="007C301A" w:rsidRDefault="00A27142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p w14:paraId="770C1560" w14:textId="00F80C8A" w:rsidR="00AC0564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CF9AA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222B6EB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1581">
        <w:rPr>
          <w:rFonts w:ascii="Angsana New" w:eastAsia="Calibri" w:hAnsi="Angsana New" w:cs="Angsana New"/>
          <w:sz w:val="30"/>
          <w:szCs w:val="30"/>
          <w:cs/>
        </w:rPr>
        <w:t>ระบุและ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8B0FA7">
        <w:rPr>
          <w:rFonts w:ascii="Angsana New" w:hAnsi="Angsana New" w:cs="Angsana New"/>
          <w:sz w:val="30"/>
          <w:szCs w:val="30"/>
          <w:cs/>
        </w:rPr>
        <w:t>ายใน</w:t>
      </w:r>
    </w:p>
    <w:p w14:paraId="58D005C6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F7A63CE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553BEBC" w14:textId="77777777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B0F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1F3EC4">
        <w:rPr>
          <w:rFonts w:ascii="Angsana New" w:hAnsi="Angsana New" w:cs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B0FA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B0FA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08C91787" w14:textId="633ABB14" w:rsidR="00AC0564" w:rsidRPr="008B0FA7" w:rsidRDefault="00AC0564" w:rsidP="009D7AF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</w:t>
      </w:r>
      <w:r w:rsidRPr="008B1581">
        <w:rPr>
          <w:rFonts w:ascii="Angsana New" w:hAnsi="Angsana New" w:cs="Angsana New"/>
          <w:sz w:val="30"/>
          <w:szCs w:val="30"/>
          <w:cs/>
        </w:rPr>
        <w:t>เปิดเผย</w:t>
      </w:r>
      <w:r w:rsidR="001F3EC4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8B1581">
        <w:rPr>
          <w:rFonts w:ascii="Angsana New" w:hAnsi="Angsana New" w:cs="Angsana New"/>
          <w:sz w:val="30"/>
          <w:szCs w:val="30"/>
          <w:cs/>
        </w:rPr>
        <w:t>ว่า</w:t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</w:t>
      </w:r>
      <w:r>
        <w:rPr>
          <w:rFonts w:ascii="Angsana New" w:hAnsi="Angsana New" w:cs="Angsana New"/>
          <w:sz w:val="30"/>
          <w:szCs w:val="30"/>
          <w:cs/>
        </w:rPr>
        <w:t>ำเสนอข้อมูลโดยถูกต้องตามที่ควร</w:t>
      </w:r>
      <w:r w:rsidR="001F3EC4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8B0FA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59858B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90CABC" w14:textId="77777777" w:rsidR="00AC0564" w:rsidRPr="008B0FA7" w:rsidRDefault="00AC0564" w:rsidP="00AC0564">
      <w:pPr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4F04DF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F3EC4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B0FA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2DBE6F1B" w14:textId="77777777" w:rsidR="00AC0564" w:rsidRPr="008B0FA7" w:rsidRDefault="00AC0564" w:rsidP="00AC056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D2BF4B" w14:textId="0066EEE4" w:rsidR="00316222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1A4B">
        <w:rPr>
          <w:rFonts w:ascii="Angsana New" w:eastAsia="Calibri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ADFEAC3" w14:textId="1420B554" w:rsidR="007C301A" w:rsidRDefault="00A32CD2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016554" w14:textId="4C36BC3A" w:rsidR="00AC0564" w:rsidRPr="00B44823" w:rsidRDefault="00AC0564" w:rsidP="00AC056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4F04DF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8B0FA7">
        <w:rPr>
          <w:rFonts w:ascii="Angsana New" w:hAnsi="Angsana New" w:cs="Angsana New"/>
          <w:sz w:val="30"/>
          <w:szCs w:val="30"/>
          <w:cs/>
        </w:rPr>
        <w:t>ๆ ที่มี</w:t>
      </w:r>
      <w:r w:rsidRPr="000A271A">
        <w:rPr>
          <w:rFonts w:ascii="Angsana New" w:hAnsi="Angsana New" w:cs="Angsana New"/>
          <w:sz w:val="30"/>
          <w:szCs w:val="30"/>
          <w:cs/>
        </w:rPr>
        <w:t>นัยสำคัญที่สุดใน</w:t>
      </w:r>
      <w:r w:rsidRPr="008B0FA7">
        <w:rPr>
          <w:rFonts w:ascii="Angsana New" w:hAnsi="Angsana New" w:cs="Angsana New"/>
          <w:sz w:val="30"/>
          <w:szCs w:val="30"/>
          <w:cs/>
        </w:rPr>
        <w:t>การตรวจสอบ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>
        <w:rPr>
          <w:rFonts w:ascii="Angsana New" w:hAnsi="Angsana New" w:cs="Angsana New"/>
          <w:sz w:val="30"/>
          <w:szCs w:val="30"/>
        </w:rPr>
        <w:br/>
      </w:r>
      <w:r w:rsidRPr="008B0FA7">
        <w:rPr>
          <w:rFonts w:ascii="Angsana New" w:hAnsi="Angsana New" w:cs="Angsana New"/>
          <w:sz w:val="30"/>
          <w:szCs w:val="30"/>
          <w:cs/>
        </w:rPr>
        <w:t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F99337C" w14:textId="77777777" w:rsidR="00AC0564" w:rsidRPr="00293D65" w:rsidRDefault="00AC0564" w:rsidP="00AC05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591270" w14:textId="77777777" w:rsidR="00AC0564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5B2505DD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</w:p>
    <w:p w14:paraId="365ECB73" w14:textId="77777777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cs/>
          <w:lang w:val="en-US"/>
        </w:rPr>
      </w:pPr>
    </w:p>
    <w:p w14:paraId="6DAFBE49" w14:textId="150E5D81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B44823">
        <w:rPr>
          <w:rFonts w:ascii="Angsana New" w:hAnsi="Angsana New" w:cs="Angsana New"/>
          <w:cs/>
        </w:rPr>
        <w:t>(</w:t>
      </w:r>
      <w:r w:rsidR="00C82D73" w:rsidRPr="00C82D73">
        <w:rPr>
          <w:rFonts w:ascii="Angsana New" w:hAnsi="Angsana New" w:cs="Angsana New" w:hint="cs"/>
          <w:cs/>
        </w:rPr>
        <w:t>จามจุรี</w:t>
      </w:r>
      <w:r w:rsidR="00C82D73" w:rsidRPr="00C82D73">
        <w:rPr>
          <w:rFonts w:ascii="Angsana New" w:hAnsi="Angsana New" w:cs="Angsana New"/>
          <w:cs/>
        </w:rPr>
        <w:t xml:space="preserve"> </w:t>
      </w:r>
      <w:r w:rsidR="00C82D73" w:rsidRPr="00C82D73">
        <w:rPr>
          <w:rFonts w:ascii="Angsana New" w:hAnsi="Angsana New" w:cs="Angsana New" w:hint="cs"/>
          <w:cs/>
        </w:rPr>
        <w:t>สถาพรชัยวัฒน์</w:t>
      </w:r>
      <w:r w:rsidRPr="0008263F">
        <w:rPr>
          <w:rFonts w:ascii="Angsana New" w:hAnsi="Angsana New" w:cs="Angsana New"/>
          <w:cs/>
        </w:rPr>
        <w:t>)</w:t>
      </w:r>
    </w:p>
    <w:p w14:paraId="0A23E99D" w14:textId="77777777" w:rsidR="00AC0564" w:rsidRPr="0008263F" w:rsidRDefault="00AC0564" w:rsidP="00AC0564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1EC5DF83" w14:textId="7438AB91" w:rsidR="00AC0564" w:rsidRPr="00B44823" w:rsidRDefault="00AC0564" w:rsidP="00AC0564">
      <w:pPr>
        <w:pStyle w:val="T"/>
        <w:ind w:left="0" w:right="47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 xml:space="preserve">เลขทะเบียน </w:t>
      </w:r>
      <w:r w:rsidR="00C82D73" w:rsidRPr="00C82D73">
        <w:rPr>
          <w:rFonts w:ascii="Angsana New" w:hAnsi="Angsana New" w:cs="Angsana New"/>
          <w:lang w:val="en-US"/>
        </w:rPr>
        <w:t>11567</w:t>
      </w:r>
    </w:p>
    <w:p w14:paraId="281C7643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66F1C1BA" w14:textId="77777777" w:rsidR="00AC0564" w:rsidRPr="00B44823" w:rsidRDefault="00AC0564" w:rsidP="00AC0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EFC4A63" w14:textId="77777777" w:rsidR="00C82D73" w:rsidRDefault="00AC0564" w:rsidP="00C8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A3D2FBC" w14:textId="1494A81F" w:rsidR="00AC0564" w:rsidRDefault="00CC2BFF" w:rsidP="00C82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21</w:t>
      </w:r>
      <w:r w:rsidR="00DE21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562D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C0E89">
        <w:rPr>
          <w:rFonts w:ascii="Angsana New" w:hAnsi="Angsana New" w:cs="Angsana New"/>
          <w:sz w:val="30"/>
          <w:szCs w:val="30"/>
        </w:rPr>
        <w:t>256</w:t>
      </w:r>
      <w:r w:rsidR="00047636">
        <w:rPr>
          <w:rFonts w:ascii="Angsana New" w:hAnsi="Angsana New" w:cs="Angsana New"/>
          <w:sz w:val="30"/>
          <w:szCs w:val="30"/>
        </w:rPr>
        <w:t>8</w:t>
      </w:r>
    </w:p>
    <w:sectPr w:rsidR="00AC0564" w:rsidSect="00495D1D">
      <w:headerReference w:type="default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C2A6D" w14:textId="77777777" w:rsidR="00455B55" w:rsidRDefault="00455B55">
      <w:r>
        <w:separator/>
      </w:r>
    </w:p>
  </w:endnote>
  <w:endnote w:type="continuationSeparator" w:id="0">
    <w:p w14:paraId="34ED95D4" w14:textId="77777777" w:rsidR="00455B55" w:rsidRDefault="0045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6E81" w14:textId="3EED8E3E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14:paraId="31F53B08" w14:textId="77777777" w:rsidR="00055B0B" w:rsidRDefault="00055B0B" w:rsidP="00EA76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859E" w14:textId="368D7EC8" w:rsidR="00055B0B" w:rsidRPr="00A70EB8" w:rsidRDefault="00055B0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14:paraId="5BD4EF8A" w14:textId="77777777" w:rsidR="00055B0B" w:rsidRPr="00676095" w:rsidRDefault="00055B0B" w:rsidP="00A70E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4A0D" w14:textId="78154637" w:rsidR="00055B0B" w:rsidRPr="00293D65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DCFF" w14:textId="3FF35349" w:rsidR="00055B0B" w:rsidRDefault="00055B0B" w:rsidP="003C52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2290D7C3" w14:textId="77777777" w:rsidR="00055B0B" w:rsidRDefault="00055B0B" w:rsidP="00EA764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3D" w14:textId="462DBEF4" w:rsidR="00055B0B" w:rsidRPr="00890FC5" w:rsidRDefault="00055B0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E7548" w14:textId="481789F8" w:rsidR="00055B0B" w:rsidRPr="00293D65" w:rsidRDefault="00055B0B" w:rsidP="00D266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A4CD" w14:textId="77777777" w:rsidR="00D45F6D" w:rsidRPr="00890FC5" w:rsidRDefault="00D45F6D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165038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D659AA9" w14:textId="3FB17F81" w:rsidR="00495D1D" w:rsidRPr="00495D1D" w:rsidRDefault="00495D1D" w:rsidP="00495D1D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495D1D">
          <w:rPr>
            <w:rFonts w:ascii="Angsana New" w:hAnsi="Angsana New" w:cs="Angsana New"/>
            <w:sz w:val="30"/>
            <w:szCs w:val="30"/>
          </w:rPr>
          <w:fldChar w:fldCharType="begin"/>
        </w:r>
        <w:r w:rsidRPr="00495D1D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95D1D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95D1D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95D1D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496AD" w14:textId="77777777" w:rsidR="00455B55" w:rsidRDefault="00455B55">
      <w:r>
        <w:separator/>
      </w:r>
    </w:p>
  </w:footnote>
  <w:footnote w:type="continuationSeparator" w:id="0">
    <w:p w14:paraId="5470BE20" w14:textId="77777777" w:rsidR="00455B55" w:rsidRDefault="00455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68BF" w14:textId="77777777" w:rsidR="00055B0B" w:rsidRDefault="00055B0B">
    <w:pPr>
      <w:pStyle w:val="Header"/>
    </w:pPr>
  </w:p>
  <w:p w14:paraId="18F04486" w14:textId="77777777" w:rsidR="00055B0B" w:rsidRDefault="00055B0B">
    <w:pPr>
      <w:pStyle w:val="Header"/>
    </w:pPr>
  </w:p>
  <w:p w14:paraId="54819A0D" w14:textId="77777777" w:rsidR="00055B0B" w:rsidRDefault="00055B0B">
    <w:pPr>
      <w:pStyle w:val="Header"/>
    </w:pPr>
  </w:p>
  <w:p w14:paraId="0AFFC89B" w14:textId="77777777" w:rsidR="00055B0B" w:rsidRDefault="00055B0B">
    <w:pPr>
      <w:pStyle w:val="Header"/>
    </w:pPr>
  </w:p>
  <w:p w14:paraId="11BF9AA8" w14:textId="77777777" w:rsidR="00055B0B" w:rsidRDefault="00055B0B">
    <w:pPr>
      <w:pStyle w:val="Header"/>
    </w:pPr>
  </w:p>
  <w:p w14:paraId="7E9CE948" w14:textId="77777777" w:rsidR="00055B0B" w:rsidRDefault="00055B0B">
    <w:pPr>
      <w:pStyle w:val="Header"/>
    </w:pPr>
  </w:p>
  <w:p w14:paraId="64AE6F95" w14:textId="77777777" w:rsidR="00055B0B" w:rsidRDefault="00055B0B">
    <w:pPr>
      <w:pStyle w:val="Header"/>
    </w:pPr>
  </w:p>
  <w:p w14:paraId="12FB8DDC" w14:textId="77777777" w:rsidR="00055B0B" w:rsidRDefault="00055B0B">
    <w:pPr>
      <w:pStyle w:val="Header"/>
    </w:pPr>
  </w:p>
  <w:p w14:paraId="577DE585" w14:textId="77777777" w:rsidR="00055B0B" w:rsidRDefault="00055B0B">
    <w:pPr>
      <w:pStyle w:val="Header"/>
    </w:pPr>
  </w:p>
  <w:p w14:paraId="13DB0CCA" w14:textId="77777777" w:rsidR="00055B0B" w:rsidRDefault="00055B0B">
    <w:pPr>
      <w:pStyle w:val="Header"/>
    </w:pPr>
  </w:p>
  <w:p w14:paraId="55866352" w14:textId="77777777" w:rsidR="00055B0B" w:rsidRDefault="00055B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52E0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15D4C2DA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1E43F106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2F824620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33C91663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46CA8DC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4CEAE" w14:textId="77777777" w:rsidR="00055B0B" w:rsidRDefault="00055B0B">
    <w:pPr>
      <w:pStyle w:val="Header"/>
    </w:pPr>
  </w:p>
  <w:p w14:paraId="1D49C6CC" w14:textId="77777777" w:rsidR="00055B0B" w:rsidRDefault="00055B0B">
    <w:pPr>
      <w:pStyle w:val="Header"/>
    </w:pPr>
  </w:p>
  <w:p w14:paraId="325C54EE" w14:textId="77777777" w:rsidR="00055B0B" w:rsidRDefault="00055B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D4C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FB1E403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685269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D27924E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2248D6F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F529FA9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FC3E30D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8EA2D3D" w14:textId="77777777" w:rsidR="00293D65" w:rsidRPr="00293D65" w:rsidRDefault="00293D65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57D90" w14:textId="77777777" w:rsidR="00D45F6D" w:rsidRDefault="00D45F6D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7894BF78" w14:textId="77777777" w:rsidR="0002569B" w:rsidRDefault="0002569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E338195" w14:textId="77777777" w:rsidR="0002569B" w:rsidRDefault="0002569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1749CC53" w14:textId="77777777" w:rsidR="0002569B" w:rsidRPr="00AB510F" w:rsidRDefault="0002569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F921" w14:textId="77777777" w:rsidR="0002569B" w:rsidRPr="00293D65" w:rsidRDefault="0002569B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19091167" w14:textId="77777777" w:rsidR="0002569B" w:rsidRPr="00293D65" w:rsidRDefault="0002569B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BED488E" w14:textId="77777777" w:rsidR="0002569B" w:rsidRPr="00293D65" w:rsidRDefault="0002569B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905398B" w14:textId="77777777" w:rsidR="0002569B" w:rsidRPr="00293D65" w:rsidRDefault="0002569B" w:rsidP="00293D65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13135811">
    <w:abstractNumId w:val="6"/>
  </w:num>
  <w:num w:numId="2" w16cid:durableId="1581790174">
    <w:abstractNumId w:val="5"/>
  </w:num>
  <w:num w:numId="3" w16cid:durableId="1836608205">
    <w:abstractNumId w:val="9"/>
  </w:num>
  <w:num w:numId="4" w16cid:durableId="38480510">
    <w:abstractNumId w:val="7"/>
  </w:num>
  <w:num w:numId="5" w16cid:durableId="765422047">
    <w:abstractNumId w:val="8"/>
  </w:num>
  <w:num w:numId="6" w16cid:durableId="381254085">
    <w:abstractNumId w:val="3"/>
  </w:num>
  <w:num w:numId="7" w16cid:durableId="645208033">
    <w:abstractNumId w:val="2"/>
  </w:num>
  <w:num w:numId="8" w16cid:durableId="1734086894">
    <w:abstractNumId w:val="0"/>
  </w:num>
  <w:num w:numId="9" w16cid:durableId="568536227">
    <w:abstractNumId w:val="1"/>
  </w:num>
  <w:num w:numId="10" w16cid:durableId="316494673">
    <w:abstractNumId w:val="4"/>
  </w:num>
  <w:num w:numId="11" w16cid:durableId="1725906023">
    <w:abstractNumId w:val="22"/>
  </w:num>
  <w:num w:numId="12" w16cid:durableId="1660571186">
    <w:abstractNumId w:val="18"/>
  </w:num>
  <w:num w:numId="13" w16cid:durableId="2144228846">
    <w:abstractNumId w:val="34"/>
  </w:num>
  <w:num w:numId="14" w16cid:durableId="1568223645">
    <w:abstractNumId w:val="20"/>
  </w:num>
  <w:num w:numId="15" w16cid:durableId="1179000291">
    <w:abstractNumId w:val="24"/>
  </w:num>
  <w:num w:numId="16" w16cid:durableId="1560943885">
    <w:abstractNumId w:val="26"/>
  </w:num>
  <w:num w:numId="17" w16cid:durableId="1151095865">
    <w:abstractNumId w:val="11"/>
  </w:num>
  <w:num w:numId="18" w16cid:durableId="807354056">
    <w:abstractNumId w:val="29"/>
  </w:num>
  <w:num w:numId="19" w16cid:durableId="2143886777">
    <w:abstractNumId w:val="13"/>
  </w:num>
  <w:num w:numId="20" w16cid:durableId="300773256">
    <w:abstractNumId w:val="25"/>
  </w:num>
  <w:num w:numId="21" w16cid:durableId="1297299489">
    <w:abstractNumId w:val="15"/>
  </w:num>
  <w:num w:numId="22" w16cid:durableId="1013991265">
    <w:abstractNumId w:val="19"/>
  </w:num>
  <w:num w:numId="23" w16cid:durableId="1853183579">
    <w:abstractNumId w:val="26"/>
  </w:num>
  <w:num w:numId="24" w16cid:durableId="1215584298">
    <w:abstractNumId w:val="38"/>
  </w:num>
  <w:num w:numId="25" w16cid:durableId="897058137">
    <w:abstractNumId w:val="14"/>
  </w:num>
  <w:num w:numId="26" w16cid:durableId="2117750492">
    <w:abstractNumId w:val="33"/>
  </w:num>
  <w:num w:numId="27" w16cid:durableId="758596899">
    <w:abstractNumId w:val="26"/>
  </w:num>
  <w:num w:numId="28" w16cid:durableId="288122975">
    <w:abstractNumId w:val="37"/>
  </w:num>
  <w:num w:numId="29" w16cid:durableId="306396908">
    <w:abstractNumId w:val="11"/>
  </w:num>
  <w:num w:numId="30" w16cid:durableId="1793592926">
    <w:abstractNumId w:val="36"/>
  </w:num>
  <w:num w:numId="31" w16cid:durableId="1071390595">
    <w:abstractNumId w:val="28"/>
  </w:num>
  <w:num w:numId="32" w16cid:durableId="971404360">
    <w:abstractNumId w:val="27"/>
  </w:num>
  <w:num w:numId="33" w16cid:durableId="2033139845">
    <w:abstractNumId w:val="17"/>
  </w:num>
  <w:num w:numId="34" w16cid:durableId="1612392922">
    <w:abstractNumId w:val="16"/>
  </w:num>
  <w:num w:numId="35" w16cid:durableId="1428499794">
    <w:abstractNumId w:val="31"/>
  </w:num>
  <w:num w:numId="36" w16cid:durableId="1572539201">
    <w:abstractNumId w:val="10"/>
  </w:num>
  <w:num w:numId="37" w16cid:durableId="563099859">
    <w:abstractNumId w:val="32"/>
  </w:num>
  <w:num w:numId="38" w16cid:durableId="2031026227">
    <w:abstractNumId w:val="12"/>
  </w:num>
  <w:num w:numId="39" w16cid:durableId="1505046752">
    <w:abstractNumId w:val="23"/>
  </w:num>
  <w:num w:numId="40" w16cid:durableId="1480421351">
    <w:abstractNumId w:val="21"/>
  </w:num>
  <w:num w:numId="41" w16cid:durableId="115610203">
    <w:abstractNumId w:val="26"/>
  </w:num>
  <w:num w:numId="42" w16cid:durableId="954874735">
    <w:abstractNumId w:val="35"/>
  </w:num>
  <w:num w:numId="43" w16cid:durableId="40984772">
    <w:abstractNumId w:val="26"/>
  </w:num>
  <w:num w:numId="44" w16cid:durableId="1339693477">
    <w:abstractNumId w:val="30"/>
  </w:num>
  <w:num w:numId="45" w16cid:durableId="517742594">
    <w:abstractNumId w:val="26"/>
  </w:num>
  <w:num w:numId="46" w16cid:durableId="1400637586">
    <w:abstractNumId w:val="26"/>
  </w:num>
  <w:num w:numId="47" w16cid:durableId="447168263">
    <w:abstractNumId w:val="11"/>
  </w:num>
  <w:num w:numId="48" w16cid:durableId="1602227559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4C51"/>
    <w:rsid w:val="00005531"/>
    <w:rsid w:val="0000596B"/>
    <w:rsid w:val="000060DB"/>
    <w:rsid w:val="0000629A"/>
    <w:rsid w:val="0000740E"/>
    <w:rsid w:val="000077C7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2938"/>
    <w:rsid w:val="00023D24"/>
    <w:rsid w:val="00023F97"/>
    <w:rsid w:val="0002452B"/>
    <w:rsid w:val="0002460D"/>
    <w:rsid w:val="000249BC"/>
    <w:rsid w:val="000250DD"/>
    <w:rsid w:val="000254E0"/>
    <w:rsid w:val="00025522"/>
    <w:rsid w:val="0002569B"/>
    <w:rsid w:val="00026678"/>
    <w:rsid w:val="00026C1A"/>
    <w:rsid w:val="00026CE3"/>
    <w:rsid w:val="000275BB"/>
    <w:rsid w:val="000278E8"/>
    <w:rsid w:val="00027AFE"/>
    <w:rsid w:val="00027B5A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333"/>
    <w:rsid w:val="00034BF7"/>
    <w:rsid w:val="00034D36"/>
    <w:rsid w:val="00035087"/>
    <w:rsid w:val="000351F4"/>
    <w:rsid w:val="00035706"/>
    <w:rsid w:val="00035B8C"/>
    <w:rsid w:val="00035E03"/>
    <w:rsid w:val="000362E8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636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18"/>
    <w:rsid w:val="00053020"/>
    <w:rsid w:val="000532ED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8B5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034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0ED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833"/>
    <w:rsid w:val="00083BED"/>
    <w:rsid w:val="00084884"/>
    <w:rsid w:val="00084CC4"/>
    <w:rsid w:val="000854FF"/>
    <w:rsid w:val="000859BE"/>
    <w:rsid w:val="000864B4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ED7"/>
    <w:rsid w:val="000A5983"/>
    <w:rsid w:val="000A6375"/>
    <w:rsid w:val="000A6A7A"/>
    <w:rsid w:val="000A6AAC"/>
    <w:rsid w:val="000A6CA2"/>
    <w:rsid w:val="000A7A6B"/>
    <w:rsid w:val="000A7CBD"/>
    <w:rsid w:val="000A7E1C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5D6C"/>
    <w:rsid w:val="000B6A90"/>
    <w:rsid w:val="000B6AC9"/>
    <w:rsid w:val="000B6AF5"/>
    <w:rsid w:val="000B6F07"/>
    <w:rsid w:val="000B71CB"/>
    <w:rsid w:val="000B7ACE"/>
    <w:rsid w:val="000C001D"/>
    <w:rsid w:val="000C0153"/>
    <w:rsid w:val="000C0155"/>
    <w:rsid w:val="000C0611"/>
    <w:rsid w:val="000C06EE"/>
    <w:rsid w:val="000C0825"/>
    <w:rsid w:val="000C0866"/>
    <w:rsid w:val="000C0A32"/>
    <w:rsid w:val="000C0E89"/>
    <w:rsid w:val="000C1DEE"/>
    <w:rsid w:val="000C2AEA"/>
    <w:rsid w:val="000C3163"/>
    <w:rsid w:val="000C32C4"/>
    <w:rsid w:val="000C32C9"/>
    <w:rsid w:val="000C3AFC"/>
    <w:rsid w:val="000C3DA0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1D6"/>
    <w:rsid w:val="000D35CB"/>
    <w:rsid w:val="000D3953"/>
    <w:rsid w:val="000D3EF0"/>
    <w:rsid w:val="000D3F5E"/>
    <w:rsid w:val="000D4795"/>
    <w:rsid w:val="000D482B"/>
    <w:rsid w:val="000D5CD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442"/>
    <w:rsid w:val="000F452A"/>
    <w:rsid w:val="000F4666"/>
    <w:rsid w:val="000F5095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B2B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4D98"/>
    <w:rsid w:val="0011664D"/>
    <w:rsid w:val="00116B2E"/>
    <w:rsid w:val="00116E69"/>
    <w:rsid w:val="0011748C"/>
    <w:rsid w:val="0012007B"/>
    <w:rsid w:val="00120288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879"/>
    <w:rsid w:val="00124BF0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4C0"/>
    <w:rsid w:val="00141533"/>
    <w:rsid w:val="00141866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16F7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088"/>
    <w:rsid w:val="00170948"/>
    <w:rsid w:val="00170B14"/>
    <w:rsid w:val="00171123"/>
    <w:rsid w:val="0017182F"/>
    <w:rsid w:val="00171935"/>
    <w:rsid w:val="00171AA4"/>
    <w:rsid w:val="001720EB"/>
    <w:rsid w:val="001728E3"/>
    <w:rsid w:val="00173346"/>
    <w:rsid w:val="001735D1"/>
    <w:rsid w:val="00173DCB"/>
    <w:rsid w:val="00173E01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5DA"/>
    <w:rsid w:val="00186DBA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1B0"/>
    <w:rsid w:val="001942D5"/>
    <w:rsid w:val="00194C0A"/>
    <w:rsid w:val="00194D30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CE3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2974"/>
    <w:rsid w:val="001B3FAF"/>
    <w:rsid w:val="001B4655"/>
    <w:rsid w:val="001B4C9D"/>
    <w:rsid w:val="001B4E95"/>
    <w:rsid w:val="001B5134"/>
    <w:rsid w:val="001B517B"/>
    <w:rsid w:val="001B5192"/>
    <w:rsid w:val="001B5215"/>
    <w:rsid w:val="001B5536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71B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23E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4F0A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6D0D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16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073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94"/>
    <w:rsid w:val="00214730"/>
    <w:rsid w:val="00214A57"/>
    <w:rsid w:val="00214D7C"/>
    <w:rsid w:val="00214FFF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2FB8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DE9"/>
    <w:rsid w:val="00240E02"/>
    <w:rsid w:val="00241059"/>
    <w:rsid w:val="00241294"/>
    <w:rsid w:val="0024185F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34D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57F8F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7CB"/>
    <w:rsid w:val="00270C29"/>
    <w:rsid w:val="00270CA9"/>
    <w:rsid w:val="00270F1A"/>
    <w:rsid w:val="00270FCA"/>
    <w:rsid w:val="00271290"/>
    <w:rsid w:val="00271857"/>
    <w:rsid w:val="00271A45"/>
    <w:rsid w:val="00272146"/>
    <w:rsid w:val="0027235B"/>
    <w:rsid w:val="0027287F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675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15B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A6D"/>
    <w:rsid w:val="00287CD7"/>
    <w:rsid w:val="00290405"/>
    <w:rsid w:val="002905F9"/>
    <w:rsid w:val="00291765"/>
    <w:rsid w:val="00291887"/>
    <w:rsid w:val="00292772"/>
    <w:rsid w:val="002928A7"/>
    <w:rsid w:val="00293D65"/>
    <w:rsid w:val="0029470C"/>
    <w:rsid w:val="0029477B"/>
    <w:rsid w:val="00294A6B"/>
    <w:rsid w:val="00294B7C"/>
    <w:rsid w:val="00294C39"/>
    <w:rsid w:val="00294C5D"/>
    <w:rsid w:val="00296245"/>
    <w:rsid w:val="00296681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16E"/>
    <w:rsid w:val="002C0D8F"/>
    <w:rsid w:val="002C1CFF"/>
    <w:rsid w:val="002C1E08"/>
    <w:rsid w:val="002C25B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4D77"/>
    <w:rsid w:val="002D5557"/>
    <w:rsid w:val="002D5783"/>
    <w:rsid w:val="002D7077"/>
    <w:rsid w:val="002D749E"/>
    <w:rsid w:val="002D7623"/>
    <w:rsid w:val="002D7982"/>
    <w:rsid w:val="002D7EFD"/>
    <w:rsid w:val="002E0B27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023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00F8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0FC7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6B92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695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1F6F"/>
    <w:rsid w:val="00332144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522D"/>
    <w:rsid w:val="00336248"/>
    <w:rsid w:val="00336A00"/>
    <w:rsid w:val="00336F8B"/>
    <w:rsid w:val="00337A6D"/>
    <w:rsid w:val="00337D9A"/>
    <w:rsid w:val="00340581"/>
    <w:rsid w:val="00341516"/>
    <w:rsid w:val="00341FD9"/>
    <w:rsid w:val="003423C0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499"/>
    <w:rsid w:val="003455B7"/>
    <w:rsid w:val="00346258"/>
    <w:rsid w:val="0034671D"/>
    <w:rsid w:val="00346B80"/>
    <w:rsid w:val="00347121"/>
    <w:rsid w:val="00347F6D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5E8D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52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74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0F1E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F8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5F2B"/>
    <w:rsid w:val="003C7290"/>
    <w:rsid w:val="003C78AF"/>
    <w:rsid w:val="003C7ECE"/>
    <w:rsid w:val="003D0817"/>
    <w:rsid w:val="003D086F"/>
    <w:rsid w:val="003D1118"/>
    <w:rsid w:val="003D137E"/>
    <w:rsid w:val="003D157E"/>
    <w:rsid w:val="003D1631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272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5DDF"/>
    <w:rsid w:val="003F6F58"/>
    <w:rsid w:val="003F75A0"/>
    <w:rsid w:val="003F768E"/>
    <w:rsid w:val="003F7A13"/>
    <w:rsid w:val="003F7B06"/>
    <w:rsid w:val="003F7D1B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1793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5FB2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2E48"/>
    <w:rsid w:val="004234DC"/>
    <w:rsid w:val="00423B23"/>
    <w:rsid w:val="00423F5E"/>
    <w:rsid w:val="0042422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2FE4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A3D"/>
    <w:rsid w:val="00447E3A"/>
    <w:rsid w:val="004501D1"/>
    <w:rsid w:val="004503E0"/>
    <w:rsid w:val="00450779"/>
    <w:rsid w:val="00450B24"/>
    <w:rsid w:val="00451391"/>
    <w:rsid w:val="00453697"/>
    <w:rsid w:val="00453A6C"/>
    <w:rsid w:val="004543EE"/>
    <w:rsid w:val="004545A1"/>
    <w:rsid w:val="0045467D"/>
    <w:rsid w:val="004547CE"/>
    <w:rsid w:val="00454E74"/>
    <w:rsid w:val="00455766"/>
    <w:rsid w:val="00455B55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3BFB"/>
    <w:rsid w:val="004743DC"/>
    <w:rsid w:val="004747D7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25D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86737"/>
    <w:rsid w:val="00491290"/>
    <w:rsid w:val="00491AC3"/>
    <w:rsid w:val="00492098"/>
    <w:rsid w:val="0049212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692"/>
    <w:rsid w:val="00495AD8"/>
    <w:rsid w:val="00495D1D"/>
    <w:rsid w:val="00496D2C"/>
    <w:rsid w:val="00496F5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03F"/>
    <w:rsid w:val="004B03B6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0C7"/>
    <w:rsid w:val="004C2292"/>
    <w:rsid w:val="004C245A"/>
    <w:rsid w:val="004C27AD"/>
    <w:rsid w:val="004C2D62"/>
    <w:rsid w:val="004C2DE7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C7BEF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30"/>
    <w:rsid w:val="004D6FD4"/>
    <w:rsid w:val="004D7127"/>
    <w:rsid w:val="004D7810"/>
    <w:rsid w:val="004D7EDD"/>
    <w:rsid w:val="004D7F08"/>
    <w:rsid w:val="004E0AE1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09C"/>
    <w:rsid w:val="004F1C87"/>
    <w:rsid w:val="004F23FC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4F74B1"/>
    <w:rsid w:val="00500BD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890"/>
    <w:rsid w:val="00526CF1"/>
    <w:rsid w:val="005274E5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590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5F59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269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69C7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25E4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362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2E40"/>
    <w:rsid w:val="005632C9"/>
    <w:rsid w:val="005638B6"/>
    <w:rsid w:val="00563A4E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483A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B4E"/>
    <w:rsid w:val="00581D93"/>
    <w:rsid w:val="00581E0A"/>
    <w:rsid w:val="00582AF0"/>
    <w:rsid w:val="0058343E"/>
    <w:rsid w:val="00583FEE"/>
    <w:rsid w:val="0058452D"/>
    <w:rsid w:val="0058453D"/>
    <w:rsid w:val="00584A1E"/>
    <w:rsid w:val="00585401"/>
    <w:rsid w:val="00585E65"/>
    <w:rsid w:val="005865BF"/>
    <w:rsid w:val="00586A21"/>
    <w:rsid w:val="00586B74"/>
    <w:rsid w:val="00587026"/>
    <w:rsid w:val="005875A7"/>
    <w:rsid w:val="005877D6"/>
    <w:rsid w:val="0058790B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8CD"/>
    <w:rsid w:val="005A0194"/>
    <w:rsid w:val="005A0FF1"/>
    <w:rsid w:val="005A1959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1C1"/>
    <w:rsid w:val="005B0FAE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260"/>
    <w:rsid w:val="005B492E"/>
    <w:rsid w:val="005B5682"/>
    <w:rsid w:val="005B621D"/>
    <w:rsid w:val="005B6582"/>
    <w:rsid w:val="005B6E5A"/>
    <w:rsid w:val="005B7D47"/>
    <w:rsid w:val="005C11AB"/>
    <w:rsid w:val="005C165B"/>
    <w:rsid w:val="005C1B5B"/>
    <w:rsid w:val="005C1CEC"/>
    <w:rsid w:val="005C1D95"/>
    <w:rsid w:val="005C1EE5"/>
    <w:rsid w:val="005C29A2"/>
    <w:rsid w:val="005C2D94"/>
    <w:rsid w:val="005C37EB"/>
    <w:rsid w:val="005C4D27"/>
    <w:rsid w:val="005C4DC6"/>
    <w:rsid w:val="005C5602"/>
    <w:rsid w:val="005C5D7A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3FA8"/>
    <w:rsid w:val="005D40BB"/>
    <w:rsid w:val="005D41DC"/>
    <w:rsid w:val="005D4FD2"/>
    <w:rsid w:val="005D5181"/>
    <w:rsid w:val="005D543F"/>
    <w:rsid w:val="005D5468"/>
    <w:rsid w:val="005D58FE"/>
    <w:rsid w:val="005D5BBA"/>
    <w:rsid w:val="005D631F"/>
    <w:rsid w:val="005D681A"/>
    <w:rsid w:val="005D754C"/>
    <w:rsid w:val="005D799D"/>
    <w:rsid w:val="005E0551"/>
    <w:rsid w:val="005E0C82"/>
    <w:rsid w:val="005E101E"/>
    <w:rsid w:val="005E1168"/>
    <w:rsid w:val="005E212F"/>
    <w:rsid w:val="005E22C3"/>
    <w:rsid w:val="005E259C"/>
    <w:rsid w:val="005E3298"/>
    <w:rsid w:val="005E3CDE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23A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3878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5F5"/>
    <w:rsid w:val="006506B3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985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1C27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0C2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CF8"/>
    <w:rsid w:val="006912F0"/>
    <w:rsid w:val="006915D5"/>
    <w:rsid w:val="00691970"/>
    <w:rsid w:val="00691AE7"/>
    <w:rsid w:val="006925B7"/>
    <w:rsid w:val="00693794"/>
    <w:rsid w:val="00693BEF"/>
    <w:rsid w:val="00693E69"/>
    <w:rsid w:val="00694215"/>
    <w:rsid w:val="00694B6B"/>
    <w:rsid w:val="006950C7"/>
    <w:rsid w:val="006951E7"/>
    <w:rsid w:val="00695421"/>
    <w:rsid w:val="00695437"/>
    <w:rsid w:val="00695CAF"/>
    <w:rsid w:val="00696B4C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3ED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C16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46D0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C7F1E"/>
    <w:rsid w:val="006D1106"/>
    <w:rsid w:val="006D1126"/>
    <w:rsid w:val="006D1183"/>
    <w:rsid w:val="006D149F"/>
    <w:rsid w:val="006D150E"/>
    <w:rsid w:val="006D153F"/>
    <w:rsid w:val="006D1D2B"/>
    <w:rsid w:val="006D1E4A"/>
    <w:rsid w:val="006D1FA0"/>
    <w:rsid w:val="006D450F"/>
    <w:rsid w:val="006D49E6"/>
    <w:rsid w:val="006D4D23"/>
    <w:rsid w:val="006D4DFD"/>
    <w:rsid w:val="006D580A"/>
    <w:rsid w:val="006D6645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57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6F77FA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D99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73D"/>
    <w:rsid w:val="00736B37"/>
    <w:rsid w:val="00737FA5"/>
    <w:rsid w:val="007400E1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ACA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47F63"/>
    <w:rsid w:val="007505AC"/>
    <w:rsid w:val="00750D8F"/>
    <w:rsid w:val="00750E4D"/>
    <w:rsid w:val="0075131A"/>
    <w:rsid w:val="007519DD"/>
    <w:rsid w:val="00751A19"/>
    <w:rsid w:val="00751C04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5F3A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54E8"/>
    <w:rsid w:val="00775CBB"/>
    <w:rsid w:val="0077610B"/>
    <w:rsid w:val="0077636B"/>
    <w:rsid w:val="00776F79"/>
    <w:rsid w:val="00776F9C"/>
    <w:rsid w:val="00777D1E"/>
    <w:rsid w:val="007801C2"/>
    <w:rsid w:val="007803BC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C2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2CCF"/>
    <w:rsid w:val="0079355A"/>
    <w:rsid w:val="00793AF1"/>
    <w:rsid w:val="00793C42"/>
    <w:rsid w:val="00793F34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815"/>
    <w:rsid w:val="007A4978"/>
    <w:rsid w:val="007A4B56"/>
    <w:rsid w:val="007A4C1E"/>
    <w:rsid w:val="007A4C9B"/>
    <w:rsid w:val="007A4E8D"/>
    <w:rsid w:val="007A588F"/>
    <w:rsid w:val="007A67B0"/>
    <w:rsid w:val="007A7345"/>
    <w:rsid w:val="007A76FB"/>
    <w:rsid w:val="007A7BAA"/>
    <w:rsid w:val="007B04EE"/>
    <w:rsid w:val="007B0B03"/>
    <w:rsid w:val="007B0C80"/>
    <w:rsid w:val="007B0F3B"/>
    <w:rsid w:val="007B1BC5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066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126"/>
    <w:rsid w:val="007C7D44"/>
    <w:rsid w:val="007C7D50"/>
    <w:rsid w:val="007C7EC1"/>
    <w:rsid w:val="007C7F5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D26"/>
    <w:rsid w:val="007E047E"/>
    <w:rsid w:val="007E05CB"/>
    <w:rsid w:val="007E0B25"/>
    <w:rsid w:val="007E17EC"/>
    <w:rsid w:val="007E2008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810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79A"/>
    <w:rsid w:val="008029CA"/>
    <w:rsid w:val="00802DDE"/>
    <w:rsid w:val="008031D4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5D4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188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DFE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0C81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69ED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9FC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6DE9"/>
    <w:rsid w:val="0088764E"/>
    <w:rsid w:val="00887959"/>
    <w:rsid w:val="0089043F"/>
    <w:rsid w:val="00890762"/>
    <w:rsid w:val="008908BC"/>
    <w:rsid w:val="00890B13"/>
    <w:rsid w:val="00890C27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5FC8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08"/>
    <w:rsid w:val="008A2982"/>
    <w:rsid w:val="008A2D4C"/>
    <w:rsid w:val="008A3315"/>
    <w:rsid w:val="008A33DA"/>
    <w:rsid w:val="008A368D"/>
    <w:rsid w:val="008A3B85"/>
    <w:rsid w:val="008A3F8C"/>
    <w:rsid w:val="008A4303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264E"/>
    <w:rsid w:val="008B3265"/>
    <w:rsid w:val="008B5B5D"/>
    <w:rsid w:val="008B623B"/>
    <w:rsid w:val="008B654F"/>
    <w:rsid w:val="008B7D76"/>
    <w:rsid w:val="008C0D27"/>
    <w:rsid w:val="008C12D2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7DD"/>
    <w:rsid w:val="008C4EE4"/>
    <w:rsid w:val="008C5B64"/>
    <w:rsid w:val="008C6642"/>
    <w:rsid w:val="008C68AE"/>
    <w:rsid w:val="008C68FC"/>
    <w:rsid w:val="008C73FB"/>
    <w:rsid w:val="008C78EF"/>
    <w:rsid w:val="008D1212"/>
    <w:rsid w:val="008D125B"/>
    <w:rsid w:val="008D1E04"/>
    <w:rsid w:val="008D249E"/>
    <w:rsid w:val="008D2CDB"/>
    <w:rsid w:val="008D2ED7"/>
    <w:rsid w:val="008D3A5D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CF2"/>
    <w:rsid w:val="008E2ED3"/>
    <w:rsid w:val="008E4909"/>
    <w:rsid w:val="008E4C55"/>
    <w:rsid w:val="008E4E5B"/>
    <w:rsid w:val="008E52B4"/>
    <w:rsid w:val="008E5461"/>
    <w:rsid w:val="008E59DF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2EF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0B28"/>
    <w:rsid w:val="00901130"/>
    <w:rsid w:val="0090113C"/>
    <w:rsid w:val="009017A5"/>
    <w:rsid w:val="009019D4"/>
    <w:rsid w:val="00901EB8"/>
    <w:rsid w:val="00902110"/>
    <w:rsid w:val="009021DB"/>
    <w:rsid w:val="00902256"/>
    <w:rsid w:val="009031A5"/>
    <w:rsid w:val="00903612"/>
    <w:rsid w:val="00903B71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017"/>
    <w:rsid w:val="0091717E"/>
    <w:rsid w:val="00917652"/>
    <w:rsid w:val="00917AAE"/>
    <w:rsid w:val="00917D16"/>
    <w:rsid w:val="009208CB"/>
    <w:rsid w:val="009208CE"/>
    <w:rsid w:val="009209DB"/>
    <w:rsid w:val="00921FC8"/>
    <w:rsid w:val="00922107"/>
    <w:rsid w:val="0092353F"/>
    <w:rsid w:val="009252DD"/>
    <w:rsid w:val="0092564A"/>
    <w:rsid w:val="00925AB1"/>
    <w:rsid w:val="009268F1"/>
    <w:rsid w:val="00926945"/>
    <w:rsid w:val="00926969"/>
    <w:rsid w:val="00927FC2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7E6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05E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0F5A"/>
    <w:rsid w:val="00951066"/>
    <w:rsid w:val="00951B75"/>
    <w:rsid w:val="00952026"/>
    <w:rsid w:val="00952308"/>
    <w:rsid w:val="009523F6"/>
    <w:rsid w:val="00952AFB"/>
    <w:rsid w:val="00952CB6"/>
    <w:rsid w:val="00952D41"/>
    <w:rsid w:val="00953C66"/>
    <w:rsid w:val="009540F6"/>
    <w:rsid w:val="0095478C"/>
    <w:rsid w:val="00954A6A"/>
    <w:rsid w:val="0095530B"/>
    <w:rsid w:val="00955A99"/>
    <w:rsid w:val="00955FF4"/>
    <w:rsid w:val="0095697C"/>
    <w:rsid w:val="00956BEC"/>
    <w:rsid w:val="0095730D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7AF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0BE5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1FB8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A29"/>
    <w:rsid w:val="00997FDC"/>
    <w:rsid w:val="009A05D8"/>
    <w:rsid w:val="009A120D"/>
    <w:rsid w:val="009A16F1"/>
    <w:rsid w:val="009A1702"/>
    <w:rsid w:val="009A1A88"/>
    <w:rsid w:val="009A1F7C"/>
    <w:rsid w:val="009A26A5"/>
    <w:rsid w:val="009A2E73"/>
    <w:rsid w:val="009A2ED0"/>
    <w:rsid w:val="009A3261"/>
    <w:rsid w:val="009A36C3"/>
    <w:rsid w:val="009A392E"/>
    <w:rsid w:val="009A3B96"/>
    <w:rsid w:val="009A3BBF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0A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8D2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D51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7A0"/>
    <w:rsid w:val="009D7AC4"/>
    <w:rsid w:val="009D7AF3"/>
    <w:rsid w:val="009D7D10"/>
    <w:rsid w:val="009E03DF"/>
    <w:rsid w:val="009E0CDD"/>
    <w:rsid w:val="009E0D81"/>
    <w:rsid w:val="009E0D93"/>
    <w:rsid w:val="009E143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3DED"/>
    <w:rsid w:val="009F49E0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219"/>
    <w:rsid w:val="00A07715"/>
    <w:rsid w:val="00A07823"/>
    <w:rsid w:val="00A078D6"/>
    <w:rsid w:val="00A1108C"/>
    <w:rsid w:val="00A1180C"/>
    <w:rsid w:val="00A123FE"/>
    <w:rsid w:val="00A1296B"/>
    <w:rsid w:val="00A129F4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50D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3BF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1F11"/>
    <w:rsid w:val="00A321C0"/>
    <w:rsid w:val="00A322D8"/>
    <w:rsid w:val="00A3255D"/>
    <w:rsid w:val="00A32804"/>
    <w:rsid w:val="00A32931"/>
    <w:rsid w:val="00A32CD2"/>
    <w:rsid w:val="00A331AA"/>
    <w:rsid w:val="00A336FF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2258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5A88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5A3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C1A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CB0"/>
    <w:rsid w:val="00AB31B0"/>
    <w:rsid w:val="00AB31EB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91D"/>
    <w:rsid w:val="00AC2B1A"/>
    <w:rsid w:val="00AC2F83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C7C0E"/>
    <w:rsid w:val="00AD0349"/>
    <w:rsid w:val="00AD0DE0"/>
    <w:rsid w:val="00AD11AF"/>
    <w:rsid w:val="00AD1A32"/>
    <w:rsid w:val="00AD1C15"/>
    <w:rsid w:val="00AD1D55"/>
    <w:rsid w:val="00AD2455"/>
    <w:rsid w:val="00AD294A"/>
    <w:rsid w:val="00AD316D"/>
    <w:rsid w:val="00AD3FF9"/>
    <w:rsid w:val="00AD4123"/>
    <w:rsid w:val="00AD440A"/>
    <w:rsid w:val="00AD57DA"/>
    <w:rsid w:val="00AD59E1"/>
    <w:rsid w:val="00AD5C20"/>
    <w:rsid w:val="00AD6660"/>
    <w:rsid w:val="00AD6BB8"/>
    <w:rsid w:val="00AD6E62"/>
    <w:rsid w:val="00AD6FDC"/>
    <w:rsid w:val="00AD7106"/>
    <w:rsid w:val="00AD7B2C"/>
    <w:rsid w:val="00AE031B"/>
    <w:rsid w:val="00AE1E14"/>
    <w:rsid w:val="00AE1EC9"/>
    <w:rsid w:val="00AE27A6"/>
    <w:rsid w:val="00AE29AD"/>
    <w:rsid w:val="00AE2A40"/>
    <w:rsid w:val="00AE3299"/>
    <w:rsid w:val="00AE3815"/>
    <w:rsid w:val="00AE4038"/>
    <w:rsid w:val="00AE41CF"/>
    <w:rsid w:val="00AE469E"/>
    <w:rsid w:val="00AE4C99"/>
    <w:rsid w:val="00AE4D17"/>
    <w:rsid w:val="00AE4D61"/>
    <w:rsid w:val="00AE4FA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302"/>
    <w:rsid w:val="00AF34B6"/>
    <w:rsid w:val="00AF3BCF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36E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29D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664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1B65"/>
    <w:rsid w:val="00B12027"/>
    <w:rsid w:val="00B122ED"/>
    <w:rsid w:val="00B1243A"/>
    <w:rsid w:val="00B12746"/>
    <w:rsid w:val="00B12849"/>
    <w:rsid w:val="00B129CB"/>
    <w:rsid w:val="00B129CF"/>
    <w:rsid w:val="00B12B58"/>
    <w:rsid w:val="00B130F7"/>
    <w:rsid w:val="00B1470A"/>
    <w:rsid w:val="00B14738"/>
    <w:rsid w:val="00B14A83"/>
    <w:rsid w:val="00B153FE"/>
    <w:rsid w:val="00B16643"/>
    <w:rsid w:val="00B1687A"/>
    <w:rsid w:val="00B17438"/>
    <w:rsid w:val="00B17D43"/>
    <w:rsid w:val="00B17FD6"/>
    <w:rsid w:val="00B203FA"/>
    <w:rsid w:val="00B20507"/>
    <w:rsid w:val="00B21421"/>
    <w:rsid w:val="00B21718"/>
    <w:rsid w:val="00B21A44"/>
    <w:rsid w:val="00B21C7B"/>
    <w:rsid w:val="00B21F4B"/>
    <w:rsid w:val="00B22619"/>
    <w:rsid w:val="00B22DCB"/>
    <w:rsid w:val="00B23CD2"/>
    <w:rsid w:val="00B243CC"/>
    <w:rsid w:val="00B24480"/>
    <w:rsid w:val="00B24B88"/>
    <w:rsid w:val="00B251B7"/>
    <w:rsid w:val="00B25BCC"/>
    <w:rsid w:val="00B25C59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AE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E0"/>
    <w:rsid w:val="00B63C80"/>
    <w:rsid w:val="00B64174"/>
    <w:rsid w:val="00B646F5"/>
    <w:rsid w:val="00B651E1"/>
    <w:rsid w:val="00B65750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77FE8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1F3C"/>
    <w:rsid w:val="00B92036"/>
    <w:rsid w:val="00B927ED"/>
    <w:rsid w:val="00B93B67"/>
    <w:rsid w:val="00B93D2C"/>
    <w:rsid w:val="00B94708"/>
    <w:rsid w:val="00B94B3E"/>
    <w:rsid w:val="00B954E2"/>
    <w:rsid w:val="00B954EB"/>
    <w:rsid w:val="00B95681"/>
    <w:rsid w:val="00B95D00"/>
    <w:rsid w:val="00B96A8A"/>
    <w:rsid w:val="00B97520"/>
    <w:rsid w:val="00B97D02"/>
    <w:rsid w:val="00B97E27"/>
    <w:rsid w:val="00B97EBF"/>
    <w:rsid w:val="00BA09DE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3CF4"/>
    <w:rsid w:val="00BA4DAA"/>
    <w:rsid w:val="00BA5004"/>
    <w:rsid w:val="00BA50E7"/>
    <w:rsid w:val="00BA530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095B"/>
    <w:rsid w:val="00BB0F21"/>
    <w:rsid w:val="00BB24AD"/>
    <w:rsid w:val="00BB2AB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4F5"/>
    <w:rsid w:val="00BC6782"/>
    <w:rsid w:val="00BC682D"/>
    <w:rsid w:val="00BC6D81"/>
    <w:rsid w:val="00BC7216"/>
    <w:rsid w:val="00BC76F0"/>
    <w:rsid w:val="00BC772E"/>
    <w:rsid w:val="00BC7924"/>
    <w:rsid w:val="00BD06F3"/>
    <w:rsid w:val="00BD10D6"/>
    <w:rsid w:val="00BD1EA9"/>
    <w:rsid w:val="00BD1EAD"/>
    <w:rsid w:val="00BD2A9E"/>
    <w:rsid w:val="00BD3C0A"/>
    <w:rsid w:val="00BD3D10"/>
    <w:rsid w:val="00BD4295"/>
    <w:rsid w:val="00BD458B"/>
    <w:rsid w:val="00BD45A1"/>
    <w:rsid w:val="00BD4E6A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2DA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599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00DD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999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C54"/>
    <w:rsid w:val="00C02E06"/>
    <w:rsid w:val="00C02E56"/>
    <w:rsid w:val="00C030A7"/>
    <w:rsid w:val="00C031ED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76A"/>
    <w:rsid w:val="00C107DE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3F91"/>
    <w:rsid w:val="00C23FD5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19CD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163"/>
    <w:rsid w:val="00C40564"/>
    <w:rsid w:val="00C412E5"/>
    <w:rsid w:val="00C415CF"/>
    <w:rsid w:val="00C43712"/>
    <w:rsid w:val="00C4372C"/>
    <w:rsid w:val="00C44019"/>
    <w:rsid w:val="00C4452C"/>
    <w:rsid w:val="00C4481D"/>
    <w:rsid w:val="00C451D0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17"/>
    <w:rsid w:val="00C53FFC"/>
    <w:rsid w:val="00C54315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03C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4F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63A1"/>
    <w:rsid w:val="00C677A8"/>
    <w:rsid w:val="00C67B76"/>
    <w:rsid w:val="00C709C0"/>
    <w:rsid w:val="00C7128D"/>
    <w:rsid w:val="00C714B1"/>
    <w:rsid w:val="00C71928"/>
    <w:rsid w:val="00C71CB9"/>
    <w:rsid w:val="00C72023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D73"/>
    <w:rsid w:val="00C82E09"/>
    <w:rsid w:val="00C82EBC"/>
    <w:rsid w:val="00C8356A"/>
    <w:rsid w:val="00C84272"/>
    <w:rsid w:val="00C84683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A93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39C"/>
    <w:rsid w:val="00CB1894"/>
    <w:rsid w:val="00CB195E"/>
    <w:rsid w:val="00CB1CDC"/>
    <w:rsid w:val="00CB1EDE"/>
    <w:rsid w:val="00CB3A3C"/>
    <w:rsid w:val="00CB56EB"/>
    <w:rsid w:val="00CB58BB"/>
    <w:rsid w:val="00CB5918"/>
    <w:rsid w:val="00CB6A34"/>
    <w:rsid w:val="00CB6E2A"/>
    <w:rsid w:val="00CB760C"/>
    <w:rsid w:val="00CC05CA"/>
    <w:rsid w:val="00CC0A98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7DB"/>
    <w:rsid w:val="00CC2BFF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2F7"/>
    <w:rsid w:val="00CD2447"/>
    <w:rsid w:val="00CD2E1F"/>
    <w:rsid w:val="00CD39F4"/>
    <w:rsid w:val="00CD412B"/>
    <w:rsid w:val="00CD451A"/>
    <w:rsid w:val="00CD45DF"/>
    <w:rsid w:val="00CD517B"/>
    <w:rsid w:val="00CD557A"/>
    <w:rsid w:val="00CD560F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205"/>
    <w:rsid w:val="00CF0EC8"/>
    <w:rsid w:val="00CF129D"/>
    <w:rsid w:val="00CF149B"/>
    <w:rsid w:val="00CF1706"/>
    <w:rsid w:val="00CF19C3"/>
    <w:rsid w:val="00CF1F99"/>
    <w:rsid w:val="00CF2154"/>
    <w:rsid w:val="00CF2494"/>
    <w:rsid w:val="00CF2D17"/>
    <w:rsid w:val="00CF31F0"/>
    <w:rsid w:val="00CF32AB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4F51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8E8"/>
    <w:rsid w:val="00D16B90"/>
    <w:rsid w:val="00D16E43"/>
    <w:rsid w:val="00D17102"/>
    <w:rsid w:val="00D1725B"/>
    <w:rsid w:val="00D175E3"/>
    <w:rsid w:val="00D17938"/>
    <w:rsid w:val="00D202E0"/>
    <w:rsid w:val="00D205C7"/>
    <w:rsid w:val="00D20E7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3E3A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CBD"/>
    <w:rsid w:val="00D30FF7"/>
    <w:rsid w:val="00D3157C"/>
    <w:rsid w:val="00D31926"/>
    <w:rsid w:val="00D31F62"/>
    <w:rsid w:val="00D32429"/>
    <w:rsid w:val="00D3289C"/>
    <w:rsid w:val="00D32C8D"/>
    <w:rsid w:val="00D33247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2BF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5F6D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09A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518"/>
    <w:rsid w:val="00D67913"/>
    <w:rsid w:val="00D67A09"/>
    <w:rsid w:val="00D67CC1"/>
    <w:rsid w:val="00D67F78"/>
    <w:rsid w:val="00D7165C"/>
    <w:rsid w:val="00D71A39"/>
    <w:rsid w:val="00D71A6A"/>
    <w:rsid w:val="00D71C89"/>
    <w:rsid w:val="00D71D1F"/>
    <w:rsid w:val="00D72321"/>
    <w:rsid w:val="00D729AB"/>
    <w:rsid w:val="00D72B1A"/>
    <w:rsid w:val="00D734ED"/>
    <w:rsid w:val="00D748C7"/>
    <w:rsid w:val="00D74B36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1565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3B9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3FB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5EF8"/>
    <w:rsid w:val="00DC6130"/>
    <w:rsid w:val="00DC629C"/>
    <w:rsid w:val="00DC67CC"/>
    <w:rsid w:val="00DC6F37"/>
    <w:rsid w:val="00DC7002"/>
    <w:rsid w:val="00DC701C"/>
    <w:rsid w:val="00DC7136"/>
    <w:rsid w:val="00DC7BD8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3D2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4F0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5A3C"/>
    <w:rsid w:val="00DF612D"/>
    <w:rsid w:val="00DF6396"/>
    <w:rsid w:val="00DF6B6C"/>
    <w:rsid w:val="00DF6DB2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4E31"/>
    <w:rsid w:val="00E05824"/>
    <w:rsid w:val="00E05EBA"/>
    <w:rsid w:val="00E06038"/>
    <w:rsid w:val="00E0691A"/>
    <w:rsid w:val="00E071E6"/>
    <w:rsid w:val="00E106A5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3ECB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89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E1D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063"/>
    <w:rsid w:val="00E67B60"/>
    <w:rsid w:val="00E67FC9"/>
    <w:rsid w:val="00E700D4"/>
    <w:rsid w:val="00E70675"/>
    <w:rsid w:val="00E709D9"/>
    <w:rsid w:val="00E71520"/>
    <w:rsid w:val="00E7170A"/>
    <w:rsid w:val="00E71821"/>
    <w:rsid w:val="00E71B3D"/>
    <w:rsid w:val="00E72B97"/>
    <w:rsid w:val="00E72E9F"/>
    <w:rsid w:val="00E733BA"/>
    <w:rsid w:val="00E73409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0DE0"/>
    <w:rsid w:val="00E80E18"/>
    <w:rsid w:val="00E81576"/>
    <w:rsid w:val="00E816CF"/>
    <w:rsid w:val="00E81F0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55B"/>
    <w:rsid w:val="00E90724"/>
    <w:rsid w:val="00E90C4A"/>
    <w:rsid w:val="00E9153F"/>
    <w:rsid w:val="00E91562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0E3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D82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D45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871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5D57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822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CED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451"/>
    <w:rsid w:val="00F03555"/>
    <w:rsid w:val="00F03B82"/>
    <w:rsid w:val="00F03E5F"/>
    <w:rsid w:val="00F040C6"/>
    <w:rsid w:val="00F04483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3AC"/>
    <w:rsid w:val="00F168AF"/>
    <w:rsid w:val="00F16A80"/>
    <w:rsid w:val="00F16C52"/>
    <w:rsid w:val="00F177A0"/>
    <w:rsid w:val="00F201BF"/>
    <w:rsid w:val="00F20361"/>
    <w:rsid w:val="00F20521"/>
    <w:rsid w:val="00F20D4F"/>
    <w:rsid w:val="00F215E7"/>
    <w:rsid w:val="00F21710"/>
    <w:rsid w:val="00F21787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170"/>
    <w:rsid w:val="00F2538B"/>
    <w:rsid w:val="00F25CC1"/>
    <w:rsid w:val="00F25EC4"/>
    <w:rsid w:val="00F26A89"/>
    <w:rsid w:val="00F26A94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24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4EB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9F0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1A86"/>
    <w:rsid w:val="00F6221E"/>
    <w:rsid w:val="00F62576"/>
    <w:rsid w:val="00F6259B"/>
    <w:rsid w:val="00F626B2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A59"/>
    <w:rsid w:val="00F66CAC"/>
    <w:rsid w:val="00F66EFA"/>
    <w:rsid w:val="00F67061"/>
    <w:rsid w:val="00F676BB"/>
    <w:rsid w:val="00F678C4"/>
    <w:rsid w:val="00F67E0B"/>
    <w:rsid w:val="00F70106"/>
    <w:rsid w:val="00F70ABE"/>
    <w:rsid w:val="00F70C53"/>
    <w:rsid w:val="00F70D72"/>
    <w:rsid w:val="00F70F88"/>
    <w:rsid w:val="00F71105"/>
    <w:rsid w:val="00F7155A"/>
    <w:rsid w:val="00F7167E"/>
    <w:rsid w:val="00F71B38"/>
    <w:rsid w:val="00F71B4E"/>
    <w:rsid w:val="00F71E99"/>
    <w:rsid w:val="00F7256E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4EEA"/>
    <w:rsid w:val="00F7525F"/>
    <w:rsid w:val="00F7541B"/>
    <w:rsid w:val="00F755A0"/>
    <w:rsid w:val="00F7580F"/>
    <w:rsid w:val="00F75BBC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EB4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5FF7"/>
    <w:rsid w:val="00F868CB"/>
    <w:rsid w:val="00F87902"/>
    <w:rsid w:val="00F87C8D"/>
    <w:rsid w:val="00F9078E"/>
    <w:rsid w:val="00F90968"/>
    <w:rsid w:val="00F911A7"/>
    <w:rsid w:val="00F91732"/>
    <w:rsid w:val="00F91796"/>
    <w:rsid w:val="00F919A9"/>
    <w:rsid w:val="00F91C72"/>
    <w:rsid w:val="00F9254D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A6C"/>
    <w:rsid w:val="00F97F8D"/>
    <w:rsid w:val="00FA02F3"/>
    <w:rsid w:val="00FA03A5"/>
    <w:rsid w:val="00FA0875"/>
    <w:rsid w:val="00FA09C5"/>
    <w:rsid w:val="00FA0C13"/>
    <w:rsid w:val="00FA1655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020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B7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1E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270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94C"/>
    <w:rsid w:val="00FD4DE5"/>
    <w:rsid w:val="00FD5254"/>
    <w:rsid w:val="00FD5B95"/>
    <w:rsid w:val="00FD5BC9"/>
    <w:rsid w:val="00FD6E8D"/>
    <w:rsid w:val="00FD7605"/>
    <w:rsid w:val="00FD7B10"/>
    <w:rsid w:val="00FD7BF5"/>
    <w:rsid w:val="00FE051D"/>
    <w:rsid w:val="00FE0B90"/>
    <w:rsid w:val="00FE0EC5"/>
    <w:rsid w:val="00FE1435"/>
    <w:rsid w:val="00FE211F"/>
    <w:rsid w:val="00FE22AD"/>
    <w:rsid w:val="00FE2544"/>
    <w:rsid w:val="00FE2734"/>
    <w:rsid w:val="00FE2CC8"/>
    <w:rsid w:val="00FE2DFE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3B6"/>
    <w:rsid w:val="00FE7466"/>
    <w:rsid w:val="00FE7C65"/>
    <w:rsid w:val="00FF0744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7C8"/>
    <w:rsid w:val="00FF3B01"/>
    <w:rsid w:val="00FF419F"/>
    <w:rsid w:val="00FF4BF6"/>
    <w:rsid w:val="00FF4CF6"/>
    <w:rsid w:val="00FF50D3"/>
    <w:rsid w:val="00FF51AB"/>
    <w:rsid w:val="00FF53EF"/>
    <w:rsid w:val="00FF587D"/>
    <w:rsid w:val="00FF66F8"/>
    <w:rsid w:val="00FF6DF3"/>
    <w:rsid w:val="00FF6F66"/>
    <w:rsid w:val="00FF7288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93D6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E6451D-A39F-4620-9031-107F9D9C3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51795-ED3A-4BA2-9A3C-E8A278320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107DCA-2DF0-4CFD-ACEF-3144A07B63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EB0A579-3B59-4EE9-8407-7AF057B63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728</TotalTime>
  <Pages>6</Pages>
  <Words>1701</Words>
  <Characters>6743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Kornsiri, Chongaksorn</cp:lastModifiedBy>
  <cp:revision>105</cp:revision>
  <cp:lastPrinted>2025-02-11T09:19:00Z</cp:lastPrinted>
  <dcterms:created xsi:type="dcterms:W3CDTF">2025-01-31T12:08:00Z</dcterms:created>
  <dcterms:modified xsi:type="dcterms:W3CDTF">2025-02-21T02:05:00Z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